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4DD4C3" w14:textId="77777777"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BB4A0F">
        <w:t>10</w:t>
      </w:r>
      <w:r w:rsidR="009F5EE1" w:rsidRPr="001D2E49">
        <w:t>.</w:t>
      </w:r>
      <w:r w:rsidR="002E03DB" w:rsidRPr="001D2E49">
        <w:t>0</w:t>
      </w:r>
      <w:r w:rsidR="00080512" w:rsidRPr="001D2E49">
        <w:t xml:space="preserve"> </w:t>
      </w:r>
      <w:r w:rsidR="00094297" w:rsidRPr="001D2E49">
        <w:rPr>
          <w:sz w:val="32"/>
        </w:rPr>
        <w:t>(20</w:t>
      </w:r>
      <w:r w:rsidR="00282B0E">
        <w:rPr>
          <w:sz w:val="32"/>
        </w:rPr>
        <w:t>2</w:t>
      </w:r>
      <w:r w:rsidR="00C62758">
        <w:rPr>
          <w:sz w:val="32"/>
        </w:rPr>
        <w:t>2</w:t>
      </w:r>
      <w:r w:rsidR="00094297" w:rsidRPr="001D2E49">
        <w:rPr>
          <w:sz w:val="32"/>
        </w:rPr>
        <w:t>-</w:t>
      </w:r>
      <w:r w:rsidR="00BB4A0F">
        <w:rPr>
          <w:sz w:val="32"/>
        </w:rPr>
        <w:t>06</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1D2E49" w:rsidRDefault="00080512">
      <w:pPr>
        <w:pStyle w:val="FP"/>
        <w:framePr w:wrap="notBeside" w:hAnchor="margin" w:yAlign="center"/>
        <w:ind w:left="2835" w:right="2835"/>
        <w:jc w:val="center"/>
        <w:rPr>
          <w:rFonts w:ascii="Arial" w:hAnsi="Arial"/>
          <w:sz w:val="18"/>
        </w:rPr>
      </w:pPr>
      <w:r w:rsidRPr="001D2E49">
        <w:rPr>
          <w:rFonts w:ascii="Arial" w:hAnsi="Arial"/>
          <w:sz w:val="18"/>
        </w:rPr>
        <w:t xml:space="preserve">650 Route des Lucioles </w:t>
      </w:r>
      <w:r w:rsidR="00A67D55" w:rsidRPr="001D2E49">
        <w:rPr>
          <w:rFonts w:ascii="Arial" w:hAnsi="Arial"/>
          <w:sz w:val="18"/>
        </w:rPr>
        <w:t>–</w:t>
      </w:r>
      <w:r w:rsidRPr="001D2E49">
        <w:rPr>
          <w:rFonts w:ascii="Arial" w:hAnsi="Arial"/>
          <w:sz w:val="18"/>
        </w:rPr>
        <w:t xml:space="preserve"> Sophia Antipolis</w:t>
      </w:r>
    </w:p>
    <w:p w14:paraId="1DEE3E99" w14:textId="77777777" w:rsidR="00080512" w:rsidRPr="001D2E49" w:rsidRDefault="00080512">
      <w:pPr>
        <w:pStyle w:val="FP"/>
        <w:framePr w:wrap="notBeside" w:hAnchor="margin" w:yAlign="center"/>
        <w:ind w:left="2835" w:right="2835"/>
        <w:jc w:val="center"/>
        <w:rPr>
          <w:rFonts w:ascii="Arial" w:hAnsi="Arial"/>
          <w:sz w:val="18"/>
        </w:rPr>
      </w:pPr>
      <w:r w:rsidRPr="001D2E49">
        <w:rPr>
          <w:rFonts w:ascii="Arial" w:hAnsi="Arial"/>
          <w:sz w:val="18"/>
        </w:rPr>
        <w:t xml:space="preserve">Valbonne </w:t>
      </w:r>
      <w:r w:rsidR="00A67D55" w:rsidRPr="001D2E49">
        <w:rPr>
          <w:rFonts w:ascii="Arial" w:hAnsi="Arial"/>
          <w:sz w:val="18"/>
        </w:rPr>
        <w:t>–</w:t>
      </w:r>
      <w:r w:rsidRPr="001D2E49">
        <w:rPr>
          <w:rFonts w:ascii="Arial" w:hAnsi="Arial"/>
          <w:sz w:val="18"/>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A67D55">
      <w:pPr>
        <w:pStyle w:val="FP"/>
        <w:framePr w:wrap="notBeside" w:hAnchor="margin" w:yAlign="center"/>
        <w:ind w:left="2835" w:right="2835"/>
        <w:jc w:val="center"/>
        <w:rPr>
          <w:rFonts w:ascii="Arial" w:hAnsi="Arial"/>
          <w:sz w:val="18"/>
        </w:rPr>
      </w:pPr>
      <w:hyperlink r:id="rId11" w:history="1">
        <w:r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77777777" w:rsidR="00080512" w:rsidRPr="001D2E49" w:rsidRDefault="00DC309B" w:rsidP="00FA1266">
      <w:pPr>
        <w:pStyle w:val="FP"/>
        <w:framePr w:h="3057" w:hRule="exact" w:wrap="notBeside" w:vAnchor="page" w:hAnchor="margin" w:y="12605"/>
        <w:jc w:val="center"/>
        <w:rPr>
          <w:noProof/>
          <w:sz w:val="18"/>
        </w:rPr>
      </w:pPr>
      <w:r w:rsidRPr="001D2E49">
        <w:rPr>
          <w:noProof/>
          <w:sz w:val="18"/>
        </w:rPr>
        <w:t>© 20</w:t>
      </w:r>
      <w:r w:rsidR="00282B0E">
        <w:rPr>
          <w:noProof/>
          <w:sz w:val="18"/>
        </w:rPr>
        <w:t>2</w:t>
      </w:r>
      <w:r w:rsidR="00C62758">
        <w:rPr>
          <w:noProof/>
          <w:sz w:val="18"/>
        </w:rPr>
        <w:t>2</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r>
      <w:r w:rsidRPr="001D2E49">
        <w:lastRenderedPageBreak/>
        <w:t>Contents</w:t>
      </w:r>
    </w:p>
    <w:p w14:paraId="71B95F75" w14:textId="77777777" w:rsidR="000D75EF" w:rsidRPr="00AA2F22" w:rsidRDefault="000D75EF">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_Toc106108849 \h </w:instrText>
      </w:r>
      <w:r>
        <w:fldChar w:fldCharType="separate"/>
      </w:r>
      <w:r>
        <w:t>16</w:t>
      </w:r>
      <w:r>
        <w:fldChar w:fldCharType="end"/>
      </w:r>
    </w:p>
    <w:p w14:paraId="6F9009FB" w14:textId="77777777" w:rsidR="000D75EF" w:rsidRPr="00AA2F22" w:rsidRDefault="000D75EF">
      <w:pPr>
        <w:pStyle w:val="TOC1"/>
        <w:rPr>
          <w:rFonts w:ascii="Calibri" w:eastAsia="Malgun Gothic" w:hAnsi="Calibri"/>
          <w:szCs w:val="22"/>
        </w:rPr>
      </w:pPr>
      <w:r>
        <w:t>1</w:t>
      </w:r>
      <w:r w:rsidRPr="00AA2F22">
        <w:rPr>
          <w:rFonts w:ascii="Calibri" w:eastAsia="Malgun Gothic" w:hAnsi="Calibri"/>
          <w:szCs w:val="22"/>
        </w:rPr>
        <w:tab/>
      </w:r>
      <w:r>
        <w:t>Scope</w:t>
      </w:r>
      <w:r>
        <w:tab/>
      </w:r>
      <w:r>
        <w:fldChar w:fldCharType="begin" w:fldLock="1"/>
      </w:r>
      <w:r>
        <w:instrText xml:space="preserve"> PAGEREF _Toc106108850 \h </w:instrText>
      </w:r>
      <w:r>
        <w:fldChar w:fldCharType="separate"/>
      </w:r>
      <w:r>
        <w:t>17</w:t>
      </w:r>
      <w:r>
        <w:fldChar w:fldCharType="end"/>
      </w:r>
    </w:p>
    <w:p w14:paraId="03DBD367" w14:textId="77777777" w:rsidR="000D75EF" w:rsidRPr="00AA2F22" w:rsidRDefault="000D75EF">
      <w:pPr>
        <w:pStyle w:val="TOC1"/>
        <w:rPr>
          <w:rFonts w:ascii="Calibri" w:eastAsia="Malgun Gothic" w:hAnsi="Calibri"/>
          <w:szCs w:val="22"/>
        </w:rPr>
      </w:pPr>
      <w:r>
        <w:t>2</w:t>
      </w:r>
      <w:r w:rsidRPr="00AA2F22">
        <w:rPr>
          <w:rFonts w:ascii="Calibri" w:eastAsia="Malgun Gothic" w:hAnsi="Calibri"/>
          <w:szCs w:val="22"/>
        </w:rPr>
        <w:tab/>
      </w:r>
      <w:r>
        <w:t>References</w:t>
      </w:r>
      <w:r>
        <w:tab/>
      </w:r>
      <w:r>
        <w:fldChar w:fldCharType="begin" w:fldLock="1"/>
      </w:r>
      <w:r>
        <w:instrText xml:space="preserve"> PAGEREF _Toc106108851 \h </w:instrText>
      </w:r>
      <w:r>
        <w:fldChar w:fldCharType="separate"/>
      </w:r>
      <w:r>
        <w:t>17</w:t>
      </w:r>
      <w:r>
        <w:fldChar w:fldCharType="end"/>
      </w:r>
    </w:p>
    <w:p w14:paraId="2349DB94" w14:textId="77777777" w:rsidR="000D75EF" w:rsidRPr="00AA2F22" w:rsidRDefault="000D75EF">
      <w:pPr>
        <w:pStyle w:val="TOC1"/>
        <w:rPr>
          <w:rFonts w:ascii="Calibri" w:eastAsia="Malgun Gothic" w:hAnsi="Calibri"/>
          <w:szCs w:val="22"/>
        </w:rPr>
      </w:pPr>
      <w:r>
        <w:t>3</w:t>
      </w:r>
      <w:r w:rsidRPr="00AA2F22">
        <w:rPr>
          <w:rFonts w:ascii="Calibri" w:eastAsia="Malgun Gothic" w:hAnsi="Calibri"/>
          <w:szCs w:val="22"/>
        </w:rPr>
        <w:tab/>
      </w:r>
      <w:r>
        <w:t>Definitions and abbreviations</w:t>
      </w:r>
      <w:r>
        <w:tab/>
      </w:r>
      <w:r>
        <w:fldChar w:fldCharType="begin" w:fldLock="1"/>
      </w:r>
      <w:r>
        <w:instrText xml:space="preserve"> PAGEREF _Toc106108852 \h </w:instrText>
      </w:r>
      <w:r>
        <w:fldChar w:fldCharType="separate"/>
      </w:r>
      <w:r>
        <w:t>19</w:t>
      </w:r>
      <w:r>
        <w:fldChar w:fldCharType="end"/>
      </w:r>
    </w:p>
    <w:p w14:paraId="63798957" w14:textId="77777777" w:rsidR="000D75EF" w:rsidRPr="00AA2F22" w:rsidRDefault="000D75EF">
      <w:pPr>
        <w:pStyle w:val="TOC2"/>
        <w:rPr>
          <w:rFonts w:ascii="Calibri" w:eastAsia="Malgun Gothic" w:hAnsi="Calibri"/>
          <w:sz w:val="22"/>
          <w:szCs w:val="22"/>
        </w:rPr>
      </w:pPr>
      <w:r>
        <w:t>3.1</w:t>
      </w:r>
      <w:r w:rsidRPr="00AA2F22">
        <w:rPr>
          <w:rFonts w:ascii="Calibri" w:eastAsia="Malgun Gothic" w:hAnsi="Calibri"/>
          <w:sz w:val="22"/>
          <w:szCs w:val="22"/>
        </w:rPr>
        <w:tab/>
      </w:r>
      <w:r>
        <w:t>Definitions</w:t>
      </w:r>
      <w:r>
        <w:tab/>
      </w:r>
      <w:r>
        <w:fldChar w:fldCharType="begin" w:fldLock="1"/>
      </w:r>
      <w:r>
        <w:instrText xml:space="preserve"> PAGEREF _Toc106108853 \h </w:instrText>
      </w:r>
      <w:r>
        <w:fldChar w:fldCharType="separate"/>
      </w:r>
      <w:r>
        <w:t>19</w:t>
      </w:r>
      <w:r>
        <w:fldChar w:fldCharType="end"/>
      </w:r>
    </w:p>
    <w:p w14:paraId="4896C0DF" w14:textId="77777777" w:rsidR="000D75EF" w:rsidRPr="00AA2F22" w:rsidRDefault="000D75EF">
      <w:pPr>
        <w:pStyle w:val="TOC2"/>
        <w:rPr>
          <w:rFonts w:ascii="Calibri" w:eastAsia="Malgun Gothic" w:hAnsi="Calibri"/>
          <w:sz w:val="22"/>
          <w:szCs w:val="22"/>
        </w:rPr>
      </w:pPr>
      <w:r>
        <w:t>3.2</w:t>
      </w:r>
      <w:r w:rsidRPr="00AA2F22">
        <w:rPr>
          <w:rFonts w:ascii="Calibri" w:eastAsia="Malgun Gothic" w:hAnsi="Calibri"/>
          <w:sz w:val="22"/>
          <w:szCs w:val="22"/>
        </w:rPr>
        <w:tab/>
      </w:r>
      <w:r>
        <w:t>Abbreviations</w:t>
      </w:r>
      <w:r>
        <w:tab/>
      </w:r>
      <w:r>
        <w:fldChar w:fldCharType="begin" w:fldLock="1"/>
      </w:r>
      <w:r>
        <w:instrText xml:space="preserve"> PAGEREF _Toc106108854 \h </w:instrText>
      </w:r>
      <w:r>
        <w:fldChar w:fldCharType="separate"/>
      </w:r>
      <w:r>
        <w:t>20</w:t>
      </w:r>
      <w:r>
        <w:fldChar w:fldCharType="end"/>
      </w:r>
    </w:p>
    <w:p w14:paraId="5A7204ED" w14:textId="77777777" w:rsidR="000D75EF" w:rsidRPr="00AA2F22" w:rsidRDefault="000D75EF">
      <w:pPr>
        <w:pStyle w:val="TOC1"/>
        <w:rPr>
          <w:rFonts w:ascii="Calibri" w:eastAsia="Malgun Gothic" w:hAnsi="Calibri"/>
          <w:szCs w:val="22"/>
        </w:rPr>
      </w:pPr>
      <w:r>
        <w:t>4</w:t>
      </w:r>
      <w:r w:rsidRPr="00AA2F22">
        <w:rPr>
          <w:rFonts w:ascii="Calibri" w:eastAsia="Malgun Gothic" w:hAnsi="Calibri"/>
          <w:szCs w:val="22"/>
        </w:rPr>
        <w:tab/>
      </w:r>
      <w:r>
        <w:t>General</w:t>
      </w:r>
      <w:r>
        <w:tab/>
      </w:r>
      <w:r>
        <w:fldChar w:fldCharType="begin" w:fldLock="1"/>
      </w:r>
      <w:r>
        <w:instrText xml:space="preserve"> PAGEREF _Toc106108855 \h </w:instrText>
      </w:r>
      <w:r>
        <w:fldChar w:fldCharType="separate"/>
      </w:r>
      <w:r>
        <w:t>21</w:t>
      </w:r>
      <w:r>
        <w:fldChar w:fldCharType="end"/>
      </w:r>
    </w:p>
    <w:p w14:paraId="6333D0BC" w14:textId="77777777" w:rsidR="000D75EF" w:rsidRPr="00AA2F22" w:rsidRDefault="000D75EF">
      <w:pPr>
        <w:pStyle w:val="TOC2"/>
        <w:rPr>
          <w:rFonts w:ascii="Calibri" w:eastAsia="Malgun Gothic" w:hAnsi="Calibri"/>
          <w:sz w:val="22"/>
          <w:szCs w:val="22"/>
        </w:rPr>
      </w:pPr>
      <w:r>
        <w:t>4.1</w:t>
      </w:r>
      <w:r w:rsidRPr="00AA2F22">
        <w:rPr>
          <w:rFonts w:ascii="Calibri" w:eastAsia="Malgun Gothic" w:hAnsi="Calibri"/>
          <w:sz w:val="22"/>
          <w:szCs w:val="22"/>
        </w:rPr>
        <w:tab/>
      </w:r>
      <w:r>
        <w:t>Procedure Specification Principles</w:t>
      </w:r>
      <w:r>
        <w:tab/>
      </w:r>
      <w:r>
        <w:fldChar w:fldCharType="begin" w:fldLock="1"/>
      </w:r>
      <w:r>
        <w:instrText xml:space="preserve"> PAGEREF _Toc106108856 \h </w:instrText>
      </w:r>
      <w:r>
        <w:fldChar w:fldCharType="separate"/>
      </w:r>
      <w:r>
        <w:t>21</w:t>
      </w:r>
      <w:r>
        <w:fldChar w:fldCharType="end"/>
      </w:r>
    </w:p>
    <w:p w14:paraId="55DBB7ED" w14:textId="77777777" w:rsidR="000D75EF" w:rsidRPr="00AA2F22" w:rsidRDefault="000D75EF">
      <w:pPr>
        <w:pStyle w:val="TOC2"/>
        <w:rPr>
          <w:rFonts w:ascii="Calibri" w:eastAsia="Malgun Gothic" w:hAnsi="Calibri"/>
          <w:sz w:val="22"/>
          <w:szCs w:val="22"/>
        </w:rPr>
      </w:pPr>
      <w:r>
        <w:t>4.2</w:t>
      </w:r>
      <w:r w:rsidRPr="00AA2F22">
        <w:rPr>
          <w:rFonts w:ascii="Calibri" w:eastAsia="Malgun Gothic" w:hAnsi="Calibri"/>
          <w:sz w:val="22"/>
          <w:szCs w:val="22"/>
        </w:rPr>
        <w:tab/>
      </w:r>
      <w:r>
        <w:t>Forwards and Backwards Compatibility</w:t>
      </w:r>
      <w:r>
        <w:tab/>
      </w:r>
      <w:r>
        <w:fldChar w:fldCharType="begin" w:fldLock="1"/>
      </w:r>
      <w:r>
        <w:instrText xml:space="preserve"> PAGEREF _Toc106108857 \h </w:instrText>
      </w:r>
      <w:r>
        <w:fldChar w:fldCharType="separate"/>
      </w:r>
      <w:r>
        <w:t>21</w:t>
      </w:r>
      <w:r>
        <w:fldChar w:fldCharType="end"/>
      </w:r>
    </w:p>
    <w:p w14:paraId="692BF40F" w14:textId="77777777" w:rsidR="000D75EF" w:rsidRPr="00AA2F22" w:rsidRDefault="000D75EF">
      <w:pPr>
        <w:pStyle w:val="TOC2"/>
        <w:rPr>
          <w:rFonts w:ascii="Calibri" w:eastAsia="Malgun Gothic" w:hAnsi="Calibri"/>
          <w:sz w:val="22"/>
          <w:szCs w:val="22"/>
        </w:rPr>
      </w:pPr>
      <w:r>
        <w:t>4.3</w:t>
      </w:r>
      <w:r w:rsidRPr="00AA2F22">
        <w:rPr>
          <w:rFonts w:ascii="Calibri" w:eastAsia="Malgun Gothic" w:hAnsi="Calibri"/>
          <w:sz w:val="22"/>
          <w:szCs w:val="22"/>
        </w:rPr>
        <w:tab/>
      </w:r>
      <w:r>
        <w:t>Specification Notations</w:t>
      </w:r>
      <w:r>
        <w:tab/>
      </w:r>
      <w:r>
        <w:fldChar w:fldCharType="begin" w:fldLock="1"/>
      </w:r>
      <w:r>
        <w:instrText xml:space="preserve"> PAGEREF _Toc106108858 \h </w:instrText>
      </w:r>
      <w:r>
        <w:fldChar w:fldCharType="separate"/>
      </w:r>
      <w:r>
        <w:t>21</w:t>
      </w:r>
      <w:r>
        <w:fldChar w:fldCharType="end"/>
      </w:r>
    </w:p>
    <w:p w14:paraId="563ED20B" w14:textId="77777777" w:rsidR="000D75EF" w:rsidRPr="00AA2F22" w:rsidRDefault="000D75EF">
      <w:pPr>
        <w:pStyle w:val="TOC1"/>
        <w:rPr>
          <w:rFonts w:ascii="Calibri" w:eastAsia="Malgun Gothic" w:hAnsi="Calibri"/>
          <w:szCs w:val="22"/>
        </w:rPr>
      </w:pPr>
      <w:r>
        <w:t>5</w:t>
      </w:r>
      <w:r w:rsidRPr="00AA2F22">
        <w:rPr>
          <w:rFonts w:ascii="Calibri" w:eastAsia="Malgun Gothic" w:hAnsi="Calibri"/>
          <w:szCs w:val="22"/>
        </w:rPr>
        <w:tab/>
      </w:r>
      <w:r>
        <w:t>NGAP Services</w:t>
      </w:r>
      <w:r>
        <w:tab/>
      </w:r>
      <w:r>
        <w:fldChar w:fldCharType="begin" w:fldLock="1"/>
      </w:r>
      <w:r>
        <w:instrText xml:space="preserve"> PAGEREF _Toc106108859 \h </w:instrText>
      </w:r>
      <w:r>
        <w:fldChar w:fldCharType="separate"/>
      </w:r>
      <w:r>
        <w:t>21</w:t>
      </w:r>
      <w:r>
        <w:fldChar w:fldCharType="end"/>
      </w:r>
    </w:p>
    <w:p w14:paraId="430CCDBB" w14:textId="77777777" w:rsidR="000D75EF" w:rsidRPr="00AA2F22" w:rsidRDefault="000D75EF">
      <w:pPr>
        <w:pStyle w:val="TOC1"/>
        <w:rPr>
          <w:rFonts w:ascii="Calibri" w:eastAsia="Malgun Gothic" w:hAnsi="Calibri"/>
          <w:szCs w:val="22"/>
        </w:rPr>
      </w:pPr>
      <w:r>
        <w:t>6</w:t>
      </w:r>
      <w:r w:rsidRPr="00AA2F22">
        <w:rPr>
          <w:rFonts w:ascii="Calibri" w:eastAsia="Malgun Gothic" w:hAnsi="Calibri"/>
          <w:szCs w:val="22"/>
        </w:rPr>
        <w:tab/>
      </w:r>
      <w:r>
        <w:t>Services Expected from Signalling Transport</w:t>
      </w:r>
      <w:r>
        <w:tab/>
      </w:r>
      <w:r>
        <w:fldChar w:fldCharType="begin" w:fldLock="1"/>
      </w:r>
      <w:r>
        <w:instrText xml:space="preserve"> PAGEREF _Toc106108860 \h </w:instrText>
      </w:r>
      <w:r>
        <w:fldChar w:fldCharType="separate"/>
      </w:r>
      <w:r>
        <w:t>22</w:t>
      </w:r>
      <w:r>
        <w:fldChar w:fldCharType="end"/>
      </w:r>
    </w:p>
    <w:p w14:paraId="5D3D61B0" w14:textId="77777777" w:rsidR="000D75EF" w:rsidRPr="00AA2F22" w:rsidRDefault="000D75EF">
      <w:pPr>
        <w:pStyle w:val="TOC1"/>
        <w:rPr>
          <w:rFonts w:ascii="Calibri" w:eastAsia="Malgun Gothic" w:hAnsi="Calibri"/>
          <w:szCs w:val="22"/>
        </w:rPr>
      </w:pPr>
      <w:r>
        <w:t>7</w:t>
      </w:r>
      <w:r w:rsidRPr="00AA2F22">
        <w:rPr>
          <w:rFonts w:ascii="Calibri" w:eastAsia="Malgun Gothic" w:hAnsi="Calibri"/>
          <w:szCs w:val="22"/>
        </w:rPr>
        <w:tab/>
      </w:r>
      <w:r>
        <w:t>Functions of NGAP</w:t>
      </w:r>
      <w:r>
        <w:tab/>
      </w:r>
      <w:r>
        <w:fldChar w:fldCharType="begin" w:fldLock="1"/>
      </w:r>
      <w:r>
        <w:instrText xml:space="preserve"> PAGEREF _Toc106108861 \h </w:instrText>
      </w:r>
      <w:r>
        <w:fldChar w:fldCharType="separate"/>
      </w:r>
      <w:r>
        <w:t>22</w:t>
      </w:r>
      <w:r>
        <w:fldChar w:fldCharType="end"/>
      </w:r>
    </w:p>
    <w:p w14:paraId="16D98637" w14:textId="77777777" w:rsidR="000D75EF" w:rsidRPr="00AA2F22" w:rsidRDefault="000D75EF">
      <w:pPr>
        <w:pStyle w:val="TOC1"/>
        <w:rPr>
          <w:rFonts w:ascii="Calibri" w:eastAsia="Malgun Gothic" w:hAnsi="Calibri"/>
          <w:szCs w:val="22"/>
        </w:rPr>
      </w:pPr>
      <w:r>
        <w:t>8</w:t>
      </w:r>
      <w:r w:rsidRPr="00AA2F22">
        <w:rPr>
          <w:rFonts w:ascii="Calibri" w:eastAsia="Malgun Gothic" w:hAnsi="Calibri"/>
          <w:szCs w:val="22"/>
        </w:rPr>
        <w:tab/>
      </w:r>
      <w:r>
        <w:t>NGAP Procedures</w:t>
      </w:r>
      <w:r>
        <w:tab/>
      </w:r>
      <w:r>
        <w:fldChar w:fldCharType="begin" w:fldLock="1"/>
      </w:r>
      <w:r>
        <w:instrText xml:space="preserve"> PAGEREF _Toc106108862 \h </w:instrText>
      </w:r>
      <w:r>
        <w:fldChar w:fldCharType="separate"/>
      </w:r>
      <w:r>
        <w:t>22</w:t>
      </w:r>
      <w:r>
        <w:fldChar w:fldCharType="end"/>
      </w:r>
    </w:p>
    <w:p w14:paraId="31FEA753" w14:textId="77777777" w:rsidR="000D75EF" w:rsidRPr="00AA2F22" w:rsidRDefault="000D75EF">
      <w:pPr>
        <w:pStyle w:val="TOC2"/>
        <w:rPr>
          <w:rFonts w:ascii="Calibri" w:eastAsia="Malgun Gothic" w:hAnsi="Calibri"/>
          <w:sz w:val="22"/>
          <w:szCs w:val="22"/>
        </w:rPr>
      </w:pPr>
      <w:r>
        <w:t>8.1</w:t>
      </w:r>
      <w:r w:rsidRPr="00AA2F22">
        <w:rPr>
          <w:rFonts w:ascii="Calibri" w:eastAsia="Malgun Gothic" w:hAnsi="Calibri"/>
          <w:sz w:val="22"/>
          <w:szCs w:val="22"/>
        </w:rPr>
        <w:tab/>
      </w:r>
      <w:r>
        <w:t>List of NGAP Elementary Procedures</w:t>
      </w:r>
      <w:r>
        <w:tab/>
      </w:r>
      <w:r>
        <w:fldChar w:fldCharType="begin" w:fldLock="1"/>
      </w:r>
      <w:r>
        <w:instrText xml:space="preserve"> PAGEREF _Toc106108863 \h </w:instrText>
      </w:r>
      <w:r>
        <w:fldChar w:fldCharType="separate"/>
      </w:r>
      <w:r>
        <w:t>22</w:t>
      </w:r>
      <w:r>
        <w:fldChar w:fldCharType="end"/>
      </w:r>
    </w:p>
    <w:p w14:paraId="1165EF9A" w14:textId="77777777" w:rsidR="000D75EF" w:rsidRPr="00AA2F22" w:rsidRDefault="000D75EF">
      <w:pPr>
        <w:pStyle w:val="TOC2"/>
        <w:rPr>
          <w:rFonts w:ascii="Calibri" w:eastAsia="Malgun Gothic" w:hAnsi="Calibri"/>
          <w:sz w:val="22"/>
          <w:szCs w:val="22"/>
        </w:rPr>
      </w:pPr>
      <w:r>
        <w:t>8.2</w:t>
      </w:r>
      <w:r w:rsidRPr="00AA2F22">
        <w:rPr>
          <w:rFonts w:ascii="Calibri" w:eastAsia="Malgun Gothic" w:hAnsi="Calibri"/>
          <w:sz w:val="22"/>
          <w:szCs w:val="22"/>
        </w:rPr>
        <w:tab/>
      </w:r>
      <w:r>
        <w:t>PDU Session Management Procedures</w:t>
      </w:r>
      <w:r>
        <w:tab/>
      </w:r>
      <w:r>
        <w:fldChar w:fldCharType="begin" w:fldLock="1"/>
      </w:r>
      <w:r>
        <w:instrText xml:space="preserve"> PAGEREF _Toc106108864 \h </w:instrText>
      </w:r>
      <w:r>
        <w:fldChar w:fldCharType="separate"/>
      </w:r>
      <w:r>
        <w:t>24</w:t>
      </w:r>
      <w:r>
        <w:fldChar w:fldCharType="end"/>
      </w:r>
    </w:p>
    <w:p w14:paraId="0EA58F43" w14:textId="77777777" w:rsidR="000D75EF" w:rsidRPr="00AA2F22" w:rsidRDefault="000D75EF">
      <w:pPr>
        <w:pStyle w:val="TOC3"/>
        <w:rPr>
          <w:rFonts w:ascii="Calibri" w:eastAsia="Malgun Gothic" w:hAnsi="Calibri"/>
          <w:sz w:val="22"/>
          <w:szCs w:val="22"/>
        </w:rPr>
      </w:pPr>
      <w:r>
        <w:t>8.2.1</w:t>
      </w:r>
      <w:r w:rsidRPr="00AA2F22">
        <w:rPr>
          <w:rFonts w:ascii="Calibri" w:eastAsia="Malgun Gothic" w:hAnsi="Calibri"/>
          <w:sz w:val="22"/>
          <w:szCs w:val="22"/>
        </w:rPr>
        <w:tab/>
      </w:r>
      <w:r>
        <w:t>PDU Session Resource Setup</w:t>
      </w:r>
      <w:r>
        <w:tab/>
      </w:r>
      <w:r>
        <w:fldChar w:fldCharType="begin" w:fldLock="1"/>
      </w:r>
      <w:r>
        <w:instrText xml:space="preserve"> PAGEREF _Toc106108865 \h </w:instrText>
      </w:r>
      <w:r>
        <w:fldChar w:fldCharType="separate"/>
      </w:r>
      <w:r>
        <w:t>24</w:t>
      </w:r>
      <w:r>
        <w:fldChar w:fldCharType="end"/>
      </w:r>
    </w:p>
    <w:p w14:paraId="0075A62E" w14:textId="77777777" w:rsidR="000D75EF" w:rsidRPr="00AA2F22" w:rsidRDefault="000D75EF">
      <w:pPr>
        <w:pStyle w:val="TOC4"/>
        <w:rPr>
          <w:rFonts w:ascii="Calibri" w:eastAsia="Malgun Gothic" w:hAnsi="Calibri"/>
          <w:sz w:val="22"/>
          <w:szCs w:val="22"/>
        </w:rPr>
      </w:pPr>
      <w:r>
        <w:t>8.2.1.1</w:t>
      </w:r>
      <w:r w:rsidRPr="00AA2F22">
        <w:rPr>
          <w:rFonts w:ascii="Calibri" w:eastAsia="Malgun Gothic" w:hAnsi="Calibri"/>
          <w:sz w:val="22"/>
          <w:szCs w:val="22"/>
        </w:rPr>
        <w:tab/>
      </w:r>
      <w:r>
        <w:t>General</w:t>
      </w:r>
      <w:r>
        <w:tab/>
      </w:r>
      <w:r>
        <w:fldChar w:fldCharType="begin" w:fldLock="1"/>
      </w:r>
      <w:r>
        <w:instrText xml:space="preserve"> PAGEREF _Toc106108866 \h </w:instrText>
      </w:r>
      <w:r>
        <w:fldChar w:fldCharType="separate"/>
      </w:r>
      <w:r>
        <w:t>24</w:t>
      </w:r>
      <w:r>
        <w:fldChar w:fldCharType="end"/>
      </w:r>
    </w:p>
    <w:p w14:paraId="3C74E5F6" w14:textId="77777777" w:rsidR="000D75EF" w:rsidRPr="00AA2F22" w:rsidRDefault="000D75EF">
      <w:pPr>
        <w:pStyle w:val="TOC4"/>
        <w:rPr>
          <w:rFonts w:ascii="Calibri" w:eastAsia="Malgun Gothic" w:hAnsi="Calibri"/>
          <w:sz w:val="22"/>
          <w:szCs w:val="22"/>
        </w:rPr>
      </w:pPr>
      <w:r>
        <w:t>8.2.1.2</w:t>
      </w:r>
      <w:r w:rsidRPr="00AA2F22">
        <w:rPr>
          <w:rFonts w:ascii="Calibri" w:eastAsia="Malgun Gothic" w:hAnsi="Calibri"/>
          <w:sz w:val="22"/>
          <w:szCs w:val="22"/>
        </w:rPr>
        <w:tab/>
      </w:r>
      <w:r>
        <w:t>Successful Operation</w:t>
      </w:r>
      <w:r>
        <w:tab/>
      </w:r>
      <w:r>
        <w:fldChar w:fldCharType="begin" w:fldLock="1"/>
      </w:r>
      <w:r>
        <w:instrText xml:space="preserve"> PAGEREF _Toc106108867 \h </w:instrText>
      </w:r>
      <w:r>
        <w:fldChar w:fldCharType="separate"/>
      </w:r>
      <w:r>
        <w:t>25</w:t>
      </w:r>
      <w:r>
        <w:fldChar w:fldCharType="end"/>
      </w:r>
    </w:p>
    <w:p w14:paraId="6BA6F17F" w14:textId="77777777" w:rsidR="000D75EF" w:rsidRPr="00AA2F22" w:rsidRDefault="000D75EF">
      <w:pPr>
        <w:pStyle w:val="TOC4"/>
        <w:rPr>
          <w:rFonts w:ascii="Calibri" w:eastAsia="Malgun Gothic" w:hAnsi="Calibri"/>
          <w:sz w:val="22"/>
          <w:szCs w:val="22"/>
        </w:rPr>
      </w:pPr>
      <w:r>
        <w:t>8.2.1.3</w:t>
      </w:r>
      <w:r w:rsidRPr="00AA2F22">
        <w:rPr>
          <w:rFonts w:ascii="Calibri" w:eastAsia="Malgun Gothic" w:hAnsi="Calibri"/>
          <w:sz w:val="22"/>
          <w:szCs w:val="22"/>
        </w:rPr>
        <w:tab/>
      </w:r>
      <w:r>
        <w:t>Unsuccessful Operation</w:t>
      </w:r>
      <w:r>
        <w:tab/>
      </w:r>
      <w:r>
        <w:fldChar w:fldCharType="begin" w:fldLock="1"/>
      </w:r>
      <w:r>
        <w:instrText xml:space="preserve"> PAGEREF _Toc106108868 \h </w:instrText>
      </w:r>
      <w:r>
        <w:fldChar w:fldCharType="separate"/>
      </w:r>
      <w:r>
        <w:t>29</w:t>
      </w:r>
      <w:r>
        <w:fldChar w:fldCharType="end"/>
      </w:r>
    </w:p>
    <w:p w14:paraId="7E8B865A" w14:textId="77777777" w:rsidR="000D75EF" w:rsidRPr="00AA2F22" w:rsidRDefault="000D75EF">
      <w:pPr>
        <w:pStyle w:val="TOC4"/>
        <w:rPr>
          <w:rFonts w:ascii="Calibri" w:eastAsia="Malgun Gothic" w:hAnsi="Calibri"/>
          <w:sz w:val="22"/>
          <w:szCs w:val="22"/>
        </w:rPr>
      </w:pPr>
      <w:r>
        <w:t>8.2.1.4</w:t>
      </w:r>
      <w:r w:rsidRPr="00AA2F22">
        <w:rPr>
          <w:rFonts w:ascii="Calibri" w:eastAsia="Malgun Gothic" w:hAnsi="Calibri"/>
          <w:sz w:val="22"/>
          <w:szCs w:val="22"/>
        </w:rPr>
        <w:tab/>
      </w:r>
      <w:r>
        <w:t>Abnormal Conditions</w:t>
      </w:r>
      <w:r>
        <w:tab/>
      </w:r>
      <w:r>
        <w:fldChar w:fldCharType="begin" w:fldLock="1"/>
      </w:r>
      <w:r>
        <w:instrText xml:space="preserve"> PAGEREF _Toc106108869 \h </w:instrText>
      </w:r>
      <w:r>
        <w:fldChar w:fldCharType="separate"/>
      </w:r>
      <w:r>
        <w:t>29</w:t>
      </w:r>
      <w:r>
        <w:fldChar w:fldCharType="end"/>
      </w:r>
    </w:p>
    <w:p w14:paraId="49AE1638" w14:textId="77777777" w:rsidR="000D75EF" w:rsidRPr="00AA2F22" w:rsidRDefault="000D75EF">
      <w:pPr>
        <w:pStyle w:val="TOC3"/>
        <w:rPr>
          <w:rFonts w:ascii="Calibri" w:eastAsia="Malgun Gothic" w:hAnsi="Calibri"/>
          <w:sz w:val="22"/>
          <w:szCs w:val="22"/>
        </w:rPr>
      </w:pPr>
      <w:r>
        <w:t>8.2.2</w:t>
      </w:r>
      <w:r w:rsidRPr="00AA2F22">
        <w:rPr>
          <w:rFonts w:ascii="Calibri" w:eastAsia="Malgun Gothic" w:hAnsi="Calibri"/>
          <w:sz w:val="22"/>
          <w:szCs w:val="22"/>
        </w:rPr>
        <w:tab/>
      </w:r>
      <w:r>
        <w:t>PDU Session Resource Release</w:t>
      </w:r>
      <w:r>
        <w:tab/>
      </w:r>
      <w:r>
        <w:fldChar w:fldCharType="begin" w:fldLock="1"/>
      </w:r>
      <w:r>
        <w:instrText xml:space="preserve"> PAGEREF _Toc106108870 \h </w:instrText>
      </w:r>
      <w:r>
        <w:fldChar w:fldCharType="separate"/>
      </w:r>
      <w:r>
        <w:t>29</w:t>
      </w:r>
      <w:r>
        <w:fldChar w:fldCharType="end"/>
      </w:r>
    </w:p>
    <w:p w14:paraId="36972EFF" w14:textId="77777777" w:rsidR="000D75EF" w:rsidRPr="00AA2F22" w:rsidRDefault="000D75EF">
      <w:pPr>
        <w:pStyle w:val="TOC4"/>
        <w:rPr>
          <w:rFonts w:ascii="Calibri" w:eastAsia="Malgun Gothic" w:hAnsi="Calibri"/>
          <w:sz w:val="22"/>
          <w:szCs w:val="22"/>
        </w:rPr>
      </w:pPr>
      <w:r>
        <w:t>8.2.2.1</w:t>
      </w:r>
      <w:r w:rsidRPr="00AA2F22">
        <w:rPr>
          <w:rFonts w:ascii="Calibri" w:eastAsia="Malgun Gothic" w:hAnsi="Calibri"/>
          <w:sz w:val="22"/>
          <w:szCs w:val="22"/>
        </w:rPr>
        <w:tab/>
      </w:r>
      <w:r>
        <w:t>General</w:t>
      </w:r>
      <w:r>
        <w:tab/>
      </w:r>
      <w:r>
        <w:fldChar w:fldCharType="begin" w:fldLock="1"/>
      </w:r>
      <w:r>
        <w:instrText xml:space="preserve"> PAGEREF _Toc106108871 \h </w:instrText>
      </w:r>
      <w:r>
        <w:fldChar w:fldCharType="separate"/>
      </w:r>
      <w:r>
        <w:t>29</w:t>
      </w:r>
      <w:r>
        <w:fldChar w:fldCharType="end"/>
      </w:r>
    </w:p>
    <w:p w14:paraId="60F2BF81" w14:textId="77777777" w:rsidR="000D75EF" w:rsidRPr="00AA2F22" w:rsidRDefault="000D75EF">
      <w:pPr>
        <w:pStyle w:val="TOC4"/>
        <w:rPr>
          <w:rFonts w:ascii="Calibri" w:eastAsia="Malgun Gothic" w:hAnsi="Calibri"/>
          <w:sz w:val="22"/>
          <w:szCs w:val="22"/>
        </w:rPr>
      </w:pPr>
      <w:r>
        <w:t>8.2.2.2</w:t>
      </w:r>
      <w:r w:rsidRPr="00AA2F22">
        <w:rPr>
          <w:rFonts w:ascii="Calibri" w:eastAsia="Malgun Gothic" w:hAnsi="Calibri"/>
          <w:sz w:val="22"/>
          <w:szCs w:val="22"/>
        </w:rPr>
        <w:tab/>
      </w:r>
      <w:r>
        <w:t>Successful Operation</w:t>
      </w:r>
      <w:r>
        <w:tab/>
      </w:r>
      <w:r>
        <w:fldChar w:fldCharType="begin" w:fldLock="1"/>
      </w:r>
      <w:r>
        <w:instrText xml:space="preserve"> PAGEREF _Toc106108872 \h </w:instrText>
      </w:r>
      <w:r>
        <w:fldChar w:fldCharType="separate"/>
      </w:r>
      <w:r>
        <w:t>29</w:t>
      </w:r>
      <w:r>
        <w:fldChar w:fldCharType="end"/>
      </w:r>
    </w:p>
    <w:p w14:paraId="5BA9B405" w14:textId="77777777" w:rsidR="000D75EF" w:rsidRPr="00AA2F22" w:rsidRDefault="000D75EF">
      <w:pPr>
        <w:pStyle w:val="TOC4"/>
        <w:rPr>
          <w:rFonts w:ascii="Calibri" w:eastAsia="Malgun Gothic" w:hAnsi="Calibri"/>
          <w:sz w:val="22"/>
          <w:szCs w:val="22"/>
        </w:rPr>
      </w:pPr>
      <w:r>
        <w:t>8.2.2.3</w:t>
      </w:r>
      <w:r w:rsidRPr="00AA2F22">
        <w:rPr>
          <w:rFonts w:ascii="Calibri" w:eastAsia="Malgun Gothic" w:hAnsi="Calibri"/>
          <w:sz w:val="22"/>
          <w:szCs w:val="22"/>
        </w:rPr>
        <w:tab/>
      </w:r>
      <w:r>
        <w:t>Unsuccessful Operation</w:t>
      </w:r>
      <w:r>
        <w:tab/>
      </w:r>
      <w:r>
        <w:fldChar w:fldCharType="begin" w:fldLock="1"/>
      </w:r>
      <w:r>
        <w:instrText xml:space="preserve"> PAGEREF _Toc106108873 \h </w:instrText>
      </w:r>
      <w:r>
        <w:fldChar w:fldCharType="separate"/>
      </w:r>
      <w:r>
        <w:t>30</w:t>
      </w:r>
      <w:r>
        <w:fldChar w:fldCharType="end"/>
      </w:r>
    </w:p>
    <w:p w14:paraId="186BFCD5" w14:textId="77777777" w:rsidR="000D75EF" w:rsidRPr="00AA2F22" w:rsidRDefault="000D75EF">
      <w:pPr>
        <w:pStyle w:val="TOC4"/>
        <w:rPr>
          <w:rFonts w:ascii="Calibri" w:eastAsia="Malgun Gothic" w:hAnsi="Calibri"/>
          <w:sz w:val="22"/>
          <w:szCs w:val="22"/>
        </w:rPr>
      </w:pPr>
      <w:r>
        <w:t>8.2.2.4</w:t>
      </w:r>
      <w:r w:rsidRPr="00AA2F22">
        <w:rPr>
          <w:rFonts w:ascii="Calibri" w:eastAsia="Malgun Gothic" w:hAnsi="Calibri"/>
          <w:sz w:val="22"/>
          <w:szCs w:val="22"/>
        </w:rPr>
        <w:tab/>
      </w:r>
      <w:r>
        <w:t>Abnormal Conditions</w:t>
      </w:r>
      <w:r>
        <w:tab/>
      </w:r>
      <w:r>
        <w:fldChar w:fldCharType="begin" w:fldLock="1"/>
      </w:r>
      <w:r>
        <w:instrText xml:space="preserve"> PAGEREF _Toc106108874 \h </w:instrText>
      </w:r>
      <w:r>
        <w:fldChar w:fldCharType="separate"/>
      </w:r>
      <w:r>
        <w:t>30</w:t>
      </w:r>
      <w:r>
        <w:fldChar w:fldCharType="end"/>
      </w:r>
    </w:p>
    <w:p w14:paraId="01CF4921" w14:textId="77777777" w:rsidR="000D75EF" w:rsidRPr="00AA2F22" w:rsidRDefault="000D75EF">
      <w:pPr>
        <w:pStyle w:val="TOC3"/>
        <w:rPr>
          <w:rFonts w:ascii="Calibri" w:eastAsia="Malgun Gothic" w:hAnsi="Calibri"/>
          <w:sz w:val="22"/>
          <w:szCs w:val="22"/>
        </w:rPr>
      </w:pPr>
      <w:r>
        <w:t>8.2.3</w:t>
      </w:r>
      <w:r w:rsidRPr="00AA2F22">
        <w:rPr>
          <w:rFonts w:ascii="Calibri" w:eastAsia="Malgun Gothic" w:hAnsi="Calibri"/>
          <w:sz w:val="22"/>
          <w:szCs w:val="22"/>
        </w:rPr>
        <w:tab/>
      </w:r>
      <w:r>
        <w:t>PDU Session Resource Modify</w:t>
      </w:r>
      <w:r>
        <w:tab/>
      </w:r>
      <w:r>
        <w:fldChar w:fldCharType="begin" w:fldLock="1"/>
      </w:r>
      <w:r>
        <w:instrText xml:space="preserve"> PAGEREF _Toc106108875 \h </w:instrText>
      </w:r>
      <w:r>
        <w:fldChar w:fldCharType="separate"/>
      </w:r>
      <w:r>
        <w:t>30</w:t>
      </w:r>
      <w:r>
        <w:fldChar w:fldCharType="end"/>
      </w:r>
    </w:p>
    <w:p w14:paraId="083530FD" w14:textId="77777777" w:rsidR="000D75EF" w:rsidRPr="00AA2F22" w:rsidRDefault="000D75EF">
      <w:pPr>
        <w:pStyle w:val="TOC4"/>
        <w:rPr>
          <w:rFonts w:ascii="Calibri" w:eastAsia="Malgun Gothic" w:hAnsi="Calibri"/>
          <w:sz w:val="22"/>
          <w:szCs w:val="22"/>
        </w:rPr>
      </w:pPr>
      <w:r>
        <w:t>8.2.3.1</w:t>
      </w:r>
      <w:r w:rsidRPr="00AA2F22">
        <w:rPr>
          <w:rFonts w:ascii="Calibri" w:eastAsia="Malgun Gothic" w:hAnsi="Calibri"/>
          <w:sz w:val="22"/>
          <w:szCs w:val="22"/>
        </w:rPr>
        <w:tab/>
      </w:r>
      <w:r>
        <w:t>General</w:t>
      </w:r>
      <w:r>
        <w:tab/>
      </w:r>
      <w:r>
        <w:fldChar w:fldCharType="begin" w:fldLock="1"/>
      </w:r>
      <w:r>
        <w:instrText xml:space="preserve"> PAGEREF _Toc106108876 \h </w:instrText>
      </w:r>
      <w:r>
        <w:fldChar w:fldCharType="separate"/>
      </w:r>
      <w:r>
        <w:t>30</w:t>
      </w:r>
      <w:r>
        <w:fldChar w:fldCharType="end"/>
      </w:r>
    </w:p>
    <w:p w14:paraId="7BA4FDA6" w14:textId="77777777" w:rsidR="000D75EF" w:rsidRPr="00AA2F22" w:rsidRDefault="000D75EF">
      <w:pPr>
        <w:pStyle w:val="TOC4"/>
        <w:rPr>
          <w:rFonts w:ascii="Calibri" w:eastAsia="Malgun Gothic" w:hAnsi="Calibri"/>
          <w:sz w:val="22"/>
          <w:szCs w:val="22"/>
        </w:rPr>
      </w:pPr>
      <w:r>
        <w:t>8.2.3.2</w:t>
      </w:r>
      <w:r w:rsidRPr="00AA2F22">
        <w:rPr>
          <w:rFonts w:ascii="Calibri" w:eastAsia="Malgun Gothic" w:hAnsi="Calibri"/>
          <w:sz w:val="22"/>
          <w:szCs w:val="22"/>
        </w:rPr>
        <w:tab/>
      </w:r>
      <w:r>
        <w:t>Successful Operation</w:t>
      </w:r>
      <w:r>
        <w:tab/>
      </w:r>
      <w:r>
        <w:fldChar w:fldCharType="begin" w:fldLock="1"/>
      </w:r>
      <w:r>
        <w:instrText xml:space="preserve"> PAGEREF _Toc106108877 \h </w:instrText>
      </w:r>
      <w:r>
        <w:fldChar w:fldCharType="separate"/>
      </w:r>
      <w:r>
        <w:t>30</w:t>
      </w:r>
      <w:r>
        <w:fldChar w:fldCharType="end"/>
      </w:r>
    </w:p>
    <w:p w14:paraId="03A3D2CB" w14:textId="77777777" w:rsidR="000D75EF" w:rsidRPr="00AA2F22" w:rsidRDefault="000D75EF">
      <w:pPr>
        <w:pStyle w:val="TOC4"/>
        <w:rPr>
          <w:rFonts w:ascii="Calibri" w:eastAsia="Malgun Gothic" w:hAnsi="Calibri"/>
          <w:sz w:val="22"/>
          <w:szCs w:val="22"/>
        </w:rPr>
      </w:pPr>
      <w:r>
        <w:t>8.2.3.3</w:t>
      </w:r>
      <w:r w:rsidRPr="00AA2F22">
        <w:rPr>
          <w:rFonts w:ascii="Calibri" w:eastAsia="Malgun Gothic" w:hAnsi="Calibri"/>
          <w:sz w:val="22"/>
          <w:szCs w:val="22"/>
        </w:rPr>
        <w:tab/>
      </w:r>
      <w:r>
        <w:t>Unsuccessful Operation</w:t>
      </w:r>
      <w:r>
        <w:tab/>
      </w:r>
      <w:r>
        <w:fldChar w:fldCharType="begin" w:fldLock="1"/>
      </w:r>
      <w:r>
        <w:instrText xml:space="preserve"> PAGEREF _Toc106108878 \h </w:instrText>
      </w:r>
      <w:r>
        <w:fldChar w:fldCharType="separate"/>
      </w:r>
      <w:r>
        <w:t>34</w:t>
      </w:r>
      <w:r>
        <w:fldChar w:fldCharType="end"/>
      </w:r>
    </w:p>
    <w:p w14:paraId="3EDA65ED" w14:textId="77777777" w:rsidR="000D75EF" w:rsidRPr="00AA2F22" w:rsidRDefault="000D75EF">
      <w:pPr>
        <w:pStyle w:val="TOC4"/>
        <w:rPr>
          <w:rFonts w:ascii="Calibri" w:eastAsia="Malgun Gothic" w:hAnsi="Calibri"/>
          <w:sz w:val="22"/>
          <w:szCs w:val="22"/>
        </w:rPr>
      </w:pPr>
      <w:r>
        <w:t>8.2.3.4</w:t>
      </w:r>
      <w:r w:rsidRPr="00AA2F22">
        <w:rPr>
          <w:rFonts w:ascii="Calibri" w:eastAsia="Malgun Gothic" w:hAnsi="Calibri"/>
          <w:sz w:val="22"/>
          <w:szCs w:val="22"/>
        </w:rPr>
        <w:tab/>
      </w:r>
      <w:r>
        <w:t>Abnormal Conditions</w:t>
      </w:r>
      <w:r>
        <w:tab/>
      </w:r>
      <w:r>
        <w:fldChar w:fldCharType="begin" w:fldLock="1"/>
      </w:r>
      <w:r>
        <w:instrText xml:space="preserve"> PAGEREF _Toc106108879 \h </w:instrText>
      </w:r>
      <w:r>
        <w:fldChar w:fldCharType="separate"/>
      </w:r>
      <w:r>
        <w:t>34</w:t>
      </w:r>
      <w:r>
        <w:fldChar w:fldCharType="end"/>
      </w:r>
    </w:p>
    <w:p w14:paraId="5B850711" w14:textId="77777777" w:rsidR="000D75EF" w:rsidRPr="00AA2F22" w:rsidRDefault="000D75EF">
      <w:pPr>
        <w:pStyle w:val="TOC3"/>
        <w:rPr>
          <w:rFonts w:ascii="Calibri" w:eastAsia="Malgun Gothic" w:hAnsi="Calibri"/>
          <w:sz w:val="22"/>
          <w:szCs w:val="22"/>
        </w:rPr>
      </w:pPr>
      <w:r>
        <w:t>8.2.4</w:t>
      </w:r>
      <w:r w:rsidRPr="00AA2F22">
        <w:rPr>
          <w:rFonts w:ascii="Calibri" w:eastAsia="Malgun Gothic" w:hAnsi="Calibri"/>
          <w:sz w:val="22"/>
          <w:szCs w:val="22"/>
        </w:rPr>
        <w:tab/>
      </w:r>
      <w:r>
        <w:t>PDU Session Resource Notify</w:t>
      </w:r>
      <w:r>
        <w:tab/>
      </w:r>
      <w:r>
        <w:fldChar w:fldCharType="begin" w:fldLock="1"/>
      </w:r>
      <w:r>
        <w:instrText xml:space="preserve"> PAGEREF _Toc106108880 \h </w:instrText>
      </w:r>
      <w:r>
        <w:fldChar w:fldCharType="separate"/>
      </w:r>
      <w:r>
        <w:t>34</w:t>
      </w:r>
      <w:r>
        <w:fldChar w:fldCharType="end"/>
      </w:r>
    </w:p>
    <w:p w14:paraId="196D0C71" w14:textId="77777777" w:rsidR="000D75EF" w:rsidRPr="00AA2F22" w:rsidRDefault="000D75EF">
      <w:pPr>
        <w:pStyle w:val="TOC4"/>
        <w:rPr>
          <w:rFonts w:ascii="Calibri" w:eastAsia="Malgun Gothic" w:hAnsi="Calibri"/>
          <w:sz w:val="22"/>
          <w:szCs w:val="22"/>
        </w:rPr>
      </w:pPr>
      <w:r>
        <w:t>8.2.4.1</w:t>
      </w:r>
      <w:r w:rsidRPr="00AA2F22">
        <w:rPr>
          <w:rFonts w:ascii="Calibri" w:eastAsia="Malgun Gothic" w:hAnsi="Calibri"/>
          <w:sz w:val="22"/>
          <w:szCs w:val="22"/>
        </w:rPr>
        <w:tab/>
      </w:r>
      <w:r>
        <w:t>General</w:t>
      </w:r>
      <w:r>
        <w:tab/>
      </w:r>
      <w:r>
        <w:fldChar w:fldCharType="begin" w:fldLock="1"/>
      </w:r>
      <w:r>
        <w:instrText xml:space="preserve"> PAGEREF _Toc106108881 \h </w:instrText>
      </w:r>
      <w:r>
        <w:fldChar w:fldCharType="separate"/>
      </w:r>
      <w:r>
        <w:t>34</w:t>
      </w:r>
      <w:r>
        <w:fldChar w:fldCharType="end"/>
      </w:r>
    </w:p>
    <w:p w14:paraId="078308CC" w14:textId="77777777" w:rsidR="000D75EF" w:rsidRPr="00AA2F22" w:rsidRDefault="000D75EF">
      <w:pPr>
        <w:pStyle w:val="TOC4"/>
        <w:rPr>
          <w:rFonts w:ascii="Calibri" w:eastAsia="Malgun Gothic" w:hAnsi="Calibri"/>
          <w:sz w:val="22"/>
          <w:szCs w:val="22"/>
        </w:rPr>
      </w:pPr>
      <w:r>
        <w:t>8.2.4.2</w:t>
      </w:r>
      <w:r w:rsidRPr="00AA2F22">
        <w:rPr>
          <w:rFonts w:ascii="Calibri" w:eastAsia="Malgun Gothic" w:hAnsi="Calibri"/>
          <w:sz w:val="22"/>
          <w:szCs w:val="22"/>
        </w:rPr>
        <w:tab/>
      </w:r>
      <w:r>
        <w:t>Successful Operation</w:t>
      </w:r>
      <w:r>
        <w:tab/>
      </w:r>
      <w:r>
        <w:fldChar w:fldCharType="begin" w:fldLock="1"/>
      </w:r>
      <w:r>
        <w:instrText xml:space="preserve"> PAGEREF _Toc106108882 \h </w:instrText>
      </w:r>
      <w:r>
        <w:fldChar w:fldCharType="separate"/>
      </w:r>
      <w:r>
        <w:t>35</w:t>
      </w:r>
      <w:r>
        <w:fldChar w:fldCharType="end"/>
      </w:r>
    </w:p>
    <w:p w14:paraId="48F520FF" w14:textId="77777777" w:rsidR="000D75EF" w:rsidRPr="00AA2F22" w:rsidRDefault="000D75EF">
      <w:pPr>
        <w:pStyle w:val="TOC4"/>
        <w:rPr>
          <w:rFonts w:ascii="Calibri" w:eastAsia="Malgun Gothic" w:hAnsi="Calibri"/>
          <w:sz w:val="22"/>
          <w:szCs w:val="22"/>
        </w:rPr>
      </w:pPr>
      <w:r>
        <w:t>8.2.4.3</w:t>
      </w:r>
      <w:r w:rsidRPr="00AA2F22">
        <w:rPr>
          <w:rFonts w:ascii="Calibri" w:eastAsia="Malgun Gothic" w:hAnsi="Calibri"/>
          <w:sz w:val="22"/>
          <w:szCs w:val="22"/>
        </w:rPr>
        <w:tab/>
      </w:r>
      <w:r>
        <w:t>Abnormal Conditions</w:t>
      </w:r>
      <w:r>
        <w:tab/>
      </w:r>
      <w:r>
        <w:fldChar w:fldCharType="begin" w:fldLock="1"/>
      </w:r>
      <w:r>
        <w:instrText xml:space="preserve"> PAGEREF _Toc106108883 \h </w:instrText>
      </w:r>
      <w:r>
        <w:fldChar w:fldCharType="separate"/>
      </w:r>
      <w:r>
        <w:t>35</w:t>
      </w:r>
      <w:r>
        <w:fldChar w:fldCharType="end"/>
      </w:r>
    </w:p>
    <w:p w14:paraId="7EFFBAE3" w14:textId="77777777" w:rsidR="000D75EF" w:rsidRPr="00AA2F22" w:rsidRDefault="000D75EF">
      <w:pPr>
        <w:pStyle w:val="TOC3"/>
        <w:rPr>
          <w:rFonts w:ascii="Calibri" w:eastAsia="Malgun Gothic" w:hAnsi="Calibri"/>
          <w:sz w:val="22"/>
          <w:szCs w:val="22"/>
        </w:rPr>
      </w:pPr>
      <w:r>
        <w:t>8.2.5</w:t>
      </w:r>
      <w:r w:rsidRPr="00AA2F22">
        <w:rPr>
          <w:rFonts w:ascii="Calibri" w:eastAsia="Malgun Gothic" w:hAnsi="Calibri"/>
          <w:sz w:val="22"/>
          <w:szCs w:val="22"/>
        </w:rPr>
        <w:tab/>
      </w:r>
      <w:r>
        <w:t>PDU Session Resource Modify Indication</w:t>
      </w:r>
      <w:r>
        <w:tab/>
      </w:r>
      <w:r>
        <w:fldChar w:fldCharType="begin" w:fldLock="1"/>
      </w:r>
      <w:r>
        <w:instrText xml:space="preserve"> PAGEREF _Toc106108884 \h </w:instrText>
      </w:r>
      <w:r>
        <w:fldChar w:fldCharType="separate"/>
      </w:r>
      <w:r>
        <w:t>36</w:t>
      </w:r>
      <w:r>
        <w:fldChar w:fldCharType="end"/>
      </w:r>
    </w:p>
    <w:p w14:paraId="33B19804" w14:textId="77777777" w:rsidR="000D75EF" w:rsidRPr="00AA2F22" w:rsidRDefault="000D75EF">
      <w:pPr>
        <w:pStyle w:val="TOC4"/>
        <w:rPr>
          <w:rFonts w:ascii="Calibri" w:eastAsia="Malgun Gothic" w:hAnsi="Calibri"/>
          <w:sz w:val="22"/>
          <w:szCs w:val="22"/>
        </w:rPr>
      </w:pPr>
      <w:r>
        <w:t>8.2.5.1</w:t>
      </w:r>
      <w:r w:rsidRPr="00AA2F22">
        <w:rPr>
          <w:rFonts w:ascii="Calibri" w:eastAsia="Malgun Gothic" w:hAnsi="Calibri"/>
          <w:sz w:val="22"/>
          <w:szCs w:val="22"/>
        </w:rPr>
        <w:tab/>
      </w:r>
      <w:r>
        <w:t>General</w:t>
      </w:r>
      <w:r>
        <w:tab/>
      </w:r>
      <w:r>
        <w:fldChar w:fldCharType="begin" w:fldLock="1"/>
      </w:r>
      <w:r>
        <w:instrText xml:space="preserve"> PAGEREF _Toc106108885 \h </w:instrText>
      </w:r>
      <w:r>
        <w:fldChar w:fldCharType="separate"/>
      </w:r>
      <w:r>
        <w:t>36</w:t>
      </w:r>
      <w:r>
        <w:fldChar w:fldCharType="end"/>
      </w:r>
    </w:p>
    <w:p w14:paraId="3F21AD8A" w14:textId="77777777" w:rsidR="000D75EF" w:rsidRPr="00AA2F22" w:rsidRDefault="000D75EF">
      <w:pPr>
        <w:pStyle w:val="TOC4"/>
        <w:rPr>
          <w:rFonts w:ascii="Calibri" w:eastAsia="Malgun Gothic" w:hAnsi="Calibri"/>
          <w:sz w:val="22"/>
          <w:szCs w:val="22"/>
        </w:rPr>
      </w:pPr>
      <w:r>
        <w:t>8.2.5.2</w:t>
      </w:r>
      <w:r w:rsidRPr="00AA2F22">
        <w:rPr>
          <w:rFonts w:ascii="Calibri" w:eastAsia="Malgun Gothic" w:hAnsi="Calibri"/>
          <w:sz w:val="22"/>
          <w:szCs w:val="22"/>
        </w:rPr>
        <w:tab/>
      </w:r>
      <w:r>
        <w:t>Successful Operation</w:t>
      </w:r>
      <w:r>
        <w:tab/>
      </w:r>
      <w:r>
        <w:fldChar w:fldCharType="begin" w:fldLock="1"/>
      </w:r>
      <w:r>
        <w:instrText xml:space="preserve"> PAGEREF _Toc106108886 \h </w:instrText>
      </w:r>
      <w:r>
        <w:fldChar w:fldCharType="separate"/>
      </w:r>
      <w:r>
        <w:t>36</w:t>
      </w:r>
      <w:r>
        <w:fldChar w:fldCharType="end"/>
      </w:r>
    </w:p>
    <w:p w14:paraId="0A0B6A0B" w14:textId="77777777" w:rsidR="000D75EF" w:rsidRPr="00AA2F22" w:rsidRDefault="000D75EF">
      <w:pPr>
        <w:pStyle w:val="TOC4"/>
        <w:rPr>
          <w:rFonts w:ascii="Calibri" w:eastAsia="Malgun Gothic" w:hAnsi="Calibri"/>
          <w:sz w:val="22"/>
          <w:szCs w:val="22"/>
        </w:rPr>
      </w:pPr>
      <w:r>
        <w:t>8.2.5.3</w:t>
      </w:r>
      <w:r w:rsidRPr="00AA2F22">
        <w:rPr>
          <w:rFonts w:ascii="Calibri" w:eastAsia="Malgun Gothic" w:hAnsi="Calibri"/>
          <w:sz w:val="22"/>
          <w:szCs w:val="22"/>
        </w:rPr>
        <w:tab/>
      </w:r>
      <w:r>
        <w:t>Unsuccessful Operation</w:t>
      </w:r>
      <w:r>
        <w:tab/>
      </w:r>
      <w:r>
        <w:fldChar w:fldCharType="begin" w:fldLock="1"/>
      </w:r>
      <w:r>
        <w:instrText xml:space="preserve"> PAGEREF _Toc106108887 \h </w:instrText>
      </w:r>
      <w:r>
        <w:fldChar w:fldCharType="separate"/>
      </w:r>
      <w:r>
        <w:t>37</w:t>
      </w:r>
      <w:r>
        <w:fldChar w:fldCharType="end"/>
      </w:r>
    </w:p>
    <w:p w14:paraId="72EFD27A" w14:textId="77777777" w:rsidR="000D75EF" w:rsidRPr="00AA2F22" w:rsidRDefault="000D75EF">
      <w:pPr>
        <w:pStyle w:val="TOC4"/>
        <w:rPr>
          <w:rFonts w:ascii="Calibri" w:eastAsia="Malgun Gothic" w:hAnsi="Calibri"/>
          <w:sz w:val="22"/>
          <w:szCs w:val="22"/>
        </w:rPr>
      </w:pPr>
      <w:r>
        <w:t>8.2.5.4</w:t>
      </w:r>
      <w:r w:rsidRPr="00AA2F22">
        <w:rPr>
          <w:rFonts w:ascii="Calibri" w:eastAsia="Malgun Gothic" w:hAnsi="Calibri"/>
          <w:sz w:val="22"/>
          <w:szCs w:val="22"/>
        </w:rPr>
        <w:tab/>
      </w:r>
      <w:r>
        <w:t>Abnormal Conditions</w:t>
      </w:r>
      <w:r>
        <w:tab/>
      </w:r>
      <w:r>
        <w:fldChar w:fldCharType="begin" w:fldLock="1"/>
      </w:r>
      <w:r>
        <w:instrText xml:space="preserve"> PAGEREF _Toc106108888 \h </w:instrText>
      </w:r>
      <w:r>
        <w:fldChar w:fldCharType="separate"/>
      </w:r>
      <w:r>
        <w:t>37</w:t>
      </w:r>
      <w:r>
        <w:fldChar w:fldCharType="end"/>
      </w:r>
    </w:p>
    <w:p w14:paraId="756A9225" w14:textId="77777777" w:rsidR="000D75EF" w:rsidRPr="00AA2F22" w:rsidRDefault="000D75EF">
      <w:pPr>
        <w:pStyle w:val="TOC2"/>
        <w:rPr>
          <w:rFonts w:ascii="Calibri" w:eastAsia="Malgun Gothic" w:hAnsi="Calibri"/>
          <w:sz w:val="22"/>
          <w:szCs w:val="22"/>
        </w:rPr>
      </w:pPr>
      <w:r>
        <w:t>8.3</w:t>
      </w:r>
      <w:r w:rsidRPr="00AA2F22">
        <w:rPr>
          <w:rFonts w:ascii="Calibri" w:eastAsia="Malgun Gothic" w:hAnsi="Calibri"/>
          <w:sz w:val="22"/>
          <w:szCs w:val="22"/>
        </w:rPr>
        <w:tab/>
      </w:r>
      <w:r>
        <w:t>UE Context Management Procedures</w:t>
      </w:r>
      <w:r>
        <w:tab/>
      </w:r>
      <w:r>
        <w:fldChar w:fldCharType="begin" w:fldLock="1"/>
      </w:r>
      <w:r>
        <w:instrText xml:space="preserve"> PAGEREF _Toc106108889 \h </w:instrText>
      </w:r>
      <w:r>
        <w:fldChar w:fldCharType="separate"/>
      </w:r>
      <w:r>
        <w:t>38</w:t>
      </w:r>
      <w:r>
        <w:fldChar w:fldCharType="end"/>
      </w:r>
    </w:p>
    <w:p w14:paraId="14759127" w14:textId="77777777" w:rsidR="000D75EF" w:rsidRPr="00AA2F22" w:rsidRDefault="000D75EF">
      <w:pPr>
        <w:pStyle w:val="TOC3"/>
        <w:rPr>
          <w:rFonts w:ascii="Calibri" w:eastAsia="Malgun Gothic" w:hAnsi="Calibri"/>
          <w:sz w:val="22"/>
          <w:szCs w:val="22"/>
        </w:rPr>
      </w:pPr>
      <w:r>
        <w:t>8.3.1</w:t>
      </w:r>
      <w:r w:rsidRPr="00AA2F22">
        <w:rPr>
          <w:rFonts w:ascii="Calibri" w:eastAsia="Malgun Gothic" w:hAnsi="Calibri"/>
          <w:sz w:val="22"/>
          <w:szCs w:val="22"/>
        </w:rPr>
        <w:tab/>
      </w:r>
      <w:r>
        <w:t>Initial Context Setup</w:t>
      </w:r>
      <w:r>
        <w:tab/>
      </w:r>
      <w:r>
        <w:fldChar w:fldCharType="begin" w:fldLock="1"/>
      </w:r>
      <w:r>
        <w:instrText xml:space="preserve"> PAGEREF _Toc106108890 \h </w:instrText>
      </w:r>
      <w:r>
        <w:fldChar w:fldCharType="separate"/>
      </w:r>
      <w:r>
        <w:t>38</w:t>
      </w:r>
      <w:r>
        <w:fldChar w:fldCharType="end"/>
      </w:r>
    </w:p>
    <w:p w14:paraId="7D4E3472" w14:textId="77777777" w:rsidR="000D75EF" w:rsidRPr="00AA2F22" w:rsidRDefault="000D75EF">
      <w:pPr>
        <w:pStyle w:val="TOC4"/>
        <w:rPr>
          <w:rFonts w:ascii="Calibri" w:eastAsia="Malgun Gothic" w:hAnsi="Calibri"/>
          <w:sz w:val="22"/>
          <w:szCs w:val="22"/>
        </w:rPr>
      </w:pPr>
      <w:r>
        <w:t>8.3.1.1</w:t>
      </w:r>
      <w:r w:rsidRPr="00AA2F22">
        <w:rPr>
          <w:rFonts w:ascii="Calibri" w:eastAsia="Malgun Gothic" w:hAnsi="Calibri"/>
          <w:sz w:val="22"/>
          <w:szCs w:val="22"/>
        </w:rPr>
        <w:tab/>
      </w:r>
      <w:r>
        <w:t>General</w:t>
      </w:r>
      <w:r>
        <w:tab/>
      </w:r>
      <w:r>
        <w:fldChar w:fldCharType="begin" w:fldLock="1"/>
      </w:r>
      <w:r>
        <w:instrText xml:space="preserve"> PAGEREF _Toc106108891 \h </w:instrText>
      </w:r>
      <w:r>
        <w:fldChar w:fldCharType="separate"/>
      </w:r>
      <w:r>
        <w:t>38</w:t>
      </w:r>
      <w:r>
        <w:fldChar w:fldCharType="end"/>
      </w:r>
    </w:p>
    <w:p w14:paraId="3C3EEADB" w14:textId="77777777" w:rsidR="000D75EF" w:rsidRPr="00AA2F22" w:rsidRDefault="000D75EF">
      <w:pPr>
        <w:pStyle w:val="TOC4"/>
        <w:rPr>
          <w:rFonts w:ascii="Calibri" w:eastAsia="Malgun Gothic" w:hAnsi="Calibri"/>
          <w:sz w:val="22"/>
          <w:szCs w:val="22"/>
        </w:rPr>
      </w:pPr>
      <w:r>
        <w:t>8.3.1.2</w:t>
      </w:r>
      <w:r w:rsidRPr="00AA2F22">
        <w:rPr>
          <w:rFonts w:ascii="Calibri" w:eastAsia="Malgun Gothic" w:hAnsi="Calibri"/>
          <w:sz w:val="22"/>
          <w:szCs w:val="22"/>
        </w:rPr>
        <w:tab/>
      </w:r>
      <w:r>
        <w:t>Successful Operation</w:t>
      </w:r>
      <w:r>
        <w:tab/>
      </w:r>
      <w:r>
        <w:fldChar w:fldCharType="begin" w:fldLock="1"/>
      </w:r>
      <w:r>
        <w:instrText xml:space="preserve"> PAGEREF _Toc106108892 \h </w:instrText>
      </w:r>
      <w:r>
        <w:fldChar w:fldCharType="separate"/>
      </w:r>
      <w:r>
        <w:t>38</w:t>
      </w:r>
      <w:r>
        <w:fldChar w:fldCharType="end"/>
      </w:r>
    </w:p>
    <w:p w14:paraId="54C4ADB2" w14:textId="77777777" w:rsidR="000D75EF" w:rsidRPr="00AA2F22" w:rsidRDefault="000D75EF">
      <w:pPr>
        <w:pStyle w:val="TOC4"/>
        <w:rPr>
          <w:rFonts w:ascii="Calibri" w:eastAsia="Malgun Gothic" w:hAnsi="Calibri"/>
          <w:sz w:val="22"/>
          <w:szCs w:val="22"/>
        </w:rPr>
      </w:pPr>
      <w:r>
        <w:t>8.3.1.3</w:t>
      </w:r>
      <w:r w:rsidRPr="00AA2F22">
        <w:rPr>
          <w:rFonts w:ascii="Calibri" w:eastAsia="Malgun Gothic" w:hAnsi="Calibri"/>
          <w:sz w:val="22"/>
          <w:szCs w:val="22"/>
        </w:rPr>
        <w:tab/>
      </w:r>
      <w:r>
        <w:t>Unsuccessful Operation</w:t>
      </w:r>
      <w:r>
        <w:tab/>
      </w:r>
      <w:r>
        <w:fldChar w:fldCharType="begin" w:fldLock="1"/>
      </w:r>
      <w:r>
        <w:instrText xml:space="preserve"> PAGEREF _Toc106108893 \h </w:instrText>
      </w:r>
      <w:r>
        <w:fldChar w:fldCharType="separate"/>
      </w:r>
      <w:r>
        <w:t>41</w:t>
      </w:r>
      <w:r>
        <w:fldChar w:fldCharType="end"/>
      </w:r>
    </w:p>
    <w:p w14:paraId="18487336" w14:textId="77777777" w:rsidR="000D75EF" w:rsidRPr="00AA2F22" w:rsidRDefault="000D75EF">
      <w:pPr>
        <w:pStyle w:val="TOC4"/>
        <w:rPr>
          <w:rFonts w:ascii="Calibri" w:eastAsia="Malgun Gothic" w:hAnsi="Calibri"/>
          <w:sz w:val="22"/>
          <w:szCs w:val="22"/>
        </w:rPr>
      </w:pPr>
      <w:r>
        <w:t>8.3.1.4</w:t>
      </w:r>
      <w:r w:rsidRPr="00AA2F22">
        <w:rPr>
          <w:rFonts w:ascii="Calibri" w:eastAsia="Malgun Gothic" w:hAnsi="Calibri"/>
          <w:sz w:val="22"/>
          <w:szCs w:val="22"/>
        </w:rPr>
        <w:tab/>
      </w:r>
      <w:r>
        <w:t>Abnormal Conditions</w:t>
      </w:r>
      <w:r>
        <w:tab/>
      </w:r>
      <w:r>
        <w:fldChar w:fldCharType="begin" w:fldLock="1"/>
      </w:r>
      <w:r>
        <w:instrText xml:space="preserve"> PAGEREF _Toc106108894 \h </w:instrText>
      </w:r>
      <w:r>
        <w:fldChar w:fldCharType="separate"/>
      </w:r>
      <w:r>
        <w:t>41</w:t>
      </w:r>
      <w:r>
        <w:fldChar w:fldCharType="end"/>
      </w:r>
    </w:p>
    <w:p w14:paraId="2E78A786" w14:textId="77777777" w:rsidR="000D75EF" w:rsidRPr="00AA2F22" w:rsidRDefault="000D75EF">
      <w:pPr>
        <w:pStyle w:val="TOC3"/>
        <w:rPr>
          <w:rFonts w:ascii="Calibri" w:eastAsia="Malgun Gothic" w:hAnsi="Calibri"/>
          <w:sz w:val="22"/>
          <w:szCs w:val="22"/>
        </w:rPr>
      </w:pPr>
      <w:r>
        <w:t>8.3.2</w:t>
      </w:r>
      <w:r w:rsidRPr="00AA2F22">
        <w:rPr>
          <w:rFonts w:ascii="Calibri" w:eastAsia="Malgun Gothic" w:hAnsi="Calibri"/>
          <w:sz w:val="22"/>
          <w:szCs w:val="22"/>
        </w:rPr>
        <w:tab/>
      </w:r>
      <w:r>
        <w:t>UE Context Release Request (NG-RAN node initiated)</w:t>
      </w:r>
      <w:r>
        <w:tab/>
      </w:r>
      <w:r>
        <w:fldChar w:fldCharType="begin" w:fldLock="1"/>
      </w:r>
      <w:r>
        <w:instrText xml:space="preserve"> PAGEREF _Toc106108895 \h </w:instrText>
      </w:r>
      <w:r>
        <w:fldChar w:fldCharType="separate"/>
      </w:r>
      <w:r>
        <w:t>42</w:t>
      </w:r>
      <w:r>
        <w:fldChar w:fldCharType="end"/>
      </w:r>
    </w:p>
    <w:p w14:paraId="65BF8F67" w14:textId="77777777" w:rsidR="000D75EF" w:rsidRPr="00AA2F22" w:rsidRDefault="000D75EF">
      <w:pPr>
        <w:pStyle w:val="TOC4"/>
        <w:rPr>
          <w:rFonts w:ascii="Calibri" w:eastAsia="Malgun Gothic" w:hAnsi="Calibri"/>
          <w:sz w:val="22"/>
          <w:szCs w:val="22"/>
        </w:rPr>
      </w:pPr>
      <w:r>
        <w:t>8.3.2.1</w:t>
      </w:r>
      <w:r w:rsidRPr="00AA2F22">
        <w:rPr>
          <w:rFonts w:ascii="Calibri" w:eastAsia="Malgun Gothic" w:hAnsi="Calibri"/>
          <w:sz w:val="22"/>
          <w:szCs w:val="22"/>
        </w:rPr>
        <w:tab/>
      </w:r>
      <w:r>
        <w:t>General</w:t>
      </w:r>
      <w:r>
        <w:tab/>
      </w:r>
      <w:r>
        <w:fldChar w:fldCharType="begin" w:fldLock="1"/>
      </w:r>
      <w:r>
        <w:instrText xml:space="preserve"> PAGEREF _Toc106108896 \h </w:instrText>
      </w:r>
      <w:r>
        <w:fldChar w:fldCharType="separate"/>
      </w:r>
      <w:r>
        <w:t>42</w:t>
      </w:r>
      <w:r>
        <w:fldChar w:fldCharType="end"/>
      </w:r>
    </w:p>
    <w:p w14:paraId="00ED4674" w14:textId="77777777" w:rsidR="000D75EF" w:rsidRPr="00AA2F22" w:rsidRDefault="000D75EF">
      <w:pPr>
        <w:pStyle w:val="TOC4"/>
        <w:rPr>
          <w:rFonts w:ascii="Calibri" w:eastAsia="Malgun Gothic" w:hAnsi="Calibri"/>
          <w:sz w:val="22"/>
          <w:szCs w:val="22"/>
        </w:rPr>
      </w:pPr>
      <w:r>
        <w:t>8.3.2.2</w:t>
      </w:r>
      <w:r w:rsidRPr="00AA2F22">
        <w:rPr>
          <w:rFonts w:ascii="Calibri" w:eastAsia="Malgun Gothic" w:hAnsi="Calibri"/>
          <w:sz w:val="22"/>
          <w:szCs w:val="22"/>
        </w:rPr>
        <w:tab/>
      </w:r>
      <w:r>
        <w:t>Successful Operation</w:t>
      </w:r>
      <w:r>
        <w:tab/>
      </w:r>
      <w:r>
        <w:fldChar w:fldCharType="begin" w:fldLock="1"/>
      </w:r>
      <w:r>
        <w:instrText xml:space="preserve"> PAGEREF _Toc106108897 \h </w:instrText>
      </w:r>
      <w:r>
        <w:fldChar w:fldCharType="separate"/>
      </w:r>
      <w:r>
        <w:t>42</w:t>
      </w:r>
      <w:r>
        <w:fldChar w:fldCharType="end"/>
      </w:r>
    </w:p>
    <w:p w14:paraId="29B47010" w14:textId="77777777" w:rsidR="000D75EF" w:rsidRPr="00AA2F22" w:rsidRDefault="000D75EF">
      <w:pPr>
        <w:pStyle w:val="TOC4"/>
        <w:rPr>
          <w:rFonts w:ascii="Calibri" w:eastAsia="Malgun Gothic" w:hAnsi="Calibri"/>
          <w:sz w:val="22"/>
          <w:szCs w:val="22"/>
        </w:rPr>
      </w:pPr>
      <w:r>
        <w:t>8.3.2.3</w:t>
      </w:r>
      <w:r w:rsidRPr="00AA2F22">
        <w:rPr>
          <w:rFonts w:ascii="Calibri" w:eastAsia="Malgun Gothic" w:hAnsi="Calibri"/>
          <w:sz w:val="22"/>
          <w:szCs w:val="22"/>
        </w:rPr>
        <w:tab/>
      </w:r>
      <w:r>
        <w:t>Abnormal Conditions</w:t>
      </w:r>
      <w:r>
        <w:tab/>
      </w:r>
      <w:r>
        <w:fldChar w:fldCharType="begin" w:fldLock="1"/>
      </w:r>
      <w:r>
        <w:instrText xml:space="preserve"> PAGEREF _Toc106108898 \h </w:instrText>
      </w:r>
      <w:r>
        <w:fldChar w:fldCharType="separate"/>
      </w:r>
      <w:r>
        <w:t>42</w:t>
      </w:r>
      <w:r>
        <w:fldChar w:fldCharType="end"/>
      </w:r>
    </w:p>
    <w:p w14:paraId="0A3BD7D4" w14:textId="77777777" w:rsidR="000D75EF" w:rsidRPr="00AA2F22" w:rsidRDefault="000D75EF">
      <w:pPr>
        <w:pStyle w:val="TOC3"/>
        <w:rPr>
          <w:rFonts w:ascii="Calibri" w:eastAsia="Malgun Gothic" w:hAnsi="Calibri"/>
          <w:sz w:val="22"/>
          <w:szCs w:val="22"/>
        </w:rPr>
      </w:pPr>
      <w:r>
        <w:t>8.3.3</w:t>
      </w:r>
      <w:r w:rsidRPr="00AA2F22">
        <w:rPr>
          <w:rFonts w:ascii="Calibri" w:eastAsia="Malgun Gothic" w:hAnsi="Calibri"/>
          <w:sz w:val="22"/>
          <w:szCs w:val="22"/>
        </w:rPr>
        <w:tab/>
      </w:r>
      <w:r>
        <w:t>UE Context Release (AMF initiated)</w:t>
      </w:r>
      <w:r>
        <w:tab/>
      </w:r>
      <w:r>
        <w:fldChar w:fldCharType="begin" w:fldLock="1"/>
      </w:r>
      <w:r>
        <w:instrText xml:space="preserve"> PAGEREF _Toc106108899 \h </w:instrText>
      </w:r>
      <w:r>
        <w:fldChar w:fldCharType="separate"/>
      </w:r>
      <w:r>
        <w:t>42</w:t>
      </w:r>
      <w:r>
        <w:fldChar w:fldCharType="end"/>
      </w:r>
    </w:p>
    <w:p w14:paraId="34D39FF8" w14:textId="77777777" w:rsidR="000D75EF" w:rsidRPr="00AA2F22" w:rsidRDefault="000D75EF">
      <w:pPr>
        <w:pStyle w:val="TOC4"/>
        <w:rPr>
          <w:rFonts w:ascii="Calibri" w:eastAsia="Malgun Gothic" w:hAnsi="Calibri"/>
          <w:sz w:val="22"/>
          <w:szCs w:val="22"/>
        </w:rPr>
      </w:pPr>
      <w:r>
        <w:t>8.3.3.1</w:t>
      </w:r>
      <w:r w:rsidRPr="00AA2F22">
        <w:rPr>
          <w:rFonts w:ascii="Calibri" w:eastAsia="Malgun Gothic" w:hAnsi="Calibri"/>
          <w:sz w:val="22"/>
          <w:szCs w:val="22"/>
        </w:rPr>
        <w:tab/>
      </w:r>
      <w:r>
        <w:t>General</w:t>
      </w:r>
      <w:r>
        <w:tab/>
      </w:r>
      <w:r>
        <w:fldChar w:fldCharType="begin" w:fldLock="1"/>
      </w:r>
      <w:r>
        <w:instrText xml:space="preserve"> PAGEREF _Toc106108900 \h </w:instrText>
      </w:r>
      <w:r>
        <w:fldChar w:fldCharType="separate"/>
      </w:r>
      <w:r>
        <w:t>42</w:t>
      </w:r>
      <w:r>
        <w:fldChar w:fldCharType="end"/>
      </w:r>
    </w:p>
    <w:p w14:paraId="35ACB4EA" w14:textId="77777777" w:rsidR="000D75EF" w:rsidRPr="00AA2F22" w:rsidRDefault="000D75EF">
      <w:pPr>
        <w:pStyle w:val="TOC4"/>
        <w:rPr>
          <w:rFonts w:ascii="Calibri" w:eastAsia="Malgun Gothic" w:hAnsi="Calibri"/>
          <w:sz w:val="22"/>
          <w:szCs w:val="22"/>
        </w:rPr>
      </w:pPr>
      <w:r>
        <w:lastRenderedPageBreak/>
        <w:t>8.3.3.2</w:t>
      </w:r>
      <w:r w:rsidRPr="00AA2F22">
        <w:rPr>
          <w:rFonts w:ascii="Calibri" w:eastAsia="Malgun Gothic" w:hAnsi="Calibri"/>
          <w:sz w:val="22"/>
          <w:szCs w:val="22"/>
        </w:rPr>
        <w:tab/>
      </w:r>
      <w:r>
        <w:t>Successful Operation</w:t>
      </w:r>
      <w:r>
        <w:tab/>
      </w:r>
      <w:r>
        <w:fldChar w:fldCharType="begin" w:fldLock="1"/>
      </w:r>
      <w:r>
        <w:instrText xml:space="preserve"> PAGEREF _Toc106108901 \h </w:instrText>
      </w:r>
      <w:r>
        <w:fldChar w:fldCharType="separate"/>
      </w:r>
      <w:r>
        <w:t>43</w:t>
      </w:r>
      <w:r>
        <w:fldChar w:fldCharType="end"/>
      </w:r>
    </w:p>
    <w:p w14:paraId="3DA53F99" w14:textId="77777777" w:rsidR="000D75EF" w:rsidRPr="00AA2F22" w:rsidRDefault="000D75EF">
      <w:pPr>
        <w:pStyle w:val="TOC4"/>
        <w:rPr>
          <w:rFonts w:ascii="Calibri" w:eastAsia="Malgun Gothic" w:hAnsi="Calibri"/>
          <w:sz w:val="22"/>
          <w:szCs w:val="22"/>
        </w:rPr>
      </w:pPr>
      <w:r>
        <w:t>8.3.3.3</w:t>
      </w:r>
      <w:r w:rsidRPr="00AA2F22">
        <w:rPr>
          <w:rFonts w:ascii="Calibri" w:eastAsia="Malgun Gothic" w:hAnsi="Calibri"/>
          <w:sz w:val="22"/>
          <w:szCs w:val="22"/>
        </w:rPr>
        <w:tab/>
      </w:r>
      <w:r>
        <w:t>Unsuccessful Operation</w:t>
      </w:r>
      <w:r>
        <w:tab/>
      </w:r>
      <w:r>
        <w:fldChar w:fldCharType="begin" w:fldLock="1"/>
      </w:r>
      <w:r>
        <w:instrText xml:space="preserve"> PAGEREF _Toc106108902 \h </w:instrText>
      </w:r>
      <w:r>
        <w:fldChar w:fldCharType="separate"/>
      </w:r>
      <w:r>
        <w:t>43</w:t>
      </w:r>
      <w:r>
        <w:fldChar w:fldCharType="end"/>
      </w:r>
    </w:p>
    <w:p w14:paraId="0785B6CA" w14:textId="77777777" w:rsidR="000D75EF" w:rsidRPr="00AA2F22" w:rsidRDefault="000D75EF">
      <w:pPr>
        <w:pStyle w:val="TOC4"/>
        <w:rPr>
          <w:rFonts w:ascii="Calibri" w:eastAsia="Malgun Gothic" w:hAnsi="Calibri"/>
          <w:sz w:val="22"/>
          <w:szCs w:val="22"/>
        </w:rPr>
      </w:pPr>
      <w:r>
        <w:t>8.3.3.4</w:t>
      </w:r>
      <w:r w:rsidRPr="00AA2F22">
        <w:rPr>
          <w:rFonts w:ascii="Calibri" w:eastAsia="Malgun Gothic" w:hAnsi="Calibri"/>
          <w:sz w:val="22"/>
          <w:szCs w:val="22"/>
        </w:rPr>
        <w:tab/>
      </w:r>
      <w:r>
        <w:t>Abnormal Conditions</w:t>
      </w:r>
      <w:r>
        <w:tab/>
      </w:r>
      <w:r>
        <w:fldChar w:fldCharType="begin" w:fldLock="1"/>
      </w:r>
      <w:r>
        <w:instrText xml:space="preserve"> PAGEREF _Toc106108903 \h </w:instrText>
      </w:r>
      <w:r>
        <w:fldChar w:fldCharType="separate"/>
      </w:r>
      <w:r>
        <w:t>43</w:t>
      </w:r>
      <w:r>
        <w:fldChar w:fldCharType="end"/>
      </w:r>
    </w:p>
    <w:p w14:paraId="2FC20D92" w14:textId="77777777" w:rsidR="000D75EF" w:rsidRPr="00AA2F22" w:rsidRDefault="000D75EF">
      <w:pPr>
        <w:pStyle w:val="TOC3"/>
        <w:rPr>
          <w:rFonts w:ascii="Calibri" w:eastAsia="Malgun Gothic" w:hAnsi="Calibri"/>
          <w:sz w:val="22"/>
          <w:szCs w:val="22"/>
        </w:rPr>
      </w:pPr>
      <w:r>
        <w:t>8.3.4</w:t>
      </w:r>
      <w:r w:rsidRPr="00AA2F22">
        <w:rPr>
          <w:rFonts w:ascii="Calibri" w:eastAsia="Malgun Gothic" w:hAnsi="Calibri"/>
          <w:sz w:val="22"/>
          <w:szCs w:val="22"/>
        </w:rPr>
        <w:tab/>
      </w:r>
      <w:r>
        <w:t>UE Context Modification</w:t>
      </w:r>
      <w:r>
        <w:tab/>
      </w:r>
      <w:r>
        <w:fldChar w:fldCharType="begin" w:fldLock="1"/>
      </w:r>
      <w:r>
        <w:instrText xml:space="preserve"> PAGEREF _Toc106108904 \h </w:instrText>
      </w:r>
      <w:r>
        <w:fldChar w:fldCharType="separate"/>
      </w:r>
      <w:r>
        <w:t>43</w:t>
      </w:r>
      <w:r>
        <w:fldChar w:fldCharType="end"/>
      </w:r>
    </w:p>
    <w:p w14:paraId="428F57A1" w14:textId="77777777" w:rsidR="000D75EF" w:rsidRPr="00AA2F22" w:rsidRDefault="000D75EF">
      <w:pPr>
        <w:pStyle w:val="TOC4"/>
        <w:rPr>
          <w:rFonts w:ascii="Calibri" w:eastAsia="Malgun Gothic" w:hAnsi="Calibri"/>
          <w:sz w:val="22"/>
          <w:szCs w:val="22"/>
        </w:rPr>
      </w:pPr>
      <w:r>
        <w:t>8.3.4.1</w:t>
      </w:r>
      <w:r w:rsidRPr="00AA2F22">
        <w:rPr>
          <w:rFonts w:ascii="Calibri" w:eastAsia="Malgun Gothic" w:hAnsi="Calibri"/>
          <w:sz w:val="22"/>
          <w:szCs w:val="22"/>
        </w:rPr>
        <w:tab/>
      </w:r>
      <w:r>
        <w:t>General</w:t>
      </w:r>
      <w:r>
        <w:tab/>
      </w:r>
      <w:r>
        <w:fldChar w:fldCharType="begin" w:fldLock="1"/>
      </w:r>
      <w:r>
        <w:instrText xml:space="preserve"> PAGEREF _Toc106108905 \h </w:instrText>
      </w:r>
      <w:r>
        <w:fldChar w:fldCharType="separate"/>
      </w:r>
      <w:r>
        <w:t>43</w:t>
      </w:r>
      <w:r>
        <w:fldChar w:fldCharType="end"/>
      </w:r>
    </w:p>
    <w:p w14:paraId="1021A12B" w14:textId="77777777" w:rsidR="000D75EF" w:rsidRPr="00AA2F22" w:rsidRDefault="000D75EF">
      <w:pPr>
        <w:pStyle w:val="TOC4"/>
        <w:rPr>
          <w:rFonts w:ascii="Calibri" w:eastAsia="Malgun Gothic" w:hAnsi="Calibri"/>
          <w:sz w:val="22"/>
          <w:szCs w:val="22"/>
        </w:rPr>
      </w:pPr>
      <w:r>
        <w:t>8.3.4.2</w:t>
      </w:r>
      <w:r w:rsidRPr="00AA2F22">
        <w:rPr>
          <w:rFonts w:ascii="Calibri" w:eastAsia="Malgun Gothic" w:hAnsi="Calibri"/>
          <w:sz w:val="22"/>
          <w:szCs w:val="22"/>
        </w:rPr>
        <w:tab/>
      </w:r>
      <w:r>
        <w:t>Successful Operation</w:t>
      </w:r>
      <w:r>
        <w:tab/>
      </w:r>
      <w:r>
        <w:fldChar w:fldCharType="begin" w:fldLock="1"/>
      </w:r>
      <w:r>
        <w:instrText xml:space="preserve"> PAGEREF _Toc106108906 \h </w:instrText>
      </w:r>
      <w:r>
        <w:fldChar w:fldCharType="separate"/>
      </w:r>
      <w:r>
        <w:t>44</w:t>
      </w:r>
      <w:r>
        <w:fldChar w:fldCharType="end"/>
      </w:r>
    </w:p>
    <w:p w14:paraId="7530B4C0" w14:textId="77777777" w:rsidR="000D75EF" w:rsidRPr="00AA2F22" w:rsidRDefault="000D75EF">
      <w:pPr>
        <w:pStyle w:val="TOC4"/>
        <w:rPr>
          <w:rFonts w:ascii="Calibri" w:eastAsia="Malgun Gothic" w:hAnsi="Calibri"/>
          <w:sz w:val="22"/>
          <w:szCs w:val="22"/>
        </w:rPr>
      </w:pPr>
      <w:r>
        <w:t>8.3.4.3</w:t>
      </w:r>
      <w:r w:rsidRPr="00AA2F22">
        <w:rPr>
          <w:rFonts w:ascii="Calibri" w:eastAsia="Malgun Gothic" w:hAnsi="Calibri"/>
          <w:sz w:val="22"/>
          <w:szCs w:val="22"/>
        </w:rPr>
        <w:tab/>
      </w:r>
      <w:r>
        <w:t>Unsuccessful Operation</w:t>
      </w:r>
      <w:r>
        <w:tab/>
      </w:r>
      <w:r>
        <w:fldChar w:fldCharType="begin" w:fldLock="1"/>
      </w:r>
      <w:r>
        <w:instrText xml:space="preserve"> PAGEREF _Toc106108907 \h </w:instrText>
      </w:r>
      <w:r>
        <w:fldChar w:fldCharType="separate"/>
      </w:r>
      <w:r>
        <w:t>46</w:t>
      </w:r>
      <w:r>
        <w:fldChar w:fldCharType="end"/>
      </w:r>
    </w:p>
    <w:p w14:paraId="68932A8D" w14:textId="77777777" w:rsidR="000D75EF" w:rsidRPr="00AA2F22" w:rsidRDefault="000D75EF">
      <w:pPr>
        <w:pStyle w:val="TOC4"/>
        <w:rPr>
          <w:rFonts w:ascii="Calibri" w:eastAsia="Malgun Gothic" w:hAnsi="Calibri"/>
          <w:sz w:val="22"/>
          <w:szCs w:val="22"/>
        </w:rPr>
      </w:pPr>
      <w:r>
        <w:t>8.3.4.4</w:t>
      </w:r>
      <w:r w:rsidRPr="00AA2F22">
        <w:rPr>
          <w:rFonts w:ascii="Calibri" w:eastAsia="Malgun Gothic" w:hAnsi="Calibri"/>
          <w:sz w:val="22"/>
          <w:szCs w:val="22"/>
        </w:rPr>
        <w:tab/>
      </w:r>
      <w:r>
        <w:t>Abnormal Conditions</w:t>
      </w:r>
      <w:r>
        <w:tab/>
      </w:r>
      <w:r>
        <w:fldChar w:fldCharType="begin" w:fldLock="1"/>
      </w:r>
      <w:r>
        <w:instrText xml:space="preserve"> PAGEREF _Toc106108908 \h </w:instrText>
      </w:r>
      <w:r>
        <w:fldChar w:fldCharType="separate"/>
      </w:r>
      <w:r>
        <w:t>46</w:t>
      </w:r>
      <w:r>
        <w:fldChar w:fldCharType="end"/>
      </w:r>
    </w:p>
    <w:p w14:paraId="70D4465A" w14:textId="77777777" w:rsidR="000D75EF" w:rsidRPr="00AA2F22" w:rsidRDefault="000D75EF">
      <w:pPr>
        <w:pStyle w:val="TOC3"/>
        <w:rPr>
          <w:rFonts w:ascii="Calibri" w:eastAsia="Malgun Gothic" w:hAnsi="Calibri"/>
          <w:sz w:val="22"/>
          <w:szCs w:val="22"/>
        </w:rPr>
      </w:pPr>
      <w:r>
        <w:t>8.3.5</w:t>
      </w:r>
      <w:r w:rsidRPr="00AA2F22">
        <w:rPr>
          <w:rFonts w:ascii="Calibri" w:eastAsia="Malgun Gothic" w:hAnsi="Calibri"/>
          <w:sz w:val="22"/>
          <w:szCs w:val="22"/>
        </w:rPr>
        <w:tab/>
      </w:r>
      <w:r>
        <w:t>RRC Inactive Transition Report</w:t>
      </w:r>
      <w:r>
        <w:tab/>
      </w:r>
      <w:r>
        <w:fldChar w:fldCharType="begin" w:fldLock="1"/>
      </w:r>
      <w:r>
        <w:instrText xml:space="preserve"> PAGEREF _Toc106108909 \h </w:instrText>
      </w:r>
      <w:r>
        <w:fldChar w:fldCharType="separate"/>
      </w:r>
      <w:r>
        <w:t>46</w:t>
      </w:r>
      <w:r>
        <w:fldChar w:fldCharType="end"/>
      </w:r>
    </w:p>
    <w:p w14:paraId="1A9BD073" w14:textId="77777777" w:rsidR="000D75EF" w:rsidRPr="00AA2F22" w:rsidRDefault="000D75EF">
      <w:pPr>
        <w:pStyle w:val="TOC4"/>
        <w:rPr>
          <w:rFonts w:ascii="Calibri" w:eastAsia="Malgun Gothic" w:hAnsi="Calibri"/>
          <w:sz w:val="22"/>
          <w:szCs w:val="22"/>
        </w:rPr>
      </w:pPr>
      <w:r>
        <w:t>8.3.5.1</w:t>
      </w:r>
      <w:r w:rsidRPr="00AA2F22">
        <w:rPr>
          <w:rFonts w:ascii="Calibri" w:eastAsia="Malgun Gothic" w:hAnsi="Calibri"/>
          <w:sz w:val="22"/>
          <w:szCs w:val="22"/>
        </w:rPr>
        <w:tab/>
      </w:r>
      <w:r>
        <w:t>General</w:t>
      </w:r>
      <w:r>
        <w:tab/>
      </w:r>
      <w:r>
        <w:fldChar w:fldCharType="begin" w:fldLock="1"/>
      </w:r>
      <w:r>
        <w:instrText xml:space="preserve"> PAGEREF _Toc106108910 \h </w:instrText>
      </w:r>
      <w:r>
        <w:fldChar w:fldCharType="separate"/>
      </w:r>
      <w:r>
        <w:t>46</w:t>
      </w:r>
      <w:r>
        <w:fldChar w:fldCharType="end"/>
      </w:r>
    </w:p>
    <w:p w14:paraId="66989907" w14:textId="77777777" w:rsidR="000D75EF" w:rsidRPr="00AA2F22" w:rsidRDefault="000D75EF">
      <w:pPr>
        <w:pStyle w:val="TOC4"/>
        <w:rPr>
          <w:rFonts w:ascii="Calibri" w:eastAsia="Malgun Gothic" w:hAnsi="Calibri"/>
          <w:sz w:val="22"/>
          <w:szCs w:val="22"/>
        </w:rPr>
      </w:pPr>
      <w:r>
        <w:t>8.3.5.2</w:t>
      </w:r>
      <w:r w:rsidRPr="00AA2F22">
        <w:rPr>
          <w:rFonts w:ascii="Calibri" w:eastAsia="Malgun Gothic" w:hAnsi="Calibri"/>
          <w:sz w:val="22"/>
          <w:szCs w:val="22"/>
        </w:rPr>
        <w:tab/>
      </w:r>
      <w:r>
        <w:t>Successful Operation</w:t>
      </w:r>
      <w:r>
        <w:tab/>
      </w:r>
      <w:r>
        <w:fldChar w:fldCharType="begin" w:fldLock="1"/>
      </w:r>
      <w:r>
        <w:instrText xml:space="preserve"> PAGEREF _Toc106108911 \h </w:instrText>
      </w:r>
      <w:r>
        <w:fldChar w:fldCharType="separate"/>
      </w:r>
      <w:r>
        <w:t>46</w:t>
      </w:r>
      <w:r>
        <w:fldChar w:fldCharType="end"/>
      </w:r>
    </w:p>
    <w:p w14:paraId="073385CD" w14:textId="77777777" w:rsidR="000D75EF" w:rsidRPr="00AA2F22" w:rsidRDefault="000D75EF">
      <w:pPr>
        <w:pStyle w:val="TOC4"/>
        <w:rPr>
          <w:rFonts w:ascii="Calibri" w:eastAsia="Malgun Gothic" w:hAnsi="Calibri"/>
          <w:sz w:val="22"/>
          <w:szCs w:val="22"/>
        </w:rPr>
      </w:pPr>
      <w:r>
        <w:t>8.3.5.3</w:t>
      </w:r>
      <w:r w:rsidRPr="00AA2F22">
        <w:rPr>
          <w:rFonts w:ascii="Calibri" w:eastAsia="Malgun Gothic" w:hAnsi="Calibri"/>
          <w:sz w:val="22"/>
          <w:szCs w:val="22"/>
        </w:rPr>
        <w:tab/>
      </w:r>
      <w:r>
        <w:t>Abnormal Conditions</w:t>
      </w:r>
      <w:r>
        <w:tab/>
      </w:r>
      <w:r>
        <w:fldChar w:fldCharType="begin" w:fldLock="1"/>
      </w:r>
      <w:r>
        <w:instrText xml:space="preserve"> PAGEREF _Toc106108912 \h </w:instrText>
      </w:r>
      <w:r>
        <w:fldChar w:fldCharType="separate"/>
      </w:r>
      <w:r>
        <w:t>47</w:t>
      </w:r>
      <w:r>
        <w:fldChar w:fldCharType="end"/>
      </w:r>
    </w:p>
    <w:p w14:paraId="5EA0BE4C" w14:textId="77777777" w:rsidR="000D75EF" w:rsidRPr="00AA2F22" w:rsidRDefault="000D75EF">
      <w:pPr>
        <w:pStyle w:val="TOC3"/>
        <w:rPr>
          <w:rFonts w:ascii="Calibri" w:eastAsia="Malgun Gothic" w:hAnsi="Calibri"/>
          <w:sz w:val="22"/>
          <w:szCs w:val="22"/>
        </w:rPr>
      </w:pPr>
      <w:r>
        <w:t>8.3.6</w:t>
      </w:r>
      <w:r w:rsidRPr="00AA2F22">
        <w:rPr>
          <w:rFonts w:ascii="Calibri" w:eastAsia="Malgun Gothic" w:hAnsi="Calibri"/>
          <w:sz w:val="22"/>
          <w:szCs w:val="22"/>
        </w:rPr>
        <w:tab/>
      </w:r>
      <w:r>
        <w:t>Connection Establishment Indication</w:t>
      </w:r>
      <w:r>
        <w:tab/>
      </w:r>
      <w:r>
        <w:fldChar w:fldCharType="begin" w:fldLock="1"/>
      </w:r>
      <w:r>
        <w:instrText xml:space="preserve"> PAGEREF _Toc106108913 \h </w:instrText>
      </w:r>
      <w:r>
        <w:fldChar w:fldCharType="separate"/>
      </w:r>
      <w:r>
        <w:t>47</w:t>
      </w:r>
      <w:r>
        <w:fldChar w:fldCharType="end"/>
      </w:r>
    </w:p>
    <w:p w14:paraId="57B1459F" w14:textId="77777777" w:rsidR="000D75EF" w:rsidRPr="00AA2F22" w:rsidRDefault="000D75EF">
      <w:pPr>
        <w:pStyle w:val="TOC4"/>
        <w:rPr>
          <w:rFonts w:ascii="Calibri" w:eastAsia="Malgun Gothic" w:hAnsi="Calibri"/>
          <w:sz w:val="22"/>
          <w:szCs w:val="22"/>
        </w:rPr>
      </w:pPr>
      <w:r>
        <w:t>8.3.6.1</w:t>
      </w:r>
      <w:r w:rsidRPr="00AA2F22">
        <w:rPr>
          <w:rFonts w:ascii="Calibri" w:eastAsia="Malgun Gothic" w:hAnsi="Calibri"/>
          <w:sz w:val="22"/>
          <w:szCs w:val="22"/>
        </w:rPr>
        <w:tab/>
      </w:r>
      <w:r>
        <w:t>General</w:t>
      </w:r>
      <w:r>
        <w:tab/>
      </w:r>
      <w:r>
        <w:fldChar w:fldCharType="begin" w:fldLock="1"/>
      </w:r>
      <w:r>
        <w:instrText xml:space="preserve"> PAGEREF _Toc106108914 \h </w:instrText>
      </w:r>
      <w:r>
        <w:fldChar w:fldCharType="separate"/>
      </w:r>
      <w:r>
        <w:t>47</w:t>
      </w:r>
      <w:r>
        <w:fldChar w:fldCharType="end"/>
      </w:r>
    </w:p>
    <w:p w14:paraId="46C8C0B3" w14:textId="77777777" w:rsidR="000D75EF" w:rsidRPr="00AA2F22" w:rsidRDefault="000D75EF">
      <w:pPr>
        <w:pStyle w:val="TOC4"/>
        <w:rPr>
          <w:rFonts w:ascii="Calibri" w:eastAsia="Malgun Gothic" w:hAnsi="Calibri"/>
          <w:sz w:val="22"/>
          <w:szCs w:val="22"/>
        </w:rPr>
      </w:pPr>
      <w:r>
        <w:t>8.3.6.2</w:t>
      </w:r>
      <w:r w:rsidRPr="00AA2F22">
        <w:rPr>
          <w:rFonts w:ascii="Calibri" w:eastAsia="Malgun Gothic" w:hAnsi="Calibri"/>
          <w:sz w:val="22"/>
          <w:szCs w:val="22"/>
        </w:rPr>
        <w:tab/>
      </w:r>
      <w:r>
        <w:t>Successful Operation</w:t>
      </w:r>
      <w:r>
        <w:tab/>
      </w:r>
      <w:r>
        <w:fldChar w:fldCharType="begin" w:fldLock="1"/>
      </w:r>
      <w:r>
        <w:instrText xml:space="preserve"> PAGEREF _Toc106108915 \h </w:instrText>
      </w:r>
      <w:r>
        <w:fldChar w:fldCharType="separate"/>
      </w:r>
      <w:r>
        <w:t>47</w:t>
      </w:r>
      <w:r>
        <w:fldChar w:fldCharType="end"/>
      </w:r>
    </w:p>
    <w:p w14:paraId="1E956800" w14:textId="77777777" w:rsidR="000D75EF" w:rsidRPr="00AA2F22" w:rsidRDefault="000D75EF">
      <w:pPr>
        <w:pStyle w:val="TOC4"/>
        <w:rPr>
          <w:rFonts w:ascii="Calibri" w:eastAsia="Malgun Gothic" w:hAnsi="Calibri"/>
          <w:sz w:val="22"/>
          <w:szCs w:val="22"/>
        </w:rPr>
      </w:pPr>
      <w:r>
        <w:t>8.3.6.3</w:t>
      </w:r>
      <w:r w:rsidRPr="00AA2F22">
        <w:rPr>
          <w:rFonts w:ascii="Calibri" w:eastAsia="Malgun Gothic" w:hAnsi="Calibri"/>
          <w:sz w:val="22"/>
          <w:szCs w:val="22"/>
        </w:rPr>
        <w:tab/>
      </w:r>
      <w:r>
        <w:t>Abnormal Conditions</w:t>
      </w:r>
      <w:r>
        <w:tab/>
      </w:r>
      <w:r>
        <w:fldChar w:fldCharType="begin" w:fldLock="1"/>
      </w:r>
      <w:r>
        <w:instrText xml:space="preserve"> PAGEREF _Toc106108916 \h </w:instrText>
      </w:r>
      <w:r>
        <w:fldChar w:fldCharType="separate"/>
      </w:r>
      <w:r>
        <w:t>48</w:t>
      </w:r>
      <w:r>
        <w:fldChar w:fldCharType="end"/>
      </w:r>
    </w:p>
    <w:p w14:paraId="64C37AB9" w14:textId="77777777" w:rsidR="000D75EF" w:rsidRPr="00AA2F22" w:rsidRDefault="000D75EF">
      <w:pPr>
        <w:pStyle w:val="TOC3"/>
        <w:rPr>
          <w:rFonts w:ascii="Calibri" w:eastAsia="Malgun Gothic" w:hAnsi="Calibri"/>
          <w:sz w:val="22"/>
          <w:szCs w:val="22"/>
        </w:rPr>
      </w:pPr>
      <w:r>
        <w:t>8.3.7</w:t>
      </w:r>
      <w:r w:rsidRPr="00AA2F22">
        <w:rPr>
          <w:rFonts w:ascii="Calibri" w:eastAsia="Malgun Gothic" w:hAnsi="Calibri"/>
          <w:sz w:val="22"/>
          <w:szCs w:val="22"/>
        </w:rPr>
        <w:tab/>
      </w:r>
      <w:r>
        <w:t>AMF</w:t>
      </w:r>
      <w:r>
        <w:rPr>
          <w:lang w:eastAsia="zh-CN"/>
        </w:rPr>
        <w:t xml:space="preserve"> CP Relocation </w:t>
      </w:r>
      <w:r>
        <w:t>Indication</w:t>
      </w:r>
      <w:r>
        <w:tab/>
      </w:r>
      <w:r>
        <w:fldChar w:fldCharType="begin" w:fldLock="1"/>
      </w:r>
      <w:r>
        <w:instrText xml:space="preserve"> PAGEREF _Toc106108917 \h </w:instrText>
      </w:r>
      <w:r>
        <w:fldChar w:fldCharType="separate"/>
      </w:r>
      <w:r>
        <w:t>48</w:t>
      </w:r>
      <w:r>
        <w:fldChar w:fldCharType="end"/>
      </w:r>
    </w:p>
    <w:p w14:paraId="3A480A49" w14:textId="77777777" w:rsidR="000D75EF" w:rsidRPr="00AA2F22" w:rsidRDefault="000D75EF">
      <w:pPr>
        <w:pStyle w:val="TOC4"/>
        <w:rPr>
          <w:rFonts w:ascii="Calibri" w:eastAsia="Malgun Gothic" w:hAnsi="Calibri"/>
          <w:sz w:val="22"/>
          <w:szCs w:val="22"/>
        </w:rPr>
      </w:pPr>
      <w:r>
        <w:t>8.3.7.1</w:t>
      </w:r>
      <w:r w:rsidRPr="00AA2F22">
        <w:rPr>
          <w:rFonts w:ascii="Calibri" w:eastAsia="Malgun Gothic" w:hAnsi="Calibri"/>
          <w:sz w:val="22"/>
          <w:szCs w:val="22"/>
        </w:rPr>
        <w:tab/>
      </w:r>
      <w:r>
        <w:t>General</w:t>
      </w:r>
      <w:r>
        <w:tab/>
      </w:r>
      <w:r>
        <w:fldChar w:fldCharType="begin" w:fldLock="1"/>
      </w:r>
      <w:r>
        <w:instrText xml:space="preserve"> PAGEREF _Toc106108918 \h </w:instrText>
      </w:r>
      <w:r>
        <w:fldChar w:fldCharType="separate"/>
      </w:r>
      <w:r>
        <w:t>48</w:t>
      </w:r>
      <w:r>
        <w:fldChar w:fldCharType="end"/>
      </w:r>
    </w:p>
    <w:p w14:paraId="78BF6EC1" w14:textId="77777777" w:rsidR="000D75EF" w:rsidRPr="00AA2F22" w:rsidRDefault="000D75EF">
      <w:pPr>
        <w:pStyle w:val="TOC4"/>
        <w:rPr>
          <w:rFonts w:ascii="Calibri" w:eastAsia="Malgun Gothic" w:hAnsi="Calibri"/>
          <w:sz w:val="22"/>
          <w:szCs w:val="22"/>
        </w:rPr>
      </w:pPr>
      <w:r>
        <w:t>8.3.7.2</w:t>
      </w:r>
      <w:r w:rsidRPr="00AA2F22">
        <w:rPr>
          <w:rFonts w:ascii="Calibri" w:eastAsia="Malgun Gothic" w:hAnsi="Calibri"/>
          <w:sz w:val="22"/>
          <w:szCs w:val="22"/>
        </w:rPr>
        <w:tab/>
      </w:r>
      <w:r>
        <w:t>Successful Operation</w:t>
      </w:r>
      <w:r>
        <w:tab/>
      </w:r>
      <w:r>
        <w:fldChar w:fldCharType="begin" w:fldLock="1"/>
      </w:r>
      <w:r>
        <w:instrText xml:space="preserve"> PAGEREF _Toc106108919 \h </w:instrText>
      </w:r>
      <w:r>
        <w:fldChar w:fldCharType="separate"/>
      </w:r>
      <w:r>
        <w:t>48</w:t>
      </w:r>
      <w:r>
        <w:fldChar w:fldCharType="end"/>
      </w:r>
    </w:p>
    <w:p w14:paraId="6308D2F4" w14:textId="77777777" w:rsidR="000D75EF" w:rsidRPr="00AA2F22" w:rsidRDefault="000D75EF">
      <w:pPr>
        <w:pStyle w:val="TOC4"/>
        <w:rPr>
          <w:rFonts w:ascii="Calibri" w:eastAsia="Malgun Gothic" w:hAnsi="Calibri"/>
          <w:sz w:val="22"/>
          <w:szCs w:val="22"/>
        </w:rPr>
      </w:pPr>
      <w:r>
        <w:t>8.3.7.3</w:t>
      </w:r>
      <w:r w:rsidRPr="00AA2F22">
        <w:rPr>
          <w:rFonts w:ascii="Calibri" w:eastAsia="Malgun Gothic" w:hAnsi="Calibri"/>
          <w:sz w:val="22"/>
          <w:szCs w:val="22"/>
        </w:rPr>
        <w:tab/>
      </w:r>
      <w:r>
        <w:t>Abnormal Conditions</w:t>
      </w:r>
      <w:r>
        <w:tab/>
      </w:r>
      <w:r>
        <w:fldChar w:fldCharType="begin" w:fldLock="1"/>
      </w:r>
      <w:r>
        <w:instrText xml:space="preserve"> PAGEREF _Toc106108920 \h </w:instrText>
      </w:r>
      <w:r>
        <w:fldChar w:fldCharType="separate"/>
      </w:r>
      <w:r>
        <w:t>48</w:t>
      </w:r>
      <w:r>
        <w:fldChar w:fldCharType="end"/>
      </w:r>
    </w:p>
    <w:p w14:paraId="6491C9C2" w14:textId="77777777" w:rsidR="000D75EF" w:rsidRPr="00AA2F22" w:rsidRDefault="000D75EF">
      <w:pPr>
        <w:pStyle w:val="TOC3"/>
        <w:rPr>
          <w:rFonts w:ascii="Calibri" w:eastAsia="Malgun Gothic" w:hAnsi="Calibri"/>
          <w:sz w:val="22"/>
          <w:szCs w:val="22"/>
        </w:rPr>
      </w:pPr>
      <w:r>
        <w:rPr>
          <w:lang w:eastAsia="zh-CN"/>
        </w:rPr>
        <w:t>8.3.8</w:t>
      </w:r>
      <w:r w:rsidRPr="00AA2F22">
        <w:rPr>
          <w:rFonts w:ascii="Calibri" w:eastAsia="Malgun Gothic" w:hAnsi="Calibri"/>
          <w:sz w:val="22"/>
          <w:szCs w:val="22"/>
        </w:rPr>
        <w:tab/>
      </w:r>
      <w:r>
        <w:rPr>
          <w:lang w:eastAsia="zh-CN"/>
        </w:rPr>
        <w:t xml:space="preserve">RAN CP Relocation </w:t>
      </w:r>
      <w:r>
        <w:t>Indication</w:t>
      </w:r>
      <w:r>
        <w:tab/>
      </w:r>
      <w:r>
        <w:fldChar w:fldCharType="begin" w:fldLock="1"/>
      </w:r>
      <w:r>
        <w:instrText xml:space="preserve"> PAGEREF _Toc106108921 \h </w:instrText>
      </w:r>
      <w:r>
        <w:fldChar w:fldCharType="separate"/>
      </w:r>
      <w:r>
        <w:t>49</w:t>
      </w:r>
      <w:r>
        <w:fldChar w:fldCharType="end"/>
      </w:r>
    </w:p>
    <w:p w14:paraId="47F5FFA0" w14:textId="77777777" w:rsidR="000D75EF" w:rsidRPr="00AA2F22" w:rsidRDefault="000D75EF">
      <w:pPr>
        <w:pStyle w:val="TOC4"/>
        <w:rPr>
          <w:rFonts w:ascii="Calibri" w:eastAsia="Malgun Gothic" w:hAnsi="Calibri"/>
          <w:sz w:val="22"/>
          <w:szCs w:val="22"/>
        </w:rPr>
      </w:pPr>
      <w:r>
        <w:t>8.3.8.1</w:t>
      </w:r>
      <w:r w:rsidRPr="00AA2F22">
        <w:rPr>
          <w:rFonts w:ascii="Calibri" w:eastAsia="Malgun Gothic" w:hAnsi="Calibri"/>
          <w:sz w:val="22"/>
          <w:szCs w:val="22"/>
        </w:rPr>
        <w:tab/>
      </w:r>
      <w:r>
        <w:t>General</w:t>
      </w:r>
      <w:r>
        <w:tab/>
      </w:r>
      <w:r>
        <w:fldChar w:fldCharType="begin" w:fldLock="1"/>
      </w:r>
      <w:r>
        <w:instrText xml:space="preserve"> PAGEREF _Toc106108922 \h </w:instrText>
      </w:r>
      <w:r>
        <w:fldChar w:fldCharType="separate"/>
      </w:r>
      <w:r>
        <w:t>49</w:t>
      </w:r>
      <w:r>
        <w:fldChar w:fldCharType="end"/>
      </w:r>
    </w:p>
    <w:p w14:paraId="435C8966" w14:textId="77777777" w:rsidR="000D75EF" w:rsidRPr="00AA2F22" w:rsidRDefault="000D75EF">
      <w:pPr>
        <w:pStyle w:val="TOC4"/>
        <w:rPr>
          <w:rFonts w:ascii="Calibri" w:eastAsia="Malgun Gothic" w:hAnsi="Calibri"/>
          <w:sz w:val="22"/>
          <w:szCs w:val="22"/>
        </w:rPr>
      </w:pPr>
      <w:r>
        <w:t>8.3.8.2</w:t>
      </w:r>
      <w:r w:rsidRPr="00AA2F22">
        <w:rPr>
          <w:rFonts w:ascii="Calibri" w:eastAsia="Malgun Gothic" w:hAnsi="Calibri"/>
          <w:sz w:val="22"/>
          <w:szCs w:val="22"/>
        </w:rPr>
        <w:tab/>
      </w:r>
      <w:r>
        <w:t>Successful Operation</w:t>
      </w:r>
      <w:r>
        <w:tab/>
      </w:r>
      <w:r>
        <w:fldChar w:fldCharType="begin" w:fldLock="1"/>
      </w:r>
      <w:r>
        <w:instrText xml:space="preserve"> PAGEREF _Toc106108923 \h </w:instrText>
      </w:r>
      <w:r>
        <w:fldChar w:fldCharType="separate"/>
      </w:r>
      <w:r>
        <w:t>49</w:t>
      </w:r>
      <w:r>
        <w:fldChar w:fldCharType="end"/>
      </w:r>
    </w:p>
    <w:p w14:paraId="500FD396" w14:textId="77777777" w:rsidR="000D75EF" w:rsidRPr="00AA2F22" w:rsidRDefault="000D75EF">
      <w:pPr>
        <w:pStyle w:val="TOC4"/>
        <w:rPr>
          <w:rFonts w:ascii="Calibri" w:eastAsia="Malgun Gothic" w:hAnsi="Calibri"/>
          <w:sz w:val="22"/>
          <w:szCs w:val="22"/>
        </w:rPr>
      </w:pPr>
      <w:r>
        <w:t>8.3.8.3</w:t>
      </w:r>
      <w:r w:rsidRPr="00AA2F22">
        <w:rPr>
          <w:rFonts w:ascii="Calibri" w:eastAsia="Malgun Gothic" w:hAnsi="Calibri"/>
          <w:sz w:val="22"/>
          <w:szCs w:val="22"/>
        </w:rPr>
        <w:tab/>
      </w:r>
      <w:r>
        <w:t>Abnormal Conditions</w:t>
      </w:r>
      <w:r>
        <w:tab/>
      </w:r>
      <w:r>
        <w:fldChar w:fldCharType="begin" w:fldLock="1"/>
      </w:r>
      <w:r>
        <w:instrText xml:space="preserve"> PAGEREF _Toc106108924 \h </w:instrText>
      </w:r>
      <w:r>
        <w:fldChar w:fldCharType="separate"/>
      </w:r>
      <w:r>
        <w:t>49</w:t>
      </w:r>
      <w:r>
        <w:fldChar w:fldCharType="end"/>
      </w:r>
    </w:p>
    <w:p w14:paraId="0A3510EA" w14:textId="77777777" w:rsidR="000D75EF" w:rsidRPr="00AA2F22" w:rsidRDefault="000D75EF">
      <w:pPr>
        <w:pStyle w:val="TOC3"/>
        <w:rPr>
          <w:rFonts w:ascii="Calibri" w:eastAsia="Malgun Gothic" w:hAnsi="Calibri"/>
          <w:sz w:val="22"/>
          <w:szCs w:val="22"/>
        </w:rPr>
      </w:pPr>
      <w:r>
        <w:t>8.3.9</w:t>
      </w:r>
      <w:r w:rsidRPr="00AA2F22">
        <w:rPr>
          <w:rFonts w:ascii="Calibri" w:eastAsia="Malgun Gothic" w:hAnsi="Calibri"/>
          <w:sz w:val="22"/>
          <w:szCs w:val="22"/>
        </w:rPr>
        <w:tab/>
      </w:r>
      <w:r w:rsidRPr="00BB104E">
        <w:rPr>
          <w:rFonts w:eastAsia="DengXian"/>
          <w:lang w:eastAsia="zh-CN"/>
        </w:rPr>
        <w:t>Retrieve UE Information</w:t>
      </w:r>
      <w:r>
        <w:tab/>
      </w:r>
      <w:r>
        <w:fldChar w:fldCharType="begin" w:fldLock="1"/>
      </w:r>
      <w:r>
        <w:instrText xml:space="preserve"> PAGEREF _Toc106108925 \h </w:instrText>
      </w:r>
      <w:r>
        <w:fldChar w:fldCharType="separate"/>
      </w:r>
      <w:r>
        <w:t>49</w:t>
      </w:r>
      <w:r>
        <w:fldChar w:fldCharType="end"/>
      </w:r>
    </w:p>
    <w:p w14:paraId="30D6984E" w14:textId="77777777" w:rsidR="000D75EF" w:rsidRPr="00AA2F22" w:rsidRDefault="000D75EF">
      <w:pPr>
        <w:pStyle w:val="TOC4"/>
        <w:rPr>
          <w:rFonts w:ascii="Calibri" w:eastAsia="Malgun Gothic" w:hAnsi="Calibri"/>
          <w:sz w:val="22"/>
          <w:szCs w:val="22"/>
        </w:rPr>
      </w:pPr>
      <w:r>
        <w:t>8.3.9.1</w:t>
      </w:r>
      <w:r w:rsidRPr="00AA2F22">
        <w:rPr>
          <w:rFonts w:ascii="Calibri" w:eastAsia="Malgun Gothic" w:hAnsi="Calibri"/>
          <w:sz w:val="22"/>
          <w:szCs w:val="22"/>
        </w:rPr>
        <w:tab/>
      </w:r>
      <w:r>
        <w:t>General</w:t>
      </w:r>
      <w:r>
        <w:tab/>
      </w:r>
      <w:r>
        <w:fldChar w:fldCharType="begin" w:fldLock="1"/>
      </w:r>
      <w:r>
        <w:instrText xml:space="preserve"> PAGEREF _Toc106108926 \h </w:instrText>
      </w:r>
      <w:r>
        <w:fldChar w:fldCharType="separate"/>
      </w:r>
      <w:r>
        <w:t>49</w:t>
      </w:r>
      <w:r>
        <w:fldChar w:fldCharType="end"/>
      </w:r>
    </w:p>
    <w:p w14:paraId="339DC420" w14:textId="77777777" w:rsidR="000D75EF" w:rsidRPr="00AA2F22" w:rsidRDefault="000D75EF">
      <w:pPr>
        <w:pStyle w:val="TOC4"/>
        <w:rPr>
          <w:rFonts w:ascii="Calibri" w:eastAsia="Malgun Gothic" w:hAnsi="Calibri"/>
          <w:sz w:val="22"/>
          <w:szCs w:val="22"/>
        </w:rPr>
      </w:pPr>
      <w:r>
        <w:t>8.3.9.2</w:t>
      </w:r>
      <w:r w:rsidRPr="00AA2F22">
        <w:rPr>
          <w:rFonts w:ascii="Calibri" w:eastAsia="Malgun Gothic" w:hAnsi="Calibri"/>
          <w:sz w:val="22"/>
          <w:szCs w:val="22"/>
        </w:rPr>
        <w:tab/>
      </w:r>
      <w:r>
        <w:t>Successful Operation</w:t>
      </w:r>
      <w:r>
        <w:tab/>
      </w:r>
      <w:r>
        <w:fldChar w:fldCharType="begin" w:fldLock="1"/>
      </w:r>
      <w:r>
        <w:instrText xml:space="preserve"> PAGEREF _Toc106108927 \h </w:instrText>
      </w:r>
      <w:r>
        <w:fldChar w:fldCharType="separate"/>
      </w:r>
      <w:r>
        <w:t>50</w:t>
      </w:r>
      <w:r>
        <w:fldChar w:fldCharType="end"/>
      </w:r>
    </w:p>
    <w:p w14:paraId="4679C6A8" w14:textId="77777777" w:rsidR="000D75EF" w:rsidRPr="00AA2F22" w:rsidRDefault="000D75EF">
      <w:pPr>
        <w:pStyle w:val="TOC4"/>
        <w:rPr>
          <w:rFonts w:ascii="Calibri" w:eastAsia="Malgun Gothic" w:hAnsi="Calibri"/>
          <w:sz w:val="22"/>
          <w:szCs w:val="22"/>
        </w:rPr>
      </w:pPr>
      <w:r>
        <w:t>8.3.9.</w:t>
      </w:r>
      <w:r>
        <w:rPr>
          <w:lang w:eastAsia="zh-CN"/>
        </w:rPr>
        <w:t>3</w:t>
      </w:r>
      <w:r w:rsidRPr="00AA2F22">
        <w:rPr>
          <w:rFonts w:ascii="Calibri" w:eastAsia="Malgun Gothic" w:hAnsi="Calibri"/>
          <w:sz w:val="22"/>
          <w:szCs w:val="22"/>
        </w:rPr>
        <w:tab/>
      </w:r>
      <w:r>
        <w:t>Abnormal Conditions</w:t>
      </w:r>
      <w:r>
        <w:tab/>
      </w:r>
      <w:r>
        <w:fldChar w:fldCharType="begin" w:fldLock="1"/>
      </w:r>
      <w:r>
        <w:instrText xml:space="preserve"> PAGEREF _Toc106108928 \h </w:instrText>
      </w:r>
      <w:r>
        <w:fldChar w:fldCharType="separate"/>
      </w:r>
      <w:r>
        <w:t>50</w:t>
      </w:r>
      <w:r>
        <w:fldChar w:fldCharType="end"/>
      </w:r>
    </w:p>
    <w:p w14:paraId="48C6FC5D" w14:textId="77777777" w:rsidR="000D75EF" w:rsidRPr="00AA2F22" w:rsidRDefault="000D75EF">
      <w:pPr>
        <w:pStyle w:val="TOC3"/>
        <w:rPr>
          <w:rFonts w:ascii="Calibri" w:eastAsia="Malgun Gothic" w:hAnsi="Calibri"/>
          <w:sz w:val="22"/>
          <w:szCs w:val="22"/>
        </w:rPr>
      </w:pPr>
      <w:r>
        <w:t>8.3.10</w:t>
      </w:r>
      <w:r w:rsidRPr="00AA2F22">
        <w:rPr>
          <w:rFonts w:ascii="Calibri" w:eastAsia="Malgun Gothic" w:hAnsi="Calibri"/>
          <w:sz w:val="22"/>
          <w:szCs w:val="22"/>
        </w:rPr>
        <w:tab/>
      </w:r>
      <w:r>
        <w:rPr>
          <w:lang w:eastAsia="zh-CN"/>
        </w:rPr>
        <w:t>UE Information Transfer</w:t>
      </w:r>
      <w:r>
        <w:tab/>
      </w:r>
      <w:r>
        <w:fldChar w:fldCharType="begin" w:fldLock="1"/>
      </w:r>
      <w:r>
        <w:instrText xml:space="preserve"> PAGEREF _Toc106108929 \h </w:instrText>
      </w:r>
      <w:r>
        <w:fldChar w:fldCharType="separate"/>
      </w:r>
      <w:r>
        <w:t>50</w:t>
      </w:r>
      <w:r>
        <w:fldChar w:fldCharType="end"/>
      </w:r>
    </w:p>
    <w:p w14:paraId="14CC53C1" w14:textId="77777777" w:rsidR="000D75EF" w:rsidRPr="00AA2F22" w:rsidRDefault="000D75EF">
      <w:pPr>
        <w:pStyle w:val="TOC4"/>
        <w:rPr>
          <w:rFonts w:ascii="Calibri" w:eastAsia="Malgun Gothic" w:hAnsi="Calibri"/>
          <w:sz w:val="22"/>
          <w:szCs w:val="22"/>
        </w:rPr>
      </w:pPr>
      <w:r>
        <w:t>8.3.10.1</w:t>
      </w:r>
      <w:r w:rsidRPr="00AA2F22">
        <w:rPr>
          <w:rFonts w:ascii="Calibri" w:eastAsia="Malgun Gothic" w:hAnsi="Calibri"/>
          <w:sz w:val="22"/>
          <w:szCs w:val="22"/>
        </w:rPr>
        <w:tab/>
      </w:r>
      <w:r>
        <w:t>General</w:t>
      </w:r>
      <w:r>
        <w:tab/>
      </w:r>
      <w:r>
        <w:fldChar w:fldCharType="begin" w:fldLock="1"/>
      </w:r>
      <w:r>
        <w:instrText xml:space="preserve"> PAGEREF _Toc106108930 \h </w:instrText>
      </w:r>
      <w:r>
        <w:fldChar w:fldCharType="separate"/>
      </w:r>
      <w:r>
        <w:t>50</w:t>
      </w:r>
      <w:r>
        <w:fldChar w:fldCharType="end"/>
      </w:r>
    </w:p>
    <w:p w14:paraId="7DB5D007" w14:textId="77777777" w:rsidR="000D75EF" w:rsidRPr="00AA2F22" w:rsidRDefault="000D75EF">
      <w:pPr>
        <w:pStyle w:val="TOC4"/>
        <w:rPr>
          <w:rFonts w:ascii="Calibri" w:eastAsia="Malgun Gothic" w:hAnsi="Calibri"/>
          <w:sz w:val="22"/>
          <w:szCs w:val="22"/>
        </w:rPr>
      </w:pPr>
      <w:r>
        <w:t>8.3.10.2</w:t>
      </w:r>
      <w:r w:rsidRPr="00AA2F22">
        <w:rPr>
          <w:rFonts w:ascii="Calibri" w:eastAsia="Malgun Gothic" w:hAnsi="Calibri"/>
          <w:sz w:val="22"/>
          <w:szCs w:val="22"/>
        </w:rPr>
        <w:tab/>
      </w:r>
      <w:r>
        <w:t>Successful Operation</w:t>
      </w:r>
      <w:r>
        <w:tab/>
      </w:r>
      <w:r>
        <w:fldChar w:fldCharType="begin" w:fldLock="1"/>
      </w:r>
      <w:r>
        <w:instrText xml:space="preserve"> PAGEREF _Toc106108931 \h </w:instrText>
      </w:r>
      <w:r>
        <w:fldChar w:fldCharType="separate"/>
      </w:r>
      <w:r>
        <w:t>50</w:t>
      </w:r>
      <w:r>
        <w:fldChar w:fldCharType="end"/>
      </w:r>
    </w:p>
    <w:p w14:paraId="42FA903B" w14:textId="77777777" w:rsidR="000D75EF" w:rsidRPr="00AA2F22" w:rsidRDefault="000D75EF">
      <w:pPr>
        <w:pStyle w:val="TOC4"/>
        <w:rPr>
          <w:rFonts w:ascii="Calibri" w:eastAsia="Malgun Gothic" w:hAnsi="Calibri"/>
          <w:sz w:val="22"/>
          <w:szCs w:val="22"/>
        </w:rPr>
      </w:pPr>
      <w:r>
        <w:t>8.3.10.</w:t>
      </w:r>
      <w:r>
        <w:rPr>
          <w:lang w:eastAsia="zh-CN"/>
        </w:rPr>
        <w:t>3</w:t>
      </w:r>
      <w:r w:rsidRPr="00AA2F22">
        <w:rPr>
          <w:rFonts w:ascii="Calibri" w:eastAsia="Malgun Gothic" w:hAnsi="Calibri"/>
          <w:sz w:val="22"/>
          <w:szCs w:val="22"/>
        </w:rPr>
        <w:tab/>
      </w:r>
      <w:r>
        <w:t>Abnormal Conditions</w:t>
      </w:r>
      <w:r>
        <w:tab/>
      </w:r>
      <w:r>
        <w:fldChar w:fldCharType="begin" w:fldLock="1"/>
      </w:r>
      <w:r>
        <w:instrText xml:space="preserve"> PAGEREF _Toc106108932 \h </w:instrText>
      </w:r>
      <w:r>
        <w:fldChar w:fldCharType="separate"/>
      </w:r>
      <w:r>
        <w:t>51</w:t>
      </w:r>
      <w:r>
        <w:fldChar w:fldCharType="end"/>
      </w:r>
    </w:p>
    <w:p w14:paraId="217C12A8" w14:textId="77777777" w:rsidR="000D75EF" w:rsidRPr="00AA2F22" w:rsidRDefault="000D75EF">
      <w:pPr>
        <w:pStyle w:val="TOC3"/>
        <w:rPr>
          <w:rFonts w:ascii="Calibri" w:eastAsia="Malgun Gothic" w:hAnsi="Calibri"/>
          <w:sz w:val="22"/>
          <w:szCs w:val="22"/>
        </w:rPr>
      </w:pPr>
      <w:r>
        <w:t>8.3.11</w:t>
      </w:r>
      <w:r w:rsidRPr="00AA2F22">
        <w:rPr>
          <w:rFonts w:ascii="Calibri" w:eastAsia="Malgun Gothic" w:hAnsi="Calibri"/>
          <w:sz w:val="22"/>
          <w:szCs w:val="22"/>
        </w:rPr>
        <w:tab/>
      </w:r>
      <w:r>
        <w:t>UE Context Suspend</w:t>
      </w:r>
      <w:r>
        <w:tab/>
      </w:r>
      <w:r>
        <w:fldChar w:fldCharType="begin" w:fldLock="1"/>
      </w:r>
      <w:r>
        <w:instrText xml:space="preserve"> PAGEREF _Toc106108933 \h </w:instrText>
      </w:r>
      <w:r>
        <w:fldChar w:fldCharType="separate"/>
      </w:r>
      <w:r>
        <w:t>51</w:t>
      </w:r>
      <w:r>
        <w:fldChar w:fldCharType="end"/>
      </w:r>
    </w:p>
    <w:p w14:paraId="2FE48E19" w14:textId="77777777" w:rsidR="000D75EF" w:rsidRPr="00AA2F22" w:rsidRDefault="000D75EF">
      <w:pPr>
        <w:pStyle w:val="TOC4"/>
        <w:rPr>
          <w:rFonts w:ascii="Calibri" w:eastAsia="Malgun Gothic" w:hAnsi="Calibri"/>
          <w:sz w:val="22"/>
          <w:szCs w:val="22"/>
        </w:rPr>
      </w:pPr>
      <w:r>
        <w:t>8.3.11.1</w:t>
      </w:r>
      <w:r w:rsidRPr="00AA2F22">
        <w:rPr>
          <w:rFonts w:ascii="Calibri" w:eastAsia="Malgun Gothic" w:hAnsi="Calibri"/>
          <w:sz w:val="22"/>
          <w:szCs w:val="22"/>
        </w:rPr>
        <w:tab/>
      </w:r>
      <w:r>
        <w:t>General</w:t>
      </w:r>
      <w:r>
        <w:tab/>
      </w:r>
      <w:r>
        <w:fldChar w:fldCharType="begin" w:fldLock="1"/>
      </w:r>
      <w:r>
        <w:instrText xml:space="preserve"> PAGEREF _Toc106108934 \h </w:instrText>
      </w:r>
      <w:r>
        <w:fldChar w:fldCharType="separate"/>
      </w:r>
      <w:r>
        <w:t>51</w:t>
      </w:r>
      <w:r>
        <w:fldChar w:fldCharType="end"/>
      </w:r>
    </w:p>
    <w:p w14:paraId="6E2C3177" w14:textId="77777777" w:rsidR="000D75EF" w:rsidRPr="00AA2F22" w:rsidRDefault="000D75EF">
      <w:pPr>
        <w:pStyle w:val="TOC4"/>
        <w:rPr>
          <w:rFonts w:ascii="Calibri" w:eastAsia="Malgun Gothic" w:hAnsi="Calibri"/>
          <w:sz w:val="22"/>
          <w:szCs w:val="22"/>
        </w:rPr>
      </w:pPr>
      <w:r>
        <w:t>8.3.11.2</w:t>
      </w:r>
      <w:r w:rsidRPr="00AA2F22">
        <w:rPr>
          <w:rFonts w:ascii="Calibri" w:eastAsia="Malgun Gothic" w:hAnsi="Calibri"/>
          <w:sz w:val="22"/>
          <w:szCs w:val="22"/>
        </w:rPr>
        <w:tab/>
      </w:r>
      <w:r>
        <w:t>Successful Operation</w:t>
      </w:r>
      <w:r>
        <w:tab/>
      </w:r>
      <w:r>
        <w:fldChar w:fldCharType="begin" w:fldLock="1"/>
      </w:r>
      <w:r>
        <w:instrText xml:space="preserve"> PAGEREF _Toc106108935 \h </w:instrText>
      </w:r>
      <w:r>
        <w:fldChar w:fldCharType="separate"/>
      </w:r>
      <w:r>
        <w:t>51</w:t>
      </w:r>
      <w:r>
        <w:fldChar w:fldCharType="end"/>
      </w:r>
    </w:p>
    <w:p w14:paraId="3072A103" w14:textId="77777777" w:rsidR="000D75EF" w:rsidRPr="00AA2F22" w:rsidRDefault="000D75EF">
      <w:pPr>
        <w:pStyle w:val="TOC4"/>
        <w:rPr>
          <w:rFonts w:ascii="Calibri" w:eastAsia="Malgun Gothic" w:hAnsi="Calibri"/>
          <w:sz w:val="22"/>
          <w:szCs w:val="22"/>
        </w:rPr>
      </w:pPr>
      <w:r>
        <w:t>8.3.11.3</w:t>
      </w:r>
      <w:r w:rsidRPr="00AA2F22">
        <w:rPr>
          <w:rFonts w:ascii="Calibri" w:eastAsia="Malgun Gothic" w:hAnsi="Calibri"/>
          <w:sz w:val="22"/>
          <w:szCs w:val="22"/>
        </w:rPr>
        <w:tab/>
      </w:r>
      <w:r>
        <w:t>Unsuccessful Operation</w:t>
      </w:r>
      <w:r>
        <w:tab/>
      </w:r>
      <w:r>
        <w:fldChar w:fldCharType="begin" w:fldLock="1"/>
      </w:r>
      <w:r>
        <w:instrText xml:space="preserve"> PAGEREF _Toc106108936 \h </w:instrText>
      </w:r>
      <w:r>
        <w:fldChar w:fldCharType="separate"/>
      </w:r>
      <w:r>
        <w:t>52</w:t>
      </w:r>
      <w:r>
        <w:fldChar w:fldCharType="end"/>
      </w:r>
    </w:p>
    <w:p w14:paraId="3897B074" w14:textId="77777777" w:rsidR="000D75EF" w:rsidRPr="00AA2F22" w:rsidRDefault="000D75EF">
      <w:pPr>
        <w:pStyle w:val="TOC4"/>
        <w:rPr>
          <w:rFonts w:ascii="Calibri" w:eastAsia="Malgun Gothic" w:hAnsi="Calibri"/>
          <w:sz w:val="22"/>
          <w:szCs w:val="22"/>
        </w:rPr>
      </w:pPr>
      <w:r w:rsidRPr="00BB104E">
        <w:rPr>
          <w:lang w:val="fr-FR"/>
        </w:rPr>
        <w:t>8.3.11.4</w:t>
      </w:r>
      <w:r w:rsidRPr="00AA2F22">
        <w:rPr>
          <w:rFonts w:ascii="Calibri" w:eastAsia="Malgun Gothic" w:hAnsi="Calibri"/>
          <w:sz w:val="22"/>
          <w:szCs w:val="22"/>
        </w:rPr>
        <w:tab/>
      </w:r>
      <w:r w:rsidRPr="00BB104E">
        <w:rPr>
          <w:lang w:val="fr-FR"/>
        </w:rPr>
        <w:t>Abnormal Conditions</w:t>
      </w:r>
      <w:r>
        <w:tab/>
      </w:r>
      <w:r>
        <w:fldChar w:fldCharType="begin" w:fldLock="1"/>
      </w:r>
      <w:r>
        <w:instrText xml:space="preserve"> PAGEREF _Toc106108937 \h </w:instrText>
      </w:r>
      <w:r>
        <w:fldChar w:fldCharType="separate"/>
      </w:r>
      <w:r>
        <w:t>52</w:t>
      </w:r>
      <w:r>
        <w:fldChar w:fldCharType="end"/>
      </w:r>
    </w:p>
    <w:p w14:paraId="2E592D1B" w14:textId="77777777" w:rsidR="000D75EF" w:rsidRPr="00AA2F22" w:rsidRDefault="000D75EF">
      <w:pPr>
        <w:pStyle w:val="TOC3"/>
        <w:rPr>
          <w:rFonts w:ascii="Calibri" w:eastAsia="Malgun Gothic" w:hAnsi="Calibri"/>
          <w:sz w:val="22"/>
          <w:szCs w:val="22"/>
        </w:rPr>
      </w:pPr>
      <w:r w:rsidRPr="00BB104E">
        <w:rPr>
          <w:lang w:val="fr-FR"/>
        </w:rPr>
        <w:t>8.3.12</w:t>
      </w:r>
      <w:r w:rsidRPr="00AA2F22">
        <w:rPr>
          <w:rFonts w:ascii="Calibri" w:eastAsia="Malgun Gothic" w:hAnsi="Calibri"/>
          <w:sz w:val="22"/>
          <w:szCs w:val="22"/>
        </w:rPr>
        <w:tab/>
      </w:r>
      <w:r w:rsidRPr="00BB104E">
        <w:rPr>
          <w:lang w:val="fr-FR"/>
        </w:rPr>
        <w:t>UE Context Resume</w:t>
      </w:r>
      <w:r>
        <w:tab/>
      </w:r>
      <w:r>
        <w:fldChar w:fldCharType="begin" w:fldLock="1"/>
      </w:r>
      <w:r>
        <w:instrText xml:space="preserve"> PAGEREF _Toc106108938 \h </w:instrText>
      </w:r>
      <w:r>
        <w:fldChar w:fldCharType="separate"/>
      </w:r>
      <w:r>
        <w:t>52</w:t>
      </w:r>
      <w:r>
        <w:fldChar w:fldCharType="end"/>
      </w:r>
    </w:p>
    <w:p w14:paraId="2E242BEB" w14:textId="77777777" w:rsidR="000D75EF" w:rsidRPr="00AA2F22" w:rsidRDefault="000D75EF">
      <w:pPr>
        <w:pStyle w:val="TOC4"/>
        <w:rPr>
          <w:rFonts w:ascii="Calibri" w:eastAsia="Malgun Gothic" w:hAnsi="Calibri"/>
          <w:sz w:val="22"/>
          <w:szCs w:val="22"/>
        </w:rPr>
      </w:pPr>
      <w:r>
        <w:t>8.3.12.1</w:t>
      </w:r>
      <w:r w:rsidRPr="00AA2F22">
        <w:rPr>
          <w:rFonts w:ascii="Calibri" w:eastAsia="Malgun Gothic" w:hAnsi="Calibri"/>
          <w:sz w:val="22"/>
          <w:szCs w:val="22"/>
        </w:rPr>
        <w:tab/>
      </w:r>
      <w:r>
        <w:t>General</w:t>
      </w:r>
      <w:r>
        <w:tab/>
      </w:r>
      <w:r>
        <w:fldChar w:fldCharType="begin" w:fldLock="1"/>
      </w:r>
      <w:r>
        <w:instrText xml:space="preserve"> PAGEREF _Toc106108939 \h </w:instrText>
      </w:r>
      <w:r>
        <w:fldChar w:fldCharType="separate"/>
      </w:r>
      <w:r>
        <w:t>52</w:t>
      </w:r>
      <w:r>
        <w:fldChar w:fldCharType="end"/>
      </w:r>
    </w:p>
    <w:p w14:paraId="3CB5984F" w14:textId="77777777" w:rsidR="000D75EF" w:rsidRPr="00AA2F22" w:rsidRDefault="000D75EF">
      <w:pPr>
        <w:pStyle w:val="TOC4"/>
        <w:rPr>
          <w:rFonts w:ascii="Calibri" w:eastAsia="Malgun Gothic" w:hAnsi="Calibri"/>
          <w:sz w:val="22"/>
          <w:szCs w:val="22"/>
        </w:rPr>
      </w:pPr>
      <w:r>
        <w:t>8.3.12.2</w:t>
      </w:r>
      <w:r w:rsidRPr="00AA2F22">
        <w:rPr>
          <w:rFonts w:ascii="Calibri" w:eastAsia="Malgun Gothic" w:hAnsi="Calibri"/>
          <w:sz w:val="22"/>
          <w:szCs w:val="22"/>
        </w:rPr>
        <w:tab/>
      </w:r>
      <w:r>
        <w:t>Successful Operation</w:t>
      </w:r>
      <w:r>
        <w:tab/>
      </w:r>
      <w:r>
        <w:fldChar w:fldCharType="begin" w:fldLock="1"/>
      </w:r>
      <w:r>
        <w:instrText xml:space="preserve"> PAGEREF _Toc106108940 \h </w:instrText>
      </w:r>
      <w:r>
        <w:fldChar w:fldCharType="separate"/>
      </w:r>
      <w:r>
        <w:t>52</w:t>
      </w:r>
      <w:r>
        <w:fldChar w:fldCharType="end"/>
      </w:r>
    </w:p>
    <w:p w14:paraId="1DA0E28C" w14:textId="77777777" w:rsidR="000D75EF" w:rsidRPr="00AA2F22" w:rsidRDefault="000D75EF">
      <w:pPr>
        <w:pStyle w:val="TOC4"/>
        <w:rPr>
          <w:rFonts w:ascii="Calibri" w:eastAsia="Malgun Gothic" w:hAnsi="Calibri"/>
          <w:sz w:val="22"/>
          <w:szCs w:val="22"/>
        </w:rPr>
      </w:pPr>
      <w:r>
        <w:t>8.3.12.3</w:t>
      </w:r>
      <w:r w:rsidRPr="00AA2F22">
        <w:rPr>
          <w:rFonts w:ascii="Calibri" w:eastAsia="Malgun Gothic" w:hAnsi="Calibri"/>
          <w:sz w:val="22"/>
          <w:szCs w:val="22"/>
        </w:rPr>
        <w:tab/>
      </w:r>
      <w:r>
        <w:t>Unsuccessful Operation</w:t>
      </w:r>
      <w:r>
        <w:tab/>
      </w:r>
      <w:r>
        <w:fldChar w:fldCharType="begin" w:fldLock="1"/>
      </w:r>
      <w:r>
        <w:instrText xml:space="preserve"> PAGEREF _Toc106108941 \h </w:instrText>
      </w:r>
      <w:r>
        <w:fldChar w:fldCharType="separate"/>
      </w:r>
      <w:r>
        <w:t>53</w:t>
      </w:r>
      <w:r>
        <w:fldChar w:fldCharType="end"/>
      </w:r>
    </w:p>
    <w:p w14:paraId="401FD227" w14:textId="77777777" w:rsidR="000D75EF" w:rsidRPr="00AA2F22" w:rsidRDefault="000D75EF">
      <w:pPr>
        <w:pStyle w:val="TOC2"/>
        <w:rPr>
          <w:rFonts w:ascii="Calibri" w:eastAsia="Malgun Gothic" w:hAnsi="Calibri"/>
          <w:sz w:val="22"/>
          <w:szCs w:val="22"/>
        </w:rPr>
      </w:pPr>
      <w:r>
        <w:t>8.4</w:t>
      </w:r>
      <w:r w:rsidRPr="00AA2F22">
        <w:rPr>
          <w:rFonts w:ascii="Calibri" w:eastAsia="Malgun Gothic" w:hAnsi="Calibri"/>
          <w:sz w:val="22"/>
          <w:szCs w:val="22"/>
        </w:rPr>
        <w:tab/>
      </w:r>
      <w:r>
        <w:t>UE Mobility Management Procedures</w:t>
      </w:r>
      <w:r>
        <w:tab/>
      </w:r>
      <w:r>
        <w:fldChar w:fldCharType="begin" w:fldLock="1"/>
      </w:r>
      <w:r>
        <w:instrText xml:space="preserve"> PAGEREF _Toc106108942 \h </w:instrText>
      </w:r>
      <w:r>
        <w:fldChar w:fldCharType="separate"/>
      </w:r>
      <w:r>
        <w:t>53</w:t>
      </w:r>
      <w:r>
        <w:fldChar w:fldCharType="end"/>
      </w:r>
    </w:p>
    <w:p w14:paraId="1FCDEBFA" w14:textId="77777777" w:rsidR="000D75EF" w:rsidRPr="00AA2F22" w:rsidRDefault="000D75EF">
      <w:pPr>
        <w:pStyle w:val="TOC3"/>
        <w:rPr>
          <w:rFonts w:ascii="Calibri" w:eastAsia="Malgun Gothic" w:hAnsi="Calibri"/>
          <w:sz w:val="22"/>
          <w:szCs w:val="22"/>
        </w:rPr>
      </w:pPr>
      <w:r>
        <w:t>8.4.1</w:t>
      </w:r>
      <w:r w:rsidRPr="00AA2F22">
        <w:rPr>
          <w:rFonts w:ascii="Calibri" w:eastAsia="Malgun Gothic" w:hAnsi="Calibri"/>
          <w:sz w:val="22"/>
          <w:szCs w:val="22"/>
        </w:rPr>
        <w:tab/>
      </w:r>
      <w:r>
        <w:t>Handover Preparation</w:t>
      </w:r>
      <w:r>
        <w:tab/>
      </w:r>
      <w:r>
        <w:fldChar w:fldCharType="begin" w:fldLock="1"/>
      </w:r>
      <w:r>
        <w:instrText xml:space="preserve"> PAGEREF _Toc106108943 \h </w:instrText>
      </w:r>
      <w:r>
        <w:fldChar w:fldCharType="separate"/>
      </w:r>
      <w:r>
        <w:t>53</w:t>
      </w:r>
      <w:r>
        <w:fldChar w:fldCharType="end"/>
      </w:r>
    </w:p>
    <w:p w14:paraId="39E28613" w14:textId="77777777" w:rsidR="000D75EF" w:rsidRPr="00AA2F22" w:rsidRDefault="000D75EF">
      <w:pPr>
        <w:pStyle w:val="TOC4"/>
        <w:rPr>
          <w:rFonts w:ascii="Calibri" w:eastAsia="Malgun Gothic" w:hAnsi="Calibri"/>
          <w:sz w:val="22"/>
          <w:szCs w:val="22"/>
        </w:rPr>
      </w:pPr>
      <w:r>
        <w:t>8.4.1.1</w:t>
      </w:r>
      <w:r w:rsidRPr="00AA2F22">
        <w:rPr>
          <w:rFonts w:ascii="Calibri" w:eastAsia="Malgun Gothic" w:hAnsi="Calibri"/>
          <w:sz w:val="22"/>
          <w:szCs w:val="22"/>
        </w:rPr>
        <w:tab/>
      </w:r>
      <w:r>
        <w:t>General</w:t>
      </w:r>
      <w:r>
        <w:tab/>
      </w:r>
      <w:r>
        <w:fldChar w:fldCharType="begin" w:fldLock="1"/>
      </w:r>
      <w:r>
        <w:instrText xml:space="preserve"> PAGEREF _Toc106108944 \h </w:instrText>
      </w:r>
      <w:r>
        <w:fldChar w:fldCharType="separate"/>
      </w:r>
      <w:r>
        <w:t>53</w:t>
      </w:r>
      <w:r>
        <w:fldChar w:fldCharType="end"/>
      </w:r>
    </w:p>
    <w:p w14:paraId="423E5FD8" w14:textId="77777777" w:rsidR="000D75EF" w:rsidRPr="00AA2F22" w:rsidRDefault="000D75EF">
      <w:pPr>
        <w:pStyle w:val="TOC4"/>
        <w:rPr>
          <w:rFonts w:ascii="Calibri" w:eastAsia="Malgun Gothic" w:hAnsi="Calibri"/>
          <w:sz w:val="22"/>
          <w:szCs w:val="22"/>
        </w:rPr>
      </w:pPr>
      <w:r>
        <w:t>8.4.1.2</w:t>
      </w:r>
      <w:r w:rsidRPr="00AA2F22">
        <w:rPr>
          <w:rFonts w:ascii="Calibri" w:eastAsia="Malgun Gothic" w:hAnsi="Calibri"/>
          <w:sz w:val="22"/>
          <w:szCs w:val="22"/>
        </w:rPr>
        <w:tab/>
      </w:r>
      <w:r>
        <w:t>Successful Operation</w:t>
      </w:r>
      <w:r>
        <w:tab/>
      </w:r>
      <w:r>
        <w:fldChar w:fldCharType="begin" w:fldLock="1"/>
      </w:r>
      <w:r>
        <w:instrText xml:space="preserve"> PAGEREF _Toc106108945 \h </w:instrText>
      </w:r>
      <w:r>
        <w:fldChar w:fldCharType="separate"/>
      </w:r>
      <w:r>
        <w:t>54</w:t>
      </w:r>
      <w:r>
        <w:fldChar w:fldCharType="end"/>
      </w:r>
    </w:p>
    <w:p w14:paraId="6DEFAC3F" w14:textId="77777777" w:rsidR="000D75EF" w:rsidRPr="00AA2F22" w:rsidRDefault="000D75EF">
      <w:pPr>
        <w:pStyle w:val="TOC4"/>
        <w:rPr>
          <w:rFonts w:ascii="Calibri" w:eastAsia="Malgun Gothic" w:hAnsi="Calibri"/>
          <w:sz w:val="22"/>
          <w:szCs w:val="22"/>
        </w:rPr>
      </w:pPr>
      <w:r>
        <w:t>8.4.1.3</w:t>
      </w:r>
      <w:r w:rsidRPr="00AA2F22">
        <w:rPr>
          <w:rFonts w:ascii="Calibri" w:eastAsia="Malgun Gothic" w:hAnsi="Calibri"/>
          <w:sz w:val="22"/>
          <w:szCs w:val="22"/>
        </w:rPr>
        <w:tab/>
      </w:r>
      <w:r>
        <w:t>Unsuccessful Operation</w:t>
      </w:r>
      <w:r>
        <w:tab/>
      </w:r>
      <w:r>
        <w:fldChar w:fldCharType="begin" w:fldLock="1"/>
      </w:r>
      <w:r>
        <w:instrText xml:space="preserve"> PAGEREF _Toc106108946 \h </w:instrText>
      </w:r>
      <w:r>
        <w:fldChar w:fldCharType="separate"/>
      </w:r>
      <w:r>
        <w:t>56</w:t>
      </w:r>
      <w:r>
        <w:fldChar w:fldCharType="end"/>
      </w:r>
    </w:p>
    <w:p w14:paraId="1EAFD15E" w14:textId="77777777" w:rsidR="000D75EF" w:rsidRPr="00AA2F22" w:rsidRDefault="000D75EF">
      <w:pPr>
        <w:pStyle w:val="TOC4"/>
        <w:rPr>
          <w:rFonts w:ascii="Calibri" w:eastAsia="Malgun Gothic" w:hAnsi="Calibri"/>
          <w:sz w:val="22"/>
          <w:szCs w:val="22"/>
        </w:rPr>
      </w:pPr>
      <w:r>
        <w:t>8.4.1.4</w:t>
      </w:r>
      <w:r w:rsidRPr="00AA2F22">
        <w:rPr>
          <w:rFonts w:ascii="Calibri" w:eastAsia="Malgun Gothic" w:hAnsi="Calibri"/>
          <w:sz w:val="22"/>
          <w:szCs w:val="22"/>
        </w:rPr>
        <w:tab/>
      </w:r>
      <w:r>
        <w:t>Abnormal Conditions</w:t>
      </w:r>
      <w:r>
        <w:tab/>
      </w:r>
      <w:r>
        <w:fldChar w:fldCharType="begin" w:fldLock="1"/>
      </w:r>
      <w:r>
        <w:instrText xml:space="preserve"> PAGEREF _Toc106108947 \h </w:instrText>
      </w:r>
      <w:r>
        <w:fldChar w:fldCharType="separate"/>
      </w:r>
      <w:r>
        <w:t>56</w:t>
      </w:r>
      <w:r>
        <w:fldChar w:fldCharType="end"/>
      </w:r>
    </w:p>
    <w:p w14:paraId="59FFCCF4" w14:textId="77777777" w:rsidR="000D75EF" w:rsidRPr="00AA2F22" w:rsidRDefault="000D75EF">
      <w:pPr>
        <w:pStyle w:val="TOC3"/>
        <w:rPr>
          <w:rFonts w:ascii="Calibri" w:eastAsia="Malgun Gothic" w:hAnsi="Calibri"/>
          <w:sz w:val="22"/>
          <w:szCs w:val="22"/>
        </w:rPr>
      </w:pPr>
      <w:r>
        <w:t>8.4.2</w:t>
      </w:r>
      <w:r w:rsidRPr="00AA2F22">
        <w:rPr>
          <w:rFonts w:ascii="Calibri" w:eastAsia="Malgun Gothic" w:hAnsi="Calibri"/>
          <w:sz w:val="22"/>
          <w:szCs w:val="22"/>
        </w:rPr>
        <w:tab/>
      </w:r>
      <w:r>
        <w:t>Handover Resource Allocation</w:t>
      </w:r>
      <w:r>
        <w:tab/>
      </w:r>
      <w:r>
        <w:fldChar w:fldCharType="begin" w:fldLock="1"/>
      </w:r>
      <w:r>
        <w:instrText xml:space="preserve"> PAGEREF _Toc106108948 \h </w:instrText>
      </w:r>
      <w:r>
        <w:fldChar w:fldCharType="separate"/>
      </w:r>
      <w:r>
        <w:t>56</w:t>
      </w:r>
      <w:r>
        <w:fldChar w:fldCharType="end"/>
      </w:r>
    </w:p>
    <w:p w14:paraId="45668342" w14:textId="77777777" w:rsidR="000D75EF" w:rsidRPr="00AA2F22" w:rsidRDefault="000D75EF">
      <w:pPr>
        <w:pStyle w:val="TOC4"/>
        <w:rPr>
          <w:rFonts w:ascii="Calibri" w:eastAsia="Malgun Gothic" w:hAnsi="Calibri"/>
          <w:sz w:val="22"/>
          <w:szCs w:val="22"/>
        </w:rPr>
      </w:pPr>
      <w:r>
        <w:t>8.4.2.1</w:t>
      </w:r>
      <w:r w:rsidRPr="00AA2F22">
        <w:rPr>
          <w:rFonts w:ascii="Calibri" w:eastAsia="Malgun Gothic" w:hAnsi="Calibri"/>
          <w:sz w:val="22"/>
          <w:szCs w:val="22"/>
        </w:rPr>
        <w:tab/>
      </w:r>
      <w:r>
        <w:t>General</w:t>
      </w:r>
      <w:r>
        <w:tab/>
      </w:r>
      <w:r>
        <w:fldChar w:fldCharType="begin" w:fldLock="1"/>
      </w:r>
      <w:r>
        <w:instrText xml:space="preserve"> PAGEREF _Toc106108949 \h </w:instrText>
      </w:r>
      <w:r>
        <w:fldChar w:fldCharType="separate"/>
      </w:r>
      <w:r>
        <w:t>56</w:t>
      </w:r>
      <w:r>
        <w:fldChar w:fldCharType="end"/>
      </w:r>
    </w:p>
    <w:p w14:paraId="08C653EC" w14:textId="77777777" w:rsidR="000D75EF" w:rsidRPr="00AA2F22" w:rsidRDefault="000D75EF">
      <w:pPr>
        <w:pStyle w:val="TOC4"/>
        <w:rPr>
          <w:rFonts w:ascii="Calibri" w:eastAsia="Malgun Gothic" w:hAnsi="Calibri"/>
          <w:sz w:val="22"/>
          <w:szCs w:val="22"/>
        </w:rPr>
      </w:pPr>
      <w:r>
        <w:t>8.4.2.2</w:t>
      </w:r>
      <w:r w:rsidRPr="00AA2F22">
        <w:rPr>
          <w:rFonts w:ascii="Calibri" w:eastAsia="Malgun Gothic" w:hAnsi="Calibri"/>
          <w:sz w:val="22"/>
          <w:szCs w:val="22"/>
        </w:rPr>
        <w:tab/>
      </w:r>
      <w:r>
        <w:t>Successful Operation</w:t>
      </w:r>
      <w:r>
        <w:tab/>
      </w:r>
      <w:r>
        <w:fldChar w:fldCharType="begin" w:fldLock="1"/>
      </w:r>
      <w:r>
        <w:instrText xml:space="preserve"> PAGEREF _Toc106108950 \h </w:instrText>
      </w:r>
      <w:r>
        <w:fldChar w:fldCharType="separate"/>
      </w:r>
      <w:r>
        <w:t>57</w:t>
      </w:r>
      <w:r>
        <w:fldChar w:fldCharType="end"/>
      </w:r>
    </w:p>
    <w:p w14:paraId="3B8E2926" w14:textId="77777777" w:rsidR="000D75EF" w:rsidRPr="00AA2F22" w:rsidRDefault="000D75EF">
      <w:pPr>
        <w:pStyle w:val="TOC4"/>
        <w:rPr>
          <w:rFonts w:ascii="Calibri" w:eastAsia="Malgun Gothic" w:hAnsi="Calibri"/>
          <w:sz w:val="22"/>
          <w:szCs w:val="22"/>
        </w:rPr>
      </w:pPr>
      <w:r>
        <w:t>8.4.2.3</w:t>
      </w:r>
      <w:r w:rsidRPr="00AA2F22">
        <w:rPr>
          <w:rFonts w:ascii="Calibri" w:eastAsia="Malgun Gothic" w:hAnsi="Calibri"/>
          <w:sz w:val="22"/>
          <w:szCs w:val="22"/>
        </w:rPr>
        <w:tab/>
      </w:r>
      <w:r>
        <w:t>Unsuccessful Operation</w:t>
      </w:r>
      <w:r>
        <w:tab/>
      </w:r>
      <w:r>
        <w:fldChar w:fldCharType="begin" w:fldLock="1"/>
      </w:r>
      <w:r>
        <w:instrText xml:space="preserve"> PAGEREF _Toc106108951 \h </w:instrText>
      </w:r>
      <w:r>
        <w:fldChar w:fldCharType="separate"/>
      </w:r>
      <w:r>
        <w:t>62</w:t>
      </w:r>
      <w:r>
        <w:fldChar w:fldCharType="end"/>
      </w:r>
    </w:p>
    <w:p w14:paraId="57CD7B48" w14:textId="77777777" w:rsidR="000D75EF" w:rsidRPr="00AA2F22" w:rsidRDefault="000D75EF">
      <w:pPr>
        <w:pStyle w:val="TOC4"/>
        <w:rPr>
          <w:rFonts w:ascii="Calibri" w:eastAsia="Malgun Gothic" w:hAnsi="Calibri"/>
          <w:sz w:val="22"/>
          <w:szCs w:val="22"/>
        </w:rPr>
      </w:pPr>
      <w:r>
        <w:t>8.4.2.4</w:t>
      </w:r>
      <w:r w:rsidRPr="00AA2F22">
        <w:rPr>
          <w:rFonts w:ascii="Calibri" w:eastAsia="Malgun Gothic" w:hAnsi="Calibri"/>
          <w:sz w:val="22"/>
          <w:szCs w:val="22"/>
        </w:rPr>
        <w:tab/>
      </w:r>
      <w:r>
        <w:t>Abnormal Conditions</w:t>
      </w:r>
      <w:r>
        <w:tab/>
      </w:r>
      <w:r>
        <w:fldChar w:fldCharType="begin" w:fldLock="1"/>
      </w:r>
      <w:r>
        <w:instrText xml:space="preserve"> PAGEREF _Toc106108952 \h </w:instrText>
      </w:r>
      <w:r>
        <w:fldChar w:fldCharType="separate"/>
      </w:r>
      <w:r>
        <w:t>62</w:t>
      </w:r>
      <w:r>
        <w:fldChar w:fldCharType="end"/>
      </w:r>
    </w:p>
    <w:p w14:paraId="00FF6941" w14:textId="77777777" w:rsidR="000D75EF" w:rsidRPr="00AA2F22" w:rsidRDefault="000D75EF">
      <w:pPr>
        <w:pStyle w:val="TOC3"/>
        <w:rPr>
          <w:rFonts w:ascii="Calibri" w:eastAsia="Malgun Gothic" w:hAnsi="Calibri"/>
          <w:sz w:val="22"/>
          <w:szCs w:val="22"/>
        </w:rPr>
      </w:pPr>
      <w:r>
        <w:t>8.4.3</w:t>
      </w:r>
      <w:r w:rsidRPr="00AA2F22">
        <w:rPr>
          <w:rFonts w:ascii="Calibri" w:eastAsia="Malgun Gothic" w:hAnsi="Calibri"/>
          <w:sz w:val="22"/>
          <w:szCs w:val="22"/>
        </w:rPr>
        <w:tab/>
      </w:r>
      <w:r>
        <w:t>Handover Notification</w:t>
      </w:r>
      <w:r>
        <w:tab/>
      </w:r>
      <w:r>
        <w:fldChar w:fldCharType="begin" w:fldLock="1"/>
      </w:r>
      <w:r>
        <w:instrText xml:space="preserve"> PAGEREF _Toc106108953 \h </w:instrText>
      </w:r>
      <w:r>
        <w:fldChar w:fldCharType="separate"/>
      </w:r>
      <w:r>
        <w:t>62</w:t>
      </w:r>
      <w:r>
        <w:fldChar w:fldCharType="end"/>
      </w:r>
    </w:p>
    <w:p w14:paraId="61758BE6" w14:textId="77777777" w:rsidR="000D75EF" w:rsidRPr="00AA2F22" w:rsidRDefault="000D75EF">
      <w:pPr>
        <w:pStyle w:val="TOC4"/>
        <w:rPr>
          <w:rFonts w:ascii="Calibri" w:eastAsia="Malgun Gothic" w:hAnsi="Calibri"/>
          <w:sz w:val="22"/>
          <w:szCs w:val="22"/>
        </w:rPr>
      </w:pPr>
      <w:r>
        <w:t>8.4.3.1</w:t>
      </w:r>
      <w:r w:rsidRPr="00AA2F22">
        <w:rPr>
          <w:rFonts w:ascii="Calibri" w:eastAsia="Malgun Gothic" w:hAnsi="Calibri"/>
          <w:sz w:val="22"/>
          <w:szCs w:val="22"/>
        </w:rPr>
        <w:tab/>
      </w:r>
      <w:r>
        <w:t>General</w:t>
      </w:r>
      <w:r>
        <w:tab/>
      </w:r>
      <w:r>
        <w:fldChar w:fldCharType="begin" w:fldLock="1"/>
      </w:r>
      <w:r>
        <w:instrText xml:space="preserve"> PAGEREF _Toc106108954 \h </w:instrText>
      </w:r>
      <w:r>
        <w:fldChar w:fldCharType="separate"/>
      </w:r>
      <w:r>
        <w:t>62</w:t>
      </w:r>
      <w:r>
        <w:fldChar w:fldCharType="end"/>
      </w:r>
    </w:p>
    <w:p w14:paraId="7584D39D" w14:textId="77777777" w:rsidR="000D75EF" w:rsidRPr="00AA2F22" w:rsidRDefault="000D75EF">
      <w:pPr>
        <w:pStyle w:val="TOC4"/>
        <w:rPr>
          <w:rFonts w:ascii="Calibri" w:eastAsia="Malgun Gothic" w:hAnsi="Calibri"/>
          <w:sz w:val="22"/>
          <w:szCs w:val="22"/>
        </w:rPr>
      </w:pPr>
      <w:r>
        <w:t>8.4.3.2</w:t>
      </w:r>
      <w:r w:rsidRPr="00AA2F22">
        <w:rPr>
          <w:rFonts w:ascii="Calibri" w:eastAsia="Malgun Gothic" w:hAnsi="Calibri"/>
          <w:sz w:val="22"/>
          <w:szCs w:val="22"/>
        </w:rPr>
        <w:tab/>
      </w:r>
      <w:r>
        <w:t>Successful Operation</w:t>
      </w:r>
      <w:r>
        <w:tab/>
      </w:r>
      <w:r>
        <w:fldChar w:fldCharType="begin" w:fldLock="1"/>
      </w:r>
      <w:r>
        <w:instrText xml:space="preserve"> PAGEREF _Toc106108955 \h </w:instrText>
      </w:r>
      <w:r>
        <w:fldChar w:fldCharType="separate"/>
      </w:r>
      <w:r>
        <w:t>63</w:t>
      </w:r>
      <w:r>
        <w:fldChar w:fldCharType="end"/>
      </w:r>
    </w:p>
    <w:p w14:paraId="03B72A45" w14:textId="77777777" w:rsidR="000D75EF" w:rsidRPr="00AA2F22" w:rsidRDefault="000D75EF">
      <w:pPr>
        <w:pStyle w:val="TOC4"/>
        <w:rPr>
          <w:rFonts w:ascii="Calibri" w:eastAsia="Malgun Gothic" w:hAnsi="Calibri"/>
          <w:sz w:val="22"/>
          <w:szCs w:val="22"/>
        </w:rPr>
      </w:pPr>
      <w:r>
        <w:t>8.4.3.3</w:t>
      </w:r>
      <w:r w:rsidRPr="00AA2F22">
        <w:rPr>
          <w:rFonts w:ascii="Calibri" w:eastAsia="Malgun Gothic" w:hAnsi="Calibri"/>
          <w:sz w:val="22"/>
          <w:szCs w:val="22"/>
        </w:rPr>
        <w:tab/>
      </w:r>
      <w:r>
        <w:t>Abnormal Conditions</w:t>
      </w:r>
      <w:r>
        <w:tab/>
      </w:r>
      <w:r>
        <w:fldChar w:fldCharType="begin" w:fldLock="1"/>
      </w:r>
      <w:r>
        <w:instrText xml:space="preserve"> PAGEREF _Toc106108956 \h </w:instrText>
      </w:r>
      <w:r>
        <w:fldChar w:fldCharType="separate"/>
      </w:r>
      <w:r>
        <w:t>63</w:t>
      </w:r>
      <w:r>
        <w:fldChar w:fldCharType="end"/>
      </w:r>
    </w:p>
    <w:p w14:paraId="24DD52D7" w14:textId="77777777" w:rsidR="000D75EF" w:rsidRPr="00AA2F22" w:rsidRDefault="000D75EF">
      <w:pPr>
        <w:pStyle w:val="TOC3"/>
        <w:rPr>
          <w:rFonts w:ascii="Calibri" w:eastAsia="Malgun Gothic" w:hAnsi="Calibri"/>
          <w:sz w:val="22"/>
          <w:szCs w:val="22"/>
        </w:rPr>
      </w:pPr>
      <w:r>
        <w:t>8.4.4</w:t>
      </w:r>
      <w:r w:rsidRPr="00AA2F22">
        <w:rPr>
          <w:rFonts w:ascii="Calibri" w:eastAsia="Malgun Gothic" w:hAnsi="Calibri"/>
          <w:sz w:val="22"/>
          <w:szCs w:val="22"/>
        </w:rPr>
        <w:tab/>
      </w:r>
      <w:r>
        <w:t>Path Switch Request</w:t>
      </w:r>
      <w:r>
        <w:tab/>
      </w:r>
      <w:r>
        <w:fldChar w:fldCharType="begin" w:fldLock="1"/>
      </w:r>
      <w:r>
        <w:instrText xml:space="preserve"> PAGEREF _Toc106108957 \h </w:instrText>
      </w:r>
      <w:r>
        <w:fldChar w:fldCharType="separate"/>
      </w:r>
      <w:r>
        <w:t>63</w:t>
      </w:r>
      <w:r>
        <w:fldChar w:fldCharType="end"/>
      </w:r>
    </w:p>
    <w:p w14:paraId="59BFB74E" w14:textId="77777777" w:rsidR="000D75EF" w:rsidRPr="00AA2F22" w:rsidRDefault="000D75EF">
      <w:pPr>
        <w:pStyle w:val="TOC4"/>
        <w:rPr>
          <w:rFonts w:ascii="Calibri" w:eastAsia="Malgun Gothic" w:hAnsi="Calibri"/>
          <w:sz w:val="22"/>
          <w:szCs w:val="22"/>
        </w:rPr>
      </w:pPr>
      <w:r>
        <w:t>8.4.4.1</w:t>
      </w:r>
      <w:r w:rsidRPr="00AA2F22">
        <w:rPr>
          <w:rFonts w:ascii="Calibri" w:eastAsia="Malgun Gothic" w:hAnsi="Calibri"/>
          <w:sz w:val="22"/>
          <w:szCs w:val="22"/>
        </w:rPr>
        <w:tab/>
      </w:r>
      <w:r>
        <w:t>General</w:t>
      </w:r>
      <w:r>
        <w:tab/>
      </w:r>
      <w:r>
        <w:fldChar w:fldCharType="begin" w:fldLock="1"/>
      </w:r>
      <w:r>
        <w:instrText xml:space="preserve"> PAGEREF _Toc106108958 \h </w:instrText>
      </w:r>
      <w:r>
        <w:fldChar w:fldCharType="separate"/>
      </w:r>
      <w:r>
        <w:t>63</w:t>
      </w:r>
      <w:r>
        <w:fldChar w:fldCharType="end"/>
      </w:r>
    </w:p>
    <w:p w14:paraId="2AE803D4" w14:textId="77777777" w:rsidR="000D75EF" w:rsidRPr="00AA2F22" w:rsidRDefault="000D75EF">
      <w:pPr>
        <w:pStyle w:val="TOC4"/>
        <w:rPr>
          <w:rFonts w:ascii="Calibri" w:eastAsia="Malgun Gothic" w:hAnsi="Calibri"/>
          <w:sz w:val="22"/>
          <w:szCs w:val="22"/>
        </w:rPr>
      </w:pPr>
      <w:r>
        <w:t>8.4.4.2</w:t>
      </w:r>
      <w:r w:rsidRPr="00AA2F22">
        <w:rPr>
          <w:rFonts w:ascii="Calibri" w:eastAsia="Malgun Gothic" w:hAnsi="Calibri"/>
          <w:sz w:val="22"/>
          <w:szCs w:val="22"/>
        </w:rPr>
        <w:tab/>
      </w:r>
      <w:r>
        <w:t>Successful Operation</w:t>
      </w:r>
      <w:r>
        <w:tab/>
      </w:r>
      <w:r>
        <w:fldChar w:fldCharType="begin" w:fldLock="1"/>
      </w:r>
      <w:r>
        <w:instrText xml:space="preserve"> PAGEREF _Toc106108959 \h </w:instrText>
      </w:r>
      <w:r>
        <w:fldChar w:fldCharType="separate"/>
      </w:r>
      <w:r>
        <w:t>63</w:t>
      </w:r>
      <w:r>
        <w:fldChar w:fldCharType="end"/>
      </w:r>
    </w:p>
    <w:p w14:paraId="21E7A359" w14:textId="77777777" w:rsidR="000D75EF" w:rsidRPr="00AA2F22" w:rsidRDefault="000D75EF">
      <w:pPr>
        <w:pStyle w:val="TOC4"/>
        <w:rPr>
          <w:rFonts w:ascii="Calibri" w:eastAsia="Malgun Gothic" w:hAnsi="Calibri"/>
          <w:sz w:val="22"/>
          <w:szCs w:val="22"/>
        </w:rPr>
      </w:pPr>
      <w:r>
        <w:t>8.4.4.3</w:t>
      </w:r>
      <w:r w:rsidRPr="00AA2F22">
        <w:rPr>
          <w:rFonts w:ascii="Calibri" w:eastAsia="Malgun Gothic" w:hAnsi="Calibri"/>
          <w:sz w:val="22"/>
          <w:szCs w:val="22"/>
        </w:rPr>
        <w:tab/>
      </w:r>
      <w:r>
        <w:t>Unsuccessful Operation</w:t>
      </w:r>
      <w:r>
        <w:tab/>
      </w:r>
      <w:r>
        <w:fldChar w:fldCharType="begin" w:fldLock="1"/>
      </w:r>
      <w:r>
        <w:instrText xml:space="preserve"> PAGEREF _Toc106108960 \h </w:instrText>
      </w:r>
      <w:r>
        <w:fldChar w:fldCharType="separate"/>
      </w:r>
      <w:r>
        <w:t>67</w:t>
      </w:r>
      <w:r>
        <w:fldChar w:fldCharType="end"/>
      </w:r>
    </w:p>
    <w:p w14:paraId="4E72642C" w14:textId="77777777" w:rsidR="000D75EF" w:rsidRPr="00AA2F22" w:rsidRDefault="000D75EF">
      <w:pPr>
        <w:pStyle w:val="TOC4"/>
        <w:rPr>
          <w:rFonts w:ascii="Calibri" w:eastAsia="Malgun Gothic" w:hAnsi="Calibri"/>
          <w:sz w:val="22"/>
          <w:szCs w:val="22"/>
        </w:rPr>
      </w:pPr>
      <w:r>
        <w:t>8.4.4.4</w:t>
      </w:r>
      <w:r w:rsidRPr="00AA2F22">
        <w:rPr>
          <w:rFonts w:ascii="Calibri" w:eastAsia="Malgun Gothic" w:hAnsi="Calibri"/>
          <w:sz w:val="22"/>
          <w:szCs w:val="22"/>
        </w:rPr>
        <w:tab/>
      </w:r>
      <w:r>
        <w:t>Abnormal Conditions</w:t>
      </w:r>
      <w:r>
        <w:tab/>
      </w:r>
      <w:r>
        <w:fldChar w:fldCharType="begin" w:fldLock="1"/>
      </w:r>
      <w:r>
        <w:instrText xml:space="preserve"> PAGEREF _Toc106108961 \h </w:instrText>
      </w:r>
      <w:r>
        <w:fldChar w:fldCharType="separate"/>
      </w:r>
      <w:r>
        <w:t>67</w:t>
      </w:r>
      <w:r>
        <w:fldChar w:fldCharType="end"/>
      </w:r>
    </w:p>
    <w:p w14:paraId="1579D9D5" w14:textId="77777777" w:rsidR="000D75EF" w:rsidRPr="00AA2F22" w:rsidRDefault="000D75EF">
      <w:pPr>
        <w:pStyle w:val="TOC3"/>
        <w:rPr>
          <w:rFonts w:ascii="Calibri" w:eastAsia="Malgun Gothic" w:hAnsi="Calibri"/>
          <w:sz w:val="22"/>
          <w:szCs w:val="22"/>
        </w:rPr>
      </w:pPr>
      <w:r>
        <w:t>8.4.5</w:t>
      </w:r>
      <w:r w:rsidRPr="00AA2F22">
        <w:rPr>
          <w:rFonts w:ascii="Calibri" w:eastAsia="Malgun Gothic" w:hAnsi="Calibri"/>
          <w:sz w:val="22"/>
          <w:szCs w:val="22"/>
        </w:rPr>
        <w:tab/>
      </w:r>
      <w:r>
        <w:t>Handover Cancellation</w:t>
      </w:r>
      <w:r>
        <w:tab/>
      </w:r>
      <w:r>
        <w:fldChar w:fldCharType="begin" w:fldLock="1"/>
      </w:r>
      <w:r>
        <w:instrText xml:space="preserve"> PAGEREF _Toc106108962 \h </w:instrText>
      </w:r>
      <w:r>
        <w:fldChar w:fldCharType="separate"/>
      </w:r>
      <w:r>
        <w:t>67</w:t>
      </w:r>
      <w:r>
        <w:fldChar w:fldCharType="end"/>
      </w:r>
    </w:p>
    <w:p w14:paraId="7EA67ECA" w14:textId="77777777" w:rsidR="000D75EF" w:rsidRPr="00AA2F22" w:rsidRDefault="000D75EF">
      <w:pPr>
        <w:pStyle w:val="TOC4"/>
        <w:rPr>
          <w:rFonts w:ascii="Calibri" w:eastAsia="Malgun Gothic" w:hAnsi="Calibri"/>
          <w:sz w:val="22"/>
          <w:szCs w:val="22"/>
        </w:rPr>
      </w:pPr>
      <w:r>
        <w:lastRenderedPageBreak/>
        <w:t>8.4.5.1</w:t>
      </w:r>
      <w:r w:rsidRPr="00AA2F22">
        <w:rPr>
          <w:rFonts w:ascii="Calibri" w:eastAsia="Malgun Gothic" w:hAnsi="Calibri"/>
          <w:sz w:val="22"/>
          <w:szCs w:val="22"/>
        </w:rPr>
        <w:tab/>
      </w:r>
      <w:r>
        <w:t>General</w:t>
      </w:r>
      <w:r>
        <w:tab/>
      </w:r>
      <w:r>
        <w:fldChar w:fldCharType="begin" w:fldLock="1"/>
      </w:r>
      <w:r>
        <w:instrText xml:space="preserve"> PAGEREF _Toc106108963 \h </w:instrText>
      </w:r>
      <w:r>
        <w:fldChar w:fldCharType="separate"/>
      </w:r>
      <w:r>
        <w:t>67</w:t>
      </w:r>
      <w:r>
        <w:fldChar w:fldCharType="end"/>
      </w:r>
    </w:p>
    <w:p w14:paraId="545B1759" w14:textId="77777777" w:rsidR="000D75EF" w:rsidRPr="00AA2F22" w:rsidRDefault="000D75EF">
      <w:pPr>
        <w:pStyle w:val="TOC4"/>
        <w:rPr>
          <w:rFonts w:ascii="Calibri" w:eastAsia="Malgun Gothic" w:hAnsi="Calibri"/>
          <w:sz w:val="22"/>
          <w:szCs w:val="22"/>
        </w:rPr>
      </w:pPr>
      <w:r>
        <w:t>8.4.5.2</w:t>
      </w:r>
      <w:r w:rsidRPr="00AA2F22">
        <w:rPr>
          <w:rFonts w:ascii="Calibri" w:eastAsia="Malgun Gothic" w:hAnsi="Calibri"/>
          <w:sz w:val="22"/>
          <w:szCs w:val="22"/>
        </w:rPr>
        <w:tab/>
      </w:r>
      <w:r>
        <w:t>Successful Operation</w:t>
      </w:r>
      <w:r>
        <w:tab/>
      </w:r>
      <w:r>
        <w:fldChar w:fldCharType="begin" w:fldLock="1"/>
      </w:r>
      <w:r>
        <w:instrText xml:space="preserve"> PAGEREF _Toc106108964 \h </w:instrText>
      </w:r>
      <w:r>
        <w:fldChar w:fldCharType="separate"/>
      </w:r>
      <w:r>
        <w:t>68</w:t>
      </w:r>
      <w:r>
        <w:fldChar w:fldCharType="end"/>
      </w:r>
    </w:p>
    <w:p w14:paraId="459B96DC" w14:textId="77777777" w:rsidR="000D75EF" w:rsidRPr="00AA2F22" w:rsidRDefault="000D75EF">
      <w:pPr>
        <w:pStyle w:val="TOC4"/>
        <w:rPr>
          <w:rFonts w:ascii="Calibri" w:eastAsia="Malgun Gothic" w:hAnsi="Calibri"/>
          <w:sz w:val="22"/>
          <w:szCs w:val="22"/>
        </w:rPr>
      </w:pPr>
      <w:r>
        <w:t>8.4.5.3</w:t>
      </w:r>
      <w:r w:rsidRPr="00AA2F22">
        <w:rPr>
          <w:rFonts w:ascii="Calibri" w:eastAsia="Malgun Gothic" w:hAnsi="Calibri"/>
          <w:sz w:val="22"/>
          <w:szCs w:val="22"/>
        </w:rPr>
        <w:tab/>
      </w:r>
      <w:r>
        <w:t>Unsuccessful Operation</w:t>
      </w:r>
      <w:r>
        <w:tab/>
      </w:r>
      <w:r>
        <w:fldChar w:fldCharType="begin" w:fldLock="1"/>
      </w:r>
      <w:r>
        <w:instrText xml:space="preserve"> PAGEREF _Toc106108965 \h </w:instrText>
      </w:r>
      <w:r>
        <w:fldChar w:fldCharType="separate"/>
      </w:r>
      <w:r>
        <w:t>68</w:t>
      </w:r>
      <w:r>
        <w:fldChar w:fldCharType="end"/>
      </w:r>
    </w:p>
    <w:p w14:paraId="7CF7547A" w14:textId="77777777" w:rsidR="000D75EF" w:rsidRPr="00AA2F22" w:rsidRDefault="000D75EF">
      <w:pPr>
        <w:pStyle w:val="TOC4"/>
        <w:rPr>
          <w:rFonts w:ascii="Calibri" w:eastAsia="Malgun Gothic" w:hAnsi="Calibri"/>
          <w:sz w:val="22"/>
          <w:szCs w:val="22"/>
        </w:rPr>
      </w:pPr>
      <w:r>
        <w:t>8.4.5.4</w:t>
      </w:r>
      <w:r w:rsidRPr="00AA2F22">
        <w:rPr>
          <w:rFonts w:ascii="Calibri" w:eastAsia="Malgun Gothic" w:hAnsi="Calibri"/>
          <w:sz w:val="22"/>
          <w:szCs w:val="22"/>
        </w:rPr>
        <w:tab/>
      </w:r>
      <w:r>
        <w:t>Abnormal Conditions</w:t>
      </w:r>
      <w:r>
        <w:tab/>
      </w:r>
      <w:r>
        <w:fldChar w:fldCharType="begin" w:fldLock="1"/>
      </w:r>
      <w:r>
        <w:instrText xml:space="preserve"> PAGEREF _Toc106108966 \h </w:instrText>
      </w:r>
      <w:r>
        <w:fldChar w:fldCharType="separate"/>
      </w:r>
      <w:r>
        <w:t>68</w:t>
      </w:r>
      <w:r>
        <w:fldChar w:fldCharType="end"/>
      </w:r>
    </w:p>
    <w:p w14:paraId="3770D55D" w14:textId="77777777" w:rsidR="000D75EF" w:rsidRPr="00AA2F22" w:rsidRDefault="000D75EF">
      <w:pPr>
        <w:pStyle w:val="TOC3"/>
        <w:rPr>
          <w:rFonts w:ascii="Calibri" w:eastAsia="Malgun Gothic" w:hAnsi="Calibri"/>
          <w:sz w:val="22"/>
          <w:szCs w:val="22"/>
        </w:rPr>
      </w:pPr>
      <w:r>
        <w:t>8.4.6</w:t>
      </w:r>
      <w:r w:rsidRPr="00AA2F22">
        <w:rPr>
          <w:rFonts w:ascii="Calibri" w:eastAsia="Malgun Gothic" w:hAnsi="Calibri"/>
          <w:sz w:val="22"/>
          <w:szCs w:val="22"/>
        </w:rPr>
        <w:tab/>
      </w:r>
      <w:r>
        <w:t>Uplink RAN Status Transfer</w:t>
      </w:r>
      <w:r>
        <w:tab/>
      </w:r>
      <w:r>
        <w:fldChar w:fldCharType="begin" w:fldLock="1"/>
      </w:r>
      <w:r>
        <w:instrText xml:space="preserve"> PAGEREF _Toc106108967 \h </w:instrText>
      </w:r>
      <w:r>
        <w:fldChar w:fldCharType="separate"/>
      </w:r>
      <w:r>
        <w:t>68</w:t>
      </w:r>
      <w:r>
        <w:fldChar w:fldCharType="end"/>
      </w:r>
    </w:p>
    <w:p w14:paraId="7EB6332A" w14:textId="77777777" w:rsidR="000D75EF" w:rsidRPr="00AA2F22" w:rsidRDefault="000D75EF">
      <w:pPr>
        <w:pStyle w:val="TOC4"/>
        <w:rPr>
          <w:rFonts w:ascii="Calibri" w:eastAsia="Malgun Gothic" w:hAnsi="Calibri"/>
          <w:sz w:val="22"/>
          <w:szCs w:val="22"/>
        </w:rPr>
      </w:pPr>
      <w:r>
        <w:t>8.4.6.1</w:t>
      </w:r>
      <w:r w:rsidRPr="00AA2F22">
        <w:rPr>
          <w:rFonts w:ascii="Calibri" w:eastAsia="Malgun Gothic" w:hAnsi="Calibri"/>
          <w:sz w:val="22"/>
          <w:szCs w:val="22"/>
        </w:rPr>
        <w:tab/>
      </w:r>
      <w:r>
        <w:t>General</w:t>
      </w:r>
      <w:r>
        <w:tab/>
      </w:r>
      <w:r>
        <w:fldChar w:fldCharType="begin" w:fldLock="1"/>
      </w:r>
      <w:r>
        <w:instrText xml:space="preserve"> PAGEREF _Toc106108968 \h </w:instrText>
      </w:r>
      <w:r>
        <w:fldChar w:fldCharType="separate"/>
      </w:r>
      <w:r>
        <w:t>68</w:t>
      </w:r>
      <w:r>
        <w:fldChar w:fldCharType="end"/>
      </w:r>
    </w:p>
    <w:p w14:paraId="2ED5BF0E" w14:textId="77777777" w:rsidR="000D75EF" w:rsidRPr="00AA2F22" w:rsidRDefault="000D75EF">
      <w:pPr>
        <w:pStyle w:val="TOC4"/>
        <w:rPr>
          <w:rFonts w:ascii="Calibri" w:eastAsia="Malgun Gothic" w:hAnsi="Calibri"/>
          <w:sz w:val="22"/>
          <w:szCs w:val="22"/>
        </w:rPr>
      </w:pPr>
      <w:r>
        <w:t>8.4.6.2</w:t>
      </w:r>
      <w:r w:rsidRPr="00AA2F22">
        <w:rPr>
          <w:rFonts w:ascii="Calibri" w:eastAsia="Malgun Gothic" w:hAnsi="Calibri"/>
          <w:sz w:val="22"/>
          <w:szCs w:val="22"/>
        </w:rPr>
        <w:tab/>
      </w:r>
      <w:r>
        <w:t>Successful Operation</w:t>
      </w:r>
      <w:r>
        <w:tab/>
      </w:r>
      <w:r>
        <w:fldChar w:fldCharType="begin" w:fldLock="1"/>
      </w:r>
      <w:r>
        <w:instrText xml:space="preserve"> PAGEREF _Toc106108969 \h </w:instrText>
      </w:r>
      <w:r>
        <w:fldChar w:fldCharType="separate"/>
      </w:r>
      <w:r>
        <w:t>68</w:t>
      </w:r>
      <w:r>
        <w:fldChar w:fldCharType="end"/>
      </w:r>
    </w:p>
    <w:p w14:paraId="590F4C09" w14:textId="77777777" w:rsidR="000D75EF" w:rsidRPr="00AA2F22" w:rsidRDefault="000D75EF">
      <w:pPr>
        <w:pStyle w:val="TOC4"/>
        <w:rPr>
          <w:rFonts w:ascii="Calibri" w:eastAsia="Malgun Gothic" w:hAnsi="Calibri"/>
          <w:sz w:val="22"/>
          <w:szCs w:val="22"/>
        </w:rPr>
      </w:pPr>
      <w:r>
        <w:t>8.4.6.3</w:t>
      </w:r>
      <w:r w:rsidRPr="00AA2F22">
        <w:rPr>
          <w:rFonts w:ascii="Calibri" w:eastAsia="Malgun Gothic" w:hAnsi="Calibri"/>
          <w:sz w:val="22"/>
          <w:szCs w:val="22"/>
        </w:rPr>
        <w:tab/>
      </w:r>
      <w:r>
        <w:t>Abnormal Conditions</w:t>
      </w:r>
      <w:r>
        <w:tab/>
      </w:r>
      <w:r>
        <w:fldChar w:fldCharType="begin" w:fldLock="1"/>
      </w:r>
      <w:r>
        <w:instrText xml:space="preserve"> PAGEREF _Toc106108970 \h </w:instrText>
      </w:r>
      <w:r>
        <w:fldChar w:fldCharType="separate"/>
      </w:r>
      <w:r>
        <w:t>69</w:t>
      </w:r>
      <w:r>
        <w:fldChar w:fldCharType="end"/>
      </w:r>
    </w:p>
    <w:p w14:paraId="3AE4C7D7" w14:textId="77777777" w:rsidR="000D75EF" w:rsidRPr="00AA2F22" w:rsidRDefault="000D75EF">
      <w:pPr>
        <w:pStyle w:val="TOC3"/>
        <w:rPr>
          <w:rFonts w:ascii="Calibri" w:eastAsia="Malgun Gothic" w:hAnsi="Calibri"/>
          <w:sz w:val="22"/>
          <w:szCs w:val="22"/>
        </w:rPr>
      </w:pPr>
      <w:r>
        <w:t>8.4.7</w:t>
      </w:r>
      <w:r w:rsidRPr="00AA2F22">
        <w:rPr>
          <w:rFonts w:ascii="Calibri" w:eastAsia="Malgun Gothic" w:hAnsi="Calibri"/>
          <w:sz w:val="22"/>
          <w:szCs w:val="22"/>
        </w:rPr>
        <w:tab/>
      </w:r>
      <w:r>
        <w:t>Downlink RAN Status Transfer</w:t>
      </w:r>
      <w:r>
        <w:tab/>
      </w:r>
      <w:r>
        <w:fldChar w:fldCharType="begin" w:fldLock="1"/>
      </w:r>
      <w:r>
        <w:instrText xml:space="preserve"> PAGEREF _Toc106108971 \h </w:instrText>
      </w:r>
      <w:r>
        <w:fldChar w:fldCharType="separate"/>
      </w:r>
      <w:r>
        <w:t>69</w:t>
      </w:r>
      <w:r>
        <w:fldChar w:fldCharType="end"/>
      </w:r>
    </w:p>
    <w:p w14:paraId="75D36363" w14:textId="77777777" w:rsidR="000D75EF" w:rsidRPr="00AA2F22" w:rsidRDefault="000D75EF">
      <w:pPr>
        <w:pStyle w:val="TOC4"/>
        <w:rPr>
          <w:rFonts w:ascii="Calibri" w:eastAsia="Malgun Gothic" w:hAnsi="Calibri"/>
          <w:sz w:val="22"/>
          <w:szCs w:val="22"/>
        </w:rPr>
      </w:pPr>
      <w:r>
        <w:t>8.4.7.1</w:t>
      </w:r>
      <w:r w:rsidRPr="00AA2F22">
        <w:rPr>
          <w:rFonts w:ascii="Calibri" w:eastAsia="Malgun Gothic" w:hAnsi="Calibri"/>
          <w:sz w:val="22"/>
          <w:szCs w:val="22"/>
        </w:rPr>
        <w:tab/>
      </w:r>
      <w:r>
        <w:t>General</w:t>
      </w:r>
      <w:r>
        <w:tab/>
      </w:r>
      <w:r>
        <w:fldChar w:fldCharType="begin" w:fldLock="1"/>
      </w:r>
      <w:r>
        <w:instrText xml:space="preserve"> PAGEREF _Toc106108972 \h </w:instrText>
      </w:r>
      <w:r>
        <w:fldChar w:fldCharType="separate"/>
      </w:r>
      <w:r>
        <w:t>69</w:t>
      </w:r>
      <w:r>
        <w:fldChar w:fldCharType="end"/>
      </w:r>
    </w:p>
    <w:p w14:paraId="4998B677" w14:textId="77777777" w:rsidR="000D75EF" w:rsidRPr="00AA2F22" w:rsidRDefault="000D75EF">
      <w:pPr>
        <w:pStyle w:val="TOC4"/>
        <w:rPr>
          <w:rFonts w:ascii="Calibri" w:eastAsia="Malgun Gothic" w:hAnsi="Calibri"/>
          <w:sz w:val="22"/>
          <w:szCs w:val="22"/>
        </w:rPr>
      </w:pPr>
      <w:r>
        <w:t>8.4.7.2</w:t>
      </w:r>
      <w:r w:rsidRPr="00AA2F22">
        <w:rPr>
          <w:rFonts w:ascii="Calibri" w:eastAsia="Malgun Gothic" w:hAnsi="Calibri"/>
          <w:sz w:val="22"/>
          <w:szCs w:val="22"/>
        </w:rPr>
        <w:tab/>
      </w:r>
      <w:r>
        <w:t>Successful Operation</w:t>
      </w:r>
      <w:r>
        <w:tab/>
      </w:r>
      <w:r>
        <w:fldChar w:fldCharType="begin" w:fldLock="1"/>
      </w:r>
      <w:r>
        <w:instrText xml:space="preserve"> PAGEREF _Toc106108973 \h </w:instrText>
      </w:r>
      <w:r>
        <w:fldChar w:fldCharType="separate"/>
      </w:r>
      <w:r>
        <w:t>69</w:t>
      </w:r>
      <w:r>
        <w:fldChar w:fldCharType="end"/>
      </w:r>
    </w:p>
    <w:p w14:paraId="029CC37C" w14:textId="77777777" w:rsidR="000D75EF" w:rsidRPr="00AA2F22" w:rsidRDefault="000D75EF">
      <w:pPr>
        <w:pStyle w:val="TOC4"/>
        <w:rPr>
          <w:rFonts w:ascii="Calibri" w:eastAsia="Malgun Gothic" w:hAnsi="Calibri"/>
          <w:sz w:val="22"/>
          <w:szCs w:val="22"/>
        </w:rPr>
      </w:pPr>
      <w:r>
        <w:t>8.4.7.3</w:t>
      </w:r>
      <w:r w:rsidRPr="00AA2F22">
        <w:rPr>
          <w:rFonts w:ascii="Calibri" w:eastAsia="Malgun Gothic" w:hAnsi="Calibri"/>
          <w:sz w:val="22"/>
          <w:szCs w:val="22"/>
        </w:rPr>
        <w:tab/>
      </w:r>
      <w:r>
        <w:t>Abnormal Conditions</w:t>
      </w:r>
      <w:r>
        <w:tab/>
      </w:r>
      <w:r>
        <w:fldChar w:fldCharType="begin" w:fldLock="1"/>
      </w:r>
      <w:r>
        <w:instrText xml:space="preserve"> PAGEREF _Toc106108974 \h </w:instrText>
      </w:r>
      <w:r>
        <w:fldChar w:fldCharType="separate"/>
      </w:r>
      <w:r>
        <w:t>69</w:t>
      </w:r>
      <w:r>
        <w:fldChar w:fldCharType="end"/>
      </w:r>
    </w:p>
    <w:p w14:paraId="53040DC4" w14:textId="77777777" w:rsidR="000D75EF" w:rsidRPr="00AA2F22" w:rsidRDefault="000D75EF">
      <w:pPr>
        <w:pStyle w:val="TOC3"/>
        <w:rPr>
          <w:rFonts w:ascii="Calibri" w:eastAsia="Malgun Gothic" w:hAnsi="Calibri"/>
          <w:sz w:val="22"/>
          <w:szCs w:val="22"/>
        </w:rPr>
      </w:pPr>
      <w:r>
        <w:t>8.4.8</w:t>
      </w:r>
      <w:r w:rsidRPr="00AA2F22">
        <w:rPr>
          <w:rFonts w:ascii="Calibri" w:eastAsia="Malgun Gothic" w:hAnsi="Calibri"/>
          <w:sz w:val="22"/>
          <w:szCs w:val="22"/>
        </w:rPr>
        <w:tab/>
      </w:r>
      <w:r>
        <w:t>Handover Success</w:t>
      </w:r>
      <w:r>
        <w:tab/>
      </w:r>
      <w:r>
        <w:fldChar w:fldCharType="begin" w:fldLock="1"/>
      </w:r>
      <w:r>
        <w:instrText xml:space="preserve"> PAGEREF _Toc106108975 \h </w:instrText>
      </w:r>
      <w:r>
        <w:fldChar w:fldCharType="separate"/>
      </w:r>
      <w:r>
        <w:t>69</w:t>
      </w:r>
      <w:r>
        <w:fldChar w:fldCharType="end"/>
      </w:r>
    </w:p>
    <w:p w14:paraId="5D90E801" w14:textId="77777777" w:rsidR="000D75EF" w:rsidRPr="00AA2F22" w:rsidRDefault="000D75EF">
      <w:pPr>
        <w:pStyle w:val="TOC4"/>
        <w:rPr>
          <w:rFonts w:ascii="Calibri" w:eastAsia="Malgun Gothic" w:hAnsi="Calibri"/>
          <w:sz w:val="22"/>
          <w:szCs w:val="22"/>
        </w:rPr>
      </w:pPr>
      <w:r>
        <w:t>8.4.8.1</w:t>
      </w:r>
      <w:r w:rsidRPr="00AA2F22">
        <w:rPr>
          <w:rFonts w:ascii="Calibri" w:eastAsia="Malgun Gothic" w:hAnsi="Calibri"/>
          <w:sz w:val="22"/>
          <w:szCs w:val="22"/>
        </w:rPr>
        <w:tab/>
      </w:r>
      <w:r>
        <w:t>General</w:t>
      </w:r>
      <w:r>
        <w:tab/>
      </w:r>
      <w:r>
        <w:fldChar w:fldCharType="begin" w:fldLock="1"/>
      </w:r>
      <w:r>
        <w:instrText xml:space="preserve"> PAGEREF _Toc106108976 \h </w:instrText>
      </w:r>
      <w:r>
        <w:fldChar w:fldCharType="separate"/>
      </w:r>
      <w:r>
        <w:t>69</w:t>
      </w:r>
      <w:r>
        <w:fldChar w:fldCharType="end"/>
      </w:r>
    </w:p>
    <w:p w14:paraId="1B214A01" w14:textId="77777777" w:rsidR="000D75EF" w:rsidRPr="00AA2F22" w:rsidRDefault="000D75EF">
      <w:pPr>
        <w:pStyle w:val="TOC4"/>
        <w:rPr>
          <w:rFonts w:ascii="Calibri" w:eastAsia="Malgun Gothic" w:hAnsi="Calibri"/>
          <w:sz w:val="22"/>
          <w:szCs w:val="22"/>
        </w:rPr>
      </w:pPr>
      <w:r>
        <w:t>8.4.8.2</w:t>
      </w:r>
      <w:r w:rsidRPr="00AA2F22">
        <w:rPr>
          <w:rFonts w:ascii="Calibri" w:eastAsia="Malgun Gothic" w:hAnsi="Calibri"/>
          <w:sz w:val="22"/>
          <w:szCs w:val="22"/>
        </w:rPr>
        <w:tab/>
      </w:r>
      <w:r>
        <w:t>Successful Operation</w:t>
      </w:r>
      <w:r>
        <w:tab/>
      </w:r>
      <w:r>
        <w:fldChar w:fldCharType="begin" w:fldLock="1"/>
      </w:r>
      <w:r>
        <w:instrText xml:space="preserve"> PAGEREF _Toc106108977 \h </w:instrText>
      </w:r>
      <w:r>
        <w:fldChar w:fldCharType="separate"/>
      </w:r>
      <w:r>
        <w:t>70</w:t>
      </w:r>
      <w:r>
        <w:fldChar w:fldCharType="end"/>
      </w:r>
    </w:p>
    <w:p w14:paraId="6720C175" w14:textId="77777777" w:rsidR="000D75EF" w:rsidRPr="00AA2F22" w:rsidRDefault="000D75EF">
      <w:pPr>
        <w:pStyle w:val="TOC4"/>
        <w:rPr>
          <w:rFonts w:ascii="Calibri" w:eastAsia="Malgun Gothic" w:hAnsi="Calibri"/>
          <w:sz w:val="22"/>
          <w:szCs w:val="22"/>
        </w:rPr>
      </w:pPr>
      <w:r>
        <w:t>8.4.8.</w:t>
      </w:r>
      <w:r>
        <w:rPr>
          <w:lang w:eastAsia="zh-CN"/>
        </w:rPr>
        <w:t>3</w:t>
      </w:r>
      <w:r w:rsidRPr="00AA2F22">
        <w:rPr>
          <w:rFonts w:ascii="Calibri" w:eastAsia="Malgun Gothic" w:hAnsi="Calibri"/>
          <w:sz w:val="22"/>
          <w:szCs w:val="22"/>
        </w:rPr>
        <w:tab/>
      </w:r>
      <w:r>
        <w:t>Abnormal Conditions</w:t>
      </w:r>
      <w:r>
        <w:tab/>
      </w:r>
      <w:r>
        <w:fldChar w:fldCharType="begin" w:fldLock="1"/>
      </w:r>
      <w:r>
        <w:instrText xml:space="preserve"> PAGEREF _Toc106108978 \h </w:instrText>
      </w:r>
      <w:r>
        <w:fldChar w:fldCharType="separate"/>
      </w:r>
      <w:r>
        <w:t>70</w:t>
      </w:r>
      <w:r>
        <w:fldChar w:fldCharType="end"/>
      </w:r>
    </w:p>
    <w:p w14:paraId="6EAA8F13" w14:textId="77777777" w:rsidR="000D75EF" w:rsidRPr="00AA2F22" w:rsidRDefault="000D75EF">
      <w:pPr>
        <w:pStyle w:val="TOC3"/>
        <w:rPr>
          <w:rFonts w:ascii="Calibri" w:eastAsia="Malgun Gothic" w:hAnsi="Calibri"/>
          <w:sz w:val="22"/>
          <w:szCs w:val="22"/>
        </w:rPr>
      </w:pPr>
      <w:r>
        <w:t>8.4.9</w:t>
      </w:r>
      <w:r w:rsidRPr="00AA2F22">
        <w:rPr>
          <w:rFonts w:ascii="Calibri" w:eastAsia="Malgun Gothic" w:hAnsi="Calibri"/>
          <w:sz w:val="22"/>
          <w:szCs w:val="22"/>
        </w:rPr>
        <w:tab/>
      </w:r>
      <w:r>
        <w:t xml:space="preserve">Uplink RAN </w:t>
      </w:r>
      <w:r>
        <w:rPr>
          <w:lang w:eastAsia="zh-CN"/>
        </w:rPr>
        <w:t xml:space="preserve">Early </w:t>
      </w:r>
      <w:r>
        <w:t>Status Transfer</w:t>
      </w:r>
      <w:r>
        <w:tab/>
      </w:r>
      <w:r>
        <w:fldChar w:fldCharType="begin" w:fldLock="1"/>
      </w:r>
      <w:r>
        <w:instrText xml:space="preserve"> PAGEREF _Toc106108979 \h </w:instrText>
      </w:r>
      <w:r>
        <w:fldChar w:fldCharType="separate"/>
      </w:r>
      <w:r>
        <w:t>70</w:t>
      </w:r>
      <w:r>
        <w:fldChar w:fldCharType="end"/>
      </w:r>
    </w:p>
    <w:p w14:paraId="203FC97C" w14:textId="77777777" w:rsidR="000D75EF" w:rsidRPr="00AA2F22" w:rsidRDefault="000D75EF">
      <w:pPr>
        <w:pStyle w:val="TOC4"/>
        <w:rPr>
          <w:rFonts w:ascii="Calibri" w:eastAsia="Malgun Gothic" w:hAnsi="Calibri"/>
          <w:sz w:val="22"/>
          <w:szCs w:val="22"/>
        </w:rPr>
      </w:pPr>
      <w:r>
        <w:t>8.4.9.1</w:t>
      </w:r>
      <w:r w:rsidRPr="00AA2F22">
        <w:rPr>
          <w:rFonts w:ascii="Calibri" w:eastAsia="Malgun Gothic" w:hAnsi="Calibri"/>
          <w:sz w:val="22"/>
          <w:szCs w:val="22"/>
        </w:rPr>
        <w:tab/>
      </w:r>
      <w:r>
        <w:t>General</w:t>
      </w:r>
      <w:r>
        <w:tab/>
      </w:r>
      <w:r>
        <w:fldChar w:fldCharType="begin" w:fldLock="1"/>
      </w:r>
      <w:r>
        <w:instrText xml:space="preserve"> PAGEREF _Toc106108980 \h </w:instrText>
      </w:r>
      <w:r>
        <w:fldChar w:fldCharType="separate"/>
      </w:r>
      <w:r>
        <w:t>70</w:t>
      </w:r>
      <w:r>
        <w:fldChar w:fldCharType="end"/>
      </w:r>
    </w:p>
    <w:p w14:paraId="4A215E02" w14:textId="77777777" w:rsidR="000D75EF" w:rsidRPr="00AA2F22" w:rsidRDefault="000D75EF">
      <w:pPr>
        <w:pStyle w:val="TOC4"/>
        <w:rPr>
          <w:rFonts w:ascii="Calibri" w:eastAsia="Malgun Gothic" w:hAnsi="Calibri"/>
          <w:sz w:val="22"/>
          <w:szCs w:val="22"/>
        </w:rPr>
      </w:pPr>
      <w:r>
        <w:t>8.4.</w:t>
      </w:r>
      <w:r>
        <w:rPr>
          <w:lang w:eastAsia="zh-CN"/>
        </w:rPr>
        <w:t>9</w:t>
      </w:r>
      <w:r>
        <w:t>.2</w:t>
      </w:r>
      <w:r w:rsidRPr="00AA2F22">
        <w:rPr>
          <w:rFonts w:ascii="Calibri" w:eastAsia="Malgun Gothic" w:hAnsi="Calibri"/>
          <w:sz w:val="22"/>
          <w:szCs w:val="22"/>
        </w:rPr>
        <w:tab/>
      </w:r>
      <w:r>
        <w:t>Successful Operation</w:t>
      </w:r>
      <w:r>
        <w:tab/>
      </w:r>
      <w:r>
        <w:fldChar w:fldCharType="begin" w:fldLock="1"/>
      </w:r>
      <w:r>
        <w:instrText xml:space="preserve"> PAGEREF _Toc106108981 \h </w:instrText>
      </w:r>
      <w:r>
        <w:fldChar w:fldCharType="separate"/>
      </w:r>
      <w:r>
        <w:t>70</w:t>
      </w:r>
      <w:r>
        <w:fldChar w:fldCharType="end"/>
      </w:r>
    </w:p>
    <w:p w14:paraId="7D2042E5" w14:textId="77777777" w:rsidR="000D75EF" w:rsidRPr="00AA2F22" w:rsidRDefault="000D75EF">
      <w:pPr>
        <w:pStyle w:val="TOC4"/>
        <w:rPr>
          <w:rFonts w:ascii="Calibri" w:eastAsia="Malgun Gothic" w:hAnsi="Calibri"/>
          <w:sz w:val="22"/>
          <w:szCs w:val="22"/>
        </w:rPr>
      </w:pPr>
      <w:r>
        <w:t>8.4.9.</w:t>
      </w:r>
      <w:r>
        <w:rPr>
          <w:lang w:eastAsia="zh-CN"/>
        </w:rPr>
        <w:t>3</w:t>
      </w:r>
      <w:r w:rsidRPr="00AA2F22">
        <w:rPr>
          <w:rFonts w:ascii="Calibri" w:eastAsia="Malgun Gothic" w:hAnsi="Calibri"/>
          <w:sz w:val="22"/>
          <w:szCs w:val="22"/>
        </w:rPr>
        <w:tab/>
      </w:r>
      <w:r>
        <w:t>Abnormal Conditions</w:t>
      </w:r>
      <w:r>
        <w:tab/>
      </w:r>
      <w:r>
        <w:fldChar w:fldCharType="begin" w:fldLock="1"/>
      </w:r>
      <w:r>
        <w:instrText xml:space="preserve"> PAGEREF _Toc106108982 \h </w:instrText>
      </w:r>
      <w:r>
        <w:fldChar w:fldCharType="separate"/>
      </w:r>
      <w:r>
        <w:t>70</w:t>
      </w:r>
      <w:r>
        <w:fldChar w:fldCharType="end"/>
      </w:r>
    </w:p>
    <w:p w14:paraId="59B35908" w14:textId="77777777" w:rsidR="000D75EF" w:rsidRPr="00AA2F22" w:rsidRDefault="000D75EF">
      <w:pPr>
        <w:pStyle w:val="TOC3"/>
        <w:rPr>
          <w:rFonts w:ascii="Calibri" w:eastAsia="Malgun Gothic" w:hAnsi="Calibri"/>
          <w:sz w:val="22"/>
          <w:szCs w:val="22"/>
        </w:rPr>
      </w:pPr>
      <w:r>
        <w:t>8.4.10</w:t>
      </w:r>
      <w:r w:rsidRPr="00AA2F22">
        <w:rPr>
          <w:rFonts w:ascii="Calibri" w:eastAsia="Malgun Gothic" w:hAnsi="Calibri"/>
          <w:sz w:val="22"/>
          <w:szCs w:val="22"/>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_Toc106108983 \h </w:instrText>
      </w:r>
      <w:r>
        <w:fldChar w:fldCharType="separate"/>
      </w:r>
      <w:r>
        <w:t>71</w:t>
      </w:r>
      <w:r>
        <w:fldChar w:fldCharType="end"/>
      </w:r>
    </w:p>
    <w:p w14:paraId="506B5BE6" w14:textId="77777777" w:rsidR="000D75EF" w:rsidRPr="00AA2F22" w:rsidRDefault="000D75EF">
      <w:pPr>
        <w:pStyle w:val="TOC4"/>
        <w:rPr>
          <w:rFonts w:ascii="Calibri" w:eastAsia="Malgun Gothic" w:hAnsi="Calibri"/>
          <w:sz w:val="22"/>
          <w:szCs w:val="22"/>
        </w:rPr>
      </w:pPr>
      <w:r>
        <w:t>8.4.10.1</w:t>
      </w:r>
      <w:r w:rsidRPr="00AA2F22">
        <w:rPr>
          <w:rFonts w:ascii="Calibri" w:eastAsia="Malgun Gothic" w:hAnsi="Calibri"/>
          <w:sz w:val="22"/>
          <w:szCs w:val="22"/>
        </w:rPr>
        <w:tab/>
      </w:r>
      <w:r>
        <w:t>General</w:t>
      </w:r>
      <w:r>
        <w:tab/>
      </w:r>
      <w:r>
        <w:fldChar w:fldCharType="begin" w:fldLock="1"/>
      </w:r>
      <w:r>
        <w:instrText xml:space="preserve"> PAGEREF _Toc106108984 \h </w:instrText>
      </w:r>
      <w:r>
        <w:fldChar w:fldCharType="separate"/>
      </w:r>
      <w:r>
        <w:t>71</w:t>
      </w:r>
      <w:r>
        <w:fldChar w:fldCharType="end"/>
      </w:r>
    </w:p>
    <w:p w14:paraId="41B17825" w14:textId="77777777" w:rsidR="000D75EF" w:rsidRPr="00AA2F22" w:rsidRDefault="000D75EF">
      <w:pPr>
        <w:pStyle w:val="TOC4"/>
        <w:rPr>
          <w:rFonts w:ascii="Calibri" w:eastAsia="Malgun Gothic" w:hAnsi="Calibri"/>
          <w:sz w:val="22"/>
          <w:szCs w:val="22"/>
        </w:rPr>
      </w:pPr>
      <w:r>
        <w:t>8.4.10.2</w:t>
      </w:r>
      <w:r w:rsidRPr="00AA2F22">
        <w:rPr>
          <w:rFonts w:ascii="Calibri" w:eastAsia="Malgun Gothic" w:hAnsi="Calibri"/>
          <w:sz w:val="22"/>
          <w:szCs w:val="22"/>
        </w:rPr>
        <w:tab/>
      </w:r>
      <w:r>
        <w:t>Successful Operation</w:t>
      </w:r>
      <w:r>
        <w:tab/>
      </w:r>
      <w:r>
        <w:fldChar w:fldCharType="begin" w:fldLock="1"/>
      </w:r>
      <w:r>
        <w:instrText xml:space="preserve"> PAGEREF _Toc106108985 \h </w:instrText>
      </w:r>
      <w:r>
        <w:fldChar w:fldCharType="separate"/>
      </w:r>
      <w:r>
        <w:t>71</w:t>
      </w:r>
      <w:r>
        <w:fldChar w:fldCharType="end"/>
      </w:r>
    </w:p>
    <w:p w14:paraId="505B0B5E" w14:textId="77777777" w:rsidR="000D75EF" w:rsidRPr="00AA2F22" w:rsidRDefault="000D75EF">
      <w:pPr>
        <w:pStyle w:val="TOC4"/>
        <w:rPr>
          <w:rFonts w:ascii="Calibri" w:eastAsia="Malgun Gothic" w:hAnsi="Calibri"/>
          <w:sz w:val="22"/>
          <w:szCs w:val="22"/>
        </w:rPr>
      </w:pPr>
      <w:r>
        <w:t>8.4.</w:t>
      </w:r>
      <w:r>
        <w:rPr>
          <w:lang w:eastAsia="zh-CN"/>
        </w:rPr>
        <w:t>10</w:t>
      </w:r>
      <w:r>
        <w:t>.</w:t>
      </w:r>
      <w:r>
        <w:rPr>
          <w:lang w:eastAsia="zh-CN"/>
        </w:rPr>
        <w:t>3</w:t>
      </w:r>
      <w:r w:rsidRPr="00AA2F22">
        <w:rPr>
          <w:rFonts w:ascii="Calibri" w:eastAsia="Malgun Gothic" w:hAnsi="Calibri"/>
          <w:sz w:val="22"/>
          <w:szCs w:val="22"/>
        </w:rPr>
        <w:tab/>
      </w:r>
      <w:r>
        <w:t>Abnormal Conditions</w:t>
      </w:r>
      <w:r>
        <w:tab/>
      </w:r>
      <w:r>
        <w:fldChar w:fldCharType="begin" w:fldLock="1"/>
      </w:r>
      <w:r>
        <w:instrText xml:space="preserve"> PAGEREF _Toc106108986 \h </w:instrText>
      </w:r>
      <w:r>
        <w:fldChar w:fldCharType="separate"/>
      </w:r>
      <w:r>
        <w:t>71</w:t>
      </w:r>
      <w:r>
        <w:fldChar w:fldCharType="end"/>
      </w:r>
    </w:p>
    <w:p w14:paraId="4FCFEC84" w14:textId="77777777" w:rsidR="000D75EF" w:rsidRPr="00AA2F22" w:rsidRDefault="000D75EF">
      <w:pPr>
        <w:pStyle w:val="TOC2"/>
        <w:rPr>
          <w:rFonts w:ascii="Calibri" w:eastAsia="Malgun Gothic" w:hAnsi="Calibri"/>
          <w:sz w:val="22"/>
          <w:szCs w:val="22"/>
        </w:rPr>
      </w:pPr>
      <w:r>
        <w:t>8.5</w:t>
      </w:r>
      <w:r w:rsidRPr="00AA2F22">
        <w:rPr>
          <w:rFonts w:ascii="Calibri" w:eastAsia="Malgun Gothic" w:hAnsi="Calibri"/>
          <w:sz w:val="22"/>
          <w:szCs w:val="22"/>
        </w:rPr>
        <w:tab/>
      </w:r>
      <w:r>
        <w:t>Paging Procedures</w:t>
      </w:r>
      <w:r>
        <w:tab/>
      </w:r>
      <w:r>
        <w:fldChar w:fldCharType="begin" w:fldLock="1"/>
      </w:r>
      <w:r>
        <w:instrText xml:space="preserve"> PAGEREF _Toc106108987 \h </w:instrText>
      </w:r>
      <w:r>
        <w:fldChar w:fldCharType="separate"/>
      </w:r>
      <w:r>
        <w:t>71</w:t>
      </w:r>
      <w:r>
        <w:fldChar w:fldCharType="end"/>
      </w:r>
    </w:p>
    <w:p w14:paraId="76B155D9" w14:textId="77777777" w:rsidR="000D75EF" w:rsidRPr="00AA2F22" w:rsidRDefault="000D75EF">
      <w:pPr>
        <w:pStyle w:val="TOC3"/>
        <w:rPr>
          <w:rFonts w:ascii="Calibri" w:eastAsia="Malgun Gothic" w:hAnsi="Calibri"/>
          <w:sz w:val="22"/>
          <w:szCs w:val="22"/>
        </w:rPr>
      </w:pPr>
      <w:r>
        <w:t>8.5.1</w:t>
      </w:r>
      <w:r w:rsidRPr="00AA2F22">
        <w:rPr>
          <w:rFonts w:ascii="Calibri" w:eastAsia="Malgun Gothic" w:hAnsi="Calibri"/>
          <w:sz w:val="22"/>
          <w:szCs w:val="22"/>
        </w:rPr>
        <w:tab/>
      </w:r>
      <w:r>
        <w:t>Paging</w:t>
      </w:r>
      <w:r>
        <w:tab/>
      </w:r>
      <w:r>
        <w:fldChar w:fldCharType="begin" w:fldLock="1"/>
      </w:r>
      <w:r>
        <w:instrText xml:space="preserve"> PAGEREF _Toc106108988 \h </w:instrText>
      </w:r>
      <w:r>
        <w:fldChar w:fldCharType="separate"/>
      </w:r>
      <w:r>
        <w:t>71</w:t>
      </w:r>
      <w:r>
        <w:fldChar w:fldCharType="end"/>
      </w:r>
    </w:p>
    <w:p w14:paraId="0C375421" w14:textId="77777777" w:rsidR="000D75EF" w:rsidRPr="00AA2F22" w:rsidRDefault="000D75EF">
      <w:pPr>
        <w:pStyle w:val="TOC4"/>
        <w:rPr>
          <w:rFonts w:ascii="Calibri" w:eastAsia="Malgun Gothic" w:hAnsi="Calibri"/>
          <w:sz w:val="22"/>
          <w:szCs w:val="22"/>
        </w:rPr>
      </w:pPr>
      <w:r>
        <w:t>8.5.1.1</w:t>
      </w:r>
      <w:r w:rsidRPr="00AA2F22">
        <w:rPr>
          <w:rFonts w:ascii="Calibri" w:eastAsia="Malgun Gothic" w:hAnsi="Calibri"/>
          <w:sz w:val="22"/>
          <w:szCs w:val="22"/>
        </w:rPr>
        <w:tab/>
      </w:r>
      <w:r>
        <w:t>General</w:t>
      </w:r>
      <w:r>
        <w:tab/>
      </w:r>
      <w:r>
        <w:fldChar w:fldCharType="begin" w:fldLock="1"/>
      </w:r>
      <w:r>
        <w:instrText xml:space="preserve"> PAGEREF _Toc106108989 \h </w:instrText>
      </w:r>
      <w:r>
        <w:fldChar w:fldCharType="separate"/>
      </w:r>
      <w:r>
        <w:t>71</w:t>
      </w:r>
      <w:r>
        <w:fldChar w:fldCharType="end"/>
      </w:r>
    </w:p>
    <w:p w14:paraId="41A337DA" w14:textId="77777777" w:rsidR="000D75EF" w:rsidRPr="00AA2F22" w:rsidRDefault="000D75EF">
      <w:pPr>
        <w:pStyle w:val="TOC4"/>
        <w:rPr>
          <w:rFonts w:ascii="Calibri" w:eastAsia="Malgun Gothic" w:hAnsi="Calibri"/>
          <w:sz w:val="22"/>
          <w:szCs w:val="22"/>
        </w:rPr>
      </w:pPr>
      <w:r>
        <w:t>8.5.1.2</w:t>
      </w:r>
      <w:r w:rsidRPr="00AA2F22">
        <w:rPr>
          <w:rFonts w:ascii="Calibri" w:eastAsia="Malgun Gothic" w:hAnsi="Calibri"/>
          <w:sz w:val="22"/>
          <w:szCs w:val="22"/>
        </w:rPr>
        <w:tab/>
      </w:r>
      <w:r>
        <w:t>Successful Operation</w:t>
      </w:r>
      <w:r>
        <w:tab/>
      </w:r>
      <w:r>
        <w:fldChar w:fldCharType="begin" w:fldLock="1"/>
      </w:r>
      <w:r>
        <w:instrText xml:space="preserve"> PAGEREF _Toc106108990 \h </w:instrText>
      </w:r>
      <w:r>
        <w:fldChar w:fldCharType="separate"/>
      </w:r>
      <w:r>
        <w:t>71</w:t>
      </w:r>
      <w:r>
        <w:fldChar w:fldCharType="end"/>
      </w:r>
    </w:p>
    <w:p w14:paraId="2DA27313" w14:textId="77777777" w:rsidR="000D75EF" w:rsidRPr="00AA2F22" w:rsidRDefault="000D75EF">
      <w:pPr>
        <w:pStyle w:val="TOC4"/>
        <w:rPr>
          <w:rFonts w:ascii="Calibri" w:eastAsia="Malgun Gothic" w:hAnsi="Calibri"/>
          <w:sz w:val="22"/>
          <w:szCs w:val="22"/>
        </w:rPr>
      </w:pPr>
      <w:r>
        <w:t>8.5.1.3</w:t>
      </w:r>
      <w:r w:rsidRPr="00AA2F22">
        <w:rPr>
          <w:rFonts w:ascii="Calibri" w:eastAsia="Malgun Gothic" w:hAnsi="Calibri"/>
          <w:sz w:val="22"/>
          <w:szCs w:val="22"/>
        </w:rPr>
        <w:tab/>
      </w:r>
      <w:r>
        <w:t>Abnormal Conditions</w:t>
      </w:r>
      <w:r>
        <w:tab/>
      </w:r>
      <w:r>
        <w:fldChar w:fldCharType="begin" w:fldLock="1"/>
      </w:r>
      <w:r>
        <w:instrText xml:space="preserve"> PAGEREF _Toc106108991 \h </w:instrText>
      </w:r>
      <w:r>
        <w:fldChar w:fldCharType="separate"/>
      </w:r>
      <w:r>
        <w:t>72</w:t>
      </w:r>
      <w:r>
        <w:fldChar w:fldCharType="end"/>
      </w:r>
    </w:p>
    <w:p w14:paraId="4C256150" w14:textId="77777777" w:rsidR="000D75EF" w:rsidRPr="00AA2F22" w:rsidRDefault="000D75EF">
      <w:pPr>
        <w:pStyle w:val="TOC2"/>
        <w:rPr>
          <w:rFonts w:ascii="Calibri" w:eastAsia="Malgun Gothic" w:hAnsi="Calibri"/>
          <w:sz w:val="22"/>
          <w:szCs w:val="22"/>
        </w:rPr>
      </w:pPr>
      <w:r>
        <w:t>8.6</w:t>
      </w:r>
      <w:r w:rsidRPr="00AA2F22">
        <w:rPr>
          <w:rFonts w:ascii="Calibri" w:eastAsia="Malgun Gothic" w:hAnsi="Calibri"/>
          <w:sz w:val="22"/>
          <w:szCs w:val="22"/>
        </w:rPr>
        <w:tab/>
      </w:r>
      <w:r>
        <w:t>Transport of NAS Messages Procedures</w:t>
      </w:r>
      <w:r>
        <w:tab/>
      </w:r>
      <w:r>
        <w:fldChar w:fldCharType="begin" w:fldLock="1"/>
      </w:r>
      <w:r>
        <w:instrText xml:space="preserve"> PAGEREF _Toc106108992 \h </w:instrText>
      </w:r>
      <w:r>
        <w:fldChar w:fldCharType="separate"/>
      </w:r>
      <w:r>
        <w:t>73</w:t>
      </w:r>
      <w:r>
        <w:fldChar w:fldCharType="end"/>
      </w:r>
    </w:p>
    <w:p w14:paraId="511329DB" w14:textId="77777777" w:rsidR="000D75EF" w:rsidRPr="00AA2F22" w:rsidRDefault="000D75EF">
      <w:pPr>
        <w:pStyle w:val="TOC3"/>
        <w:rPr>
          <w:rFonts w:ascii="Calibri" w:eastAsia="Malgun Gothic" w:hAnsi="Calibri"/>
          <w:sz w:val="22"/>
          <w:szCs w:val="22"/>
        </w:rPr>
      </w:pPr>
      <w:r>
        <w:t>8.6.1</w:t>
      </w:r>
      <w:r w:rsidRPr="00AA2F22">
        <w:rPr>
          <w:rFonts w:ascii="Calibri" w:eastAsia="Malgun Gothic" w:hAnsi="Calibri"/>
          <w:sz w:val="22"/>
          <w:szCs w:val="22"/>
        </w:rPr>
        <w:tab/>
      </w:r>
      <w:r>
        <w:t>Initial UE Message</w:t>
      </w:r>
      <w:r>
        <w:tab/>
      </w:r>
      <w:r>
        <w:fldChar w:fldCharType="begin" w:fldLock="1"/>
      </w:r>
      <w:r>
        <w:instrText xml:space="preserve"> PAGEREF _Toc106108993 \h </w:instrText>
      </w:r>
      <w:r>
        <w:fldChar w:fldCharType="separate"/>
      </w:r>
      <w:r>
        <w:t>73</w:t>
      </w:r>
      <w:r>
        <w:fldChar w:fldCharType="end"/>
      </w:r>
    </w:p>
    <w:p w14:paraId="673990B2" w14:textId="77777777" w:rsidR="000D75EF" w:rsidRPr="00AA2F22" w:rsidRDefault="000D75EF">
      <w:pPr>
        <w:pStyle w:val="TOC4"/>
        <w:rPr>
          <w:rFonts w:ascii="Calibri" w:eastAsia="Malgun Gothic" w:hAnsi="Calibri"/>
          <w:sz w:val="22"/>
          <w:szCs w:val="22"/>
        </w:rPr>
      </w:pPr>
      <w:r>
        <w:t>8.6.1.1</w:t>
      </w:r>
      <w:r w:rsidRPr="00AA2F22">
        <w:rPr>
          <w:rFonts w:ascii="Calibri" w:eastAsia="Malgun Gothic" w:hAnsi="Calibri"/>
          <w:sz w:val="22"/>
          <w:szCs w:val="22"/>
        </w:rPr>
        <w:tab/>
      </w:r>
      <w:r>
        <w:t>General</w:t>
      </w:r>
      <w:r>
        <w:tab/>
      </w:r>
      <w:r>
        <w:fldChar w:fldCharType="begin" w:fldLock="1"/>
      </w:r>
      <w:r>
        <w:instrText xml:space="preserve"> PAGEREF _Toc106108994 \h </w:instrText>
      </w:r>
      <w:r>
        <w:fldChar w:fldCharType="separate"/>
      </w:r>
      <w:r>
        <w:t>73</w:t>
      </w:r>
      <w:r>
        <w:fldChar w:fldCharType="end"/>
      </w:r>
    </w:p>
    <w:p w14:paraId="2670EA36" w14:textId="77777777" w:rsidR="000D75EF" w:rsidRPr="00AA2F22" w:rsidRDefault="000D75EF">
      <w:pPr>
        <w:pStyle w:val="TOC4"/>
        <w:rPr>
          <w:rFonts w:ascii="Calibri" w:eastAsia="Malgun Gothic" w:hAnsi="Calibri"/>
          <w:sz w:val="22"/>
          <w:szCs w:val="22"/>
        </w:rPr>
      </w:pPr>
      <w:r>
        <w:t>8.6.1.2</w:t>
      </w:r>
      <w:r w:rsidRPr="00AA2F22">
        <w:rPr>
          <w:rFonts w:ascii="Calibri" w:eastAsia="Malgun Gothic" w:hAnsi="Calibri"/>
          <w:sz w:val="22"/>
          <w:szCs w:val="22"/>
        </w:rPr>
        <w:tab/>
      </w:r>
      <w:r>
        <w:t>Successful Operation</w:t>
      </w:r>
      <w:r>
        <w:tab/>
      </w:r>
      <w:r>
        <w:fldChar w:fldCharType="begin" w:fldLock="1"/>
      </w:r>
      <w:r>
        <w:instrText xml:space="preserve"> PAGEREF _Toc106108995 \h </w:instrText>
      </w:r>
      <w:r>
        <w:fldChar w:fldCharType="separate"/>
      </w:r>
      <w:r>
        <w:t>73</w:t>
      </w:r>
      <w:r>
        <w:fldChar w:fldCharType="end"/>
      </w:r>
    </w:p>
    <w:p w14:paraId="54D5E285" w14:textId="77777777" w:rsidR="000D75EF" w:rsidRPr="00AA2F22" w:rsidRDefault="000D75EF">
      <w:pPr>
        <w:pStyle w:val="TOC4"/>
        <w:rPr>
          <w:rFonts w:ascii="Calibri" w:eastAsia="Malgun Gothic" w:hAnsi="Calibri"/>
          <w:sz w:val="22"/>
          <w:szCs w:val="22"/>
        </w:rPr>
      </w:pPr>
      <w:r>
        <w:t>8.6.1.3</w:t>
      </w:r>
      <w:r w:rsidRPr="00AA2F22">
        <w:rPr>
          <w:rFonts w:ascii="Calibri" w:eastAsia="Malgun Gothic" w:hAnsi="Calibri"/>
          <w:sz w:val="22"/>
          <w:szCs w:val="22"/>
        </w:rPr>
        <w:tab/>
      </w:r>
      <w:r>
        <w:t>Abnormal Conditions</w:t>
      </w:r>
      <w:r>
        <w:tab/>
      </w:r>
      <w:r>
        <w:fldChar w:fldCharType="begin" w:fldLock="1"/>
      </w:r>
      <w:r>
        <w:instrText xml:space="preserve"> PAGEREF _Toc106108996 \h </w:instrText>
      </w:r>
      <w:r>
        <w:fldChar w:fldCharType="separate"/>
      </w:r>
      <w:r>
        <w:t>74</w:t>
      </w:r>
      <w:r>
        <w:fldChar w:fldCharType="end"/>
      </w:r>
    </w:p>
    <w:p w14:paraId="2C5FFE68" w14:textId="77777777" w:rsidR="000D75EF" w:rsidRPr="00AA2F22" w:rsidRDefault="000D75EF">
      <w:pPr>
        <w:pStyle w:val="TOC3"/>
        <w:rPr>
          <w:rFonts w:ascii="Calibri" w:eastAsia="Malgun Gothic" w:hAnsi="Calibri"/>
          <w:sz w:val="22"/>
          <w:szCs w:val="22"/>
        </w:rPr>
      </w:pPr>
      <w:r>
        <w:t>8.6.2</w:t>
      </w:r>
      <w:r w:rsidRPr="00AA2F22">
        <w:rPr>
          <w:rFonts w:ascii="Calibri" w:eastAsia="Malgun Gothic" w:hAnsi="Calibri"/>
          <w:sz w:val="22"/>
          <w:szCs w:val="22"/>
        </w:rPr>
        <w:tab/>
      </w:r>
      <w:r>
        <w:t>Downlink NAS Transport</w:t>
      </w:r>
      <w:r>
        <w:tab/>
      </w:r>
      <w:r>
        <w:fldChar w:fldCharType="begin" w:fldLock="1"/>
      </w:r>
      <w:r>
        <w:instrText xml:space="preserve"> PAGEREF _Toc106108997 \h </w:instrText>
      </w:r>
      <w:r>
        <w:fldChar w:fldCharType="separate"/>
      </w:r>
      <w:r>
        <w:t>74</w:t>
      </w:r>
      <w:r>
        <w:fldChar w:fldCharType="end"/>
      </w:r>
    </w:p>
    <w:p w14:paraId="79AF9972" w14:textId="77777777" w:rsidR="000D75EF" w:rsidRPr="00AA2F22" w:rsidRDefault="000D75EF">
      <w:pPr>
        <w:pStyle w:val="TOC4"/>
        <w:rPr>
          <w:rFonts w:ascii="Calibri" w:eastAsia="Malgun Gothic" w:hAnsi="Calibri"/>
          <w:sz w:val="22"/>
          <w:szCs w:val="22"/>
        </w:rPr>
      </w:pPr>
      <w:r>
        <w:t>8.6.2.1</w:t>
      </w:r>
      <w:r w:rsidRPr="00AA2F22">
        <w:rPr>
          <w:rFonts w:ascii="Calibri" w:eastAsia="Malgun Gothic" w:hAnsi="Calibri"/>
          <w:sz w:val="22"/>
          <w:szCs w:val="22"/>
        </w:rPr>
        <w:tab/>
      </w:r>
      <w:r>
        <w:t>General</w:t>
      </w:r>
      <w:r>
        <w:tab/>
      </w:r>
      <w:r>
        <w:fldChar w:fldCharType="begin" w:fldLock="1"/>
      </w:r>
      <w:r>
        <w:instrText xml:space="preserve"> PAGEREF _Toc106108998 \h </w:instrText>
      </w:r>
      <w:r>
        <w:fldChar w:fldCharType="separate"/>
      </w:r>
      <w:r>
        <w:t>74</w:t>
      </w:r>
      <w:r>
        <w:fldChar w:fldCharType="end"/>
      </w:r>
    </w:p>
    <w:p w14:paraId="609E970F" w14:textId="77777777" w:rsidR="000D75EF" w:rsidRPr="00AA2F22" w:rsidRDefault="000D75EF">
      <w:pPr>
        <w:pStyle w:val="TOC4"/>
        <w:rPr>
          <w:rFonts w:ascii="Calibri" w:eastAsia="Malgun Gothic" w:hAnsi="Calibri"/>
          <w:sz w:val="22"/>
          <w:szCs w:val="22"/>
        </w:rPr>
      </w:pPr>
      <w:r>
        <w:t>8.6.2.2</w:t>
      </w:r>
      <w:r w:rsidRPr="00AA2F22">
        <w:rPr>
          <w:rFonts w:ascii="Calibri" w:eastAsia="Malgun Gothic" w:hAnsi="Calibri"/>
          <w:sz w:val="22"/>
          <w:szCs w:val="22"/>
        </w:rPr>
        <w:tab/>
      </w:r>
      <w:r>
        <w:t>Successful Operation</w:t>
      </w:r>
      <w:r>
        <w:tab/>
      </w:r>
      <w:r>
        <w:fldChar w:fldCharType="begin" w:fldLock="1"/>
      </w:r>
      <w:r>
        <w:instrText xml:space="preserve"> PAGEREF _Toc106108999 \h </w:instrText>
      </w:r>
      <w:r>
        <w:fldChar w:fldCharType="separate"/>
      </w:r>
      <w:r>
        <w:t>74</w:t>
      </w:r>
      <w:r>
        <w:fldChar w:fldCharType="end"/>
      </w:r>
    </w:p>
    <w:p w14:paraId="3F1602F9" w14:textId="77777777" w:rsidR="000D75EF" w:rsidRPr="00AA2F22" w:rsidRDefault="000D75EF">
      <w:pPr>
        <w:pStyle w:val="TOC4"/>
        <w:rPr>
          <w:rFonts w:ascii="Calibri" w:eastAsia="Malgun Gothic" w:hAnsi="Calibri"/>
          <w:sz w:val="22"/>
          <w:szCs w:val="22"/>
        </w:rPr>
      </w:pPr>
      <w:r>
        <w:t>8.6.2.3</w:t>
      </w:r>
      <w:r w:rsidRPr="00AA2F22">
        <w:rPr>
          <w:rFonts w:ascii="Calibri" w:eastAsia="Malgun Gothic" w:hAnsi="Calibri"/>
          <w:sz w:val="22"/>
          <w:szCs w:val="22"/>
        </w:rPr>
        <w:tab/>
      </w:r>
      <w:r>
        <w:t>Abnormal Conditions</w:t>
      </w:r>
      <w:r>
        <w:tab/>
      </w:r>
      <w:r>
        <w:fldChar w:fldCharType="begin" w:fldLock="1"/>
      </w:r>
      <w:r>
        <w:instrText xml:space="preserve"> PAGEREF _Toc106109000 \h </w:instrText>
      </w:r>
      <w:r>
        <w:fldChar w:fldCharType="separate"/>
      </w:r>
      <w:r>
        <w:t>75</w:t>
      </w:r>
      <w:r>
        <w:fldChar w:fldCharType="end"/>
      </w:r>
    </w:p>
    <w:p w14:paraId="4A7CF335" w14:textId="77777777" w:rsidR="000D75EF" w:rsidRPr="00AA2F22" w:rsidRDefault="000D75EF">
      <w:pPr>
        <w:pStyle w:val="TOC3"/>
        <w:rPr>
          <w:rFonts w:ascii="Calibri" w:eastAsia="Malgun Gothic" w:hAnsi="Calibri"/>
          <w:sz w:val="22"/>
          <w:szCs w:val="22"/>
        </w:rPr>
      </w:pPr>
      <w:r>
        <w:t>8.6.3</w:t>
      </w:r>
      <w:r w:rsidRPr="00AA2F22">
        <w:rPr>
          <w:rFonts w:ascii="Calibri" w:eastAsia="Malgun Gothic" w:hAnsi="Calibri"/>
          <w:sz w:val="22"/>
          <w:szCs w:val="22"/>
        </w:rPr>
        <w:tab/>
      </w:r>
      <w:r>
        <w:t>Uplink NAS Transport</w:t>
      </w:r>
      <w:r>
        <w:tab/>
      </w:r>
      <w:r>
        <w:fldChar w:fldCharType="begin" w:fldLock="1"/>
      </w:r>
      <w:r>
        <w:instrText xml:space="preserve"> PAGEREF _Toc106109001 \h </w:instrText>
      </w:r>
      <w:r>
        <w:fldChar w:fldCharType="separate"/>
      </w:r>
      <w:r>
        <w:t>75</w:t>
      </w:r>
      <w:r>
        <w:fldChar w:fldCharType="end"/>
      </w:r>
    </w:p>
    <w:p w14:paraId="368B0F8C" w14:textId="77777777" w:rsidR="000D75EF" w:rsidRPr="00AA2F22" w:rsidRDefault="000D75EF">
      <w:pPr>
        <w:pStyle w:val="TOC4"/>
        <w:rPr>
          <w:rFonts w:ascii="Calibri" w:eastAsia="Malgun Gothic" w:hAnsi="Calibri"/>
          <w:sz w:val="22"/>
          <w:szCs w:val="22"/>
        </w:rPr>
      </w:pPr>
      <w:r>
        <w:t>8.6.3.1</w:t>
      </w:r>
      <w:r w:rsidRPr="00AA2F22">
        <w:rPr>
          <w:rFonts w:ascii="Calibri" w:eastAsia="Malgun Gothic" w:hAnsi="Calibri"/>
          <w:sz w:val="22"/>
          <w:szCs w:val="22"/>
        </w:rPr>
        <w:tab/>
      </w:r>
      <w:r>
        <w:t>General</w:t>
      </w:r>
      <w:r>
        <w:tab/>
      </w:r>
      <w:r>
        <w:fldChar w:fldCharType="begin" w:fldLock="1"/>
      </w:r>
      <w:r>
        <w:instrText xml:space="preserve"> PAGEREF _Toc106109002 \h </w:instrText>
      </w:r>
      <w:r>
        <w:fldChar w:fldCharType="separate"/>
      </w:r>
      <w:r>
        <w:t>75</w:t>
      </w:r>
      <w:r>
        <w:fldChar w:fldCharType="end"/>
      </w:r>
    </w:p>
    <w:p w14:paraId="0FE038CA" w14:textId="77777777" w:rsidR="000D75EF" w:rsidRPr="00AA2F22" w:rsidRDefault="000D75EF">
      <w:pPr>
        <w:pStyle w:val="TOC4"/>
        <w:rPr>
          <w:rFonts w:ascii="Calibri" w:eastAsia="Malgun Gothic" w:hAnsi="Calibri"/>
          <w:sz w:val="22"/>
          <w:szCs w:val="22"/>
        </w:rPr>
      </w:pPr>
      <w:r>
        <w:t>8.6.3.2</w:t>
      </w:r>
      <w:r w:rsidRPr="00AA2F22">
        <w:rPr>
          <w:rFonts w:ascii="Calibri" w:eastAsia="Malgun Gothic" w:hAnsi="Calibri"/>
          <w:sz w:val="22"/>
          <w:szCs w:val="22"/>
        </w:rPr>
        <w:tab/>
      </w:r>
      <w:r>
        <w:t>Successful Operation</w:t>
      </w:r>
      <w:r>
        <w:tab/>
      </w:r>
      <w:r>
        <w:fldChar w:fldCharType="begin" w:fldLock="1"/>
      </w:r>
      <w:r>
        <w:instrText xml:space="preserve"> PAGEREF _Toc106109003 \h </w:instrText>
      </w:r>
      <w:r>
        <w:fldChar w:fldCharType="separate"/>
      </w:r>
      <w:r>
        <w:t>76</w:t>
      </w:r>
      <w:r>
        <w:fldChar w:fldCharType="end"/>
      </w:r>
    </w:p>
    <w:p w14:paraId="27EF6970" w14:textId="77777777" w:rsidR="000D75EF" w:rsidRPr="00AA2F22" w:rsidRDefault="000D75EF">
      <w:pPr>
        <w:pStyle w:val="TOC4"/>
        <w:rPr>
          <w:rFonts w:ascii="Calibri" w:eastAsia="Malgun Gothic" w:hAnsi="Calibri"/>
          <w:sz w:val="22"/>
          <w:szCs w:val="22"/>
        </w:rPr>
      </w:pPr>
      <w:r>
        <w:t>8.6.3.3</w:t>
      </w:r>
      <w:r w:rsidRPr="00AA2F22">
        <w:rPr>
          <w:rFonts w:ascii="Calibri" w:eastAsia="Malgun Gothic" w:hAnsi="Calibri"/>
          <w:sz w:val="22"/>
          <w:szCs w:val="22"/>
        </w:rPr>
        <w:tab/>
      </w:r>
      <w:r>
        <w:t>Abnormal Conditions</w:t>
      </w:r>
      <w:r>
        <w:tab/>
      </w:r>
      <w:r>
        <w:fldChar w:fldCharType="begin" w:fldLock="1"/>
      </w:r>
      <w:r>
        <w:instrText xml:space="preserve"> PAGEREF _Toc106109004 \h </w:instrText>
      </w:r>
      <w:r>
        <w:fldChar w:fldCharType="separate"/>
      </w:r>
      <w:r>
        <w:t>76</w:t>
      </w:r>
      <w:r>
        <w:fldChar w:fldCharType="end"/>
      </w:r>
    </w:p>
    <w:p w14:paraId="26ACAF2D" w14:textId="77777777" w:rsidR="000D75EF" w:rsidRPr="00AA2F22" w:rsidRDefault="000D75EF">
      <w:pPr>
        <w:pStyle w:val="TOC3"/>
        <w:rPr>
          <w:rFonts w:ascii="Calibri" w:eastAsia="Malgun Gothic" w:hAnsi="Calibri"/>
          <w:sz w:val="22"/>
          <w:szCs w:val="22"/>
        </w:rPr>
      </w:pPr>
      <w:r>
        <w:t>8.6.4</w:t>
      </w:r>
      <w:r w:rsidRPr="00AA2F22">
        <w:rPr>
          <w:rFonts w:ascii="Calibri" w:eastAsia="Malgun Gothic" w:hAnsi="Calibri"/>
          <w:sz w:val="22"/>
          <w:szCs w:val="22"/>
        </w:rPr>
        <w:tab/>
      </w:r>
      <w:r>
        <w:t>NAS Non Delivery Indication</w:t>
      </w:r>
      <w:r>
        <w:tab/>
      </w:r>
      <w:r>
        <w:fldChar w:fldCharType="begin" w:fldLock="1"/>
      </w:r>
      <w:r>
        <w:instrText xml:space="preserve"> PAGEREF _Toc106109005 \h </w:instrText>
      </w:r>
      <w:r>
        <w:fldChar w:fldCharType="separate"/>
      </w:r>
      <w:r>
        <w:t>76</w:t>
      </w:r>
      <w:r>
        <w:fldChar w:fldCharType="end"/>
      </w:r>
    </w:p>
    <w:p w14:paraId="49C921BF" w14:textId="77777777" w:rsidR="000D75EF" w:rsidRPr="00AA2F22" w:rsidRDefault="000D75EF">
      <w:pPr>
        <w:pStyle w:val="TOC4"/>
        <w:rPr>
          <w:rFonts w:ascii="Calibri" w:eastAsia="Malgun Gothic" w:hAnsi="Calibri"/>
          <w:sz w:val="22"/>
          <w:szCs w:val="22"/>
        </w:rPr>
      </w:pPr>
      <w:r>
        <w:t>8.6.4.1</w:t>
      </w:r>
      <w:r w:rsidRPr="00AA2F22">
        <w:rPr>
          <w:rFonts w:ascii="Calibri" w:eastAsia="Malgun Gothic" w:hAnsi="Calibri"/>
          <w:sz w:val="22"/>
          <w:szCs w:val="22"/>
        </w:rPr>
        <w:tab/>
      </w:r>
      <w:r>
        <w:t>General</w:t>
      </w:r>
      <w:r>
        <w:tab/>
      </w:r>
      <w:r>
        <w:fldChar w:fldCharType="begin" w:fldLock="1"/>
      </w:r>
      <w:r>
        <w:instrText xml:space="preserve"> PAGEREF _Toc106109006 \h </w:instrText>
      </w:r>
      <w:r>
        <w:fldChar w:fldCharType="separate"/>
      </w:r>
      <w:r>
        <w:t>76</w:t>
      </w:r>
      <w:r>
        <w:fldChar w:fldCharType="end"/>
      </w:r>
    </w:p>
    <w:p w14:paraId="44207268" w14:textId="77777777" w:rsidR="000D75EF" w:rsidRPr="00AA2F22" w:rsidRDefault="000D75EF">
      <w:pPr>
        <w:pStyle w:val="TOC4"/>
        <w:rPr>
          <w:rFonts w:ascii="Calibri" w:eastAsia="Malgun Gothic" w:hAnsi="Calibri"/>
          <w:sz w:val="22"/>
          <w:szCs w:val="22"/>
        </w:rPr>
      </w:pPr>
      <w:r>
        <w:t>8.6.4.2</w:t>
      </w:r>
      <w:r w:rsidRPr="00AA2F22">
        <w:rPr>
          <w:rFonts w:ascii="Calibri" w:eastAsia="Malgun Gothic" w:hAnsi="Calibri"/>
          <w:sz w:val="22"/>
          <w:szCs w:val="22"/>
        </w:rPr>
        <w:tab/>
      </w:r>
      <w:r>
        <w:t>Successful Operation</w:t>
      </w:r>
      <w:r>
        <w:tab/>
      </w:r>
      <w:r>
        <w:fldChar w:fldCharType="begin" w:fldLock="1"/>
      </w:r>
      <w:r>
        <w:instrText xml:space="preserve"> PAGEREF _Toc106109007 \h </w:instrText>
      </w:r>
      <w:r>
        <w:fldChar w:fldCharType="separate"/>
      </w:r>
      <w:r>
        <w:t>76</w:t>
      </w:r>
      <w:r>
        <w:fldChar w:fldCharType="end"/>
      </w:r>
    </w:p>
    <w:p w14:paraId="2BD1C757" w14:textId="77777777" w:rsidR="000D75EF" w:rsidRPr="00AA2F22" w:rsidRDefault="000D75EF">
      <w:pPr>
        <w:pStyle w:val="TOC4"/>
        <w:rPr>
          <w:rFonts w:ascii="Calibri" w:eastAsia="Malgun Gothic" w:hAnsi="Calibri"/>
          <w:sz w:val="22"/>
          <w:szCs w:val="22"/>
        </w:rPr>
      </w:pPr>
      <w:r>
        <w:t>8.6.4.3</w:t>
      </w:r>
      <w:r w:rsidRPr="00AA2F22">
        <w:rPr>
          <w:rFonts w:ascii="Calibri" w:eastAsia="Malgun Gothic" w:hAnsi="Calibri"/>
          <w:sz w:val="22"/>
          <w:szCs w:val="22"/>
        </w:rPr>
        <w:tab/>
      </w:r>
      <w:r>
        <w:t>Abnormal Conditions</w:t>
      </w:r>
      <w:r>
        <w:tab/>
      </w:r>
      <w:r>
        <w:fldChar w:fldCharType="begin" w:fldLock="1"/>
      </w:r>
      <w:r>
        <w:instrText xml:space="preserve"> PAGEREF _Toc106109008 \h </w:instrText>
      </w:r>
      <w:r>
        <w:fldChar w:fldCharType="separate"/>
      </w:r>
      <w:r>
        <w:t>76</w:t>
      </w:r>
      <w:r>
        <w:fldChar w:fldCharType="end"/>
      </w:r>
    </w:p>
    <w:p w14:paraId="29D919FE" w14:textId="77777777" w:rsidR="000D75EF" w:rsidRPr="00AA2F22" w:rsidRDefault="000D75EF">
      <w:pPr>
        <w:pStyle w:val="TOC3"/>
        <w:rPr>
          <w:rFonts w:ascii="Calibri" w:eastAsia="Malgun Gothic" w:hAnsi="Calibri"/>
          <w:sz w:val="22"/>
          <w:szCs w:val="22"/>
        </w:rPr>
      </w:pPr>
      <w:r>
        <w:t>8.6.5</w:t>
      </w:r>
      <w:r w:rsidRPr="00AA2F22">
        <w:rPr>
          <w:rFonts w:ascii="Calibri" w:eastAsia="Malgun Gothic" w:hAnsi="Calibri"/>
          <w:sz w:val="22"/>
          <w:szCs w:val="22"/>
        </w:rPr>
        <w:tab/>
      </w:r>
      <w:r>
        <w:t>Reroute NAS Request</w:t>
      </w:r>
      <w:r>
        <w:tab/>
      </w:r>
      <w:r>
        <w:fldChar w:fldCharType="begin" w:fldLock="1"/>
      </w:r>
      <w:r>
        <w:instrText xml:space="preserve"> PAGEREF _Toc106109009 \h </w:instrText>
      </w:r>
      <w:r>
        <w:fldChar w:fldCharType="separate"/>
      </w:r>
      <w:r>
        <w:t>77</w:t>
      </w:r>
      <w:r>
        <w:fldChar w:fldCharType="end"/>
      </w:r>
    </w:p>
    <w:p w14:paraId="08C6E065" w14:textId="77777777" w:rsidR="000D75EF" w:rsidRPr="00AA2F22" w:rsidRDefault="000D75EF">
      <w:pPr>
        <w:pStyle w:val="TOC4"/>
        <w:rPr>
          <w:rFonts w:ascii="Calibri" w:eastAsia="Malgun Gothic" w:hAnsi="Calibri"/>
          <w:sz w:val="22"/>
          <w:szCs w:val="22"/>
        </w:rPr>
      </w:pPr>
      <w:r>
        <w:t>8.6.5.1</w:t>
      </w:r>
      <w:r w:rsidRPr="00AA2F22">
        <w:rPr>
          <w:rFonts w:ascii="Calibri" w:eastAsia="Malgun Gothic" w:hAnsi="Calibri"/>
          <w:sz w:val="22"/>
          <w:szCs w:val="22"/>
        </w:rPr>
        <w:tab/>
      </w:r>
      <w:r>
        <w:t>General</w:t>
      </w:r>
      <w:r>
        <w:tab/>
      </w:r>
      <w:r>
        <w:fldChar w:fldCharType="begin" w:fldLock="1"/>
      </w:r>
      <w:r>
        <w:instrText xml:space="preserve"> PAGEREF _Toc106109010 \h </w:instrText>
      </w:r>
      <w:r>
        <w:fldChar w:fldCharType="separate"/>
      </w:r>
      <w:r>
        <w:t>77</w:t>
      </w:r>
      <w:r>
        <w:fldChar w:fldCharType="end"/>
      </w:r>
    </w:p>
    <w:p w14:paraId="509B423B" w14:textId="77777777" w:rsidR="000D75EF" w:rsidRPr="00AA2F22" w:rsidRDefault="000D75EF">
      <w:pPr>
        <w:pStyle w:val="TOC4"/>
        <w:rPr>
          <w:rFonts w:ascii="Calibri" w:eastAsia="Malgun Gothic" w:hAnsi="Calibri"/>
          <w:sz w:val="22"/>
          <w:szCs w:val="22"/>
        </w:rPr>
      </w:pPr>
      <w:r>
        <w:t>8.6.5.2</w:t>
      </w:r>
      <w:r w:rsidRPr="00AA2F22">
        <w:rPr>
          <w:rFonts w:ascii="Calibri" w:eastAsia="Malgun Gothic" w:hAnsi="Calibri"/>
          <w:sz w:val="22"/>
          <w:szCs w:val="22"/>
        </w:rPr>
        <w:tab/>
      </w:r>
      <w:r>
        <w:t>Successful Operation</w:t>
      </w:r>
      <w:r>
        <w:tab/>
      </w:r>
      <w:r>
        <w:fldChar w:fldCharType="begin" w:fldLock="1"/>
      </w:r>
      <w:r>
        <w:instrText xml:space="preserve"> PAGEREF _Toc106109011 \h </w:instrText>
      </w:r>
      <w:r>
        <w:fldChar w:fldCharType="separate"/>
      </w:r>
      <w:r>
        <w:t>77</w:t>
      </w:r>
      <w:r>
        <w:fldChar w:fldCharType="end"/>
      </w:r>
    </w:p>
    <w:p w14:paraId="6F48AC78" w14:textId="77777777" w:rsidR="000D75EF" w:rsidRPr="00AA2F22" w:rsidRDefault="000D75EF">
      <w:pPr>
        <w:pStyle w:val="TOC4"/>
        <w:rPr>
          <w:rFonts w:ascii="Calibri" w:eastAsia="Malgun Gothic" w:hAnsi="Calibri"/>
          <w:sz w:val="22"/>
          <w:szCs w:val="22"/>
        </w:rPr>
      </w:pPr>
      <w:r>
        <w:t>8.6.5.3</w:t>
      </w:r>
      <w:r w:rsidRPr="00AA2F22">
        <w:rPr>
          <w:rFonts w:ascii="Calibri" w:eastAsia="Malgun Gothic" w:hAnsi="Calibri"/>
          <w:sz w:val="22"/>
          <w:szCs w:val="22"/>
        </w:rPr>
        <w:tab/>
      </w:r>
      <w:r>
        <w:t>Abnormal Conditions</w:t>
      </w:r>
      <w:r>
        <w:tab/>
      </w:r>
      <w:r>
        <w:fldChar w:fldCharType="begin" w:fldLock="1"/>
      </w:r>
      <w:r>
        <w:instrText xml:space="preserve"> PAGEREF _Toc106109012 \h </w:instrText>
      </w:r>
      <w:r>
        <w:fldChar w:fldCharType="separate"/>
      </w:r>
      <w:r>
        <w:t>77</w:t>
      </w:r>
      <w:r>
        <w:fldChar w:fldCharType="end"/>
      </w:r>
    </w:p>
    <w:p w14:paraId="520D6C08" w14:textId="77777777" w:rsidR="000D75EF" w:rsidRPr="00AA2F22" w:rsidRDefault="000D75EF">
      <w:pPr>
        <w:pStyle w:val="TOC2"/>
        <w:rPr>
          <w:rFonts w:ascii="Calibri" w:eastAsia="Malgun Gothic" w:hAnsi="Calibri"/>
          <w:sz w:val="22"/>
          <w:szCs w:val="22"/>
        </w:rPr>
      </w:pPr>
      <w:r>
        <w:t>8.7</w:t>
      </w:r>
      <w:r w:rsidRPr="00AA2F22">
        <w:rPr>
          <w:rFonts w:ascii="Calibri" w:eastAsia="Malgun Gothic" w:hAnsi="Calibri"/>
          <w:sz w:val="22"/>
          <w:szCs w:val="22"/>
        </w:rPr>
        <w:tab/>
      </w:r>
      <w:r>
        <w:t>Interface Management Procedures</w:t>
      </w:r>
      <w:r>
        <w:tab/>
      </w:r>
      <w:r>
        <w:fldChar w:fldCharType="begin" w:fldLock="1"/>
      </w:r>
      <w:r>
        <w:instrText xml:space="preserve"> PAGEREF _Toc106109013 \h </w:instrText>
      </w:r>
      <w:r>
        <w:fldChar w:fldCharType="separate"/>
      </w:r>
      <w:r>
        <w:t>77</w:t>
      </w:r>
      <w:r>
        <w:fldChar w:fldCharType="end"/>
      </w:r>
    </w:p>
    <w:p w14:paraId="67F6533C" w14:textId="77777777" w:rsidR="000D75EF" w:rsidRPr="00AA2F22" w:rsidRDefault="000D75EF">
      <w:pPr>
        <w:pStyle w:val="TOC3"/>
        <w:rPr>
          <w:rFonts w:ascii="Calibri" w:eastAsia="Malgun Gothic" w:hAnsi="Calibri"/>
          <w:sz w:val="22"/>
          <w:szCs w:val="22"/>
        </w:rPr>
      </w:pPr>
      <w:r>
        <w:t>8.7.1</w:t>
      </w:r>
      <w:r w:rsidRPr="00AA2F22">
        <w:rPr>
          <w:rFonts w:ascii="Calibri" w:eastAsia="Malgun Gothic" w:hAnsi="Calibri"/>
          <w:sz w:val="22"/>
          <w:szCs w:val="22"/>
        </w:rPr>
        <w:tab/>
      </w:r>
      <w:r>
        <w:t>NG Setup</w:t>
      </w:r>
      <w:r>
        <w:tab/>
      </w:r>
      <w:r>
        <w:fldChar w:fldCharType="begin" w:fldLock="1"/>
      </w:r>
      <w:r>
        <w:instrText xml:space="preserve"> PAGEREF _Toc106109014 \h </w:instrText>
      </w:r>
      <w:r>
        <w:fldChar w:fldCharType="separate"/>
      </w:r>
      <w:r>
        <w:t>77</w:t>
      </w:r>
      <w:r>
        <w:fldChar w:fldCharType="end"/>
      </w:r>
    </w:p>
    <w:p w14:paraId="6FE406F3" w14:textId="77777777" w:rsidR="000D75EF" w:rsidRPr="00AA2F22" w:rsidRDefault="000D75EF">
      <w:pPr>
        <w:pStyle w:val="TOC4"/>
        <w:rPr>
          <w:rFonts w:ascii="Calibri" w:eastAsia="Malgun Gothic" w:hAnsi="Calibri"/>
          <w:sz w:val="22"/>
          <w:szCs w:val="22"/>
        </w:rPr>
      </w:pPr>
      <w:r>
        <w:t>8.7.1.1</w:t>
      </w:r>
      <w:r w:rsidRPr="00AA2F22">
        <w:rPr>
          <w:rFonts w:ascii="Calibri" w:eastAsia="Malgun Gothic" w:hAnsi="Calibri"/>
          <w:sz w:val="22"/>
          <w:szCs w:val="22"/>
        </w:rPr>
        <w:tab/>
      </w:r>
      <w:r>
        <w:t>General</w:t>
      </w:r>
      <w:r>
        <w:tab/>
      </w:r>
      <w:r>
        <w:fldChar w:fldCharType="begin" w:fldLock="1"/>
      </w:r>
      <w:r>
        <w:instrText xml:space="preserve"> PAGEREF _Toc106109015 \h </w:instrText>
      </w:r>
      <w:r>
        <w:fldChar w:fldCharType="separate"/>
      </w:r>
      <w:r>
        <w:t>77</w:t>
      </w:r>
      <w:r>
        <w:fldChar w:fldCharType="end"/>
      </w:r>
    </w:p>
    <w:p w14:paraId="19EB9689" w14:textId="77777777" w:rsidR="000D75EF" w:rsidRPr="00AA2F22" w:rsidRDefault="000D75EF">
      <w:pPr>
        <w:pStyle w:val="TOC4"/>
        <w:rPr>
          <w:rFonts w:ascii="Calibri" w:eastAsia="Malgun Gothic" w:hAnsi="Calibri"/>
          <w:sz w:val="22"/>
          <w:szCs w:val="22"/>
        </w:rPr>
      </w:pPr>
      <w:r>
        <w:t>8.7.1.2</w:t>
      </w:r>
      <w:r w:rsidRPr="00AA2F22">
        <w:rPr>
          <w:rFonts w:ascii="Calibri" w:eastAsia="Malgun Gothic" w:hAnsi="Calibri"/>
          <w:sz w:val="22"/>
          <w:szCs w:val="22"/>
        </w:rPr>
        <w:tab/>
      </w:r>
      <w:r>
        <w:t>Successful Operation</w:t>
      </w:r>
      <w:r>
        <w:tab/>
      </w:r>
      <w:r>
        <w:fldChar w:fldCharType="begin" w:fldLock="1"/>
      </w:r>
      <w:r>
        <w:instrText xml:space="preserve"> PAGEREF _Toc106109016 \h </w:instrText>
      </w:r>
      <w:r>
        <w:fldChar w:fldCharType="separate"/>
      </w:r>
      <w:r>
        <w:t>78</w:t>
      </w:r>
      <w:r>
        <w:fldChar w:fldCharType="end"/>
      </w:r>
    </w:p>
    <w:p w14:paraId="7DFABBCA" w14:textId="77777777" w:rsidR="000D75EF" w:rsidRPr="00AA2F22" w:rsidRDefault="000D75EF">
      <w:pPr>
        <w:pStyle w:val="TOC4"/>
        <w:rPr>
          <w:rFonts w:ascii="Calibri" w:eastAsia="Malgun Gothic" w:hAnsi="Calibri"/>
          <w:sz w:val="22"/>
          <w:szCs w:val="22"/>
        </w:rPr>
      </w:pPr>
      <w:r>
        <w:t>8.7.1.3</w:t>
      </w:r>
      <w:r w:rsidRPr="00AA2F22">
        <w:rPr>
          <w:rFonts w:ascii="Calibri" w:eastAsia="Malgun Gothic" w:hAnsi="Calibri"/>
          <w:sz w:val="22"/>
          <w:szCs w:val="22"/>
        </w:rPr>
        <w:tab/>
      </w:r>
      <w:r>
        <w:t>Unsuccessful Operation</w:t>
      </w:r>
      <w:r>
        <w:tab/>
      </w:r>
      <w:r>
        <w:fldChar w:fldCharType="begin" w:fldLock="1"/>
      </w:r>
      <w:r>
        <w:instrText xml:space="preserve"> PAGEREF _Toc106109017 \h </w:instrText>
      </w:r>
      <w:r>
        <w:fldChar w:fldCharType="separate"/>
      </w:r>
      <w:r>
        <w:t>79</w:t>
      </w:r>
      <w:r>
        <w:fldChar w:fldCharType="end"/>
      </w:r>
    </w:p>
    <w:p w14:paraId="1703332A" w14:textId="77777777" w:rsidR="000D75EF" w:rsidRPr="00AA2F22" w:rsidRDefault="000D75EF">
      <w:pPr>
        <w:pStyle w:val="TOC4"/>
        <w:rPr>
          <w:rFonts w:ascii="Calibri" w:eastAsia="Malgun Gothic" w:hAnsi="Calibri"/>
          <w:sz w:val="22"/>
          <w:szCs w:val="22"/>
        </w:rPr>
      </w:pPr>
      <w:r>
        <w:t>8.7.1.4</w:t>
      </w:r>
      <w:r w:rsidRPr="00AA2F22">
        <w:rPr>
          <w:rFonts w:ascii="Calibri" w:eastAsia="Malgun Gothic" w:hAnsi="Calibri"/>
          <w:sz w:val="22"/>
          <w:szCs w:val="22"/>
        </w:rPr>
        <w:tab/>
      </w:r>
      <w:r>
        <w:t>Abnormal Conditions</w:t>
      </w:r>
      <w:r>
        <w:tab/>
      </w:r>
      <w:r>
        <w:fldChar w:fldCharType="begin" w:fldLock="1"/>
      </w:r>
      <w:r>
        <w:instrText xml:space="preserve"> PAGEREF _Toc106109018 \h </w:instrText>
      </w:r>
      <w:r>
        <w:fldChar w:fldCharType="separate"/>
      </w:r>
      <w:r>
        <w:t>79</w:t>
      </w:r>
      <w:r>
        <w:fldChar w:fldCharType="end"/>
      </w:r>
    </w:p>
    <w:p w14:paraId="70CE929E" w14:textId="77777777" w:rsidR="000D75EF" w:rsidRPr="00AA2F22" w:rsidRDefault="000D75EF">
      <w:pPr>
        <w:pStyle w:val="TOC3"/>
        <w:rPr>
          <w:rFonts w:ascii="Calibri" w:eastAsia="Malgun Gothic" w:hAnsi="Calibri"/>
          <w:sz w:val="22"/>
          <w:szCs w:val="22"/>
        </w:rPr>
      </w:pPr>
      <w:r>
        <w:t>8.7.2</w:t>
      </w:r>
      <w:r w:rsidRPr="00AA2F22">
        <w:rPr>
          <w:rFonts w:ascii="Calibri" w:eastAsia="Malgun Gothic" w:hAnsi="Calibri"/>
          <w:sz w:val="22"/>
          <w:szCs w:val="22"/>
        </w:rPr>
        <w:tab/>
      </w:r>
      <w:r>
        <w:t>RAN Configuration Update</w:t>
      </w:r>
      <w:r>
        <w:tab/>
      </w:r>
      <w:r>
        <w:fldChar w:fldCharType="begin" w:fldLock="1"/>
      </w:r>
      <w:r>
        <w:instrText xml:space="preserve"> PAGEREF _Toc106109019 \h </w:instrText>
      </w:r>
      <w:r>
        <w:fldChar w:fldCharType="separate"/>
      </w:r>
      <w:r>
        <w:t>79</w:t>
      </w:r>
      <w:r>
        <w:fldChar w:fldCharType="end"/>
      </w:r>
    </w:p>
    <w:p w14:paraId="3FDBB8BA" w14:textId="77777777" w:rsidR="000D75EF" w:rsidRPr="00AA2F22" w:rsidRDefault="000D75EF">
      <w:pPr>
        <w:pStyle w:val="TOC4"/>
        <w:rPr>
          <w:rFonts w:ascii="Calibri" w:eastAsia="Malgun Gothic" w:hAnsi="Calibri"/>
          <w:sz w:val="22"/>
          <w:szCs w:val="22"/>
        </w:rPr>
      </w:pPr>
      <w:r>
        <w:t>8.7.2.1</w:t>
      </w:r>
      <w:r w:rsidRPr="00AA2F22">
        <w:rPr>
          <w:rFonts w:ascii="Calibri" w:eastAsia="Malgun Gothic" w:hAnsi="Calibri"/>
          <w:sz w:val="22"/>
          <w:szCs w:val="22"/>
        </w:rPr>
        <w:tab/>
      </w:r>
      <w:r>
        <w:t>General</w:t>
      </w:r>
      <w:r>
        <w:tab/>
      </w:r>
      <w:r>
        <w:fldChar w:fldCharType="begin" w:fldLock="1"/>
      </w:r>
      <w:r>
        <w:instrText xml:space="preserve"> PAGEREF _Toc106109020 \h </w:instrText>
      </w:r>
      <w:r>
        <w:fldChar w:fldCharType="separate"/>
      </w:r>
      <w:r>
        <w:t>79</w:t>
      </w:r>
      <w:r>
        <w:fldChar w:fldCharType="end"/>
      </w:r>
    </w:p>
    <w:p w14:paraId="6B4A7ED3" w14:textId="77777777" w:rsidR="000D75EF" w:rsidRPr="00AA2F22" w:rsidRDefault="000D75EF">
      <w:pPr>
        <w:pStyle w:val="TOC4"/>
        <w:rPr>
          <w:rFonts w:ascii="Calibri" w:eastAsia="Malgun Gothic" w:hAnsi="Calibri"/>
          <w:sz w:val="22"/>
          <w:szCs w:val="22"/>
        </w:rPr>
      </w:pPr>
      <w:r>
        <w:t>8.7.2.2</w:t>
      </w:r>
      <w:r w:rsidRPr="00AA2F22">
        <w:rPr>
          <w:rFonts w:ascii="Calibri" w:eastAsia="Malgun Gothic" w:hAnsi="Calibri"/>
          <w:sz w:val="22"/>
          <w:szCs w:val="22"/>
        </w:rPr>
        <w:tab/>
      </w:r>
      <w:r>
        <w:t>Successful Operation</w:t>
      </w:r>
      <w:r>
        <w:tab/>
      </w:r>
      <w:r>
        <w:fldChar w:fldCharType="begin" w:fldLock="1"/>
      </w:r>
      <w:r>
        <w:instrText xml:space="preserve"> PAGEREF _Toc106109021 \h </w:instrText>
      </w:r>
      <w:r>
        <w:fldChar w:fldCharType="separate"/>
      </w:r>
      <w:r>
        <w:t>79</w:t>
      </w:r>
      <w:r>
        <w:fldChar w:fldCharType="end"/>
      </w:r>
    </w:p>
    <w:p w14:paraId="23F05AE4" w14:textId="77777777" w:rsidR="000D75EF" w:rsidRPr="00AA2F22" w:rsidRDefault="000D75EF">
      <w:pPr>
        <w:pStyle w:val="TOC4"/>
        <w:rPr>
          <w:rFonts w:ascii="Calibri" w:eastAsia="Malgun Gothic" w:hAnsi="Calibri"/>
          <w:sz w:val="22"/>
          <w:szCs w:val="22"/>
        </w:rPr>
      </w:pPr>
      <w:r>
        <w:t>8.7.2.3</w:t>
      </w:r>
      <w:r w:rsidRPr="00AA2F22">
        <w:rPr>
          <w:rFonts w:ascii="Calibri" w:eastAsia="Malgun Gothic" w:hAnsi="Calibri"/>
          <w:sz w:val="22"/>
          <w:szCs w:val="22"/>
        </w:rPr>
        <w:tab/>
      </w:r>
      <w:r>
        <w:t>Unsuccessful Operation</w:t>
      </w:r>
      <w:r>
        <w:tab/>
      </w:r>
      <w:r>
        <w:fldChar w:fldCharType="begin" w:fldLock="1"/>
      </w:r>
      <w:r>
        <w:instrText xml:space="preserve"> PAGEREF _Toc106109022 \h </w:instrText>
      </w:r>
      <w:r>
        <w:fldChar w:fldCharType="separate"/>
      </w:r>
      <w:r>
        <w:t>80</w:t>
      </w:r>
      <w:r>
        <w:fldChar w:fldCharType="end"/>
      </w:r>
    </w:p>
    <w:p w14:paraId="56DBA894" w14:textId="77777777" w:rsidR="000D75EF" w:rsidRPr="00AA2F22" w:rsidRDefault="000D75EF">
      <w:pPr>
        <w:pStyle w:val="TOC4"/>
        <w:rPr>
          <w:rFonts w:ascii="Calibri" w:eastAsia="Malgun Gothic" w:hAnsi="Calibri"/>
          <w:sz w:val="22"/>
          <w:szCs w:val="22"/>
        </w:rPr>
      </w:pPr>
      <w:r>
        <w:t>8.7.2.4</w:t>
      </w:r>
      <w:r w:rsidRPr="00AA2F22">
        <w:rPr>
          <w:rFonts w:ascii="Calibri" w:eastAsia="Malgun Gothic" w:hAnsi="Calibri"/>
          <w:sz w:val="22"/>
          <w:szCs w:val="22"/>
        </w:rPr>
        <w:tab/>
      </w:r>
      <w:r>
        <w:t>Abnormal Conditions</w:t>
      </w:r>
      <w:r>
        <w:tab/>
      </w:r>
      <w:r>
        <w:fldChar w:fldCharType="begin" w:fldLock="1"/>
      </w:r>
      <w:r>
        <w:instrText xml:space="preserve"> PAGEREF _Toc106109023 \h </w:instrText>
      </w:r>
      <w:r>
        <w:fldChar w:fldCharType="separate"/>
      </w:r>
      <w:r>
        <w:t>80</w:t>
      </w:r>
      <w:r>
        <w:fldChar w:fldCharType="end"/>
      </w:r>
    </w:p>
    <w:p w14:paraId="43DF281B" w14:textId="77777777" w:rsidR="000D75EF" w:rsidRPr="00AA2F22" w:rsidRDefault="000D75EF">
      <w:pPr>
        <w:pStyle w:val="TOC3"/>
        <w:rPr>
          <w:rFonts w:ascii="Calibri" w:eastAsia="Malgun Gothic" w:hAnsi="Calibri"/>
          <w:sz w:val="22"/>
          <w:szCs w:val="22"/>
        </w:rPr>
      </w:pPr>
      <w:r>
        <w:t>8.7.3</w:t>
      </w:r>
      <w:r w:rsidRPr="00AA2F22">
        <w:rPr>
          <w:rFonts w:ascii="Calibri" w:eastAsia="Malgun Gothic" w:hAnsi="Calibri"/>
          <w:sz w:val="22"/>
          <w:szCs w:val="22"/>
        </w:rPr>
        <w:tab/>
      </w:r>
      <w:r>
        <w:t>AMF Configuration Update</w:t>
      </w:r>
      <w:r>
        <w:tab/>
      </w:r>
      <w:r>
        <w:fldChar w:fldCharType="begin" w:fldLock="1"/>
      </w:r>
      <w:r>
        <w:instrText xml:space="preserve"> PAGEREF _Toc106109024 \h </w:instrText>
      </w:r>
      <w:r>
        <w:fldChar w:fldCharType="separate"/>
      </w:r>
      <w:r>
        <w:t>81</w:t>
      </w:r>
      <w:r>
        <w:fldChar w:fldCharType="end"/>
      </w:r>
    </w:p>
    <w:p w14:paraId="631274B0" w14:textId="77777777" w:rsidR="000D75EF" w:rsidRPr="00AA2F22" w:rsidRDefault="000D75EF">
      <w:pPr>
        <w:pStyle w:val="TOC4"/>
        <w:rPr>
          <w:rFonts w:ascii="Calibri" w:eastAsia="Malgun Gothic" w:hAnsi="Calibri"/>
          <w:sz w:val="22"/>
          <w:szCs w:val="22"/>
        </w:rPr>
      </w:pPr>
      <w:r>
        <w:lastRenderedPageBreak/>
        <w:t>8.7.3.1</w:t>
      </w:r>
      <w:r w:rsidRPr="00AA2F22">
        <w:rPr>
          <w:rFonts w:ascii="Calibri" w:eastAsia="Malgun Gothic" w:hAnsi="Calibri"/>
          <w:sz w:val="22"/>
          <w:szCs w:val="22"/>
        </w:rPr>
        <w:tab/>
      </w:r>
      <w:r>
        <w:t>General</w:t>
      </w:r>
      <w:r>
        <w:tab/>
      </w:r>
      <w:r>
        <w:fldChar w:fldCharType="begin" w:fldLock="1"/>
      </w:r>
      <w:r>
        <w:instrText xml:space="preserve"> PAGEREF _Toc106109025 \h </w:instrText>
      </w:r>
      <w:r>
        <w:fldChar w:fldCharType="separate"/>
      </w:r>
      <w:r>
        <w:t>81</w:t>
      </w:r>
      <w:r>
        <w:fldChar w:fldCharType="end"/>
      </w:r>
    </w:p>
    <w:p w14:paraId="56137ED2" w14:textId="77777777" w:rsidR="000D75EF" w:rsidRPr="00AA2F22" w:rsidRDefault="000D75EF">
      <w:pPr>
        <w:pStyle w:val="TOC4"/>
        <w:rPr>
          <w:rFonts w:ascii="Calibri" w:eastAsia="Malgun Gothic" w:hAnsi="Calibri"/>
          <w:sz w:val="22"/>
          <w:szCs w:val="22"/>
        </w:rPr>
      </w:pPr>
      <w:r>
        <w:t>8.7.3.2</w:t>
      </w:r>
      <w:r w:rsidRPr="00AA2F22">
        <w:rPr>
          <w:rFonts w:ascii="Calibri" w:eastAsia="Malgun Gothic" w:hAnsi="Calibri"/>
          <w:sz w:val="22"/>
          <w:szCs w:val="22"/>
        </w:rPr>
        <w:tab/>
      </w:r>
      <w:r>
        <w:t>Successful Operation</w:t>
      </w:r>
      <w:r>
        <w:tab/>
      </w:r>
      <w:r>
        <w:fldChar w:fldCharType="begin" w:fldLock="1"/>
      </w:r>
      <w:r>
        <w:instrText xml:space="preserve"> PAGEREF _Toc106109026 \h </w:instrText>
      </w:r>
      <w:r>
        <w:fldChar w:fldCharType="separate"/>
      </w:r>
      <w:r>
        <w:t>81</w:t>
      </w:r>
      <w:r>
        <w:fldChar w:fldCharType="end"/>
      </w:r>
    </w:p>
    <w:p w14:paraId="44F513EF" w14:textId="77777777" w:rsidR="000D75EF" w:rsidRPr="00AA2F22" w:rsidRDefault="000D75EF">
      <w:pPr>
        <w:pStyle w:val="TOC4"/>
        <w:rPr>
          <w:rFonts w:ascii="Calibri" w:eastAsia="Malgun Gothic" w:hAnsi="Calibri"/>
          <w:sz w:val="22"/>
          <w:szCs w:val="22"/>
        </w:rPr>
      </w:pPr>
      <w:r>
        <w:t>8.7.3.3</w:t>
      </w:r>
      <w:r w:rsidRPr="00AA2F22">
        <w:rPr>
          <w:rFonts w:ascii="Calibri" w:eastAsia="Malgun Gothic" w:hAnsi="Calibri"/>
          <w:sz w:val="22"/>
          <w:szCs w:val="22"/>
        </w:rPr>
        <w:tab/>
      </w:r>
      <w:r>
        <w:t>Unsuccessful Operation</w:t>
      </w:r>
      <w:r>
        <w:tab/>
      </w:r>
      <w:r>
        <w:fldChar w:fldCharType="begin" w:fldLock="1"/>
      </w:r>
      <w:r>
        <w:instrText xml:space="preserve"> PAGEREF _Toc106109027 \h </w:instrText>
      </w:r>
      <w:r>
        <w:fldChar w:fldCharType="separate"/>
      </w:r>
      <w:r>
        <w:t>82</w:t>
      </w:r>
      <w:r>
        <w:fldChar w:fldCharType="end"/>
      </w:r>
    </w:p>
    <w:p w14:paraId="090A82E8" w14:textId="77777777" w:rsidR="000D75EF" w:rsidRPr="00AA2F22" w:rsidRDefault="000D75EF">
      <w:pPr>
        <w:pStyle w:val="TOC4"/>
        <w:rPr>
          <w:rFonts w:ascii="Calibri" w:eastAsia="Malgun Gothic" w:hAnsi="Calibri"/>
          <w:sz w:val="22"/>
          <w:szCs w:val="22"/>
        </w:rPr>
      </w:pPr>
      <w:r>
        <w:t>8.7.3.4</w:t>
      </w:r>
      <w:r w:rsidRPr="00AA2F22">
        <w:rPr>
          <w:rFonts w:ascii="Calibri" w:eastAsia="Malgun Gothic" w:hAnsi="Calibri"/>
          <w:sz w:val="22"/>
          <w:szCs w:val="22"/>
        </w:rPr>
        <w:tab/>
      </w:r>
      <w:r>
        <w:t>Abnormal Conditions</w:t>
      </w:r>
      <w:r>
        <w:tab/>
      </w:r>
      <w:r>
        <w:fldChar w:fldCharType="begin" w:fldLock="1"/>
      </w:r>
      <w:r>
        <w:instrText xml:space="preserve"> PAGEREF _Toc106109028 \h </w:instrText>
      </w:r>
      <w:r>
        <w:fldChar w:fldCharType="separate"/>
      </w:r>
      <w:r>
        <w:t>82</w:t>
      </w:r>
      <w:r>
        <w:fldChar w:fldCharType="end"/>
      </w:r>
    </w:p>
    <w:p w14:paraId="734CB1E7" w14:textId="77777777" w:rsidR="000D75EF" w:rsidRPr="00AA2F22" w:rsidRDefault="000D75EF">
      <w:pPr>
        <w:pStyle w:val="TOC3"/>
        <w:rPr>
          <w:rFonts w:ascii="Calibri" w:eastAsia="Malgun Gothic" w:hAnsi="Calibri"/>
          <w:sz w:val="22"/>
          <w:szCs w:val="22"/>
        </w:rPr>
      </w:pPr>
      <w:r>
        <w:t>8.7.4</w:t>
      </w:r>
      <w:r w:rsidRPr="00AA2F22">
        <w:rPr>
          <w:rFonts w:ascii="Calibri" w:eastAsia="Malgun Gothic" w:hAnsi="Calibri"/>
          <w:sz w:val="22"/>
          <w:szCs w:val="22"/>
        </w:rPr>
        <w:tab/>
      </w:r>
      <w:r>
        <w:t>NG Reset</w:t>
      </w:r>
      <w:r>
        <w:tab/>
      </w:r>
      <w:r>
        <w:fldChar w:fldCharType="begin" w:fldLock="1"/>
      </w:r>
      <w:r>
        <w:instrText xml:space="preserve"> PAGEREF _Toc106109029 \h </w:instrText>
      </w:r>
      <w:r>
        <w:fldChar w:fldCharType="separate"/>
      </w:r>
      <w:r>
        <w:t>82</w:t>
      </w:r>
      <w:r>
        <w:fldChar w:fldCharType="end"/>
      </w:r>
    </w:p>
    <w:p w14:paraId="6051F0E3" w14:textId="77777777" w:rsidR="000D75EF" w:rsidRPr="00AA2F22" w:rsidRDefault="000D75EF">
      <w:pPr>
        <w:pStyle w:val="TOC4"/>
        <w:rPr>
          <w:rFonts w:ascii="Calibri" w:eastAsia="Malgun Gothic" w:hAnsi="Calibri"/>
          <w:sz w:val="22"/>
          <w:szCs w:val="22"/>
        </w:rPr>
      </w:pPr>
      <w:r>
        <w:t>8.7.4.1</w:t>
      </w:r>
      <w:r w:rsidRPr="00AA2F22">
        <w:rPr>
          <w:rFonts w:ascii="Calibri" w:eastAsia="Malgun Gothic" w:hAnsi="Calibri"/>
          <w:sz w:val="22"/>
          <w:szCs w:val="22"/>
        </w:rPr>
        <w:tab/>
      </w:r>
      <w:r>
        <w:t>General</w:t>
      </w:r>
      <w:r>
        <w:tab/>
      </w:r>
      <w:r>
        <w:fldChar w:fldCharType="begin" w:fldLock="1"/>
      </w:r>
      <w:r>
        <w:instrText xml:space="preserve"> PAGEREF _Toc106109030 \h </w:instrText>
      </w:r>
      <w:r>
        <w:fldChar w:fldCharType="separate"/>
      </w:r>
      <w:r>
        <w:t>82</w:t>
      </w:r>
      <w:r>
        <w:fldChar w:fldCharType="end"/>
      </w:r>
    </w:p>
    <w:p w14:paraId="42932BFA" w14:textId="77777777" w:rsidR="000D75EF" w:rsidRPr="00AA2F22" w:rsidRDefault="000D75EF">
      <w:pPr>
        <w:pStyle w:val="TOC4"/>
        <w:rPr>
          <w:rFonts w:ascii="Calibri" w:eastAsia="Malgun Gothic" w:hAnsi="Calibri"/>
          <w:sz w:val="22"/>
          <w:szCs w:val="22"/>
        </w:rPr>
      </w:pPr>
      <w:r>
        <w:t>8.7.4.2</w:t>
      </w:r>
      <w:r w:rsidRPr="00AA2F22">
        <w:rPr>
          <w:rFonts w:ascii="Calibri" w:eastAsia="Malgun Gothic" w:hAnsi="Calibri"/>
          <w:sz w:val="22"/>
          <w:szCs w:val="22"/>
        </w:rPr>
        <w:tab/>
      </w:r>
      <w:r>
        <w:t>Successful Operation</w:t>
      </w:r>
      <w:r>
        <w:tab/>
      </w:r>
      <w:r>
        <w:fldChar w:fldCharType="begin" w:fldLock="1"/>
      </w:r>
      <w:r>
        <w:instrText xml:space="preserve"> PAGEREF _Toc106109031 \h </w:instrText>
      </w:r>
      <w:r>
        <w:fldChar w:fldCharType="separate"/>
      </w:r>
      <w:r>
        <w:t>83</w:t>
      </w:r>
      <w:r>
        <w:fldChar w:fldCharType="end"/>
      </w:r>
    </w:p>
    <w:p w14:paraId="230AE4CC" w14:textId="77777777" w:rsidR="000D75EF" w:rsidRPr="00AA2F22" w:rsidRDefault="000D75EF">
      <w:pPr>
        <w:pStyle w:val="TOC5"/>
        <w:rPr>
          <w:rFonts w:ascii="Calibri" w:eastAsia="Malgun Gothic" w:hAnsi="Calibri"/>
          <w:sz w:val="22"/>
          <w:szCs w:val="22"/>
        </w:rPr>
      </w:pPr>
      <w:r>
        <w:t>8.7.4.2.1</w:t>
      </w:r>
      <w:r w:rsidRPr="00AA2F22">
        <w:rPr>
          <w:rFonts w:ascii="Calibri" w:eastAsia="Malgun Gothic" w:hAnsi="Calibri"/>
          <w:sz w:val="22"/>
          <w:szCs w:val="22"/>
        </w:rPr>
        <w:tab/>
      </w:r>
      <w:r>
        <w:t>NG Reset initiated by the AMF</w:t>
      </w:r>
      <w:r>
        <w:tab/>
      </w:r>
      <w:r>
        <w:fldChar w:fldCharType="begin" w:fldLock="1"/>
      </w:r>
      <w:r>
        <w:instrText xml:space="preserve"> PAGEREF _Toc106109032 \h </w:instrText>
      </w:r>
      <w:r>
        <w:fldChar w:fldCharType="separate"/>
      </w:r>
      <w:r>
        <w:t>83</w:t>
      </w:r>
      <w:r>
        <w:fldChar w:fldCharType="end"/>
      </w:r>
    </w:p>
    <w:p w14:paraId="73F82AD1" w14:textId="77777777" w:rsidR="000D75EF" w:rsidRPr="00AA2F22" w:rsidRDefault="000D75EF">
      <w:pPr>
        <w:pStyle w:val="TOC5"/>
        <w:rPr>
          <w:rFonts w:ascii="Calibri" w:eastAsia="Malgun Gothic" w:hAnsi="Calibri"/>
          <w:sz w:val="22"/>
          <w:szCs w:val="22"/>
        </w:rPr>
      </w:pPr>
      <w:r>
        <w:t>8.7.4.2.2</w:t>
      </w:r>
      <w:r w:rsidRPr="00AA2F22">
        <w:rPr>
          <w:rFonts w:ascii="Calibri" w:eastAsia="Malgun Gothic" w:hAnsi="Calibri"/>
          <w:sz w:val="22"/>
          <w:szCs w:val="22"/>
        </w:rPr>
        <w:tab/>
      </w:r>
      <w:r>
        <w:t>NG Reset initiated by the NG-RAN node</w:t>
      </w:r>
      <w:r>
        <w:tab/>
      </w:r>
      <w:r>
        <w:fldChar w:fldCharType="begin" w:fldLock="1"/>
      </w:r>
      <w:r>
        <w:instrText xml:space="preserve"> PAGEREF _Toc106109033 \h </w:instrText>
      </w:r>
      <w:r>
        <w:fldChar w:fldCharType="separate"/>
      </w:r>
      <w:r>
        <w:t>84</w:t>
      </w:r>
      <w:r>
        <w:fldChar w:fldCharType="end"/>
      </w:r>
    </w:p>
    <w:p w14:paraId="128F836C" w14:textId="77777777" w:rsidR="000D75EF" w:rsidRPr="00AA2F22" w:rsidRDefault="000D75EF">
      <w:pPr>
        <w:pStyle w:val="TOC4"/>
        <w:rPr>
          <w:rFonts w:ascii="Calibri" w:eastAsia="Malgun Gothic" w:hAnsi="Calibri"/>
          <w:sz w:val="22"/>
          <w:szCs w:val="22"/>
        </w:rPr>
      </w:pPr>
      <w:r>
        <w:t>8.7.4.3</w:t>
      </w:r>
      <w:r w:rsidRPr="00AA2F22">
        <w:rPr>
          <w:rFonts w:ascii="Calibri" w:eastAsia="Malgun Gothic" w:hAnsi="Calibri"/>
          <w:sz w:val="22"/>
          <w:szCs w:val="22"/>
        </w:rPr>
        <w:tab/>
      </w:r>
      <w:r>
        <w:t>Unsuccessful Operation</w:t>
      </w:r>
      <w:r>
        <w:tab/>
      </w:r>
      <w:r>
        <w:fldChar w:fldCharType="begin" w:fldLock="1"/>
      </w:r>
      <w:r>
        <w:instrText xml:space="preserve"> PAGEREF _Toc106109034 \h </w:instrText>
      </w:r>
      <w:r>
        <w:fldChar w:fldCharType="separate"/>
      </w:r>
      <w:r>
        <w:t>84</w:t>
      </w:r>
      <w:r>
        <w:fldChar w:fldCharType="end"/>
      </w:r>
    </w:p>
    <w:p w14:paraId="26B18480" w14:textId="77777777" w:rsidR="000D75EF" w:rsidRPr="00AA2F22" w:rsidRDefault="000D75EF">
      <w:pPr>
        <w:pStyle w:val="TOC4"/>
        <w:rPr>
          <w:rFonts w:ascii="Calibri" w:eastAsia="Malgun Gothic" w:hAnsi="Calibri"/>
          <w:sz w:val="22"/>
          <w:szCs w:val="22"/>
        </w:rPr>
      </w:pPr>
      <w:r>
        <w:t>8.7.4.4</w:t>
      </w:r>
      <w:r w:rsidRPr="00AA2F22">
        <w:rPr>
          <w:rFonts w:ascii="Calibri" w:eastAsia="Malgun Gothic" w:hAnsi="Calibri"/>
          <w:sz w:val="22"/>
          <w:szCs w:val="22"/>
        </w:rPr>
        <w:tab/>
      </w:r>
      <w:r>
        <w:t>Abnormal Conditions</w:t>
      </w:r>
      <w:r>
        <w:tab/>
      </w:r>
      <w:r>
        <w:fldChar w:fldCharType="begin" w:fldLock="1"/>
      </w:r>
      <w:r>
        <w:instrText xml:space="preserve"> PAGEREF _Toc106109035 \h </w:instrText>
      </w:r>
      <w:r>
        <w:fldChar w:fldCharType="separate"/>
      </w:r>
      <w:r>
        <w:t>84</w:t>
      </w:r>
      <w:r>
        <w:fldChar w:fldCharType="end"/>
      </w:r>
    </w:p>
    <w:p w14:paraId="0334FA2C" w14:textId="77777777" w:rsidR="000D75EF" w:rsidRPr="00AA2F22" w:rsidRDefault="000D75EF">
      <w:pPr>
        <w:pStyle w:val="TOC5"/>
        <w:rPr>
          <w:rFonts w:ascii="Calibri" w:eastAsia="Malgun Gothic" w:hAnsi="Calibri"/>
          <w:sz w:val="22"/>
          <w:szCs w:val="22"/>
        </w:rPr>
      </w:pPr>
      <w:r>
        <w:t>8.7.4.4.1</w:t>
      </w:r>
      <w:r w:rsidRPr="00AA2F22">
        <w:rPr>
          <w:rFonts w:ascii="Calibri" w:eastAsia="Malgun Gothic" w:hAnsi="Calibri"/>
          <w:sz w:val="22"/>
          <w:szCs w:val="22"/>
        </w:rPr>
        <w:tab/>
      </w:r>
      <w:r>
        <w:t>Abnormal Condition at the 5GC</w:t>
      </w:r>
      <w:r>
        <w:tab/>
      </w:r>
      <w:r>
        <w:fldChar w:fldCharType="begin" w:fldLock="1"/>
      </w:r>
      <w:r>
        <w:instrText xml:space="preserve"> PAGEREF _Toc106109036 \h </w:instrText>
      </w:r>
      <w:r>
        <w:fldChar w:fldCharType="separate"/>
      </w:r>
      <w:r>
        <w:t>84</w:t>
      </w:r>
      <w:r>
        <w:fldChar w:fldCharType="end"/>
      </w:r>
    </w:p>
    <w:p w14:paraId="226E0B08" w14:textId="77777777" w:rsidR="000D75EF" w:rsidRPr="00AA2F22" w:rsidRDefault="000D75EF">
      <w:pPr>
        <w:pStyle w:val="TOC5"/>
        <w:rPr>
          <w:rFonts w:ascii="Calibri" w:eastAsia="Malgun Gothic" w:hAnsi="Calibri"/>
          <w:sz w:val="22"/>
          <w:szCs w:val="22"/>
        </w:rPr>
      </w:pPr>
      <w:r>
        <w:t>8.7.4.4.2</w:t>
      </w:r>
      <w:r w:rsidRPr="00AA2F22">
        <w:rPr>
          <w:rFonts w:ascii="Calibri" w:eastAsia="Malgun Gothic" w:hAnsi="Calibri"/>
          <w:sz w:val="22"/>
          <w:szCs w:val="22"/>
        </w:rPr>
        <w:tab/>
      </w:r>
      <w:r>
        <w:t>Abnormal Condition at the NG-RAN</w:t>
      </w:r>
      <w:r>
        <w:tab/>
      </w:r>
      <w:r>
        <w:fldChar w:fldCharType="begin" w:fldLock="1"/>
      </w:r>
      <w:r>
        <w:instrText xml:space="preserve"> PAGEREF _Toc106109037 \h </w:instrText>
      </w:r>
      <w:r>
        <w:fldChar w:fldCharType="separate"/>
      </w:r>
      <w:r>
        <w:t>85</w:t>
      </w:r>
      <w:r>
        <w:fldChar w:fldCharType="end"/>
      </w:r>
    </w:p>
    <w:p w14:paraId="72A9E95A" w14:textId="77777777" w:rsidR="000D75EF" w:rsidRPr="00AA2F22" w:rsidRDefault="000D75EF">
      <w:pPr>
        <w:pStyle w:val="TOC5"/>
        <w:rPr>
          <w:rFonts w:ascii="Calibri" w:eastAsia="Malgun Gothic" w:hAnsi="Calibri"/>
          <w:sz w:val="22"/>
          <w:szCs w:val="22"/>
        </w:rPr>
      </w:pPr>
      <w:r>
        <w:t>8.7.4.4.3</w:t>
      </w:r>
      <w:r w:rsidRPr="00AA2F22">
        <w:rPr>
          <w:rFonts w:ascii="Calibri" w:eastAsia="Malgun Gothic" w:hAnsi="Calibri"/>
          <w:sz w:val="22"/>
          <w:szCs w:val="22"/>
        </w:rPr>
        <w:tab/>
      </w:r>
      <w:r>
        <w:t>Crossing of NG RESET Messages</w:t>
      </w:r>
      <w:r>
        <w:tab/>
      </w:r>
      <w:r>
        <w:fldChar w:fldCharType="begin" w:fldLock="1"/>
      </w:r>
      <w:r>
        <w:instrText xml:space="preserve"> PAGEREF _Toc106109038 \h </w:instrText>
      </w:r>
      <w:r>
        <w:fldChar w:fldCharType="separate"/>
      </w:r>
      <w:r>
        <w:t>85</w:t>
      </w:r>
      <w:r>
        <w:fldChar w:fldCharType="end"/>
      </w:r>
    </w:p>
    <w:p w14:paraId="7B6A226B" w14:textId="77777777" w:rsidR="000D75EF" w:rsidRPr="00AA2F22" w:rsidRDefault="000D75EF">
      <w:pPr>
        <w:pStyle w:val="TOC3"/>
        <w:rPr>
          <w:rFonts w:ascii="Calibri" w:eastAsia="Malgun Gothic" w:hAnsi="Calibri"/>
          <w:sz w:val="22"/>
          <w:szCs w:val="22"/>
        </w:rPr>
      </w:pPr>
      <w:r>
        <w:t>8.7.5</w:t>
      </w:r>
      <w:r w:rsidRPr="00AA2F22">
        <w:rPr>
          <w:rFonts w:ascii="Calibri" w:eastAsia="Malgun Gothic" w:hAnsi="Calibri"/>
          <w:sz w:val="22"/>
          <w:szCs w:val="22"/>
        </w:rPr>
        <w:tab/>
      </w:r>
      <w:r>
        <w:t>Error Indication</w:t>
      </w:r>
      <w:r>
        <w:tab/>
      </w:r>
      <w:r>
        <w:fldChar w:fldCharType="begin" w:fldLock="1"/>
      </w:r>
      <w:r>
        <w:instrText xml:space="preserve"> PAGEREF _Toc106109039 \h </w:instrText>
      </w:r>
      <w:r>
        <w:fldChar w:fldCharType="separate"/>
      </w:r>
      <w:r>
        <w:t>85</w:t>
      </w:r>
      <w:r>
        <w:fldChar w:fldCharType="end"/>
      </w:r>
    </w:p>
    <w:p w14:paraId="31B76579" w14:textId="77777777" w:rsidR="000D75EF" w:rsidRPr="00AA2F22" w:rsidRDefault="000D75EF">
      <w:pPr>
        <w:pStyle w:val="TOC4"/>
        <w:rPr>
          <w:rFonts w:ascii="Calibri" w:eastAsia="Malgun Gothic" w:hAnsi="Calibri"/>
          <w:sz w:val="22"/>
          <w:szCs w:val="22"/>
        </w:rPr>
      </w:pPr>
      <w:r>
        <w:t>8.7.5.1</w:t>
      </w:r>
      <w:r w:rsidRPr="00AA2F22">
        <w:rPr>
          <w:rFonts w:ascii="Calibri" w:eastAsia="Malgun Gothic" w:hAnsi="Calibri"/>
          <w:sz w:val="22"/>
          <w:szCs w:val="22"/>
        </w:rPr>
        <w:tab/>
      </w:r>
      <w:r>
        <w:t>General</w:t>
      </w:r>
      <w:r>
        <w:tab/>
      </w:r>
      <w:r>
        <w:fldChar w:fldCharType="begin" w:fldLock="1"/>
      </w:r>
      <w:r>
        <w:instrText xml:space="preserve"> PAGEREF _Toc106109040 \h </w:instrText>
      </w:r>
      <w:r>
        <w:fldChar w:fldCharType="separate"/>
      </w:r>
      <w:r>
        <w:t>85</w:t>
      </w:r>
      <w:r>
        <w:fldChar w:fldCharType="end"/>
      </w:r>
    </w:p>
    <w:p w14:paraId="63BC9D82" w14:textId="77777777" w:rsidR="000D75EF" w:rsidRPr="00AA2F22" w:rsidRDefault="000D75EF">
      <w:pPr>
        <w:pStyle w:val="TOC4"/>
        <w:rPr>
          <w:rFonts w:ascii="Calibri" w:eastAsia="Malgun Gothic" w:hAnsi="Calibri"/>
          <w:sz w:val="22"/>
          <w:szCs w:val="22"/>
        </w:rPr>
      </w:pPr>
      <w:r>
        <w:t>8.7.5.2</w:t>
      </w:r>
      <w:r w:rsidRPr="00AA2F22">
        <w:rPr>
          <w:rFonts w:ascii="Calibri" w:eastAsia="Malgun Gothic" w:hAnsi="Calibri"/>
          <w:sz w:val="22"/>
          <w:szCs w:val="22"/>
        </w:rPr>
        <w:tab/>
      </w:r>
      <w:r>
        <w:t>Successful Operation</w:t>
      </w:r>
      <w:r>
        <w:tab/>
      </w:r>
      <w:r>
        <w:fldChar w:fldCharType="begin" w:fldLock="1"/>
      </w:r>
      <w:r>
        <w:instrText xml:space="preserve"> PAGEREF _Toc106109041 \h </w:instrText>
      </w:r>
      <w:r>
        <w:fldChar w:fldCharType="separate"/>
      </w:r>
      <w:r>
        <w:t>85</w:t>
      </w:r>
      <w:r>
        <w:fldChar w:fldCharType="end"/>
      </w:r>
    </w:p>
    <w:p w14:paraId="55F37A2A" w14:textId="77777777" w:rsidR="000D75EF" w:rsidRPr="00AA2F22" w:rsidRDefault="000D75EF">
      <w:pPr>
        <w:pStyle w:val="TOC4"/>
        <w:rPr>
          <w:rFonts w:ascii="Calibri" w:eastAsia="Malgun Gothic" w:hAnsi="Calibri"/>
          <w:sz w:val="22"/>
          <w:szCs w:val="22"/>
        </w:rPr>
      </w:pPr>
      <w:r>
        <w:t>8.7.5.3</w:t>
      </w:r>
      <w:r w:rsidRPr="00AA2F22">
        <w:rPr>
          <w:rFonts w:ascii="Calibri" w:eastAsia="Malgun Gothic" w:hAnsi="Calibri"/>
          <w:sz w:val="22"/>
          <w:szCs w:val="22"/>
        </w:rPr>
        <w:tab/>
      </w:r>
      <w:r>
        <w:t>Abnormal Conditions</w:t>
      </w:r>
      <w:r>
        <w:tab/>
      </w:r>
      <w:r>
        <w:fldChar w:fldCharType="begin" w:fldLock="1"/>
      </w:r>
      <w:r>
        <w:instrText xml:space="preserve"> PAGEREF _Toc106109042 \h </w:instrText>
      </w:r>
      <w:r>
        <w:fldChar w:fldCharType="separate"/>
      </w:r>
      <w:r>
        <w:t>86</w:t>
      </w:r>
      <w:r>
        <w:fldChar w:fldCharType="end"/>
      </w:r>
    </w:p>
    <w:p w14:paraId="78A27359" w14:textId="77777777" w:rsidR="000D75EF" w:rsidRPr="00AA2F22" w:rsidRDefault="000D75EF">
      <w:pPr>
        <w:pStyle w:val="TOC3"/>
        <w:rPr>
          <w:rFonts w:ascii="Calibri" w:eastAsia="Malgun Gothic" w:hAnsi="Calibri"/>
          <w:sz w:val="22"/>
          <w:szCs w:val="22"/>
        </w:rPr>
      </w:pPr>
      <w:r>
        <w:t>8.7.6</w:t>
      </w:r>
      <w:r w:rsidRPr="00AA2F22">
        <w:rPr>
          <w:rFonts w:ascii="Calibri" w:eastAsia="Malgun Gothic" w:hAnsi="Calibri"/>
          <w:sz w:val="22"/>
          <w:szCs w:val="22"/>
        </w:rPr>
        <w:tab/>
      </w:r>
      <w:r>
        <w:t>AMF Status Indication</w:t>
      </w:r>
      <w:r>
        <w:tab/>
      </w:r>
      <w:r>
        <w:fldChar w:fldCharType="begin" w:fldLock="1"/>
      </w:r>
      <w:r>
        <w:instrText xml:space="preserve"> PAGEREF _Toc106109043 \h </w:instrText>
      </w:r>
      <w:r>
        <w:fldChar w:fldCharType="separate"/>
      </w:r>
      <w:r>
        <w:t>86</w:t>
      </w:r>
      <w:r>
        <w:fldChar w:fldCharType="end"/>
      </w:r>
    </w:p>
    <w:p w14:paraId="0B301239" w14:textId="77777777" w:rsidR="000D75EF" w:rsidRPr="00AA2F22" w:rsidRDefault="000D75EF">
      <w:pPr>
        <w:pStyle w:val="TOC4"/>
        <w:rPr>
          <w:rFonts w:ascii="Calibri" w:eastAsia="Malgun Gothic" w:hAnsi="Calibri"/>
          <w:sz w:val="22"/>
          <w:szCs w:val="22"/>
        </w:rPr>
      </w:pPr>
      <w:r>
        <w:t>8.7.6.1</w:t>
      </w:r>
      <w:r w:rsidRPr="00AA2F22">
        <w:rPr>
          <w:rFonts w:ascii="Calibri" w:eastAsia="Malgun Gothic" w:hAnsi="Calibri"/>
          <w:sz w:val="22"/>
          <w:szCs w:val="22"/>
        </w:rPr>
        <w:tab/>
      </w:r>
      <w:r>
        <w:t>General</w:t>
      </w:r>
      <w:r>
        <w:tab/>
      </w:r>
      <w:r>
        <w:fldChar w:fldCharType="begin" w:fldLock="1"/>
      </w:r>
      <w:r>
        <w:instrText xml:space="preserve"> PAGEREF _Toc106109044 \h </w:instrText>
      </w:r>
      <w:r>
        <w:fldChar w:fldCharType="separate"/>
      </w:r>
      <w:r>
        <w:t>86</w:t>
      </w:r>
      <w:r>
        <w:fldChar w:fldCharType="end"/>
      </w:r>
    </w:p>
    <w:p w14:paraId="4E37D5F8" w14:textId="77777777" w:rsidR="000D75EF" w:rsidRPr="00AA2F22" w:rsidRDefault="000D75EF">
      <w:pPr>
        <w:pStyle w:val="TOC4"/>
        <w:rPr>
          <w:rFonts w:ascii="Calibri" w:eastAsia="Malgun Gothic" w:hAnsi="Calibri"/>
          <w:sz w:val="22"/>
          <w:szCs w:val="22"/>
        </w:rPr>
      </w:pPr>
      <w:r>
        <w:t>8.7.6.2</w:t>
      </w:r>
      <w:r w:rsidRPr="00AA2F22">
        <w:rPr>
          <w:rFonts w:ascii="Calibri" w:eastAsia="Malgun Gothic" w:hAnsi="Calibri"/>
          <w:sz w:val="22"/>
          <w:szCs w:val="22"/>
        </w:rPr>
        <w:tab/>
      </w:r>
      <w:r>
        <w:t>Successful Operation</w:t>
      </w:r>
      <w:r>
        <w:tab/>
      </w:r>
      <w:r>
        <w:fldChar w:fldCharType="begin" w:fldLock="1"/>
      </w:r>
      <w:r>
        <w:instrText xml:space="preserve"> PAGEREF _Toc106109045 \h </w:instrText>
      </w:r>
      <w:r>
        <w:fldChar w:fldCharType="separate"/>
      </w:r>
      <w:r>
        <w:t>86</w:t>
      </w:r>
      <w:r>
        <w:fldChar w:fldCharType="end"/>
      </w:r>
    </w:p>
    <w:p w14:paraId="4F186CF3" w14:textId="77777777" w:rsidR="000D75EF" w:rsidRPr="00AA2F22" w:rsidRDefault="000D75EF">
      <w:pPr>
        <w:pStyle w:val="TOC4"/>
        <w:rPr>
          <w:rFonts w:ascii="Calibri" w:eastAsia="Malgun Gothic" w:hAnsi="Calibri"/>
          <w:sz w:val="22"/>
          <w:szCs w:val="22"/>
        </w:rPr>
      </w:pPr>
      <w:r>
        <w:t>8.7.6.3</w:t>
      </w:r>
      <w:r w:rsidRPr="00AA2F22">
        <w:rPr>
          <w:rFonts w:ascii="Calibri" w:eastAsia="Malgun Gothic" w:hAnsi="Calibri"/>
          <w:sz w:val="22"/>
          <w:szCs w:val="22"/>
        </w:rPr>
        <w:tab/>
      </w:r>
      <w:r>
        <w:t>Abnormal Conditions</w:t>
      </w:r>
      <w:r>
        <w:tab/>
      </w:r>
      <w:r>
        <w:fldChar w:fldCharType="begin" w:fldLock="1"/>
      </w:r>
      <w:r>
        <w:instrText xml:space="preserve"> PAGEREF _Toc106109046 \h </w:instrText>
      </w:r>
      <w:r>
        <w:fldChar w:fldCharType="separate"/>
      </w:r>
      <w:r>
        <w:t>87</w:t>
      </w:r>
      <w:r>
        <w:fldChar w:fldCharType="end"/>
      </w:r>
    </w:p>
    <w:p w14:paraId="771888A8" w14:textId="77777777" w:rsidR="000D75EF" w:rsidRPr="00AA2F22" w:rsidRDefault="000D75EF">
      <w:pPr>
        <w:pStyle w:val="TOC3"/>
        <w:rPr>
          <w:rFonts w:ascii="Calibri" w:eastAsia="Malgun Gothic" w:hAnsi="Calibri"/>
          <w:sz w:val="22"/>
          <w:szCs w:val="22"/>
        </w:rPr>
      </w:pPr>
      <w:r>
        <w:t>8.7.7</w:t>
      </w:r>
      <w:r w:rsidRPr="00AA2F22">
        <w:rPr>
          <w:rFonts w:ascii="Calibri" w:eastAsia="Malgun Gothic" w:hAnsi="Calibri"/>
          <w:sz w:val="22"/>
          <w:szCs w:val="22"/>
        </w:rPr>
        <w:tab/>
      </w:r>
      <w:r>
        <w:t>Overload Start</w:t>
      </w:r>
      <w:r>
        <w:tab/>
      </w:r>
      <w:r>
        <w:fldChar w:fldCharType="begin" w:fldLock="1"/>
      </w:r>
      <w:r>
        <w:instrText xml:space="preserve"> PAGEREF _Toc106109047 \h </w:instrText>
      </w:r>
      <w:r>
        <w:fldChar w:fldCharType="separate"/>
      </w:r>
      <w:r>
        <w:t>87</w:t>
      </w:r>
      <w:r>
        <w:fldChar w:fldCharType="end"/>
      </w:r>
    </w:p>
    <w:p w14:paraId="033F81D5" w14:textId="77777777" w:rsidR="000D75EF" w:rsidRPr="00AA2F22" w:rsidRDefault="000D75EF">
      <w:pPr>
        <w:pStyle w:val="TOC4"/>
        <w:rPr>
          <w:rFonts w:ascii="Calibri" w:eastAsia="Malgun Gothic" w:hAnsi="Calibri"/>
          <w:sz w:val="22"/>
          <w:szCs w:val="22"/>
        </w:rPr>
      </w:pPr>
      <w:r>
        <w:t>8.7.7.1</w:t>
      </w:r>
      <w:r w:rsidRPr="00AA2F22">
        <w:rPr>
          <w:rFonts w:ascii="Calibri" w:eastAsia="Malgun Gothic" w:hAnsi="Calibri"/>
          <w:sz w:val="22"/>
          <w:szCs w:val="22"/>
        </w:rPr>
        <w:tab/>
      </w:r>
      <w:r>
        <w:t>General</w:t>
      </w:r>
      <w:r>
        <w:tab/>
      </w:r>
      <w:r>
        <w:fldChar w:fldCharType="begin" w:fldLock="1"/>
      </w:r>
      <w:r>
        <w:instrText xml:space="preserve"> PAGEREF _Toc106109048 \h </w:instrText>
      </w:r>
      <w:r>
        <w:fldChar w:fldCharType="separate"/>
      </w:r>
      <w:r>
        <w:t>87</w:t>
      </w:r>
      <w:r>
        <w:fldChar w:fldCharType="end"/>
      </w:r>
    </w:p>
    <w:p w14:paraId="366471F7" w14:textId="77777777" w:rsidR="000D75EF" w:rsidRPr="00AA2F22" w:rsidRDefault="000D75EF">
      <w:pPr>
        <w:pStyle w:val="TOC4"/>
        <w:rPr>
          <w:rFonts w:ascii="Calibri" w:eastAsia="Malgun Gothic" w:hAnsi="Calibri"/>
          <w:sz w:val="22"/>
          <w:szCs w:val="22"/>
        </w:rPr>
      </w:pPr>
      <w:r>
        <w:t>8.7.7.2</w:t>
      </w:r>
      <w:r w:rsidRPr="00AA2F22">
        <w:rPr>
          <w:rFonts w:ascii="Calibri" w:eastAsia="Malgun Gothic" w:hAnsi="Calibri"/>
          <w:sz w:val="22"/>
          <w:szCs w:val="22"/>
        </w:rPr>
        <w:tab/>
      </w:r>
      <w:r>
        <w:t>Successful Operation</w:t>
      </w:r>
      <w:r>
        <w:tab/>
      </w:r>
      <w:r>
        <w:fldChar w:fldCharType="begin" w:fldLock="1"/>
      </w:r>
      <w:r>
        <w:instrText xml:space="preserve"> PAGEREF _Toc106109049 \h </w:instrText>
      </w:r>
      <w:r>
        <w:fldChar w:fldCharType="separate"/>
      </w:r>
      <w:r>
        <w:t>87</w:t>
      </w:r>
      <w:r>
        <w:fldChar w:fldCharType="end"/>
      </w:r>
    </w:p>
    <w:p w14:paraId="4674E34E" w14:textId="77777777" w:rsidR="000D75EF" w:rsidRPr="00AA2F22" w:rsidRDefault="000D75EF">
      <w:pPr>
        <w:pStyle w:val="TOC4"/>
        <w:rPr>
          <w:rFonts w:ascii="Calibri" w:eastAsia="Malgun Gothic" w:hAnsi="Calibri"/>
          <w:sz w:val="22"/>
          <w:szCs w:val="22"/>
        </w:rPr>
      </w:pPr>
      <w:r>
        <w:t>8.7.7.3</w:t>
      </w:r>
      <w:r w:rsidRPr="00AA2F22">
        <w:rPr>
          <w:rFonts w:ascii="Calibri" w:eastAsia="Malgun Gothic" w:hAnsi="Calibri"/>
          <w:sz w:val="22"/>
          <w:szCs w:val="22"/>
        </w:rPr>
        <w:tab/>
      </w:r>
      <w:r>
        <w:t>Abnormal Conditions</w:t>
      </w:r>
      <w:r>
        <w:tab/>
      </w:r>
      <w:r>
        <w:fldChar w:fldCharType="begin" w:fldLock="1"/>
      </w:r>
      <w:r>
        <w:instrText xml:space="preserve"> PAGEREF _Toc106109050 \h </w:instrText>
      </w:r>
      <w:r>
        <w:fldChar w:fldCharType="separate"/>
      </w:r>
      <w:r>
        <w:t>88</w:t>
      </w:r>
      <w:r>
        <w:fldChar w:fldCharType="end"/>
      </w:r>
    </w:p>
    <w:p w14:paraId="0D40F843" w14:textId="77777777" w:rsidR="000D75EF" w:rsidRPr="00AA2F22" w:rsidRDefault="000D75EF">
      <w:pPr>
        <w:pStyle w:val="TOC3"/>
        <w:rPr>
          <w:rFonts w:ascii="Calibri" w:eastAsia="Malgun Gothic" w:hAnsi="Calibri"/>
          <w:sz w:val="22"/>
          <w:szCs w:val="22"/>
        </w:rPr>
      </w:pPr>
      <w:r>
        <w:t>8.7.8</w:t>
      </w:r>
      <w:r w:rsidRPr="00AA2F22">
        <w:rPr>
          <w:rFonts w:ascii="Calibri" w:eastAsia="Malgun Gothic" w:hAnsi="Calibri"/>
          <w:sz w:val="22"/>
          <w:szCs w:val="22"/>
        </w:rPr>
        <w:tab/>
      </w:r>
      <w:r>
        <w:t>Overload Stop</w:t>
      </w:r>
      <w:r>
        <w:tab/>
      </w:r>
      <w:r>
        <w:fldChar w:fldCharType="begin" w:fldLock="1"/>
      </w:r>
      <w:r>
        <w:instrText xml:space="preserve"> PAGEREF _Toc106109051 \h </w:instrText>
      </w:r>
      <w:r>
        <w:fldChar w:fldCharType="separate"/>
      </w:r>
      <w:r>
        <w:t>88</w:t>
      </w:r>
      <w:r>
        <w:fldChar w:fldCharType="end"/>
      </w:r>
    </w:p>
    <w:p w14:paraId="1080DC6A" w14:textId="77777777" w:rsidR="000D75EF" w:rsidRPr="00AA2F22" w:rsidRDefault="000D75EF">
      <w:pPr>
        <w:pStyle w:val="TOC4"/>
        <w:rPr>
          <w:rFonts w:ascii="Calibri" w:eastAsia="Malgun Gothic" w:hAnsi="Calibri"/>
          <w:sz w:val="22"/>
          <w:szCs w:val="22"/>
        </w:rPr>
      </w:pPr>
      <w:r>
        <w:t>8.7.8.1</w:t>
      </w:r>
      <w:r w:rsidRPr="00AA2F22">
        <w:rPr>
          <w:rFonts w:ascii="Calibri" w:eastAsia="Malgun Gothic" w:hAnsi="Calibri"/>
          <w:sz w:val="22"/>
          <w:szCs w:val="22"/>
        </w:rPr>
        <w:tab/>
      </w:r>
      <w:r>
        <w:t>General</w:t>
      </w:r>
      <w:r>
        <w:tab/>
      </w:r>
      <w:r>
        <w:fldChar w:fldCharType="begin" w:fldLock="1"/>
      </w:r>
      <w:r>
        <w:instrText xml:space="preserve"> PAGEREF _Toc106109052 \h </w:instrText>
      </w:r>
      <w:r>
        <w:fldChar w:fldCharType="separate"/>
      </w:r>
      <w:r>
        <w:t>88</w:t>
      </w:r>
      <w:r>
        <w:fldChar w:fldCharType="end"/>
      </w:r>
    </w:p>
    <w:p w14:paraId="3A947938" w14:textId="77777777" w:rsidR="000D75EF" w:rsidRPr="00AA2F22" w:rsidRDefault="000D75EF">
      <w:pPr>
        <w:pStyle w:val="TOC4"/>
        <w:rPr>
          <w:rFonts w:ascii="Calibri" w:eastAsia="Malgun Gothic" w:hAnsi="Calibri"/>
          <w:sz w:val="22"/>
          <w:szCs w:val="22"/>
        </w:rPr>
      </w:pPr>
      <w:r>
        <w:t>8.7.8.2</w:t>
      </w:r>
      <w:r w:rsidRPr="00AA2F22">
        <w:rPr>
          <w:rFonts w:ascii="Calibri" w:eastAsia="Malgun Gothic" w:hAnsi="Calibri"/>
          <w:sz w:val="22"/>
          <w:szCs w:val="22"/>
        </w:rPr>
        <w:tab/>
      </w:r>
      <w:r>
        <w:t>Successful Operation</w:t>
      </w:r>
      <w:r>
        <w:tab/>
      </w:r>
      <w:r>
        <w:fldChar w:fldCharType="begin" w:fldLock="1"/>
      </w:r>
      <w:r>
        <w:instrText xml:space="preserve"> PAGEREF _Toc106109053 \h </w:instrText>
      </w:r>
      <w:r>
        <w:fldChar w:fldCharType="separate"/>
      </w:r>
      <w:r>
        <w:t>88</w:t>
      </w:r>
      <w:r>
        <w:fldChar w:fldCharType="end"/>
      </w:r>
    </w:p>
    <w:p w14:paraId="6CFB2159" w14:textId="77777777" w:rsidR="000D75EF" w:rsidRPr="00AA2F22" w:rsidRDefault="000D75EF">
      <w:pPr>
        <w:pStyle w:val="TOC4"/>
        <w:rPr>
          <w:rFonts w:ascii="Calibri" w:eastAsia="Malgun Gothic" w:hAnsi="Calibri"/>
          <w:sz w:val="22"/>
          <w:szCs w:val="22"/>
        </w:rPr>
      </w:pPr>
      <w:r>
        <w:t>8.7.8.3</w:t>
      </w:r>
      <w:r w:rsidRPr="00AA2F22">
        <w:rPr>
          <w:rFonts w:ascii="Calibri" w:eastAsia="Malgun Gothic" w:hAnsi="Calibri"/>
          <w:sz w:val="22"/>
          <w:szCs w:val="22"/>
        </w:rPr>
        <w:tab/>
      </w:r>
      <w:r>
        <w:t>Abnormal Conditions</w:t>
      </w:r>
      <w:r>
        <w:tab/>
      </w:r>
      <w:r>
        <w:fldChar w:fldCharType="begin" w:fldLock="1"/>
      </w:r>
      <w:r>
        <w:instrText xml:space="preserve"> PAGEREF _Toc106109054 \h </w:instrText>
      </w:r>
      <w:r>
        <w:fldChar w:fldCharType="separate"/>
      </w:r>
      <w:r>
        <w:t>88</w:t>
      </w:r>
      <w:r>
        <w:fldChar w:fldCharType="end"/>
      </w:r>
    </w:p>
    <w:p w14:paraId="793B4286" w14:textId="77777777" w:rsidR="000D75EF" w:rsidRPr="00AA2F22" w:rsidRDefault="000D75EF">
      <w:pPr>
        <w:pStyle w:val="TOC2"/>
        <w:rPr>
          <w:rFonts w:ascii="Calibri" w:eastAsia="Malgun Gothic" w:hAnsi="Calibri"/>
          <w:sz w:val="22"/>
          <w:szCs w:val="22"/>
        </w:rPr>
      </w:pPr>
      <w:r>
        <w:t>8.8</w:t>
      </w:r>
      <w:r w:rsidRPr="00AA2F22">
        <w:rPr>
          <w:rFonts w:ascii="Calibri" w:eastAsia="Malgun Gothic" w:hAnsi="Calibri"/>
          <w:sz w:val="22"/>
          <w:szCs w:val="22"/>
        </w:rPr>
        <w:tab/>
      </w:r>
      <w:r>
        <w:t>Configuration Transfer Procedures</w:t>
      </w:r>
      <w:r>
        <w:tab/>
      </w:r>
      <w:r>
        <w:fldChar w:fldCharType="begin" w:fldLock="1"/>
      </w:r>
      <w:r>
        <w:instrText xml:space="preserve"> PAGEREF _Toc106109055 \h </w:instrText>
      </w:r>
      <w:r>
        <w:fldChar w:fldCharType="separate"/>
      </w:r>
      <w:r>
        <w:t>88</w:t>
      </w:r>
      <w:r>
        <w:fldChar w:fldCharType="end"/>
      </w:r>
    </w:p>
    <w:p w14:paraId="7173FDCC" w14:textId="77777777" w:rsidR="000D75EF" w:rsidRPr="00AA2F22" w:rsidRDefault="000D75EF">
      <w:pPr>
        <w:pStyle w:val="TOC3"/>
        <w:rPr>
          <w:rFonts w:ascii="Calibri" w:eastAsia="Malgun Gothic" w:hAnsi="Calibri"/>
          <w:sz w:val="22"/>
          <w:szCs w:val="22"/>
        </w:rPr>
      </w:pPr>
      <w:r>
        <w:t>8.8.1</w:t>
      </w:r>
      <w:r w:rsidRPr="00AA2F22">
        <w:rPr>
          <w:rFonts w:ascii="Calibri" w:eastAsia="Malgun Gothic" w:hAnsi="Calibri"/>
          <w:sz w:val="22"/>
          <w:szCs w:val="22"/>
        </w:rPr>
        <w:tab/>
      </w:r>
      <w:r>
        <w:t>Uplink RAN Configuration Transfer</w:t>
      </w:r>
      <w:r>
        <w:tab/>
      </w:r>
      <w:r>
        <w:fldChar w:fldCharType="begin" w:fldLock="1"/>
      </w:r>
      <w:r>
        <w:instrText xml:space="preserve"> PAGEREF _Toc106109056 \h </w:instrText>
      </w:r>
      <w:r>
        <w:fldChar w:fldCharType="separate"/>
      </w:r>
      <w:r>
        <w:t>88</w:t>
      </w:r>
      <w:r>
        <w:fldChar w:fldCharType="end"/>
      </w:r>
    </w:p>
    <w:p w14:paraId="09DC6357" w14:textId="77777777" w:rsidR="000D75EF" w:rsidRPr="00AA2F22" w:rsidRDefault="000D75EF">
      <w:pPr>
        <w:pStyle w:val="TOC4"/>
        <w:rPr>
          <w:rFonts w:ascii="Calibri" w:eastAsia="Malgun Gothic" w:hAnsi="Calibri"/>
          <w:sz w:val="22"/>
          <w:szCs w:val="22"/>
        </w:rPr>
      </w:pPr>
      <w:r>
        <w:t>8.8.1.1</w:t>
      </w:r>
      <w:r w:rsidRPr="00AA2F22">
        <w:rPr>
          <w:rFonts w:ascii="Calibri" w:eastAsia="Malgun Gothic" w:hAnsi="Calibri"/>
          <w:sz w:val="22"/>
          <w:szCs w:val="22"/>
        </w:rPr>
        <w:tab/>
      </w:r>
      <w:r>
        <w:t>General</w:t>
      </w:r>
      <w:r>
        <w:tab/>
      </w:r>
      <w:r>
        <w:fldChar w:fldCharType="begin" w:fldLock="1"/>
      </w:r>
      <w:r>
        <w:instrText xml:space="preserve"> PAGEREF _Toc106109057 \h </w:instrText>
      </w:r>
      <w:r>
        <w:fldChar w:fldCharType="separate"/>
      </w:r>
      <w:r>
        <w:t>88</w:t>
      </w:r>
      <w:r>
        <w:fldChar w:fldCharType="end"/>
      </w:r>
    </w:p>
    <w:p w14:paraId="66DBA731" w14:textId="77777777" w:rsidR="000D75EF" w:rsidRPr="00AA2F22" w:rsidRDefault="000D75EF">
      <w:pPr>
        <w:pStyle w:val="TOC4"/>
        <w:rPr>
          <w:rFonts w:ascii="Calibri" w:eastAsia="Malgun Gothic" w:hAnsi="Calibri"/>
          <w:sz w:val="22"/>
          <w:szCs w:val="22"/>
        </w:rPr>
      </w:pPr>
      <w:r>
        <w:t>8.8.1.2</w:t>
      </w:r>
      <w:r w:rsidRPr="00AA2F22">
        <w:rPr>
          <w:rFonts w:ascii="Calibri" w:eastAsia="Malgun Gothic" w:hAnsi="Calibri"/>
          <w:sz w:val="22"/>
          <w:szCs w:val="22"/>
        </w:rPr>
        <w:tab/>
      </w:r>
      <w:r>
        <w:t>Successful Operation</w:t>
      </w:r>
      <w:r>
        <w:tab/>
      </w:r>
      <w:r>
        <w:fldChar w:fldCharType="begin" w:fldLock="1"/>
      </w:r>
      <w:r>
        <w:instrText xml:space="preserve"> PAGEREF _Toc106109058 \h </w:instrText>
      </w:r>
      <w:r>
        <w:fldChar w:fldCharType="separate"/>
      </w:r>
      <w:r>
        <w:t>89</w:t>
      </w:r>
      <w:r>
        <w:fldChar w:fldCharType="end"/>
      </w:r>
    </w:p>
    <w:p w14:paraId="13A9F18C" w14:textId="77777777" w:rsidR="000D75EF" w:rsidRPr="00AA2F22" w:rsidRDefault="000D75EF">
      <w:pPr>
        <w:pStyle w:val="TOC4"/>
        <w:rPr>
          <w:rFonts w:ascii="Calibri" w:eastAsia="Malgun Gothic" w:hAnsi="Calibri"/>
          <w:sz w:val="22"/>
          <w:szCs w:val="22"/>
        </w:rPr>
      </w:pPr>
      <w:r>
        <w:t>8.8.1.3</w:t>
      </w:r>
      <w:r w:rsidRPr="00AA2F22">
        <w:rPr>
          <w:rFonts w:ascii="Calibri" w:eastAsia="Malgun Gothic" w:hAnsi="Calibri"/>
          <w:sz w:val="22"/>
          <w:szCs w:val="22"/>
        </w:rPr>
        <w:tab/>
      </w:r>
      <w:r>
        <w:t>Abnormal Conditions</w:t>
      </w:r>
      <w:r>
        <w:tab/>
      </w:r>
      <w:r>
        <w:fldChar w:fldCharType="begin" w:fldLock="1"/>
      </w:r>
      <w:r>
        <w:instrText xml:space="preserve"> PAGEREF _Toc106109059 \h </w:instrText>
      </w:r>
      <w:r>
        <w:fldChar w:fldCharType="separate"/>
      </w:r>
      <w:r>
        <w:t>89</w:t>
      </w:r>
      <w:r>
        <w:fldChar w:fldCharType="end"/>
      </w:r>
    </w:p>
    <w:p w14:paraId="79A44D2A" w14:textId="77777777" w:rsidR="000D75EF" w:rsidRPr="00AA2F22" w:rsidRDefault="000D75EF">
      <w:pPr>
        <w:pStyle w:val="TOC3"/>
        <w:rPr>
          <w:rFonts w:ascii="Calibri" w:eastAsia="Malgun Gothic" w:hAnsi="Calibri"/>
          <w:sz w:val="22"/>
          <w:szCs w:val="22"/>
        </w:rPr>
      </w:pPr>
      <w:r>
        <w:t>8.8.2</w:t>
      </w:r>
      <w:r w:rsidRPr="00AA2F22">
        <w:rPr>
          <w:rFonts w:ascii="Calibri" w:eastAsia="Malgun Gothic" w:hAnsi="Calibri"/>
          <w:sz w:val="22"/>
          <w:szCs w:val="22"/>
        </w:rPr>
        <w:tab/>
      </w:r>
      <w:r>
        <w:t>Downlink RAN Configuration Transfer</w:t>
      </w:r>
      <w:r>
        <w:tab/>
      </w:r>
      <w:r>
        <w:fldChar w:fldCharType="begin" w:fldLock="1"/>
      </w:r>
      <w:r>
        <w:instrText xml:space="preserve"> PAGEREF _Toc106109060 \h </w:instrText>
      </w:r>
      <w:r>
        <w:fldChar w:fldCharType="separate"/>
      </w:r>
      <w:r>
        <w:t>89</w:t>
      </w:r>
      <w:r>
        <w:fldChar w:fldCharType="end"/>
      </w:r>
    </w:p>
    <w:p w14:paraId="2F314523" w14:textId="77777777" w:rsidR="000D75EF" w:rsidRPr="00AA2F22" w:rsidRDefault="000D75EF">
      <w:pPr>
        <w:pStyle w:val="TOC4"/>
        <w:rPr>
          <w:rFonts w:ascii="Calibri" w:eastAsia="Malgun Gothic" w:hAnsi="Calibri"/>
          <w:sz w:val="22"/>
          <w:szCs w:val="22"/>
        </w:rPr>
      </w:pPr>
      <w:r>
        <w:t>8.8.2.1</w:t>
      </w:r>
      <w:r w:rsidRPr="00AA2F22">
        <w:rPr>
          <w:rFonts w:ascii="Calibri" w:eastAsia="Malgun Gothic" w:hAnsi="Calibri"/>
          <w:sz w:val="22"/>
          <w:szCs w:val="22"/>
        </w:rPr>
        <w:tab/>
      </w:r>
      <w:r>
        <w:t>General</w:t>
      </w:r>
      <w:r>
        <w:tab/>
      </w:r>
      <w:r>
        <w:fldChar w:fldCharType="begin" w:fldLock="1"/>
      </w:r>
      <w:r>
        <w:instrText xml:space="preserve"> PAGEREF _Toc106109061 \h </w:instrText>
      </w:r>
      <w:r>
        <w:fldChar w:fldCharType="separate"/>
      </w:r>
      <w:r>
        <w:t>89</w:t>
      </w:r>
      <w:r>
        <w:fldChar w:fldCharType="end"/>
      </w:r>
    </w:p>
    <w:p w14:paraId="10361361" w14:textId="77777777" w:rsidR="000D75EF" w:rsidRPr="00AA2F22" w:rsidRDefault="000D75EF">
      <w:pPr>
        <w:pStyle w:val="TOC4"/>
        <w:rPr>
          <w:rFonts w:ascii="Calibri" w:eastAsia="Malgun Gothic" w:hAnsi="Calibri"/>
          <w:sz w:val="22"/>
          <w:szCs w:val="22"/>
        </w:rPr>
      </w:pPr>
      <w:r>
        <w:t>8.8.2.2</w:t>
      </w:r>
      <w:r w:rsidRPr="00AA2F22">
        <w:rPr>
          <w:rFonts w:ascii="Calibri" w:eastAsia="Malgun Gothic" w:hAnsi="Calibri"/>
          <w:sz w:val="22"/>
          <w:szCs w:val="22"/>
        </w:rPr>
        <w:tab/>
      </w:r>
      <w:r>
        <w:t>Successful Operation</w:t>
      </w:r>
      <w:r>
        <w:tab/>
      </w:r>
      <w:r>
        <w:fldChar w:fldCharType="begin" w:fldLock="1"/>
      </w:r>
      <w:r>
        <w:instrText xml:space="preserve"> PAGEREF _Toc106109062 \h </w:instrText>
      </w:r>
      <w:r>
        <w:fldChar w:fldCharType="separate"/>
      </w:r>
      <w:r>
        <w:t>89</w:t>
      </w:r>
      <w:r>
        <w:fldChar w:fldCharType="end"/>
      </w:r>
    </w:p>
    <w:p w14:paraId="0592248B" w14:textId="77777777" w:rsidR="000D75EF" w:rsidRPr="00AA2F22" w:rsidRDefault="000D75EF">
      <w:pPr>
        <w:pStyle w:val="TOC4"/>
        <w:rPr>
          <w:rFonts w:ascii="Calibri" w:eastAsia="Malgun Gothic" w:hAnsi="Calibri"/>
          <w:sz w:val="22"/>
          <w:szCs w:val="22"/>
        </w:rPr>
      </w:pPr>
      <w:r>
        <w:t>8.8.2.3</w:t>
      </w:r>
      <w:r w:rsidRPr="00AA2F22">
        <w:rPr>
          <w:rFonts w:ascii="Calibri" w:eastAsia="Malgun Gothic" w:hAnsi="Calibri"/>
          <w:sz w:val="22"/>
          <w:szCs w:val="22"/>
        </w:rPr>
        <w:tab/>
      </w:r>
      <w:r>
        <w:t>Abnormal Conditions</w:t>
      </w:r>
      <w:r>
        <w:tab/>
      </w:r>
      <w:r>
        <w:fldChar w:fldCharType="begin" w:fldLock="1"/>
      </w:r>
      <w:r>
        <w:instrText xml:space="preserve"> PAGEREF _Toc106109063 \h </w:instrText>
      </w:r>
      <w:r>
        <w:fldChar w:fldCharType="separate"/>
      </w:r>
      <w:r>
        <w:t>90</w:t>
      </w:r>
      <w:r>
        <w:fldChar w:fldCharType="end"/>
      </w:r>
    </w:p>
    <w:p w14:paraId="529093BB" w14:textId="77777777" w:rsidR="000D75EF" w:rsidRPr="00AA2F22" w:rsidRDefault="000D75EF">
      <w:pPr>
        <w:pStyle w:val="TOC2"/>
        <w:rPr>
          <w:rFonts w:ascii="Calibri" w:eastAsia="Malgun Gothic" w:hAnsi="Calibri"/>
          <w:sz w:val="22"/>
          <w:szCs w:val="22"/>
        </w:rPr>
      </w:pPr>
      <w:r>
        <w:t>8.9</w:t>
      </w:r>
      <w:r w:rsidRPr="00AA2F22">
        <w:rPr>
          <w:rFonts w:ascii="Calibri" w:eastAsia="Malgun Gothic" w:hAnsi="Calibri"/>
          <w:sz w:val="22"/>
          <w:szCs w:val="22"/>
        </w:rPr>
        <w:tab/>
      </w:r>
      <w:r>
        <w:t>Warning Message Transmission Procedures</w:t>
      </w:r>
      <w:r>
        <w:tab/>
      </w:r>
      <w:r>
        <w:fldChar w:fldCharType="begin" w:fldLock="1"/>
      </w:r>
      <w:r>
        <w:instrText xml:space="preserve"> PAGEREF _Toc106109064 \h </w:instrText>
      </w:r>
      <w:r>
        <w:fldChar w:fldCharType="separate"/>
      </w:r>
      <w:r>
        <w:t>90</w:t>
      </w:r>
      <w:r>
        <w:fldChar w:fldCharType="end"/>
      </w:r>
    </w:p>
    <w:p w14:paraId="0F803F5C" w14:textId="77777777" w:rsidR="000D75EF" w:rsidRPr="00AA2F22" w:rsidRDefault="000D75EF">
      <w:pPr>
        <w:pStyle w:val="TOC3"/>
        <w:rPr>
          <w:rFonts w:ascii="Calibri" w:eastAsia="Malgun Gothic" w:hAnsi="Calibri"/>
          <w:sz w:val="22"/>
          <w:szCs w:val="22"/>
        </w:rPr>
      </w:pPr>
      <w:r>
        <w:t>8.9.1</w:t>
      </w:r>
      <w:r w:rsidRPr="00AA2F22">
        <w:rPr>
          <w:rFonts w:ascii="Calibri" w:eastAsia="Malgun Gothic" w:hAnsi="Calibri"/>
          <w:sz w:val="22"/>
          <w:szCs w:val="22"/>
        </w:rPr>
        <w:tab/>
      </w:r>
      <w:r>
        <w:t>Write-Replace Warning</w:t>
      </w:r>
      <w:r>
        <w:tab/>
      </w:r>
      <w:r>
        <w:fldChar w:fldCharType="begin" w:fldLock="1"/>
      </w:r>
      <w:r>
        <w:instrText xml:space="preserve"> PAGEREF _Toc106109065 \h </w:instrText>
      </w:r>
      <w:r>
        <w:fldChar w:fldCharType="separate"/>
      </w:r>
      <w:r>
        <w:t>90</w:t>
      </w:r>
      <w:r>
        <w:fldChar w:fldCharType="end"/>
      </w:r>
    </w:p>
    <w:p w14:paraId="460B5868" w14:textId="77777777" w:rsidR="000D75EF" w:rsidRPr="00AA2F22" w:rsidRDefault="000D75EF">
      <w:pPr>
        <w:pStyle w:val="TOC4"/>
        <w:rPr>
          <w:rFonts w:ascii="Calibri" w:eastAsia="Malgun Gothic" w:hAnsi="Calibri"/>
          <w:sz w:val="22"/>
          <w:szCs w:val="22"/>
        </w:rPr>
      </w:pPr>
      <w:r>
        <w:t>8.9.1.1</w:t>
      </w:r>
      <w:r w:rsidRPr="00AA2F22">
        <w:rPr>
          <w:rFonts w:ascii="Calibri" w:eastAsia="Malgun Gothic" w:hAnsi="Calibri"/>
          <w:sz w:val="22"/>
          <w:szCs w:val="22"/>
        </w:rPr>
        <w:tab/>
      </w:r>
      <w:r>
        <w:t>General</w:t>
      </w:r>
      <w:r>
        <w:tab/>
      </w:r>
      <w:r>
        <w:fldChar w:fldCharType="begin" w:fldLock="1"/>
      </w:r>
      <w:r>
        <w:instrText xml:space="preserve"> PAGEREF _Toc106109066 \h </w:instrText>
      </w:r>
      <w:r>
        <w:fldChar w:fldCharType="separate"/>
      </w:r>
      <w:r>
        <w:t>90</w:t>
      </w:r>
      <w:r>
        <w:fldChar w:fldCharType="end"/>
      </w:r>
    </w:p>
    <w:p w14:paraId="3C4B5929" w14:textId="77777777" w:rsidR="000D75EF" w:rsidRPr="00AA2F22" w:rsidRDefault="000D75EF">
      <w:pPr>
        <w:pStyle w:val="TOC4"/>
        <w:rPr>
          <w:rFonts w:ascii="Calibri" w:eastAsia="Malgun Gothic" w:hAnsi="Calibri"/>
          <w:sz w:val="22"/>
          <w:szCs w:val="22"/>
        </w:rPr>
      </w:pPr>
      <w:r>
        <w:t>8.9.1.2</w:t>
      </w:r>
      <w:r w:rsidRPr="00AA2F22">
        <w:rPr>
          <w:rFonts w:ascii="Calibri" w:eastAsia="Malgun Gothic" w:hAnsi="Calibri"/>
          <w:sz w:val="22"/>
          <w:szCs w:val="22"/>
        </w:rPr>
        <w:tab/>
      </w:r>
      <w:r>
        <w:t>Successful Operation</w:t>
      </w:r>
      <w:r>
        <w:tab/>
      </w:r>
      <w:r>
        <w:fldChar w:fldCharType="begin" w:fldLock="1"/>
      </w:r>
      <w:r>
        <w:instrText xml:space="preserve"> PAGEREF _Toc106109067 \h </w:instrText>
      </w:r>
      <w:r>
        <w:fldChar w:fldCharType="separate"/>
      </w:r>
      <w:r>
        <w:t>91</w:t>
      </w:r>
      <w:r>
        <w:fldChar w:fldCharType="end"/>
      </w:r>
    </w:p>
    <w:p w14:paraId="31A84965" w14:textId="77777777" w:rsidR="000D75EF" w:rsidRPr="00AA2F22" w:rsidRDefault="000D75EF">
      <w:pPr>
        <w:pStyle w:val="TOC4"/>
        <w:rPr>
          <w:rFonts w:ascii="Calibri" w:eastAsia="Malgun Gothic" w:hAnsi="Calibri"/>
          <w:sz w:val="22"/>
          <w:szCs w:val="22"/>
        </w:rPr>
      </w:pPr>
      <w:r>
        <w:t>8.9.1.3</w:t>
      </w:r>
      <w:r w:rsidRPr="00AA2F22">
        <w:rPr>
          <w:rFonts w:ascii="Calibri" w:eastAsia="Malgun Gothic" w:hAnsi="Calibri"/>
          <w:sz w:val="22"/>
          <w:szCs w:val="22"/>
        </w:rPr>
        <w:tab/>
      </w:r>
      <w:r>
        <w:t>Unsuccessful Operation</w:t>
      </w:r>
      <w:r>
        <w:tab/>
      </w:r>
      <w:r>
        <w:fldChar w:fldCharType="begin" w:fldLock="1"/>
      </w:r>
      <w:r>
        <w:instrText xml:space="preserve"> PAGEREF _Toc106109068 \h </w:instrText>
      </w:r>
      <w:r>
        <w:fldChar w:fldCharType="separate"/>
      </w:r>
      <w:r>
        <w:t>92</w:t>
      </w:r>
      <w:r>
        <w:fldChar w:fldCharType="end"/>
      </w:r>
    </w:p>
    <w:p w14:paraId="201476D1" w14:textId="77777777" w:rsidR="000D75EF" w:rsidRPr="00AA2F22" w:rsidRDefault="000D75EF">
      <w:pPr>
        <w:pStyle w:val="TOC4"/>
        <w:rPr>
          <w:rFonts w:ascii="Calibri" w:eastAsia="Malgun Gothic" w:hAnsi="Calibri"/>
          <w:sz w:val="22"/>
          <w:szCs w:val="22"/>
        </w:rPr>
      </w:pPr>
      <w:r>
        <w:t>8.9.1.4</w:t>
      </w:r>
      <w:r w:rsidRPr="00AA2F22">
        <w:rPr>
          <w:rFonts w:ascii="Calibri" w:eastAsia="Malgun Gothic" w:hAnsi="Calibri"/>
          <w:sz w:val="22"/>
          <w:szCs w:val="22"/>
        </w:rPr>
        <w:tab/>
      </w:r>
      <w:r>
        <w:t>Abnormal Conditions</w:t>
      </w:r>
      <w:r>
        <w:tab/>
      </w:r>
      <w:r>
        <w:fldChar w:fldCharType="begin" w:fldLock="1"/>
      </w:r>
      <w:r>
        <w:instrText xml:space="preserve"> PAGEREF _Toc106109069 \h </w:instrText>
      </w:r>
      <w:r>
        <w:fldChar w:fldCharType="separate"/>
      </w:r>
      <w:r>
        <w:t>92</w:t>
      </w:r>
      <w:r>
        <w:fldChar w:fldCharType="end"/>
      </w:r>
    </w:p>
    <w:p w14:paraId="4C1F0292" w14:textId="77777777" w:rsidR="000D75EF" w:rsidRPr="00AA2F22" w:rsidRDefault="000D75EF">
      <w:pPr>
        <w:pStyle w:val="TOC3"/>
        <w:rPr>
          <w:rFonts w:ascii="Calibri" w:eastAsia="Malgun Gothic" w:hAnsi="Calibri"/>
          <w:sz w:val="22"/>
          <w:szCs w:val="22"/>
        </w:rPr>
      </w:pPr>
      <w:r>
        <w:t>8.9.2</w:t>
      </w:r>
      <w:r w:rsidRPr="00AA2F22">
        <w:rPr>
          <w:rFonts w:ascii="Calibri" w:eastAsia="Malgun Gothic" w:hAnsi="Calibri"/>
          <w:sz w:val="22"/>
          <w:szCs w:val="22"/>
        </w:rPr>
        <w:tab/>
      </w:r>
      <w:r>
        <w:t>PWS Cancel</w:t>
      </w:r>
      <w:r>
        <w:tab/>
      </w:r>
      <w:r>
        <w:fldChar w:fldCharType="begin" w:fldLock="1"/>
      </w:r>
      <w:r>
        <w:instrText xml:space="preserve"> PAGEREF _Toc106109070 \h </w:instrText>
      </w:r>
      <w:r>
        <w:fldChar w:fldCharType="separate"/>
      </w:r>
      <w:r>
        <w:t>92</w:t>
      </w:r>
      <w:r>
        <w:fldChar w:fldCharType="end"/>
      </w:r>
    </w:p>
    <w:p w14:paraId="5CB2824A" w14:textId="77777777" w:rsidR="000D75EF" w:rsidRPr="00AA2F22" w:rsidRDefault="000D75EF">
      <w:pPr>
        <w:pStyle w:val="TOC4"/>
        <w:rPr>
          <w:rFonts w:ascii="Calibri" w:eastAsia="Malgun Gothic" w:hAnsi="Calibri"/>
          <w:sz w:val="22"/>
          <w:szCs w:val="22"/>
        </w:rPr>
      </w:pPr>
      <w:r>
        <w:t>8.9.2.1</w:t>
      </w:r>
      <w:r w:rsidRPr="00AA2F22">
        <w:rPr>
          <w:rFonts w:ascii="Calibri" w:eastAsia="Malgun Gothic" w:hAnsi="Calibri"/>
          <w:sz w:val="22"/>
          <w:szCs w:val="22"/>
        </w:rPr>
        <w:tab/>
      </w:r>
      <w:r>
        <w:t>General</w:t>
      </w:r>
      <w:r>
        <w:tab/>
      </w:r>
      <w:r>
        <w:fldChar w:fldCharType="begin" w:fldLock="1"/>
      </w:r>
      <w:r>
        <w:instrText xml:space="preserve"> PAGEREF _Toc106109071 \h </w:instrText>
      </w:r>
      <w:r>
        <w:fldChar w:fldCharType="separate"/>
      </w:r>
      <w:r>
        <w:t>92</w:t>
      </w:r>
      <w:r>
        <w:fldChar w:fldCharType="end"/>
      </w:r>
    </w:p>
    <w:p w14:paraId="473D3643" w14:textId="77777777" w:rsidR="000D75EF" w:rsidRPr="00AA2F22" w:rsidRDefault="000D75EF">
      <w:pPr>
        <w:pStyle w:val="TOC4"/>
        <w:rPr>
          <w:rFonts w:ascii="Calibri" w:eastAsia="Malgun Gothic" w:hAnsi="Calibri"/>
          <w:sz w:val="22"/>
          <w:szCs w:val="22"/>
        </w:rPr>
      </w:pPr>
      <w:r>
        <w:t>8.9.2.2</w:t>
      </w:r>
      <w:r w:rsidRPr="00AA2F22">
        <w:rPr>
          <w:rFonts w:ascii="Calibri" w:eastAsia="Malgun Gothic" w:hAnsi="Calibri"/>
          <w:sz w:val="22"/>
          <w:szCs w:val="22"/>
        </w:rPr>
        <w:tab/>
      </w:r>
      <w:r>
        <w:t>Successful Operation</w:t>
      </w:r>
      <w:r>
        <w:tab/>
      </w:r>
      <w:r>
        <w:fldChar w:fldCharType="begin" w:fldLock="1"/>
      </w:r>
      <w:r>
        <w:instrText xml:space="preserve"> PAGEREF _Toc106109072 \h </w:instrText>
      </w:r>
      <w:r>
        <w:fldChar w:fldCharType="separate"/>
      </w:r>
      <w:r>
        <w:t>92</w:t>
      </w:r>
      <w:r>
        <w:fldChar w:fldCharType="end"/>
      </w:r>
    </w:p>
    <w:p w14:paraId="125778F7" w14:textId="77777777" w:rsidR="000D75EF" w:rsidRPr="00AA2F22" w:rsidRDefault="000D75EF">
      <w:pPr>
        <w:pStyle w:val="TOC4"/>
        <w:rPr>
          <w:rFonts w:ascii="Calibri" w:eastAsia="Malgun Gothic" w:hAnsi="Calibri"/>
          <w:sz w:val="22"/>
          <w:szCs w:val="22"/>
        </w:rPr>
      </w:pPr>
      <w:r>
        <w:t>8.9.2.3</w:t>
      </w:r>
      <w:r w:rsidRPr="00AA2F22">
        <w:rPr>
          <w:rFonts w:ascii="Calibri" w:eastAsia="Malgun Gothic" w:hAnsi="Calibri"/>
          <w:sz w:val="22"/>
          <w:szCs w:val="22"/>
        </w:rPr>
        <w:tab/>
      </w:r>
      <w:r>
        <w:t>Unsuccessful Operation</w:t>
      </w:r>
      <w:r>
        <w:tab/>
      </w:r>
      <w:r>
        <w:fldChar w:fldCharType="begin" w:fldLock="1"/>
      </w:r>
      <w:r>
        <w:instrText xml:space="preserve"> PAGEREF _Toc106109073 \h </w:instrText>
      </w:r>
      <w:r>
        <w:fldChar w:fldCharType="separate"/>
      </w:r>
      <w:r>
        <w:t>93</w:t>
      </w:r>
      <w:r>
        <w:fldChar w:fldCharType="end"/>
      </w:r>
    </w:p>
    <w:p w14:paraId="40C8604A" w14:textId="77777777" w:rsidR="000D75EF" w:rsidRPr="00AA2F22" w:rsidRDefault="000D75EF">
      <w:pPr>
        <w:pStyle w:val="TOC4"/>
        <w:rPr>
          <w:rFonts w:ascii="Calibri" w:eastAsia="Malgun Gothic" w:hAnsi="Calibri"/>
          <w:sz w:val="22"/>
          <w:szCs w:val="22"/>
        </w:rPr>
      </w:pPr>
      <w:r>
        <w:t>8.9.2.4</w:t>
      </w:r>
      <w:r w:rsidRPr="00AA2F22">
        <w:rPr>
          <w:rFonts w:ascii="Calibri" w:eastAsia="Malgun Gothic" w:hAnsi="Calibri"/>
          <w:sz w:val="22"/>
          <w:szCs w:val="22"/>
        </w:rPr>
        <w:tab/>
      </w:r>
      <w:r>
        <w:t>Abnormal Conditions</w:t>
      </w:r>
      <w:r>
        <w:tab/>
      </w:r>
      <w:r>
        <w:fldChar w:fldCharType="begin" w:fldLock="1"/>
      </w:r>
      <w:r>
        <w:instrText xml:space="preserve"> PAGEREF _Toc106109074 \h </w:instrText>
      </w:r>
      <w:r>
        <w:fldChar w:fldCharType="separate"/>
      </w:r>
      <w:r>
        <w:t>93</w:t>
      </w:r>
      <w:r>
        <w:fldChar w:fldCharType="end"/>
      </w:r>
    </w:p>
    <w:p w14:paraId="6222D870" w14:textId="77777777" w:rsidR="000D75EF" w:rsidRPr="00AA2F22" w:rsidRDefault="000D75EF">
      <w:pPr>
        <w:pStyle w:val="TOC3"/>
        <w:rPr>
          <w:rFonts w:ascii="Calibri" w:eastAsia="Malgun Gothic" w:hAnsi="Calibri"/>
          <w:sz w:val="22"/>
          <w:szCs w:val="22"/>
        </w:rPr>
      </w:pPr>
      <w:r>
        <w:t>8.9.3</w:t>
      </w:r>
      <w:r w:rsidRPr="00AA2F22">
        <w:rPr>
          <w:rFonts w:ascii="Calibri" w:eastAsia="Malgun Gothic" w:hAnsi="Calibri"/>
          <w:sz w:val="22"/>
          <w:szCs w:val="22"/>
        </w:rPr>
        <w:tab/>
      </w:r>
      <w:r>
        <w:t>PWS Restart Indication</w:t>
      </w:r>
      <w:r>
        <w:tab/>
      </w:r>
      <w:r>
        <w:fldChar w:fldCharType="begin" w:fldLock="1"/>
      </w:r>
      <w:r>
        <w:instrText xml:space="preserve"> PAGEREF _Toc106109075 \h </w:instrText>
      </w:r>
      <w:r>
        <w:fldChar w:fldCharType="separate"/>
      </w:r>
      <w:r>
        <w:t>93</w:t>
      </w:r>
      <w:r>
        <w:fldChar w:fldCharType="end"/>
      </w:r>
    </w:p>
    <w:p w14:paraId="6DD62D8E" w14:textId="77777777" w:rsidR="000D75EF" w:rsidRPr="00AA2F22" w:rsidRDefault="000D75EF">
      <w:pPr>
        <w:pStyle w:val="TOC4"/>
        <w:rPr>
          <w:rFonts w:ascii="Calibri" w:eastAsia="Malgun Gothic" w:hAnsi="Calibri"/>
          <w:sz w:val="22"/>
          <w:szCs w:val="22"/>
        </w:rPr>
      </w:pPr>
      <w:r>
        <w:t>8.9.3.1</w:t>
      </w:r>
      <w:r w:rsidRPr="00AA2F22">
        <w:rPr>
          <w:rFonts w:ascii="Calibri" w:eastAsia="Malgun Gothic" w:hAnsi="Calibri"/>
          <w:sz w:val="22"/>
          <w:szCs w:val="22"/>
        </w:rPr>
        <w:tab/>
      </w:r>
      <w:r>
        <w:t>General</w:t>
      </w:r>
      <w:r>
        <w:tab/>
      </w:r>
      <w:r>
        <w:fldChar w:fldCharType="begin" w:fldLock="1"/>
      </w:r>
      <w:r>
        <w:instrText xml:space="preserve"> PAGEREF _Toc106109076 \h </w:instrText>
      </w:r>
      <w:r>
        <w:fldChar w:fldCharType="separate"/>
      </w:r>
      <w:r>
        <w:t>93</w:t>
      </w:r>
      <w:r>
        <w:fldChar w:fldCharType="end"/>
      </w:r>
    </w:p>
    <w:p w14:paraId="4C9E9DDE" w14:textId="77777777" w:rsidR="000D75EF" w:rsidRPr="00AA2F22" w:rsidRDefault="000D75EF">
      <w:pPr>
        <w:pStyle w:val="TOC4"/>
        <w:rPr>
          <w:rFonts w:ascii="Calibri" w:eastAsia="Malgun Gothic" w:hAnsi="Calibri"/>
          <w:sz w:val="22"/>
          <w:szCs w:val="22"/>
        </w:rPr>
      </w:pPr>
      <w:r>
        <w:t>8.9.3.2</w:t>
      </w:r>
      <w:r w:rsidRPr="00AA2F22">
        <w:rPr>
          <w:rFonts w:ascii="Calibri" w:eastAsia="Malgun Gothic" w:hAnsi="Calibri"/>
          <w:sz w:val="22"/>
          <w:szCs w:val="22"/>
        </w:rPr>
        <w:tab/>
      </w:r>
      <w:r>
        <w:t>Successful Operation</w:t>
      </w:r>
      <w:r>
        <w:tab/>
      </w:r>
      <w:r>
        <w:fldChar w:fldCharType="begin" w:fldLock="1"/>
      </w:r>
      <w:r>
        <w:instrText xml:space="preserve"> PAGEREF _Toc106109077 \h </w:instrText>
      </w:r>
      <w:r>
        <w:fldChar w:fldCharType="separate"/>
      </w:r>
      <w:r>
        <w:t>93</w:t>
      </w:r>
      <w:r>
        <w:fldChar w:fldCharType="end"/>
      </w:r>
    </w:p>
    <w:p w14:paraId="7C1B1C18" w14:textId="77777777" w:rsidR="000D75EF" w:rsidRPr="00AA2F22" w:rsidRDefault="000D75EF">
      <w:pPr>
        <w:pStyle w:val="TOC4"/>
        <w:rPr>
          <w:rFonts w:ascii="Calibri" w:eastAsia="Malgun Gothic" w:hAnsi="Calibri"/>
          <w:sz w:val="22"/>
          <w:szCs w:val="22"/>
        </w:rPr>
      </w:pPr>
      <w:r>
        <w:t>8.9.3.3</w:t>
      </w:r>
      <w:r w:rsidRPr="00AA2F22">
        <w:rPr>
          <w:rFonts w:ascii="Calibri" w:eastAsia="Malgun Gothic" w:hAnsi="Calibri"/>
          <w:sz w:val="22"/>
          <w:szCs w:val="22"/>
        </w:rPr>
        <w:tab/>
      </w:r>
      <w:r>
        <w:t>Abnormal Conditions</w:t>
      </w:r>
      <w:r>
        <w:tab/>
      </w:r>
      <w:r>
        <w:fldChar w:fldCharType="begin" w:fldLock="1"/>
      </w:r>
      <w:r>
        <w:instrText xml:space="preserve"> PAGEREF _Toc106109078 \h </w:instrText>
      </w:r>
      <w:r>
        <w:fldChar w:fldCharType="separate"/>
      </w:r>
      <w:r>
        <w:t>93</w:t>
      </w:r>
      <w:r>
        <w:fldChar w:fldCharType="end"/>
      </w:r>
    </w:p>
    <w:p w14:paraId="3711CBBE" w14:textId="77777777" w:rsidR="000D75EF" w:rsidRPr="00AA2F22" w:rsidRDefault="000D75EF">
      <w:pPr>
        <w:pStyle w:val="TOC3"/>
        <w:rPr>
          <w:rFonts w:ascii="Calibri" w:eastAsia="Malgun Gothic" w:hAnsi="Calibri"/>
          <w:sz w:val="22"/>
          <w:szCs w:val="22"/>
        </w:rPr>
      </w:pPr>
      <w:r>
        <w:t>8.9.4</w:t>
      </w:r>
      <w:r w:rsidRPr="00AA2F22">
        <w:rPr>
          <w:rFonts w:ascii="Calibri" w:eastAsia="Malgun Gothic" w:hAnsi="Calibri"/>
          <w:sz w:val="22"/>
          <w:szCs w:val="22"/>
        </w:rPr>
        <w:tab/>
      </w:r>
      <w:r>
        <w:t>PWS Failure Indication</w:t>
      </w:r>
      <w:r>
        <w:tab/>
      </w:r>
      <w:r>
        <w:fldChar w:fldCharType="begin" w:fldLock="1"/>
      </w:r>
      <w:r>
        <w:instrText xml:space="preserve"> PAGEREF _Toc106109079 \h </w:instrText>
      </w:r>
      <w:r>
        <w:fldChar w:fldCharType="separate"/>
      </w:r>
      <w:r>
        <w:t>94</w:t>
      </w:r>
      <w:r>
        <w:fldChar w:fldCharType="end"/>
      </w:r>
    </w:p>
    <w:p w14:paraId="40C1F7CA" w14:textId="77777777" w:rsidR="000D75EF" w:rsidRPr="00AA2F22" w:rsidRDefault="000D75EF">
      <w:pPr>
        <w:pStyle w:val="TOC4"/>
        <w:rPr>
          <w:rFonts w:ascii="Calibri" w:eastAsia="Malgun Gothic" w:hAnsi="Calibri"/>
          <w:sz w:val="22"/>
          <w:szCs w:val="22"/>
        </w:rPr>
      </w:pPr>
      <w:r>
        <w:t>8.9.4.1</w:t>
      </w:r>
      <w:r w:rsidRPr="00AA2F22">
        <w:rPr>
          <w:rFonts w:ascii="Calibri" w:eastAsia="Malgun Gothic" w:hAnsi="Calibri"/>
          <w:sz w:val="22"/>
          <w:szCs w:val="22"/>
        </w:rPr>
        <w:tab/>
      </w:r>
      <w:r>
        <w:t>General</w:t>
      </w:r>
      <w:r>
        <w:tab/>
      </w:r>
      <w:r>
        <w:fldChar w:fldCharType="begin" w:fldLock="1"/>
      </w:r>
      <w:r>
        <w:instrText xml:space="preserve"> PAGEREF _Toc106109080 \h </w:instrText>
      </w:r>
      <w:r>
        <w:fldChar w:fldCharType="separate"/>
      </w:r>
      <w:r>
        <w:t>94</w:t>
      </w:r>
      <w:r>
        <w:fldChar w:fldCharType="end"/>
      </w:r>
    </w:p>
    <w:p w14:paraId="6C4BC9F6" w14:textId="77777777" w:rsidR="000D75EF" w:rsidRPr="00AA2F22" w:rsidRDefault="000D75EF">
      <w:pPr>
        <w:pStyle w:val="TOC4"/>
        <w:rPr>
          <w:rFonts w:ascii="Calibri" w:eastAsia="Malgun Gothic" w:hAnsi="Calibri"/>
          <w:sz w:val="22"/>
          <w:szCs w:val="22"/>
        </w:rPr>
      </w:pPr>
      <w:r>
        <w:t>8.9.4.2</w:t>
      </w:r>
      <w:r w:rsidRPr="00AA2F22">
        <w:rPr>
          <w:rFonts w:ascii="Calibri" w:eastAsia="Malgun Gothic" w:hAnsi="Calibri"/>
          <w:sz w:val="22"/>
          <w:szCs w:val="22"/>
        </w:rPr>
        <w:tab/>
      </w:r>
      <w:r>
        <w:t>Successful Operation</w:t>
      </w:r>
      <w:r>
        <w:tab/>
      </w:r>
      <w:r>
        <w:fldChar w:fldCharType="begin" w:fldLock="1"/>
      </w:r>
      <w:r>
        <w:instrText xml:space="preserve"> PAGEREF _Toc106109081 \h </w:instrText>
      </w:r>
      <w:r>
        <w:fldChar w:fldCharType="separate"/>
      </w:r>
      <w:r>
        <w:t>94</w:t>
      </w:r>
      <w:r>
        <w:fldChar w:fldCharType="end"/>
      </w:r>
    </w:p>
    <w:p w14:paraId="328FCA72" w14:textId="77777777" w:rsidR="000D75EF" w:rsidRPr="00AA2F22" w:rsidRDefault="000D75EF">
      <w:pPr>
        <w:pStyle w:val="TOC4"/>
        <w:rPr>
          <w:rFonts w:ascii="Calibri" w:eastAsia="Malgun Gothic" w:hAnsi="Calibri"/>
          <w:sz w:val="22"/>
          <w:szCs w:val="22"/>
        </w:rPr>
      </w:pPr>
      <w:r>
        <w:t>8.9.4.3</w:t>
      </w:r>
      <w:r w:rsidRPr="00AA2F22">
        <w:rPr>
          <w:rFonts w:ascii="Calibri" w:eastAsia="Malgun Gothic" w:hAnsi="Calibri"/>
          <w:sz w:val="22"/>
          <w:szCs w:val="22"/>
        </w:rPr>
        <w:tab/>
      </w:r>
      <w:r>
        <w:t>Abnormal Conditions</w:t>
      </w:r>
      <w:r>
        <w:tab/>
      </w:r>
      <w:r>
        <w:fldChar w:fldCharType="begin" w:fldLock="1"/>
      </w:r>
      <w:r>
        <w:instrText xml:space="preserve"> PAGEREF _Toc106109082 \h </w:instrText>
      </w:r>
      <w:r>
        <w:fldChar w:fldCharType="separate"/>
      </w:r>
      <w:r>
        <w:t>94</w:t>
      </w:r>
      <w:r>
        <w:fldChar w:fldCharType="end"/>
      </w:r>
    </w:p>
    <w:p w14:paraId="5156366E" w14:textId="77777777" w:rsidR="000D75EF" w:rsidRPr="00AA2F22" w:rsidRDefault="000D75EF">
      <w:pPr>
        <w:pStyle w:val="TOC2"/>
        <w:rPr>
          <w:rFonts w:ascii="Calibri" w:eastAsia="Malgun Gothic" w:hAnsi="Calibri"/>
          <w:sz w:val="22"/>
          <w:szCs w:val="22"/>
        </w:rPr>
      </w:pPr>
      <w:r>
        <w:t>8.10</w:t>
      </w:r>
      <w:r w:rsidRPr="00AA2F22">
        <w:rPr>
          <w:rFonts w:ascii="Calibri" w:eastAsia="Malgun Gothic" w:hAnsi="Calibri"/>
          <w:sz w:val="22"/>
          <w:szCs w:val="22"/>
        </w:rPr>
        <w:tab/>
      </w:r>
      <w:r>
        <w:t>NRPPa Transport Procedures</w:t>
      </w:r>
      <w:r>
        <w:tab/>
      </w:r>
      <w:r>
        <w:fldChar w:fldCharType="begin" w:fldLock="1"/>
      </w:r>
      <w:r>
        <w:instrText xml:space="preserve"> PAGEREF _Toc106109083 \h </w:instrText>
      </w:r>
      <w:r>
        <w:fldChar w:fldCharType="separate"/>
      </w:r>
      <w:r>
        <w:t>94</w:t>
      </w:r>
      <w:r>
        <w:fldChar w:fldCharType="end"/>
      </w:r>
    </w:p>
    <w:p w14:paraId="7372EA95" w14:textId="77777777" w:rsidR="000D75EF" w:rsidRPr="00AA2F22" w:rsidRDefault="000D75EF">
      <w:pPr>
        <w:pStyle w:val="TOC3"/>
        <w:rPr>
          <w:rFonts w:ascii="Calibri" w:eastAsia="Malgun Gothic" w:hAnsi="Calibri"/>
          <w:sz w:val="22"/>
          <w:szCs w:val="22"/>
        </w:rPr>
      </w:pPr>
      <w:r>
        <w:t>8.10.1</w:t>
      </w:r>
      <w:r w:rsidRPr="00AA2F22">
        <w:rPr>
          <w:rFonts w:ascii="Calibri" w:eastAsia="Malgun Gothic" w:hAnsi="Calibri"/>
          <w:sz w:val="22"/>
          <w:szCs w:val="22"/>
        </w:rPr>
        <w:tab/>
      </w:r>
      <w:r>
        <w:t>General</w:t>
      </w:r>
      <w:r>
        <w:tab/>
      </w:r>
      <w:r>
        <w:fldChar w:fldCharType="begin" w:fldLock="1"/>
      </w:r>
      <w:r>
        <w:instrText xml:space="preserve"> PAGEREF _Toc106109084 \h </w:instrText>
      </w:r>
      <w:r>
        <w:fldChar w:fldCharType="separate"/>
      </w:r>
      <w:r>
        <w:t>94</w:t>
      </w:r>
      <w:r>
        <w:fldChar w:fldCharType="end"/>
      </w:r>
    </w:p>
    <w:p w14:paraId="1A9E410E" w14:textId="77777777" w:rsidR="000D75EF" w:rsidRPr="00AA2F22" w:rsidRDefault="000D75EF">
      <w:pPr>
        <w:pStyle w:val="TOC3"/>
        <w:rPr>
          <w:rFonts w:ascii="Calibri" w:eastAsia="Malgun Gothic" w:hAnsi="Calibri"/>
          <w:sz w:val="22"/>
          <w:szCs w:val="22"/>
        </w:rPr>
      </w:pPr>
      <w:r>
        <w:t>8.10.2</w:t>
      </w:r>
      <w:r w:rsidRPr="00AA2F22">
        <w:rPr>
          <w:rFonts w:ascii="Calibri" w:eastAsia="Malgun Gothic" w:hAnsi="Calibri"/>
          <w:sz w:val="22"/>
          <w:szCs w:val="22"/>
        </w:rPr>
        <w:tab/>
      </w:r>
      <w:r>
        <w:t>Successful Operations</w:t>
      </w:r>
      <w:r>
        <w:tab/>
      </w:r>
      <w:r>
        <w:fldChar w:fldCharType="begin" w:fldLock="1"/>
      </w:r>
      <w:r>
        <w:instrText xml:space="preserve"> PAGEREF _Toc106109085 \h </w:instrText>
      </w:r>
      <w:r>
        <w:fldChar w:fldCharType="separate"/>
      </w:r>
      <w:r>
        <w:t>95</w:t>
      </w:r>
      <w:r>
        <w:fldChar w:fldCharType="end"/>
      </w:r>
    </w:p>
    <w:p w14:paraId="4432715B" w14:textId="77777777" w:rsidR="000D75EF" w:rsidRPr="00AA2F22" w:rsidRDefault="000D75EF">
      <w:pPr>
        <w:pStyle w:val="TOC4"/>
        <w:rPr>
          <w:rFonts w:ascii="Calibri" w:eastAsia="Malgun Gothic" w:hAnsi="Calibri"/>
          <w:sz w:val="22"/>
          <w:szCs w:val="22"/>
        </w:rPr>
      </w:pPr>
      <w:r>
        <w:t>8.10.2.1</w:t>
      </w:r>
      <w:r w:rsidRPr="00AA2F22">
        <w:rPr>
          <w:rFonts w:ascii="Calibri" w:eastAsia="Malgun Gothic" w:hAnsi="Calibri"/>
          <w:sz w:val="22"/>
          <w:szCs w:val="22"/>
        </w:rPr>
        <w:tab/>
      </w:r>
      <w:r>
        <w:t xml:space="preserve">DOWNLINK </w:t>
      </w:r>
      <w:r>
        <w:rPr>
          <w:lang w:eastAsia="zh-CN"/>
        </w:rPr>
        <w:t>UE ASSOCIATED NRPPA</w:t>
      </w:r>
      <w:r>
        <w:t xml:space="preserve"> TRANSPORT</w:t>
      </w:r>
      <w:r>
        <w:tab/>
      </w:r>
      <w:r>
        <w:fldChar w:fldCharType="begin" w:fldLock="1"/>
      </w:r>
      <w:r>
        <w:instrText xml:space="preserve"> PAGEREF _Toc106109086 \h </w:instrText>
      </w:r>
      <w:r>
        <w:fldChar w:fldCharType="separate"/>
      </w:r>
      <w:r>
        <w:t>95</w:t>
      </w:r>
      <w:r>
        <w:fldChar w:fldCharType="end"/>
      </w:r>
    </w:p>
    <w:p w14:paraId="5E337D88" w14:textId="77777777" w:rsidR="000D75EF" w:rsidRPr="00AA2F22" w:rsidRDefault="000D75EF">
      <w:pPr>
        <w:pStyle w:val="TOC4"/>
        <w:rPr>
          <w:rFonts w:ascii="Calibri" w:eastAsia="Malgun Gothic" w:hAnsi="Calibri"/>
          <w:sz w:val="22"/>
          <w:szCs w:val="22"/>
        </w:rPr>
      </w:pPr>
      <w:r>
        <w:lastRenderedPageBreak/>
        <w:t>8.10.2.2</w:t>
      </w:r>
      <w:r w:rsidRPr="00AA2F22">
        <w:rPr>
          <w:rFonts w:ascii="Calibri" w:eastAsia="Malgun Gothic" w:hAnsi="Calibri"/>
          <w:sz w:val="22"/>
          <w:szCs w:val="22"/>
        </w:rPr>
        <w:tab/>
      </w:r>
      <w:r>
        <w:t xml:space="preserve">UPLINK </w:t>
      </w:r>
      <w:r>
        <w:rPr>
          <w:lang w:eastAsia="zh-CN"/>
        </w:rPr>
        <w:t>UE ASSOCIATED NRPPA</w:t>
      </w:r>
      <w:r>
        <w:t xml:space="preserve"> TRANSPORT</w:t>
      </w:r>
      <w:r>
        <w:tab/>
      </w:r>
      <w:r>
        <w:fldChar w:fldCharType="begin" w:fldLock="1"/>
      </w:r>
      <w:r>
        <w:instrText xml:space="preserve"> PAGEREF _Toc106109087 \h </w:instrText>
      </w:r>
      <w:r>
        <w:fldChar w:fldCharType="separate"/>
      </w:r>
      <w:r>
        <w:t>95</w:t>
      </w:r>
      <w:r>
        <w:fldChar w:fldCharType="end"/>
      </w:r>
    </w:p>
    <w:p w14:paraId="7863C390" w14:textId="77777777" w:rsidR="000D75EF" w:rsidRPr="00AA2F22" w:rsidRDefault="000D75EF">
      <w:pPr>
        <w:pStyle w:val="TOC4"/>
        <w:rPr>
          <w:rFonts w:ascii="Calibri" w:eastAsia="Malgun Gothic" w:hAnsi="Calibri"/>
          <w:sz w:val="22"/>
          <w:szCs w:val="22"/>
        </w:rPr>
      </w:pPr>
      <w:r>
        <w:t>8.10.2.3</w:t>
      </w:r>
      <w:r w:rsidRPr="00AA2F22">
        <w:rPr>
          <w:rFonts w:ascii="Calibri" w:eastAsia="Malgun Gothic" w:hAnsi="Calibri"/>
          <w:sz w:val="22"/>
          <w:szCs w:val="22"/>
        </w:rPr>
        <w:tab/>
      </w:r>
      <w:r>
        <w:t xml:space="preserve">DOWNLINK NON </w:t>
      </w:r>
      <w:r>
        <w:rPr>
          <w:lang w:eastAsia="zh-CN"/>
        </w:rPr>
        <w:t>UE ASSOCIATED NRPPA</w:t>
      </w:r>
      <w:r>
        <w:t xml:space="preserve"> TRANSPORT</w:t>
      </w:r>
      <w:r>
        <w:tab/>
      </w:r>
      <w:r>
        <w:fldChar w:fldCharType="begin" w:fldLock="1"/>
      </w:r>
      <w:r>
        <w:instrText xml:space="preserve"> PAGEREF _Toc106109088 \h </w:instrText>
      </w:r>
      <w:r>
        <w:fldChar w:fldCharType="separate"/>
      </w:r>
      <w:r>
        <w:t>95</w:t>
      </w:r>
      <w:r>
        <w:fldChar w:fldCharType="end"/>
      </w:r>
    </w:p>
    <w:p w14:paraId="26526081" w14:textId="77777777" w:rsidR="000D75EF" w:rsidRPr="00AA2F22" w:rsidRDefault="000D75EF">
      <w:pPr>
        <w:pStyle w:val="TOC4"/>
        <w:rPr>
          <w:rFonts w:ascii="Calibri" w:eastAsia="Malgun Gothic" w:hAnsi="Calibri"/>
          <w:sz w:val="22"/>
          <w:szCs w:val="22"/>
        </w:rPr>
      </w:pPr>
      <w:r>
        <w:t>8.10.2.4</w:t>
      </w:r>
      <w:r w:rsidRPr="00AA2F22">
        <w:rPr>
          <w:rFonts w:ascii="Calibri" w:eastAsia="Malgun Gothic" w:hAnsi="Calibri"/>
          <w:sz w:val="22"/>
          <w:szCs w:val="22"/>
        </w:rPr>
        <w:tab/>
      </w:r>
      <w:r>
        <w:t xml:space="preserve">UPLINK NON </w:t>
      </w:r>
      <w:r>
        <w:rPr>
          <w:lang w:eastAsia="zh-CN"/>
        </w:rPr>
        <w:t>UE ASSOCIATED NRPPA</w:t>
      </w:r>
      <w:r>
        <w:t xml:space="preserve"> TRANSPORT</w:t>
      </w:r>
      <w:r>
        <w:tab/>
      </w:r>
      <w:r>
        <w:fldChar w:fldCharType="begin" w:fldLock="1"/>
      </w:r>
      <w:r>
        <w:instrText xml:space="preserve"> PAGEREF _Toc106109089 \h </w:instrText>
      </w:r>
      <w:r>
        <w:fldChar w:fldCharType="separate"/>
      </w:r>
      <w:r>
        <w:t>96</w:t>
      </w:r>
      <w:r>
        <w:fldChar w:fldCharType="end"/>
      </w:r>
    </w:p>
    <w:p w14:paraId="414CEBA3" w14:textId="77777777" w:rsidR="000D75EF" w:rsidRPr="00AA2F22" w:rsidRDefault="000D75EF">
      <w:pPr>
        <w:pStyle w:val="TOC3"/>
        <w:rPr>
          <w:rFonts w:ascii="Calibri" w:eastAsia="Malgun Gothic" w:hAnsi="Calibri"/>
          <w:sz w:val="22"/>
          <w:szCs w:val="22"/>
        </w:rPr>
      </w:pPr>
      <w:r>
        <w:t>8.10.3</w:t>
      </w:r>
      <w:r w:rsidRPr="00AA2F22">
        <w:rPr>
          <w:rFonts w:ascii="Calibri" w:eastAsia="Malgun Gothic" w:hAnsi="Calibri"/>
          <w:sz w:val="22"/>
          <w:szCs w:val="22"/>
        </w:rPr>
        <w:tab/>
      </w:r>
      <w:r>
        <w:t>Unsuccessful Operations</w:t>
      </w:r>
      <w:r>
        <w:tab/>
      </w:r>
      <w:r>
        <w:fldChar w:fldCharType="begin" w:fldLock="1"/>
      </w:r>
      <w:r>
        <w:instrText xml:space="preserve"> PAGEREF _Toc106109090 \h </w:instrText>
      </w:r>
      <w:r>
        <w:fldChar w:fldCharType="separate"/>
      </w:r>
      <w:r>
        <w:t>96</w:t>
      </w:r>
      <w:r>
        <w:fldChar w:fldCharType="end"/>
      </w:r>
    </w:p>
    <w:p w14:paraId="3EF89D96" w14:textId="77777777" w:rsidR="000D75EF" w:rsidRPr="00AA2F22" w:rsidRDefault="000D75EF">
      <w:pPr>
        <w:pStyle w:val="TOC3"/>
        <w:rPr>
          <w:rFonts w:ascii="Calibri" w:eastAsia="Malgun Gothic" w:hAnsi="Calibri"/>
          <w:sz w:val="22"/>
          <w:szCs w:val="22"/>
        </w:rPr>
      </w:pPr>
      <w:r>
        <w:t>8.10.4</w:t>
      </w:r>
      <w:r w:rsidRPr="00AA2F22">
        <w:rPr>
          <w:rFonts w:ascii="Calibri" w:eastAsia="Malgun Gothic" w:hAnsi="Calibri"/>
          <w:sz w:val="22"/>
          <w:szCs w:val="22"/>
        </w:rPr>
        <w:tab/>
      </w:r>
      <w:r>
        <w:t>Abnormal Conditions</w:t>
      </w:r>
      <w:r>
        <w:tab/>
      </w:r>
      <w:r>
        <w:fldChar w:fldCharType="begin" w:fldLock="1"/>
      </w:r>
      <w:r>
        <w:instrText xml:space="preserve"> PAGEREF _Toc106109091 \h </w:instrText>
      </w:r>
      <w:r>
        <w:fldChar w:fldCharType="separate"/>
      </w:r>
      <w:r>
        <w:t>96</w:t>
      </w:r>
      <w:r>
        <w:fldChar w:fldCharType="end"/>
      </w:r>
    </w:p>
    <w:p w14:paraId="62C2675F" w14:textId="77777777" w:rsidR="000D75EF" w:rsidRPr="00AA2F22" w:rsidRDefault="000D75EF">
      <w:pPr>
        <w:pStyle w:val="TOC2"/>
        <w:rPr>
          <w:rFonts w:ascii="Calibri" w:eastAsia="Malgun Gothic" w:hAnsi="Calibri"/>
          <w:sz w:val="22"/>
          <w:szCs w:val="22"/>
        </w:rPr>
      </w:pPr>
      <w:r>
        <w:t>8.11</w:t>
      </w:r>
      <w:r w:rsidRPr="00AA2F22">
        <w:rPr>
          <w:rFonts w:ascii="Calibri" w:eastAsia="Malgun Gothic" w:hAnsi="Calibri"/>
          <w:sz w:val="22"/>
          <w:szCs w:val="22"/>
        </w:rPr>
        <w:tab/>
      </w:r>
      <w:r>
        <w:t>Trace Procedures</w:t>
      </w:r>
      <w:r>
        <w:tab/>
      </w:r>
      <w:r>
        <w:fldChar w:fldCharType="begin" w:fldLock="1"/>
      </w:r>
      <w:r>
        <w:instrText xml:space="preserve"> PAGEREF _Toc106109092 \h </w:instrText>
      </w:r>
      <w:r>
        <w:fldChar w:fldCharType="separate"/>
      </w:r>
      <w:r>
        <w:t>96</w:t>
      </w:r>
      <w:r>
        <w:fldChar w:fldCharType="end"/>
      </w:r>
    </w:p>
    <w:p w14:paraId="57048638" w14:textId="77777777" w:rsidR="000D75EF" w:rsidRPr="00AA2F22" w:rsidRDefault="000D75EF">
      <w:pPr>
        <w:pStyle w:val="TOC3"/>
        <w:rPr>
          <w:rFonts w:ascii="Calibri" w:eastAsia="Malgun Gothic" w:hAnsi="Calibri"/>
          <w:sz w:val="22"/>
          <w:szCs w:val="22"/>
        </w:rPr>
      </w:pPr>
      <w:r>
        <w:t>8.11.1</w:t>
      </w:r>
      <w:r w:rsidRPr="00AA2F22">
        <w:rPr>
          <w:rFonts w:ascii="Calibri" w:eastAsia="Malgun Gothic" w:hAnsi="Calibri"/>
          <w:sz w:val="22"/>
          <w:szCs w:val="22"/>
        </w:rPr>
        <w:tab/>
      </w:r>
      <w:r>
        <w:t>Trace Start</w:t>
      </w:r>
      <w:r>
        <w:tab/>
      </w:r>
      <w:r>
        <w:fldChar w:fldCharType="begin" w:fldLock="1"/>
      </w:r>
      <w:r>
        <w:instrText xml:space="preserve"> PAGEREF _Toc106109093 \h </w:instrText>
      </w:r>
      <w:r>
        <w:fldChar w:fldCharType="separate"/>
      </w:r>
      <w:r>
        <w:t>96</w:t>
      </w:r>
      <w:r>
        <w:fldChar w:fldCharType="end"/>
      </w:r>
    </w:p>
    <w:p w14:paraId="639E02F6" w14:textId="77777777" w:rsidR="000D75EF" w:rsidRPr="00AA2F22" w:rsidRDefault="000D75EF">
      <w:pPr>
        <w:pStyle w:val="TOC4"/>
        <w:rPr>
          <w:rFonts w:ascii="Calibri" w:eastAsia="Malgun Gothic" w:hAnsi="Calibri"/>
          <w:sz w:val="22"/>
          <w:szCs w:val="22"/>
        </w:rPr>
      </w:pPr>
      <w:r>
        <w:t>8.11.1.1</w:t>
      </w:r>
      <w:r w:rsidRPr="00AA2F22">
        <w:rPr>
          <w:rFonts w:ascii="Calibri" w:eastAsia="Malgun Gothic" w:hAnsi="Calibri"/>
          <w:sz w:val="22"/>
          <w:szCs w:val="22"/>
        </w:rPr>
        <w:tab/>
      </w:r>
      <w:r>
        <w:t>General</w:t>
      </w:r>
      <w:r>
        <w:tab/>
      </w:r>
      <w:r>
        <w:fldChar w:fldCharType="begin" w:fldLock="1"/>
      </w:r>
      <w:r>
        <w:instrText xml:space="preserve"> PAGEREF _Toc106109094 \h </w:instrText>
      </w:r>
      <w:r>
        <w:fldChar w:fldCharType="separate"/>
      </w:r>
      <w:r>
        <w:t>96</w:t>
      </w:r>
      <w:r>
        <w:fldChar w:fldCharType="end"/>
      </w:r>
    </w:p>
    <w:p w14:paraId="3FE4716E" w14:textId="77777777" w:rsidR="000D75EF" w:rsidRPr="00AA2F22" w:rsidRDefault="000D75EF">
      <w:pPr>
        <w:pStyle w:val="TOC4"/>
        <w:rPr>
          <w:rFonts w:ascii="Calibri" w:eastAsia="Malgun Gothic" w:hAnsi="Calibri"/>
          <w:sz w:val="22"/>
          <w:szCs w:val="22"/>
        </w:rPr>
      </w:pPr>
      <w:r>
        <w:t>8.11.1.2</w:t>
      </w:r>
      <w:r w:rsidRPr="00AA2F22">
        <w:rPr>
          <w:rFonts w:ascii="Calibri" w:eastAsia="Malgun Gothic" w:hAnsi="Calibri"/>
          <w:sz w:val="22"/>
          <w:szCs w:val="22"/>
        </w:rPr>
        <w:tab/>
      </w:r>
      <w:r>
        <w:t>Successful Operation</w:t>
      </w:r>
      <w:r>
        <w:tab/>
      </w:r>
      <w:r>
        <w:fldChar w:fldCharType="begin" w:fldLock="1"/>
      </w:r>
      <w:r>
        <w:instrText xml:space="preserve"> PAGEREF _Toc106109095 \h </w:instrText>
      </w:r>
      <w:r>
        <w:fldChar w:fldCharType="separate"/>
      </w:r>
      <w:r>
        <w:t>96</w:t>
      </w:r>
      <w:r>
        <w:fldChar w:fldCharType="end"/>
      </w:r>
    </w:p>
    <w:p w14:paraId="39E06F8A" w14:textId="77777777" w:rsidR="000D75EF" w:rsidRPr="00AA2F22" w:rsidRDefault="000D75EF">
      <w:pPr>
        <w:pStyle w:val="TOC4"/>
        <w:rPr>
          <w:rFonts w:ascii="Calibri" w:eastAsia="Malgun Gothic" w:hAnsi="Calibri"/>
          <w:sz w:val="22"/>
          <w:szCs w:val="22"/>
        </w:rPr>
      </w:pPr>
      <w:r>
        <w:t>8.11.1.3</w:t>
      </w:r>
      <w:r w:rsidRPr="00AA2F22">
        <w:rPr>
          <w:rFonts w:ascii="Calibri" w:eastAsia="Malgun Gothic" w:hAnsi="Calibri"/>
          <w:sz w:val="22"/>
          <w:szCs w:val="22"/>
        </w:rPr>
        <w:tab/>
      </w:r>
      <w:r>
        <w:t>Abnormal Conditions</w:t>
      </w:r>
      <w:r>
        <w:tab/>
      </w:r>
      <w:r>
        <w:fldChar w:fldCharType="begin" w:fldLock="1"/>
      </w:r>
      <w:r>
        <w:instrText xml:space="preserve"> PAGEREF _Toc106109096 \h </w:instrText>
      </w:r>
      <w:r>
        <w:fldChar w:fldCharType="separate"/>
      </w:r>
      <w:r>
        <w:t>97</w:t>
      </w:r>
      <w:r>
        <w:fldChar w:fldCharType="end"/>
      </w:r>
    </w:p>
    <w:p w14:paraId="7223CE28" w14:textId="77777777" w:rsidR="000D75EF" w:rsidRPr="00AA2F22" w:rsidRDefault="000D75EF">
      <w:pPr>
        <w:pStyle w:val="TOC3"/>
        <w:rPr>
          <w:rFonts w:ascii="Calibri" w:eastAsia="Malgun Gothic" w:hAnsi="Calibri"/>
          <w:sz w:val="22"/>
          <w:szCs w:val="22"/>
        </w:rPr>
      </w:pPr>
      <w:r>
        <w:t>8.11.2</w:t>
      </w:r>
      <w:r w:rsidRPr="00AA2F22">
        <w:rPr>
          <w:rFonts w:ascii="Calibri" w:eastAsia="Malgun Gothic" w:hAnsi="Calibri"/>
          <w:sz w:val="22"/>
          <w:szCs w:val="22"/>
        </w:rPr>
        <w:tab/>
      </w:r>
      <w:r>
        <w:t>Trace Failure Indication</w:t>
      </w:r>
      <w:r>
        <w:tab/>
      </w:r>
      <w:r>
        <w:fldChar w:fldCharType="begin" w:fldLock="1"/>
      </w:r>
      <w:r>
        <w:instrText xml:space="preserve"> PAGEREF _Toc106109097 \h </w:instrText>
      </w:r>
      <w:r>
        <w:fldChar w:fldCharType="separate"/>
      </w:r>
      <w:r>
        <w:t>97</w:t>
      </w:r>
      <w:r>
        <w:fldChar w:fldCharType="end"/>
      </w:r>
    </w:p>
    <w:p w14:paraId="62A8CA3E" w14:textId="77777777" w:rsidR="000D75EF" w:rsidRPr="00AA2F22" w:rsidRDefault="000D75EF">
      <w:pPr>
        <w:pStyle w:val="TOC4"/>
        <w:rPr>
          <w:rFonts w:ascii="Calibri" w:eastAsia="Malgun Gothic" w:hAnsi="Calibri"/>
          <w:sz w:val="22"/>
          <w:szCs w:val="22"/>
        </w:rPr>
      </w:pPr>
      <w:r>
        <w:t>8.11.2.1</w:t>
      </w:r>
      <w:r w:rsidRPr="00AA2F22">
        <w:rPr>
          <w:rFonts w:ascii="Calibri" w:eastAsia="Malgun Gothic" w:hAnsi="Calibri"/>
          <w:sz w:val="22"/>
          <w:szCs w:val="22"/>
        </w:rPr>
        <w:tab/>
      </w:r>
      <w:r>
        <w:t>General</w:t>
      </w:r>
      <w:r>
        <w:tab/>
      </w:r>
      <w:r>
        <w:fldChar w:fldCharType="begin" w:fldLock="1"/>
      </w:r>
      <w:r>
        <w:instrText xml:space="preserve"> PAGEREF _Toc106109098 \h </w:instrText>
      </w:r>
      <w:r>
        <w:fldChar w:fldCharType="separate"/>
      </w:r>
      <w:r>
        <w:t>97</w:t>
      </w:r>
      <w:r>
        <w:fldChar w:fldCharType="end"/>
      </w:r>
    </w:p>
    <w:p w14:paraId="00639427" w14:textId="77777777" w:rsidR="000D75EF" w:rsidRPr="00AA2F22" w:rsidRDefault="000D75EF">
      <w:pPr>
        <w:pStyle w:val="TOC4"/>
        <w:rPr>
          <w:rFonts w:ascii="Calibri" w:eastAsia="Malgun Gothic" w:hAnsi="Calibri"/>
          <w:sz w:val="22"/>
          <w:szCs w:val="22"/>
        </w:rPr>
      </w:pPr>
      <w:r>
        <w:t>8.11.2.2</w:t>
      </w:r>
      <w:r w:rsidRPr="00AA2F22">
        <w:rPr>
          <w:rFonts w:ascii="Calibri" w:eastAsia="Malgun Gothic" w:hAnsi="Calibri"/>
          <w:sz w:val="22"/>
          <w:szCs w:val="22"/>
        </w:rPr>
        <w:tab/>
      </w:r>
      <w:r>
        <w:t>Successful Operation</w:t>
      </w:r>
      <w:r>
        <w:tab/>
      </w:r>
      <w:r>
        <w:fldChar w:fldCharType="begin" w:fldLock="1"/>
      </w:r>
      <w:r>
        <w:instrText xml:space="preserve"> PAGEREF _Toc106109099 \h </w:instrText>
      </w:r>
      <w:r>
        <w:fldChar w:fldCharType="separate"/>
      </w:r>
      <w:r>
        <w:t>97</w:t>
      </w:r>
      <w:r>
        <w:fldChar w:fldCharType="end"/>
      </w:r>
    </w:p>
    <w:p w14:paraId="073757AA" w14:textId="77777777" w:rsidR="000D75EF" w:rsidRPr="00AA2F22" w:rsidRDefault="000D75EF">
      <w:pPr>
        <w:pStyle w:val="TOC4"/>
        <w:rPr>
          <w:rFonts w:ascii="Calibri" w:eastAsia="Malgun Gothic" w:hAnsi="Calibri"/>
          <w:sz w:val="22"/>
          <w:szCs w:val="22"/>
        </w:rPr>
      </w:pPr>
      <w:r>
        <w:t>8.11.2.3</w:t>
      </w:r>
      <w:r w:rsidRPr="00AA2F22">
        <w:rPr>
          <w:rFonts w:ascii="Calibri" w:eastAsia="Malgun Gothic" w:hAnsi="Calibri"/>
          <w:sz w:val="22"/>
          <w:szCs w:val="22"/>
        </w:rPr>
        <w:tab/>
      </w:r>
      <w:r>
        <w:t>Abnormal Conditions</w:t>
      </w:r>
      <w:r>
        <w:tab/>
      </w:r>
      <w:r>
        <w:fldChar w:fldCharType="begin" w:fldLock="1"/>
      </w:r>
      <w:r>
        <w:instrText xml:space="preserve"> PAGEREF _Toc106109100 \h </w:instrText>
      </w:r>
      <w:r>
        <w:fldChar w:fldCharType="separate"/>
      </w:r>
      <w:r>
        <w:t>98</w:t>
      </w:r>
      <w:r>
        <w:fldChar w:fldCharType="end"/>
      </w:r>
    </w:p>
    <w:p w14:paraId="712AD0C6" w14:textId="77777777" w:rsidR="000D75EF" w:rsidRPr="00AA2F22" w:rsidRDefault="000D75EF">
      <w:pPr>
        <w:pStyle w:val="TOC3"/>
        <w:rPr>
          <w:rFonts w:ascii="Calibri" w:eastAsia="Malgun Gothic" w:hAnsi="Calibri"/>
          <w:sz w:val="22"/>
          <w:szCs w:val="22"/>
        </w:rPr>
      </w:pPr>
      <w:r>
        <w:t>8.11.3</w:t>
      </w:r>
      <w:r w:rsidRPr="00AA2F22">
        <w:rPr>
          <w:rFonts w:ascii="Calibri" w:eastAsia="Malgun Gothic" w:hAnsi="Calibri"/>
          <w:sz w:val="22"/>
          <w:szCs w:val="22"/>
        </w:rPr>
        <w:tab/>
      </w:r>
      <w:r>
        <w:t>Deactivate Trace</w:t>
      </w:r>
      <w:r>
        <w:tab/>
      </w:r>
      <w:r>
        <w:fldChar w:fldCharType="begin" w:fldLock="1"/>
      </w:r>
      <w:r>
        <w:instrText xml:space="preserve"> PAGEREF _Toc106109101 \h </w:instrText>
      </w:r>
      <w:r>
        <w:fldChar w:fldCharType="separate"/>
      </w:r>
      <w:r>
        <w:t>98</w:t>
      </w:r>
      <w:r>
        <w:fldChar w:fldCharType="end"/>
      </w:r>
    </w:p>
    <w:p w14:paraId="1298371B" w14:textId="77777777" w:rsidR="000D75EF" w:rsidRPr="00AA2F22" w:rsidRDefault="000D75EF">
      <w:pPr>
        <w:pStyle w:val="TOC4"/>
        <w:rPr>
          <w:rFonts w:ascii="Calibri" w:eastAsia="Malgun Gothic" w:hAnsi="Calibri"/>
          <w:sz w:val="22"/>
          <w:szCs w:val="22"/>
        </w:rPr>
      </w:pPr>
      <w:r>
        <w:t>8.11.3.1</w:t>
      </w:r>
      <w:r w:rsidRPr="00AA2F22">
        <w:rPr>
          <w:rFonts w:ascii="Calibri" w:eastAsia="Malgun Gothic" w:hAnsi="Calibri"/>
          <w:sz w:val="22"/>
          <w:szCs w:val="22"/>
        </w:rPr>
        <w:tab/>
      </w:r>
      <w:r>
        <w:t>General</w:t>
      </w:r>
      <w:r>
        <w:tab/>
      </w:r>
      <w:r>
        <w:fldChar w:fldCharType="begin" w:fldLock="1"/>
      </w:r>
      <w:r>
        <w:instrText xml:space="preserve"> PAGEREF _Toc106109102 \h </w:instrText>
      </w:r>
      <w:r>
        <w:fldChar w:fldCharType="separate"/>
      </w:r>
      <w:r>
        <w:t>98</w:t>
      </w:r>
      <w:r>
        <w:fldChar w:fldCharType="end"/>
      </w:r>
    </w:p>
    <w:p w14:paraId="7486C2D3" w14:textId="77777777" w:rsidR="000D75EF" w:rsidRPr="00AA2F22" w:rsidRDefault="000D75EF">
      <w:pPr>
        <w:pStyle w:val="TOC4"/>
        <w:rPr>
          <w:rFonts w:ascii="Calibri" w:eastAsia="Malgun Gothic" w:hAnsi="Calibri"/>
          <w:sz w:val="22"/>
          <w:szCs w:val="22"/>
        </w:rPr>
      </w:pPr>
      <w:r>
        <w:t>8.11.3.2</w:t>
      </w:r>
      <w:r w:rsidRPr="00AA2F22">
        <w:rPr>
          <w:rFonts w:ascii="Calibri" w:eastAsia="Malgun Gothic" w:hAnsi="Calibri"/>
          <w:sz w:val="22"/>
          <w:szCs w:val="22"/>
        </w:rPr>
        <w:tab/>
      </w:r>
      <w:r>
        <w:t>Successful Operation</w:t>
      </w:r>
      <w:r>
        <w:tab/>
      </w:r>
      <w:r>
        <w:fldChar w:fldCharType="begin" w:fldLock="1"/>
      </w:r>
      <w:r>
        <w:instrText xml:space="preserve"> PAGEREF _Toc106109103 \h </w:instrText>
      </w:r>
      <w:r>
        <w:fldChar w:fldCharType="separate"/>
      </w:r>
      <w:r>
        <w:t>98</w:t>
      </w:r>
      <w:r>
        <w:fldChar w:fldCharType="end"/>
      </w:r>
    </w:p>
    <w:p w14:paraId="70ED0572" w14:textId="77777777" w:rsidR="000D75EF" w:rsidRPr="00AA2F22" w:rsidRDefault="000D75EF">
      <w:pPr>
        <w:pStyle w:val="TOC4"/>
        <w:rPr>
          <w:rFonts w:ascii="Calibri" w:eastAsia="Malgun Gothic" w:hAnsi="Calibri"/>
          <w:sz w:val="22"/>
          <w:szCs w:val="22"/>
        </w:rPr>
      </w:pPr>
      <w:r>
        <w:t>8.11.3.3</w:t>
      </w:r>
      <w:r w:rsidRPr="00AA2F22">
        <w:rPr>
          <w:rFonts w:ascii="Calibri" w:eastAsia="Malgun Gothic" w:hAnsi="Calibri"/>
          <w:sz w:val="22"/>
          <w:szCs w:val="22"/>
        </w:rPr>
        <w:tab/>
      </w:r>
      <w:r>
        <w:t>Abnormal Conditions</w:t>
      </w:r>
      <w:r>
        <w:tab/>
      </w:r>
      <w:r>
        <w:fldChar w:fldCharType="begin" w:fldLock="1"/>
      </w:r>
      <w:r>
        <w:instrText xml:space="preserve"> PAGEREF _Toc106109104 \h </w:instrText>
      </w:r>
      <w:r>
        <w:fldChar w:fldCharType="separate"/>
      </w:r>
      <w:r>
        <w:t>98</w:t>
      </w:r>
      <w:r>
        <w:fldChar w:fldCharType="end"/>
      </w:r>
    </w:p>
    <w:p w14:paraId="4FF6DCBA" w14:textId="77777777" w:rsidR="000D75EF" w:rsidRPr="00AA2F22" w:rsidRDefault="000D75EF">
      <w:pPr>
        <w:pStyle w:val="TOC3"/>
        <w:rPr>
          <w:rFonts w:ascii="Calibri" w:eastAsia="Malgun Gothic" w:hAnsi="Calibri"/>
          <w:sz w:val="22"/>
          <w:szCs w:val="22"/>
        </w:rPr>
      </w:pPr>
      <w:r>
        <w:rPr>
          <w:lang w:eastAsia="zh-CN"/>
        </w:rPr>
        <w:t>8.11.4</w:t>
      </w:r>
      <w:r w:rsidRPr="00AA2F22">
        <w:rPr>
          <w:rFonts w:ascii="Calibri" w:eastAsia="Malgun Gothic" w:hAnsi="Calibri"/>
          <w:sz w:val="22"/>
          <w:szCs w:val="22"/>
        </w:rPr>
        <w:tab/>
      </w:r>
      <w:r>
        <w:rPr>
          <w:lang w:eastAsia="zh-CN"/>
        </w:rPr>
        <w:t>Cell Traffic Trace</w:t>
      </w:r>
      <w:r>
        <w:tab/>
      </w:r>
      <w:r>
        <w:fldChar w:fldCharType="begin" w:fldLock="1"/>
      </w:r>
      <w:r>
        <w:instrText xml:space="preserve"> PAGEREF _Toc106109105 \h </w:instrText>
      </w:r>
      <w:r>
        <w:fldChar w:fldCharType="separate"/>
      </w:r>
      <w:r>
        <w:t>98</w:t>
      </w:r>
      <w:r>
        <w:fldChar w:fldCharType="end"/>
      </w:r>
    </w:p>
    <w:p w14:paraId="4C7E9E37" w14:textId="77777777" w:rsidR="000D75EF" w:rsidRPr="00AA2F22" w:rsidRDefault="000D75EF">
      <w:pPr>
        <w:pStyle w:val="TOC4"/>
        <w:rPr>
          <w:rFonts w:ascii="Calibri" w:eastAsia="Malgun Gothic" w:hAnsi="Calibri"/>
          <w:sz w:val="22"/>
          <w:szCs w:val="22"/>
        </w:rPr>
      </w:pPr>
      <w:r>
        <w:rPr>
          <w:lang w:eastAsia="zh-CN"/>
        </w:rPr>
        <w:t>8.11.4.1</w:t>
      </w:r>
      <w:r w:rsidRPr="00AA2F22">
        <w:rPr>
          <w:rFonts w:ascii="Calibri" w:eastAsia="Malgun Gothic" w:hAnsi="Calibri"/>
          <w:sz w:val="22"/>
          <w:szCs w:val="22"/>
        </w:rPr>
        <w:tab/>
      </w:r>
      <w:r>
        <w:rPr>
          <w:lang w:eastAsia="zh-CN"/>
        </w:rPr>
        <w:t>General</w:t>
      </w:r>
      <w:r>
        <w:tab/>
      </w:r>
      <w:r>
        <w:fldChar w:fldCharType="begin" w:fldLock="1"/>
      </w:r>
      <w:r>
        <w:instrText xml:space="preserve"> PAGEREF _Toc106109106 \h </w:instrText>
      </w:r>
      <w:r>
        <w:fldChar w:fldCharType="separate"/>
      </w:r>
      <w:r>
        <w:t>98</w:t>
      </w:r>
      <w:r>
        <w:fldChar w:fldCharType="end"/>
      </w:r>
    </w:p>
    <w:p w14:paraId="30888B3C" w14:textId="77777777" w:rsidR="000D75EF" w:rsidRPr="00AA2F22" w:rsidRDefault="000D75EF">
      <w:pPr>
        <w:pStyle w:val="TOC4"/>
        <w:rPr>
          <w:rFonts w:ascii="Calibri" w:eastAsia="Malgun Gothic" w:hAnsi="Calibri"/>
          <w:sz w:val="22"/>
          <w:szCs w:val="22"/>
        </w:rPr>
      </w:pPr>
      <w:r>
        <w:t>8.11.4.2</w:t>
      </w:r>
      <w:r w:rsidRPr="00AA2F22">
        <w:rPr>
          <w:rFonts w:ascii="Calibri" w:eastAsia="Malgun Gothic" w:hAnsi="Calibri"/>
          <w:sz w:val="22"/>
          <w:szCs w:val="22"/>
        </w:rPr>
        <w:tab/>
      </w:r>
      <w:r>
        <w:t>Successful Operation</w:t>
      </w:r>
      <w:r>
        <w:tab/>
      </w:r>
      <w:r>
        <w:fldChar w:fldCharType="begin" w:fldLock="1"/>
      </w:r>
      <w:r>
        <w:instrText xml:space="preserve"> PAGEREF _Toc106109107 \h </w:instrText>
      </w:r>
      <w:r>
        <w:fldChar w:fldCharType="separate"/>
      </w:r>
      <w:r>
        <w:t>99</w:t>
      </w:r>
      <w:r>
        <w:fldChar w:fldCharType="end"/>
      </w:r>
    </w:p>
    <w:p w14:paraId="01523BD1" w14:textId="77777777" w:rsidR="000D75EF" w:rsidRPr="00AA2F22" w:rsidRDefault="000D75EF">
      <w:pPr>
        <w:pStyle w:val="TOC4"/>
        <w:rPr>
          <w:rFonts w:ascii="Calibri" w:eastAsia="Malgun Gothic" w:hAnsi="Calibri"/>
          <w:sz w:val="22"/>
          <w:szCs w:val="22"/>
        </w:rPr>
      </w:pPr>
      <w:r>
        <w:t>8.11.4.3</w:t>
      </w:r>
      <w:r w:rsidRPr="00AA2F22">
        <w:rPr>
          <w:rFonts w:ascii="Calibri" w:eastAsia="Malgun Gothic" w:hAnsi="Calibri"/>
          <w:sz w:val="22"/>
          <w:szCs w:val="22"/>
        </w:rPr>
        <w:tab/>
      </w:r>
      <w:r>
        <w:t>Abnormal Conditions</w:t>
      </w:r>
      <w:r>
        <w:tab/>
      </w:r>
      <w:r>
        <w:fldChar w:fldCharType="begin" w:fldLock="1"/>
      </w:r>
      <w:r>
        <w:instrText xml:space="preserve"> PAGEREF _Toc106109108 \h </w:instrText>
      </w:r>
      <w:r>
        <w:fldChar w:fldCharType="separate"/>
      </w:r>
      <w:r>
        <w:t>99</w:t>
      </w:r>
      <w:r>
        <w:fldChar w:fldCharType="end"/>
      </w:r>
    </w:p>
    <w:p w14:paraId="4ACD6B2F" w14:textId="77777777" w:rsidR="000D75EF" w:rsidRPr="00AA2F22" w:rsidRDefault="000D75EF">
      <w:pPr>
        <w:pStyle w:val="TOC2"/>
        <w:rPr>
          <w:rFonts w:ascii="Calibri" w:eastAsia="Malgun Gothic" w:hAnsi="Calibri"/>
          <w:sz w:val="22"/>
          <w:szCs w:val="22"/>
        </w:rPr>
      </w:pPr>
      <w:r>
        <w:t>8.12</w:t>
      </w:r>
      <w:r w:rsidRPr="00AA2F22">
        <w:rPr>
          <w:rFonts w:ascii="Calibri" w:eastAsia="Malgun Gothic" w:hAnsi="Calibri"/>
          <w:sz w:val="22"/>
          <w:szCs w:val="22"/>
        </w:rPr>
        <w:tab/>
      </w:r>
      <w:r>
        <w:rPr>
          <w:lang w:eastAsia="zh-CN"/>
        </w:rPr>
        <w:t>Location</w:t>
      </w:r>
      <w:r>
        <w:t xml:space="preserve"> </w:t>
      </w:r>
      <w:r>
        <w:rPr>
          <w:lang w:eastAsia="zh-CN"/>
        </w:rPr>
        <w:t>Reporting Procedures</w:t>
      </w:r>
      <w:r>
        <w:tab/>
      </w:r>
      <w:r>
        <w:fldChar w:fldCharType="begin" w:fldLock="1"/>
      </w:r>
      <w:r>
        <w:instrText xml:space="preserve"> PAGEREF _Toc106109109 \h </w:instrText>
      </w:r>
      <w:r>
        <w:fldChar w:fldCharType="separate"/>
      </w:r>
      <w:r>
        <w:t>99</w:t>
      </w:r>
      <w:r>
        <w:fldChar w:fldCharType="end"/>
      </w:r>
    </w:p>
    <w:p w14:paraId="4595D4FF" w14:textId="77777777" w:rsidR="000D75EF" w:rsidRPr="00AA2F22" w:rsidRDefault="000D75EF">
      <w:pPr>
        <w:pStyle w:val="TOC3"/>
        <w:rPr>
          <w:rFonts w:ascii="Calibri" w:eastAsia="Malgun Gothic" w:hAnsi="Calibri"/>
          <w:sz w:val="22"/>
          <w:szCs w:val="22"/>
        </w:rPr>
      </w:pPr>
      <w:r>
        <w:t>8.12.1</w:t>
      </w:r>
      <w:r w:rsidRPr="00AA2F22">
        <w:rPr>
          <w:rFonts w:ascii="Calibri" w:eastAsia="Malgun Gothic" w:hAnsi="Calibri"/>
          <w:sz w:val="22"/>
          <w:szCs w:val="22"/>
        </w:rPr>
        <w:tab/>
      </w:r>
      <w:r w:rsidRPr="00BB104E">
        <w:rPr>
          <w:bCs/>
          <w:lang w:eastAsia="zh-CN"/>
        </w:rPr>
        <w:t>Location</w:t>
      </w:r>
      <w:r w:rsidRPr="00BB104E">
        <w:rPr>
          <w:bCs/>
        </w:rPr>
        <w:t xml:space="preserve"> </w:t>
      </w:r>
      <w:r w:rsidRPr="00BB104E">
        <w:rPr>
          <w:bCs/>
          <w:lang w:eastAsia="zh-CN"/>
        </w:rPr>
        <w:t>Reporting Control</w:t>
      </w:r>
      <w:r>
        <w:tab/>
      </w:r>
      <w:r>
        <w:fldChar w:fldCharType="begin" w:fldLock="1"/>
      </w:r>
      <w:r>
        <w:instrText xml:space="preserve"> PAGEREF _Toc106109110 \h </w:instrText>
      </w:r>
      <w:r>
        <w:fldChar w:fldCharType="separate"/>
      </w:r>
      <w:r>
        <w:t>99</w:t>
      </w:r>
      <w:r>
        <w:fldChar w:fldCharType="end"/>
      </w:r>
    </w:p>
    <w:p w14:paraId="201927A9" w14:textId="77777777" w:rsidR="000D75EF" w:rsidRPr="00AA2F22" w:rsidRDefault="000D75EF">
      <w:pPr>
        <w:pStyle w:val="TOC4"/>
        <w:rPr>
          <w:rFonts w:ascii="Calibri" w:eastAsia="Malgun Gothic" w:hAnsi="Calibri"/>
          <w:sz w:val="22"/>
          <w:szCs w:val="22"/>
        </w:rPr>
      </w:pPr>
      <w:r>
        <w:t>8.12.1.1</w:t>
      </w:r>
      <w:r w:rsidRPr="00AA2F22">
        <w:rPr>
          <w:rFonts w:ascii="Calibri" w:eastAsia="Malgun Gothic" w:hAnsi="Calibri"/>
          <w:sz w:val="22"/>
          <w:szCs w:val="22"/>
        </w:rPr>
        <w:tab/>
      </w:r>
      <w:r>
        <w:t>General</w:t>
      </w:r>
      <w:r>
        <w:tab/>
      </w:r>
      <w:r>
        <w:fldChar w:fldCharType="begin" w:fldLock="1"/>
      </w:r>
      <w:r>
        <w:instrText xml:space="preserve"> PAGEREF _Toc106109111 \h </w:instrText>
      </w:r>
      <w:r>
        <w:fldChar w:fldCharType="separate"/>
      </w:r>
      <w:r>
        <w:t>99</w:t>
      </w:r>
      <w:r>
        <w:fldChar w:fldCharType="end"/>
      </w:r>
    </w:p>
    <w:p w14:paraId="00133CE4" w14:textId="77777777" w:rsidR="000D75EF" w:rsidRPr="00AA2F22" w:rsidRDefault="000D75EF">
      <w:pPr>
        <w:pStyle w:val="TOC4"/>
        <w:rPr>
          <w:rFonts w:ascii="Calibri" w:eastAsia="Malgun Gothic" w:hAnsi="Calibri"/>
          <w:sz w:val="22"/>
          <w:szCs w:val="22"/>
        </w:rPr>
      </w:pPr>
      <w:r>
        <w:t>8.12.1.2</w:t>
      </w:r>
      <w:r w:rsidRPr="00AA2F22">
        <w:rPr>
          <w:rFonts w:ascii="Calibri" w:eastAsia="Malgun Gothic" w:hAnsi="Calibri"/>
          <w:sz w:val="22"/>
          <w:szCs w:val="22"/>
        </w:rPr>
        <w:tab/>
      </w:r>
      <w:r>
        <w:t>Successful Operation</w:t>
      </w:r>
      <w:r>
        <w:tab/>
      </w:r>
      <w:r>
        <w:fldChar w:fldCharType="begin" w:fldLock="1"/>
      </w:r>
      <w:r>
        <w:instrText xml:space="preserve"> PAGEREF _Toc106109112 \h </w:instrText>
      </w:r>
      <w:r>
        <w:fldChar w:fldCharType="separate"/>
      </w:r>
      <w:r>
        <w:t>99</w:t>
      </w:r>
      <w:r>
        <w:fldChar w:fldCharType="end"/>
      </w:r>
    </w:p>
    <w:p w14:paraId="7D1396AB" w14:textId="77777777" w:rsidR="000D75EF" w:rsidRPr="00AA2F22" w:rsidRDefault="000D75EF">
      <w:pPr>
        <w:pStyle w:val="TOC4"/>
        <w:rPr>
          <w:rFonts w:ascii="Calibri" w:eastAsia="Malgun Gothic" w:hAnsi="Calibri"/>
          <w:sz w:val="22"/>
          <w:szCs w:val="22"/>
        </w:rPr>
      </w:pPr>
      <w:r>
        <w:t>8.12.1.3</w:t>
      </w:r>
      <w:r w:rsidRPr="00AA2F22">
        <w:rPr>
          <w:rFonts w:ascii="Calibri" w:eastAsia="Malgun Gothic" w:hAnsi="Calibri"/>
          <w:sz w:val="22"/>
          <w:szCs w:val="22"/>
        </w:rPr>
        <w:tab/>
      </w:r>
      <w:r>
        <w:t>Abnormal Conditions</w:t>
      </w:r>
      <w:r>
        <w:tab/>
      </w:r>
      <w:r>
        <w:fldChar w:fldCharType="begin" w:fldLock="1"/>
      </w:r>
      <w:r>
        <w:instrText xml:space="preserve"> PAGEREF _Toc106109113 \h </w:instrText>
      </w:r>
      <w:r>
        <w:fldChar w:fldCharType="separate"/>
      </w:r>
      <w:r>
        <w:t>100</w:t>
      </w:r>
      <w:r>
        <w:fldChar w:fldCharType="end"/>
      </w:r>
    </w:p>
    <w:p w14:paraId="738825E4" w14:textId="77777777" w:rsidR="000D75EF" w:rsidRPr="00AA2F22" w:rsidRDefault="000D75EF">
      <w:pPr>
        <w:pStyle w:val="TOC3"/>
        <w:rPr>
          <w:rFonts w:ascii="Calibri" w:eastAsia="Malgun Gothic" w:hAnsi="Calibri"/>
          <w:sz w:val="22"/>
          <w:szCs w:val="22"/>
        </w:rPr>
      </w:pPr>
      <w:r>
        <w:t>8.12.2</w:t>
      </w:r>
      <w:r w:rsidRPr="00AA2F22">
        <w:rPr>
          <w:rFonts w:ascii="Calibri" w:eastAsia="Malgun Gothic" w:hAnsi="Calibri"/>
          <w:sz w:val="22"/>
          <w:szCs w:val="22"/>
        </w:rPr>
        <w:tab/>
      </w:r>
      <w:r>
        <w:t>Location Reporting Failure Indication</w:t>
      </w:r>
      <w:r>
        <w:tab/>
      </w:r>
      <w:r>
        <w:fldChar w:fldCharType="begin" w:fldLock="1"/>
      </w:r>
      <w:r>
        <w:instrText xml:space="preserve"> PAGEREF _Toc106109114 \h </w:instrText>
      </w:r>
      <w:r>
        <w:fldChar w:fldCharType="separate"/>
      </w:r>
      <w:r>
        <w:t>100</w:t>
      </w:r>
      <w:r>
        <w:fldChar w:fldCharType="end"/>
      </w:r>
    </w:p>
    <w:p w14:paraId="4922888D" w14:textId="77777777" w:rsidR="000D75EF" w:rsidRPr="00AA2F22" w:rsidRDefault="000D75EF">
      <w:pPr>
        <w:pStyle w:val="TOC4"/>
        <w:rPr>
          <w:rFonts w:ascii="Calibri" w:eastAsia="Malgun Gothic" w:hAnsi="Calibri"/>
          <w:sz w:val="22"/>
          <w:szCs w:val="22"/>
        </w:rPr>
      </w:pPr>
      <w:r>
        <w:t>8.12.2.1</w:t>
      </w:r>
      <w:r w:rsidRPr="00AA2F22">
        <w:rPr>
          <w:rFonts w:ascii="Calibri" w:eastAsia="Malgun Gothic" w:hAnsi="Calibri"/>
          <w:sz w:val="22"/>
          <w:szCs w:val="22"/>
        </w:rPr>
        <w:tab/>
      </w:r>
      <w:r>
        <w:t>General</w:t>
      </w:r>
      <w:r>
        <w:tab/>
      </w:r>
      <w:r>
        <w:fldChar w:fldCharType="begin" w:fldLock="1"/>
      </w:r>
      <w:r>
        <w:instrText xml:space="preserve"> PAGEREF _Toc106109115 \h </w:instrText>
      </w:r>
      <w:r>
        <w:fldChar w:fldCharType="separate"/>
      </w:r>
      <w:r>
        <w:t>100</w:t>
      </w:r>
      <w:r>
        <w:fldChar w:fldCharType="end"/>
      </w:r>
    </w:p>
    <w:p w14:paraId="4CDD5247" w14:textId="77777777" w:rsidR="000D75EF" w:rsidRPr="00AA2F22" w:rsidRDefault="000D75EF">
      <w:pPr>
        <w:pStyle w:val="TOC4"/>
        <w:rPr>
          <w:rFonts w:ascii="Calibri" w:eastAsia="Malgun Gothic" w:hAnsi="Calibri"/>
          <w:sz w:val="22"/>
          <w:szCs w:val="22"/>
        </w:rPr>
      </w:pPr>
      <w:r>
        <w:t>8.12.2.2</w:t>
      </w:r>
      <w:r w:rsidRPr="00AA2F22">
        <w:rPr>
          <w:rFonts w:ascii="Calibri" w:eastAsia="Malgun Gothic" w:hAnsi="Calibri"/>
          <w:sz w:val="22"/>
          <w:szCs w:val="22"/>
        </w:rPr>
        <w:tab/>
      </w:r>
      <w:r>
        <w:t>Successful Operation</w:t>
      </w:r>
      <w:r>
        <w:tab/>
      </w:r>
      <w:r>
        <w:fldChar w:fldCharType="begin" w:fldLock="1"/>
      </w:r>
      <w:r>
        <w:instrText xml:space="preserve"> PAGEREF _Toc106109116 \h </w:instrText>
      </w:r>
      <w:r>
        <w:fldChar w:fldCharType="separate"/>
      </w:r>
      <w:r>
        <w:t>100</w:t>
      </w:r>
      <w:r>
        <w:fldChar w:fldCharType="end"/>
      </w:r>
    </w:p>
    <w:p w14:paraId="61AA4B74" w14:textId="77777777" w:rsidR="000D75EF" w:rsidRPr="00AA2F22" w:rsidRDefault="000D75EF">
      <w:pPr>
        <w:pStyle w:val="TOC4"/>
        <w:rPr>
          <w:rFonts w:ascii="Calibri" w:eastAsia="Malgun Gothic" w:hAnsi="Calibri"/>
          <w:sz w:val="22"/>
          <w:szCs w:val="22"/>
        </w:rPr>
      </w:pPr>
      <w:r>
        <w:t>8.12.2.3</w:t>
      </w:r>
      <w:r w:rsidRPr="00AA2F22">
        <w:rPr>
          <w:rFonts w:ascii="Calibri" w:eastAsia="Malgun Gothic" w:hAnsi="Calibri"/>
          <w:sz w:val="22"/>
          <w:szCs w:val="22"/>
        </w:rPr>
        <w:tab/>
      </w:r>
      <w:r>
        <w:t>Abnormal Conditions</w:t>
      </w:r>
      <w:r>
        <w:tab/>
      </w:r>
      <w:r>
        <w:fldChar w:fldCharType="begin" w:fldLock="1"/>
      </w:r>
      <w:r>
        <w:instrText xml:space="preserve"> PAGEREF _Toc106109117 \h </w:instrText>
      </w:r>
      <w:r>
        <w:fldChar w:fldCharType="separate"/>
      </w:r>
      <w:r>
        <w:t>100</w:t>
      </w:r>
      <w:r>
        <w:fldChar w:fldCharType="end"/>
      </w:r>
    </w:p>
    <w:p w14:paraId="5D1D7CED" w14:textId="77777777" w:rsidR="000D75EF" w:rsidRPr="00AA2F22" w:rsidRDefault="000D75EF">
      <w:pPr>
        <w:pStyle w:val="TOC3"/>
        <w:rPr>
          <w:rFonts w:ascii="Calibri" w:eastAsia="Malgun Gothic" w:hAnsi="Calibri"/>
          <w:sz w:val="22"/>
          <w:szCs w:val="22"/>
        </w:rPr>
      </w:pPr>
      <w:r>
        <w:t>8.12.3</w:t>
      </w:r>
      <w:r w:rsidRPr="00AA2F22">
        <w:rPr>
          <w:rFonts w:ascii="Calibri" w:eastAsia="Malgun Gothic" w:hAnsi="Calibri"/>
          <w:sz w:val="22"/>
          <w:szCs w:val="22"/>
        </w:rPr>
        <w:tab/>
      </w:r>
      <w:r>
        <w:t>Location Report</w:t>
      </w:r>
      <w:r>
        <w:tab/>
      </w:r>
      <w:r>
        <w:fldChar w:fldCharType="begin" w:fldLock="1"/>
      </w:r>
      <w:r>
        <w:instrText xml:space="preserve"> PAGEREF _Toc106109118 \h </w:instrText>
      </w:r>
      <w:r>
        <w:fldChar w:fldCharType="separate"/>
      </w:r>
      <w:r>
        <w:t>101</w:t>
      </w:r>
      <w:r>
        <w:fldChar w:fldCharType="end"/>
      </w:r>
    </w:p>
    <w:p w14:paraId="4F4E7D7E" w14:textId="77777777" w:rsidR="000D75EF" w:rsidRPr="00AA2F22" w:rsidRDefault="000D75EF">
      <w:pPr>
        <w:pStyle w:val="TOC4"/>
        <w:rPr>
          <w:rFonts w:ascii="Calibri" w:eastAsia="Malgun Gothic" w:hAnsi="Calibri"/>
          <w:sz w:val="22"/>
          <w:szCs w:val="22"/>
        </w:rPr>
      </w:pPr>
      <w:r>
        <w:t>8.12.3.1</w:t>
      </w:r>
      <w:r w:rsidRPr="00AA2F22">
        <w:rPr>
          <w:rFonts w:ascii="Calibri" w:eastAsia="Malgun Gothic" w:hAnsi="Calibri"/>
          <w:sz w:val="22"/>
          <w:szCs w:val="22"/>
        </w:rPr>
        <w:tab/>
      </w:r>
      <w:r>
        <w:t>General</w:t>
      </w:r>
      <w:r>
        <w:tab/>
      </w:r>
      <w:r>
        <w:fldChar w:fldCharType="begin" w:fldLock="1"/>
      </w:r>
      <w:r>
        <w:instrText xml:space="preserve"> PAGEREF _Toc106109119 \h </w:instrText>
      </w:r>
      <w:r>
        <w:fldChar w:fldCharType="separate"/>
      </w:r>
      <w:r>
        <w:t>101</w:t>
      </w:r>
      <w:r>
        <w:fldChar w:fldCharType="end"/>
      </w:r>
    </w:p>
    <w:p w14:paraId="11312C1C" w14:textId="77777777" w:rsidR="000D75EF" w:rsidRPr="00AA2F22" w:rsidRDefault="000D75EF">
      <w:pPr>
        <w:pStyle w:val="TOC4"/>
        <w:rPr>
          <w:rFonts w:ascii="Calibri" w:eastAsia="Malgun Gothic" w:hAnsi="Calibri"/>
          <w:sz w:val="22"/>
          <w:szCs w:val="22"/>
        </w:rPr>
      </w:pPr>
      <w:r>
        <w:t>8.12.3.2</w:t>
      </w:r>
      <w:r w:rsidRPr="00AA2F22">
        <w:rPr>
          <w:rFonts w:ascii="Calibri" w:eastAsia="Malgun Gothic" w:hAnsi="Calibri"/>
          <w:sz w:val="22"/>
          <w:szCs w:val="22"/>
        </w:rPr>
        <w:tab/>
      </w:r>
      <w:r>
        <w:t>Successful Operation</w:t>
      </w:r>
      <w:r>
        <w:tab/>
      </w:r>
      <w:r>
        <w:fldChar w:fldCharType="begin" w:fldLock="1"/>
      </w:r>
      <w:r>
        <w:instrText xml:space="preserve"> PAGEREF _Toc106109120 \h </w:instrText>
      </w:r>
      <w:r>
        <w:fldChar w:fldCharType="separate"/>
      </w:r>
      <w:r>
        <w:t>101</w:t>
      </w:r>
      <w:r>
        <w:fldChar w:fldCharType="end"/>
      </w:r>
    </w:p>
    <w:p w14:paraId="2675DFC7" w14:textId="77777777" w:rsidR="000D75EF" w:rsidRPr="00AA2F22" w:rsidRDefault="000D75EF">
      <w:pPr>
        <w:pStyle w:val="TOC4"/>
        <w:rPr>
          <w:rFonts w:ascii="Calibri" w:eastAsia="Malgun Gothic" w:hAnsi="Calibri"/>
          <w:sz w:val="22"/>
          <w:szCs w:val="22"/>
        </w:rPr>
      </w:pPr>
      <w:r>
        <w:t>8.12.3.3</w:t>
      </w:r>
      <w:r w:rsidRPr="00AA2F22">
        <w:rPr>
          <w:rFonts w:ascii="Calibri" w:eastAsia="Malgun Gothic" w:hAnsi="Calibri"/>
          <w:sz w:val="22"/>
          <w:szCs w:val="22"/>
        </w:rPr>
        <w:tab/>
      </w:r>
      <w:r>
        <w:t>Abnormal Conditions</w:t>
      </w:r>
      <w:r>
        <w:tab/>
      </w:r>
      <w:r>
        <w:fldChar w:fldCharType="begin" w:fldLock="1"/>
      </w:r>
      <w:r>
        <w:instrText xml:space="preserve"> PAGEREF _Toc106109121 \h </w:instrText>
      </w:r>
      <w:r>
        <w:fldChar w:fldCharType="separate"/>
      </w:r>
      <w:r>
        <w:t>101</w:t>
      </w:r>
      <w:r>
        <w:fldChar w:fldCharType="end"/>
      </w:r>
    </w:p>
    <w:p w14:paraId="13169236" w14:textId="77777777" w:rsidR="000D75EF" w:rsidRPr="00AA2F22" w:rsidRDefault="000D75EF">
      <w:pPr>
        <w:pStyle w:val="TOC2"/>
        <w:rPr>
          <w:rFonts w:ascii="Calibri" w:eastAsia="Malgun Gothic" w:hAnsi="Calibri"/>
          <w:sz w:val="22"/>
          <w:szCs w:val="22"/>
        </w:rPr>
      </w:pPr>
      <w:r>
        <w:t>8.13</w:t>
      </w:r>
      <w:r w:rsidRPr="00AA2F22">
        <w:rPr>
          <w:rFonts w:ascii="Calibri" w:eastAsia="Malgun Gothic" w:hAnsi="Calibri"/>
          <w:sz w:val="22"/>
          <w:szCs w:val="22"/>
        </w:rPr>
        <w:tab/>
      </w:r>
      <w:r>
        <w:t>UE TNLA Binding Procedures</w:t>
      </w:r>
      <w:r>
        <w:tab/>
      </w:r>
      <w:r>
        <w:fldChar w:fldCharType="begin" w:fldLock="1"/>
      </w:r>
      <w:r>
        <w:instrText xml:space="preserve"> PAGEREF _Toc106109122 \h </w:instrText>
      </w:r>
      <w:r>
        <w:fldChar w:fldCharType="separate"/>
      </w:r>
      <w:r>
        <w:t>101</w:t>
      </w:r>
      <w:r>
        <w:fldChar w:fldCharType="end"/>
      </w:r>
    </w:p>
    <w:p w14:paraId="63F3EEF1" w14:textId="77777777" w:rsidR="000D75EF" w:rsidRPr="00AA2F22" w:rsidRDefault="000D75EF">
      <w:pPr>
        <w:pStyle w:val="TOC3"/>
        <w:rPr>
          <w:rFonts w:ascii="Calibri" w:eastAsia="Malgun Gothic" w:hAnsi="Calibri"/>
          <w:sz w:val="22"/>
          <w:szCs w:val="22"/>
        </w:rPr>
      </w:pPr>
      <w:r>
        <w:t>8.13.1</w:t>
      </w:r>
      <w:r w:rsidRPr="00AA2F22">
        <w:rPr>
          <w:rFonts w:ascii="Calibri" w:eastAsia="Malgun Gothic" w:hAnsi="Calibri"/>
          <w:sz w:val="22"/>
          <w:szCs w:val="22"/>
        </w:rPr>
        <w:tab/>
      </w:r>
      <w:r>
        <w:t>UE TNLA Binding Release</w:t>
      </w:r>
      <w:r>
        <w:tab/>
      </w:r>
      <w:r>
        <w:fldChar w:fldCharType="begin" w:fldLock="1"/>
      </w:r>
      <w:r>
        <w:instrText xml:space="preserve"> PAGEREF _Toc106109123 \h </w:instrText>
      </w:r>
      <w:r>
        <w:fldChar w:fldCharType="separate"/>
      </w:r>
      <w:r>
        <w:t>101</w:t>
      </w:r>
      <w:r>
        <w:fldChar w:fldCharType="end"/>
      </w:r>
    </w:p>
    <w:p w14:paraId="20227EC7" w14:textId="77777777" w:rsidR="000D75EF" w:rsidRPr="00AA2F22" w:rsidRDefault="000D75EF">
      <w:pPr>
        <w:pStyle w:val="TOC4"/>
        <w:rPr>
          <w:rFonts w:ascii="Calibri" w:eastAsia="Malgun Gothic" w:hAnsi="Calibri"/>
          <w:sz w:val="22"/>
          <w:szCs w:val="22"/>
        </w:rPr>
      </w:pPr>
      <w:r>
        <w:t>8.13.1.1</w:t>
      </w:r>
      <w:r w:rsidRPr="00AA2F22">
        <w:rPr>
          <w:rFonts w:ascii="Calibri" w:eastAsia="Malgun Gothic" w:hAnsi="Calibri"/>
          <w:sz w:val="22"/>
          <w:szCs w:val="22"/>
        </w:rPr>
        <w:tab/>
      </w:r>
      <w:r>
        <w:t>General</w:t>
      </w:r>
      <w:r>
        <w:tab/>
      </w:r>
      <w:r>
        <w:fldChar w:fldCharType="begin" w:fldLock="1"/>
      </w:r>
      <w:r>
        <w:instrText xml:space="preserve"> PAGEREF _Toc106109124 \h </w:instrText>
      </w:r>
      <w:r>
        <w:fldChar w:fldCharType="separate"/>
      </w:r>
      <w:r>
        <w:t>101</w:t>
      </w:r>
      <w:r>
        <w:fldChar w:fldCharType="end"/>
      </w:r>
    </w:p>
    <w:p w14:paraId="666648FF" w14:textId="77777777" w:rsidR="000D75EF" w:rsidRPr="00AA2F22" w:rsidRDefault="000D75EF">
      <w:pPr>
        <w:pStyle w:val="TOC4"/>
        <w:rPr>
          <w:rFonts w:ascii="Calibri" w:eastAsia="Malgun Gothic" w:hAnsi="Calibri"/>
          <w:sz w:val="22"/>
          <w:szCs w:val="22"/>
        </w:rPr>
      </w:pPr>
      <w:r>
        <w:t>8.13.1.2</w:t>
      </w:r>
      <w:r w:rsidRPr="00AA2F22">
        <w:rPr>
          <w:rFonts w:ascii="Calibri" w:eastAsia="Malgun Gothic" w:hAnsi="Calibri"/>
          <w:sz w:val="22"/>
          <w:szCs w:val="22"/>
        </w:rPr>
        <w:tab/>
      </w:r>
      <w:r>
        <w:t>Successful Operation</w:t>
      </w:r>
      <w:r>
        <w:tab/>
      </w:r>
      <w:r>
        <w:fldChar w:fldCharType="begin" w:fldLock="1"/>
      </w:r>
      <w:r>
        <w:instrText xml:space="preserve"> PAGEREF _Toc106109125 \h </w:instrText>
      </w:r>
      <w:r>
        <w:fldChar w:fldCharType="separate"/>
      </w:r>
      <w:r>
        <w:t>101</w:t>
      </w:r>
      <w:r>
        <w:fldChar w:fldCharType="end"/>
      </w:r>
    </w:p>
    <w:p w14:paraId="7D0B3B05" w14:textId="77777777" w:rsidR="000D75EF" w:rsidRPr="00AA2F22" w:rsidRDefault="000D75EF">
      <w:pPr>
        <w:pStyle w:val="TOC4"/>
        <w:rPr>
          <w:rFonts w:ascii="Calibri" w:eastAsia="Malgun Gothic" w:hAnsi="Calibri"/>
          <w:sz w:val="22"/>
          <w:szCs w:val="22"/>
        </w:rPr>
      </w:pPr>
      <w:r>
        <w:t>8.13.1.3</w:t>
      </w:r>
      <w:r w:rsidRPr="00AA2F22">
        <w:rPr>
          <w:rFonts w:ascii="Calibri" w:eastAsia="Malgun Gothic" w:hAnsi="Calibri"/>
          <w:sz w:val="22"/>
          <w:szCs w:val="22"/>
        </w:rPr>
        <w:tab/>
      </w:r>
      <w:r>
        <w:t>Abnormal Conditions</w:t>
      </w:r>
      <w:r>
        <w:tab/>
      </w:r>
      <w:r>
        <w:fldChar w:fldCharType="begin" w:fldLock="1"/>
      </w:r>
      <w:r>
        <w:instrText xml:space="preserve"> PAGEREF _Toc106109126 \h </w:instrText>
      </w:r>
      <w:r>
        <w:fldChar w:fldCharType="separate"/>
      </w:r>
      <w:r>
        <w:t>102</w:t>
      </w:r>
      <w:r>
        <w:fldChar w:fldCharType="end"/>
      </w:r>
    </w:p>
    <w:p w14:paraId="32E42D99" w14:textId="77777777" w:rsidR="000D75EF" w:rsidRPr="00AA2F22" w:rsidRDefault="000D75EF">
      <w:pPr>
        <w:pStyle w:val="TOC2"/>
        <w:rPr>
          <w:rFonts w:ascii="Calibri" w:eastAsia="Malgun Gothic" w:hAnsi="Calibri"/>
          <w:sz w:val="22"/>
          <w:szCs w:val="22"/>
        </w:rPr>
      </w:pPr>
      <w:r>
        <w:t>8.14</w:t>
      </w:r>
      <w:r w:rsidRPr="00AA2F22">
        <w:rPr>
          <w:rFonts w:ascii="Calibri" w:eastAsia="Malgun Gothic" w:hAnsi="Calibri"/>
          <w:sz w:val="22"/>
          <w:szCs w:val="22"/>
        </w:rPr>
        <w:tab/>
      </w:r>
      <w:r>
        <w:t>UE Radio Capability Management Procedures</w:t>
      </w:r>
      <w:r>
        <w:tab/>
      </w:r>
      <w:r>
        <w:fldChar w:fldCharType="begin" w:fldLock="1"/>
      </w:r>
      <w:r>
        <w:instrText xml:space="preserve"> PAGEREF _Toc106109127 \h </w:instrText>
      </w:r>
      <w:r>
        <w:fldChar w:fldCharType="separate"/>
      </w:r>
      <w:r>
        <w:t>102</w:t>
      </w:r>
      <w:r>
        <w:fldChar w:fldCharType="end"/>
      </w:r>
    </w:p>
    <w:p w14:paraId="76B606F1" w14:textId="77777777" w:rsidR="000D75EF" w:rsidRPr="00AA2F22" w:rsidRDefault="000D75EF">
      <w:pPr>
        <w:pStyle w:val="TOC3"/>
        <w:rPr>
          <w:rFonts w:ascii="Calibri" w:eastAsia="Malgun Gothic" w:hAnsi="Calibri"/>
          <w:sz w:val="22"/>
          <w:szCs w:val="22"/>
        </w:rPr>
      </w:pPr>
      <w:r>
        <w:t>8.14.1</w:t>
      </w:r>
      <w:r w:rsidRPr="00AA2F22">
        <w:rPr>
          <w:rFonts w:ascii="Calibri" w:eastAsia="Malgun Gothic" w:hAnsi="Calibri"/>
          <w:sz w:val="22"/>
          <w:szCs w:val="22"/>
        </w:rPr>
        <w:tab/>
      </w:r>
      <w:r>
        <w:t>UE Radio Capability Info Indication</w:t>
      </w:r>
      <w:r>
        <w:tab/>
      </w:r>
      <w:r>
        <w:fldChar w:fldCharType="begin" w:fldLock="1"/>
      </w:r>
      <w:r>
        <w:instrText xml:space="preserve"> PAGEREF _Toc106109128 \h </w:instrText>
      </w:r>
      <w:r>
        <w:fldChar w:fldCharType="separate"/>
      </w:r>
      <w:r>
        <w:t>102</w:t>
      </w:r>
      <w:r>
        <w:fldChar w:fldCharType="end"/>
      </w:r>
    </w:p>
    <w:p w14:paraId="40354CE1" w14:textId="77777777" w:rsidR="000D75EF" w:rsidRPr="00AA2F22" w:rsidRDefault="000D75EF">
      <w:pPr>
        <w:pStyle w:val="TOC4"/>
        <w:rPr>
          <w:rFonts w:ascii="Calibri" w:eastAsia="Malgun Gothic" w:hAnsi="Calibri"/>
          <w:sz w:val="22"/>
          <w:szCs w:val="22"/>
        </w:rPr>
      </w:pPr>
      <w:r>
        <w:t>8.14.1.1</w:t>
      </w:r>
      <w:r w:rsidRPr="00AA2F22">
        <w:rPr>
          <w:rFonts w:ascii="Calibri" w:eastAsia="Malgun Gothic" w:hAnsi="Calibri"/>
          <w:sz w:val="22"/>
          <w:szCs w:val="22"/>
        </w:rPr>
        <w:tab/>
      </w:r>
      <w:r>
        <w:t>General</w:t>
      </w:r>
      <w:r>
        <w:tab/>
      </w:r>
      <w:r>
        <w:fldChar w:fldCharType="begin" w:fldLock="1"/>
      </w:r>
      <w:r>
        <w:instrText xml:space="preserve"> PAGEREF _Toc106109129 \h </w:instrText>
      </w:r>
      <w:r>
        <w:fldChar w:fldCharType="separate"/>
      </w:r>
      <w:r>
        <w:t>102</w:t>
      </w:r>
      <w:r>
        <w:fldChar w:fldCharType="end"/>
      </w:r>
    </w:p>
    <w:p w14:paraId="57D31AFE" w14:textId="77777777" w:rsidR="000D75EF" w:rsidRPr="00AA2F22" w:rsidRDefault="000D75EF">
      <w:pPr>
        <w:pStyle w:val="TOC4"/>
        <w:rPr>
          <w:rFonts w:ascii="Calibri" w:eastAsia="Malgun Gothic" w:hAnsi="Calibri"/>
          <w:sz w:val="22"/>
          <w:szCs w:val="22"/>
        </w:rPr>
      </w:pPr>
      <w:r>
        <w:t>8.14.1.2</w:t>
      </w:r>
      <w:r w:rsidRPr="00AA2F22">
        <w:rPr>
          <w:rFonts w:ascii="Calibri" w:eastAsia="Malgun Gothic" w:hAnsi="Calibri"/>
          <w:sz w:val="22"/>
          <w:szCs w:val="22"/>
        </w:rPr>
        <w:tab/>
      </w:r>
      <w:r>
        <w:t>Successful Operation</w:t>
      </w:r>
      <w:r>
        <w:tab/>
      </w:r>
      <w:r>
        <w:fldChar w:fldCharType="begin" w:fldLock="1"/>
      </w:r>
      <w:r>
        <w:instrText xml:space="preserve"> PAGEREF _Toc106109130 \h </w:instrText>
      </w:r>
      <w:r>
        <w:fldChar w:fldCharType="separate"/>
      </w:r>
      <w:r>
        <w:t>102</w:t>
      </w:r>
      <w:r>
        <w:fldChar w:fldCharType="end"/>
      </w:r>
    </w:p>
    <w:p w14:paraId="58BF7882" w14:textId="77777777" w:rsidR="000D75EF" w:rsidRPr="00AA2F22" w:rsidRDefault="000D75EF">
      <w:pPr>
        <w:pStyle w:val="TOC4"/>
        <w:rPr>
          <w:rFonts w:ascii="Calibri" w:eastAsia="Malgun Gothic" w:hAnsi="Calibri"/>
          <w:sz w:val="22"/>
          <w:szCs w:val="22"/>
        </w:rPr>
      </w:pPr>
      <w:r>
        <w:t>8.14.1.3</w:t>
      </w:r>
      <w:r w:rsidRPr="00AA2F22">
        <w:rPr>
          <w:rFonts w:ascii="Calibri" w:eastAsia="Malgun Gothic" w:hAnsi="Calibri"/>
          <w:sz w:val="22"/>
          <w:szCs w:val="22"/>
        </w:rPr>
        <w:tab/>
      </w:r>
      <w:r>
        <w:t>Abnormal Conditions</w:t>
      </w:r>
      <w:r>
        <w:tab/>
      </w:r>
      <w:r>
        <w:fldChar w:fldCharType="begin" w:fldLock="1"/>
      </w:r>
      <w:r>
        <w:instrText xml:space="preserve"> PAGEREF _Toc106109131 \h </w:instrText>
      </w:r>
      <w:r>
        <w:fldChar w:fldCharType="separate"/>
      </w:r>
      <w:r>
        <w:t>102</w:t>
      </w:r>
      <w:r>
        <w:fldChar w:fldCharType="end"/>
      </w:r>
    </w:p>
    <w:p w14:paraId="447F0531" w14:textId="77777777" w:rsidR="000D75EF" w:rsidRPr="00AA2F22" w:rsidRDefault="000D75EF">
      <w:pPr>
        <w:pStyle w:val="TOC3"/>
        <w:rPr>
          <w:rFonts w:ascii="Calibri" w:eastAsia="Malgun Gothic" w:hAnsi="Calibri"/>
          <w:sz w:val="22"/>
          <w:szCs w:val="22"/>
        </w:rPr>
      </w:pPr>
      <w:r>
        <w:t>8.14.2</w:t>
      </w:r>
      <w:r w:rsidRPr="00AA2F22">
        <w:rPr>
          <w:rFonts w:ascii="Calibri" w:eastAsia="Malgun Gothic" w:hAnsi="Calibri"/>
          <w:sz w:val="22"/>
          <w:szCs w:val="22"/>
        </w:rPr>
        <w:tab/>
      </w:r>
      <w:r>
        <w:t>UE Radio Capability Check</w:t>
      </w:r>
      <w:r>
        <w:tab/>
      </w:r>
      <w:r>
        <w:fldChar w:fldCharType="begin" w:fldLock="1"/>
      </w:r>
      <w:r>
        <w:instrText xml:space="preserve"> PAGEREF _Toc106109132 \h </w:instrText>
      </w:r>
      <w:r>
        <w:fldChar w:fldCharType="separate"/>
      </w:r>
      <w:r>
        <w:t>102</w:t>
      </w:r>
      <w:r>
        <w:fldChar w:fldCharType="end"/>
      </w:r>
    </w:p>
    <w:p w14:paraId="57F70D34" w14:textId="77777777" w:rsidR="000D75EF" w:rsidRPr="00AA2F22" w:rsidRDefault="000D75EF">
      <w:pPr>
        <w:pStyle w:val="TOC4"/>
        <w:rPr>
          <w:rFonts w:ascii="Calibri" w:eastAsia="Malgun Gothic" w:hAnsi="Calibri"/>
          <w:sz w:val="22"/>
          <w:szCs w:val="22"/>
        </w:rPr>
      </w:pPr>
      <w:r>
        <w:t>8.14.2.1</w:t>
      </w:r>
      <w:r w:rsidRPr="00AA2F22">
        <w:rPr>
          <w:rFonts w:ascii="Calibri" w:eastAsia="Malgun Gothic" w:hAnsi="Calibri"/>
          <w:sz w:val="22"/>
          <w:szCs w:val="22"/>
        </w:rPr>
        <w:tab/>
      </w:r>
      <w:r>
        <w:t>General</w:t>
      </w:r>
      <w:r>
        <w:tab/>
      </w:r>
      <w:r>
        <w:fldChar w:fldCharType="begin" w:fldLock="1"/>
      </w:r>
      <w:r>
        <w:instrText xml:space="preserve"> PAGEREF _Toc106109133 \h </w:instrText>
      </w:r>
      <w:r>
        <w:fldChar w:fldCharType="separate"/>
      </w:r>
      <w:r>
        <w:t>102</w:t>
      </w:r>
      <w:r>
        <w:fldChar w:fldCharType="end"/>
      </w:r>
    </w:p>
    <w:p w14:paraId="3BC26D04" w14:textId="77777777" w:rsidR="000D75EF" w:rsidRPr="00AA2F22" w:rsidRDefault="000D75EF">
      <w:pPr>
        <w:pStyle w:val="TOC4"/>
        <w:rPr>
          <w:rFonts w:ascii="Calibri" w:eastAsia="Malgun Gothic" w:hAnsi="Calibri"/>
          <w:sz w:val="22"/>
          <w:szCs w:val="22"/>
        </w:rPr>
      </w:pPr>
      <w:r>
        <w:t>8.14.2.2</w:t>
      </w:r>
      <w:r w:rsidRPr="00AA2F22">
        <w:rPr>
          <w:rFonts w:ascii="Calibri" w:eastAsia="Malgun Gothic" w:hAnsi="Calibri"/>
          <w:sz w:val="22"/>
          <w:szCs w:val="22"/>
        </w:rPr>
        <w:tab/>
      </w:r>
      <w:r>
        <w:t>Successful Operation</w:t>
      </w:r>
      <w:r>
        <w:tab/>
      </w:r>
      <w:r>
        <w:fldChar w:fldCharType="begin" w:fldLock="1"/>
      </w:r>
      <w:r>
        <w:instrText xml:space="preserve"> PAGEREF _Toc106109134 \h </w:instrText>
      </w:r>
      <w:r>
        <w:fldChar w:fldCharType="separate"/>
      </w:r>
      <w:r>
        <w:t>103</w:t>
      </w:r>
      <w:r>
        <w:fldChar w:fldCharType="end"/>
      </w:r>
    </w:p>
    <w:p w14:paraId="2CDD0639" w14:textId="77777777" w:rsidR="000D75EF" w:rsidRPr="00AA2F22" w:rsidRDefault="000D75EF">
      <w:pPr>
        <w:pStyle w:val="TOC4"/>
        <w:rPr>
          <w:rFonts w:ascii="Calibri" w:eastAsia="Malgun Gothic" w:hAnsi="Calibri"/>
          <w:sz w:val="22"/>
          <w:szCs w:val="22"/>
        </w:rPr>
      </w:pPr>
      <w:r>
        <w:t>8.14.2.3</w:t>
      </w:r>
      <w:r w:rsidRPr="00AA2F22">
        <w:rPr>
          <w:rFonts w:ascii="Calibri" w:eastAsia="Malgun Gothic" w:hAnsi="Calibri"/>
          <w:sz w:val="22"/>
          <w:szCs w:val="22"/>
        </w:rPr>
        <w:tab/>
      </w:r>
      <w:r>
        <w:t>Unsuccessful Operation</w:t>
      </w:r>
      <w:r>
        <w:tab/>
      </w:r>
      <w:r>
        <w:fldChar w:fldCharType="begin" w:fldLock="1"/>
      </w:r>
      <w:r>
        <w:instrText xml:space="preserve"> PAGEREF _Toc106109135 \h </w:instrText>
      </w:r>
      <w:r>
        <w:fldChar w:fldCharType="separate"/>
      </w:r>
      <w:r>
        <w:t>103</w:t>
      </w:r>
      <w:r>
        <w:fldChar w:fldCharType="end"/>
      </w:r>
    </w:p>
    <w:p w14:paraId="36449565" w14:textId="77777777" w:rsidR="000D75EF" w:rsidRPr="00AA2F22" w:rsidRDefault="000D75EF">
      <w:pPr>
        <w:pStyle w:val="TOC4"/>
        <w:rPr>
          <w:rFonts w:ascii="Calibri" w:eastAsia="Malgun Gothic" w:hAnsi="Calibri"/>
          <w:sz w:val="22"/>
          <w:szCs w:val="22"/>
        </w:rPr>
      </w:pPr>
      <w:r>
        <w:t>8.14.2.4</w:t>
      </w:r>
      <w:r w:rsidRPr="00AA2F22">
        <w:rPr>
          <w:rFonts w:ascii="Calibri" w:eastAsia="Malgun Gothic" w:hAnsi="Calibri"/>
          <w:sz w:val="22"/>
          <w:szCs w:val="22"/>
        </w:rPr>
        <w:tab/>
      </w:r>
      <w:r>
        <w:t>Abnormal Conditions</w:t>
      </w:r>
      <w:r>
        <w:tab/>
      </w:r>
      <w:r>
        <w:fldChar w:fldCharType="begin" w:fldLock="1"/>
      </w:r>
      <w:r>
        <w:instrText xml:space="preserve"> PAGEREF _Toc106109136 \h </w:instrText>
      </w:r>
      <w:r>
        <w:fldChar w:fldCharType="separate"/>
      </w:r>
      <w:r>
        <w:t>103</w:t>
      </w:r>
      <w:r>
        <w:fldChar w:fldCharType="end"/>
      </w:r>
    </w:p>
    <w:p w14:paraId="0024119F" w14:textId="77777777" w:rsidR="000D75EF" w:rsidRPr="00AA2F22" w:rsidRDefault="000D75EF">
      <w:pPr>
        <w:pStyle w:val="TOC3"/>
        <w:rPr>
          <w:rFonts w:ascii="Calibri" w:eastAsia="Malgun Gothic" w:hAnsi="Calibri"/>
          <w:sz w:val="22"/>
          <w:szCs w:val="22"/>
        </w:rPr>
      </w:pPr>
      <w:r>
        <w:t>8.14.3</w:t>
      </w:r>
      <w:r w:rsidRPr="00AA2F22">
        <w:rPr>
          <w:rFonts w:ascii="Calibri" w:eastAsia="Malgun Gothic" w:hAnsi="Calibri"/>
          <w:sz w:val="22"/>
          <w:szCs w:val="22"/>
        </w:rPr>
        <w:tab/>
      </w:r>
      <w:r>
        <w:t>UE Radio Capability ID Mapping</w:t>
      </w:r>
      <w:r>
        <w:tab/>
      </w:r>
      <w:r>
        <w:fldChar w:fldCharType="begin" w:fldLock="1"/>
      </w:r>
      <w:r>
        <w:instrText xml:space="preserve"> PAGEREF _Toc106109137 \h </w:instrText>
      </w:r>
      <w:r>
        <w:fldChar w:fldCharType="separate"/>
      </w:r>
      <w:r>
        <w:t>103</w:t>
      </w:r>
      <w:r>
        <w:fldChar w:fldCharType="end"/>
      </w:r>
    </w:p>
    <w:p w14:paraId="02C4B0A5" w14:textId="77777777" w:rsidR="000D75EF" w:rsidRPr="00AA2F22" w:rsidRDefault="000D75EF">
      <w:pPr>
        <w:pStyle w:val="TOC4"/>
        <w:rPr>
          <w:rFonts w:ascii="Calibri" w:eastAsia="Malgun Gothic" w:hAnsi="Calibri"/>
          <w:sz w:val="22"/>
          <w:szCs w:val="22"/>
        </w:rPr>
      </w:pPr>
      <w:r>
        <w:t>8.14.3.1</w:t>
      </w:r>
      <w:r w:rsidRPr="00AA2F22">
        <w:rPr>
          <w:rFonts w:ascii="Calibri" w:eastAsia="Malgun Gothic" w:hAnsi="Calibri"/>
          <w:sz w:val="22"/>
          <w:szCs w:val="22"/>
        </w:rPr>
        <w:tab/>
      </w:r>
      <w:r>
        <w:t>General</w:t>
      </w:r>
      <w:r>
        <w:tab/>
      </w:r>
      <w:r>
        <w:fldChar w:fldCharType="begin" w:fldLock="1"/>
      </w:r>
      <w:r>
        <w:instrText xml:space="preserve"> PAGEREF _Toc106109138 \h </w:instrText>
      </w:r>
      <w:r>
        <w:fldChar w:fldCharType="separate"/>
      </w:r>
      <w:r>
        <w:t>103</w:t>
      </w:r>
      <w:r>
        <w:fldChar w:fldCharType="end"/>
      </w:r>
    </w:p>
    <w:p w14:paraId="4EB9600A" w14:textId="77777777" w:rsidR="000D75EF" w:rsidRPr="00AA2F22" w:rsidRDefault="000D75EF">
      <w:pPr>
        <w:pStyle w:val="TOC4"/>
        <w:rPr>
          <w:rFonts w:ascii="Calibri" w:eastAsia="Malgun Gothic" w:hAnsi="Calibri"/>
          <w:sz w:val="22"/>
          <w:szCs w:val="22"/>
        </w:rPr>
      </w:pPr>
      <w:r>
        <w:t>8.14.3.2</w:t>
      </w:r>
      <w:r w:rsidRPr="00AA2F22">
        <w:rPr>
          <w:rFonts w:ascii="Calibri" w:eastAsia="Malgun Gothic" w:hAnsi="Calibri"/>
          <w:sz w:val="22"/>
          <w:szCs w:val="22"/>
        </w:rPr>
        <w:tab/>
      </w:r>
      <w:r>
        <w:t>Successful Operation</w:t>
      </w:r>
      <w:r>
        <w:tab/>
      </w:r>
      <w:r>
        <w:fldChar w:fldCharType="begin" w:fldLock="1"/>
      </w:r>
      <w:r>
        <w:instrText xml:space="preserve"> PAGEREF _Toc106109139 \h </w:instrText>
      </w:r>
      <w:r>
        <w:fldChar w:fldCharType="separate"/>
      </w:r>
      <w:r>
        <w:t>104</w:t>
      </w:r>
      <w:r>
        <w:fldChar w:fldCharType="end"/>
      </w:r>
    </w:p>
    <w:p w14:paraId="38A64D64" w14:textId="77777777" w:rsidR="000D75EF" w:rsidRPr="00AA2F22" w:rsidRDefault="000D75EF">
      <w:pPr>
        <w:pStyle w:val="TOC4"/>
        <w:rPr>
          <w:rFonts w:ascii="Calibri" w:eastAsia="Malgun Gothic" w:hAnsi="Calibri"/>
          <w:sz w:val="22"/>
          <w:szCs w:val="22"/>
        </w:rPr>
      </w:pPr>
      <w:r>
        <w:t>8.14.3.3</w:t>
      </w:r>
      <w:r w:rsidRPr="00AA2F22">
        <w:rPr>
          <w:rFonts w:ascii="Calibri" w:eastAsia="Malgun Gothic" w:hAnsi="Calibri"/>
          <w:sz w:val="22"/>
          <w:szCs w:val="22"/>
        </w:rPr>
        <w:tab/>
      </w:r>
      <w:r>
        <w:t>Unsuccessful Operation</w:t>
      </w:r>
      <w:r>
        <w:tab/>
      </w:r>
      <w:r>
        <w:fldChar w:fldCharType="begin" w:fldLock="1"/>
      </w:r>
      <w:r>
        <w:instrText xml:space="preserve"> PAGEREF _Toc106109140 \h </w:instrText>
      </w:r>
      <w:r>
        <w:fldChar w:fldCharType="separate"/>
      </w:r>
      <w:r>
        <w:t>104</w:t>
      </w:r>
      <w:r>
        <w:fldChar w:fldCharType="end"/>
      </w:r>
    </w:p>
    <w:p w14:paraId="5EF3D336" w14:textId="77777777" w:rsidR="000D75EF" w:rsidRPr="00AA2F22" w:rsidRDefault="000D75EF">
      <w:pPr>
        <w:pStyle w:val="TOC4"/>
        <w:rPr>
          <w:rFonts w:ascii="Calibri" w:eastAsia="Malgun Gothic" w:hAnsi="Calibri"/>
          <w:sz w:val="22"/>
          <w:szCs w:val="22"/>
        </w:rPr>
      </w:pPr>
      <w:r>
        <w:t>8.14.3.4</w:t>
      </w:r>
      <w:r w:rsidRPr="00AA2F22">
        <w:rPr>
          <w:rFonts w:ascii="Calibri" w:eastAsia="Malgun Gothic" w:hAnsi="Calibri"/>
          <w:sz w:val="22"/>
          <w:szCs w:val="22"/>
        </w:rPr>
        <w:tab/>
      </w:r>
      <w:r>
        <w:t>Abnormal Conditions</w:t>
      </w:r>
      <w:r>
        <w:tab/>
      </w:r>
      <w:r>
        <w:fldChar w:fldCharType="begin" w:fldLock="1"/>
      </w:r>
      <w:r>
        <w:instrText xml:space="preserve"> PAGEREF _Toc106109141 \h </w:instrText>
      </w:r>
      <w:r>
        <w:fldChar w:fldCharType="separate"/>
      </w:r>
      <w:r>
        <w:t>104</w:t>
      </w:r>
      <w:r>
        <w:fldChar w:fldCharType="end"/>
      </w:r>
    </w:p>
    <w:p w14:paraId="4AFAAF4F" w14:textId="77777777" w:rsidR="000D75EF" w:rsidRPr="00AA2F22" w:rsidRDefault="000D75EF">
      <w:pPr>
        <w:pStyle w:val="TOC2"/>
        <w:rPr>
          <w:rFonts w:ascii="Calibri" w:eastAsia="Malgun Gothic" w:hAnsi="Calibri"/>
          <w:sz w:val="22"/>
          <w:szCs w:val="22"/>
        </w:rPr>
      </w:pPr>
      <w:r>
        <w:t>8.15</w:t>
      </w:r>
      <w:r w:rsidRPr="00AA2F22">
        <w:rPr>
          <w:rFonts w:ascii="Calibri" w:eastAsia="Malgun Gothic" w:hAnsi="Calibri"/>
          <w:sz w:val="22"/>
          <w:szCs w:val="22"/>
        </w:rPr>
        <w:tab/>
      </w:r>
      <w:r w:rsidRPr="00BB104E">
        <w:rPr>
          <w:rFonts w:eastAsia="MS Mincho"/>
          <w:lang w:eastAsia="ja-JP"/>
        </w:rPr>
        <w:t xml:space="preserve">Data Usage </w:t>
      </w:r>
      <w:r>
        <w:t>Reporting Procedures</w:t>
      </w:r>
      <w:r>
        <w:tab/>
      </w:r>
      <w:r>
        <w:fldChar w:fldCharType="begin" w:fldLock="1"/>
      </w:r>
      <w:r>
        <w:instrText xml:space="preserve"> PAGEREF _Toc106109142 \h </w:instrText>
      </w:r>
      <w:r>
        <w:fldChar w:fldCharType="separate"/>
      </w:r>
      <w:r>
        <w:t>104</w:t>
      </w:r>
      <w:r>
        <w:fldChar w:fldCharType="end"/>
      </w:r>
    </w:p>
    <w:p w14:paraId="0E244ABC" w14:textId="77777777" w:rsidR="000D75EF" w:rsidRPr="00AA2F22" w:rsidRDefault="000D75EF">
      <w:pPr>
        <w:pStyle w:val="TOC3"/>
        <w:rPr>
          <w:rFonts w:ascii="Calibri" w:eastAsia="Malgun Gothic" w:hAnsi="Calibri"/>
          <w:sz w:val="22"/>
          <w:szCs w:val="22"/>
        </w:rPr>
      </w:pPr>
      <w:r>
        <w:t>8.15.1</w:t>
      </w:r>
      <w:r w:rsidRPr="00AA2F22">
        <w:rPr>
          <w:rFonts w:ascii="Calibri" w:eastAsia="Malgun Gothic" w:hAnsi="Calibri"/>
          <w:sz w:val="22"/>
          <w:szCs w:val="22"/>
        </w:rPr>
        <w:tab/>
      </w:r>
      <w:r>
        <w:t>Secondary RAT Data Usage Report</w:t>
      </w:r>
      <w:r>
        <w:tab/>
      </w:r>
      <w:r>
        <w:fldChar w:fldCharType="begin" w:fldLock="1"/>
      </w:r>
      <w:r>
        <w:instrText xml:space="preserve"> PAGEREF _Toc106109143 \h </w:instrText>
      </w:r>
      <w:r>
        <w:fldChar w:fldCharType="separate"/>
      </w:r>
      <w:r>
        <w:t>104</w:t>
      </w:r>
      <w:r>
        <w:fldChar w:fldCharType="end"/>
      </w:r>
    </w:p>
    <w:p w14:paraId="2153CA64" w14:textId="77777777" w:rsidR="000D75EF" w:rsidRPr="00AA2F22" w:rsidRDefault="000D75EF">
      <w:pPr>
        <w:pStyle w:val="TOC4"/>
        <w:rPr>
          <w:rFonts w:ascii="Calibri" w:eastAsia="Malgun Gothic" w:hAnsi="Calibri"/>
          <w:sz w:val="22"/>
          <w:szCs w:val="22"/>
        </w:rPr>
      </w:pPr>
      <w:r>
        <w:t>8.15.1.1</w:t>
      </w:r>
      <w:r w:rsidRPr="00AA2F22">
        <w:rPr>
          <w:rFonts w:ascii="Calibri" w:eastAsia="Malgun Gothic" w:hAnsi="Calibri"/>
          <w:sz w:val="22"/>
          <w:szCs w:val="22"/>
        </w:rPr>
        <w:tab/>
      </w:r>
      <w:r>
        <w:t>General</w:t>
      </w:r>
      <w:r>
        <w:tab/>
      </w:r>
      <w:r>
        <w:fldChar w:fldCharType="begin" w:fldLock="1"/>
      </w:r>
      <w:r>
        <w:instrText xml:space="preserve"> PAGEREF _Toc106109144 \h </w:instrText>
      </w:r>
      <w:r>
        <w:fldChar w:fldCharType="separate"/>
      </w:r>
      <w:r>
        <w:t>104</w:t>
      </w:r>
      <w:r>
        <w:fldChar w:fldCharType="end"/>
      </w:r>
    </w:p>
    <w:p w14:paraId="26882BBB" w14:textId="77777777" w:rsidR="000D75EF" w:rsidRPr="00AA2F22" w:rsidRDefault="000D75EF">
      <w:pPr>
        <w:pStyle w:val="TOC4"/>
        <w:rPr>
          <w:rFonts w:ascii="Calibri" w:eastAsia="Malgun Gothic" w:hAnsi="Calibri"/>
          <w:sz w:val="22"/>
          <w:szCs w:val="22"/>
        </w:rPr>
      </w:pPr>
      <w:r>
        <w:t>8.15.1.</w:t>
      </w:r>
      <w:r w:rsidRPr="00BB104E">
        <w:rPr>
          <w:rFonts w:eastAsia="Batang"/>
        </w:rPr>
        <w:t>2</w:t>
      </w:r>
      <w:r w:rsidRPr="00AA2F22">
        <w:rPr>
          <w:rFonts w:ascii="Calibri" w:eastAsia="Malgun Gothic" w:hAnsi="Calibri"/>
          <w:sz w:val="22"/>
          <w:szCs w:val="22"/>
        </w:rPr>
        <w:tab/>
      </w:r>
      <w:r>
        <w:t>Successful Operation</w:t>
      </w:r>
      <w:r>
        <w:tab/>
      </w:r>
      <w:r>
        <w:fldChar w:fldCharType="begin" w:fldLock="1"/>
      </w:r>
      <w:r>
        <w:instrText xml:space="preserve"> PAGEREF _Toc106109145 \h </w:instrText>
      </w:r>
      <w:r>
        <w:fldChar w:fldCharType="separate"/>
      </w:r>
      <w:r>
        <w:t>104</w:t>
      </w:r>
      <w:r>
        <w:fldChar w:fldCharType="end"/>
      </w:r>
    </w:p>
    <w:p w14:paraId="510270C3" w14:textId="77777777" w:rsidR="000D75EF" w:rsidRPr="00AA2F22" w:rsidRDefault="000D75EF">
      <w:pPr>
        <w:pStyle w:val="TOC4"/>
        <w:rPr>
          <w:rFonts w:ascii="Calibri" w:eastAsia="Malgun Gothic" w:hAnsi="Calibri"/>
          <w:sz w:val="22"/>
          <w:szCs w:val="22"/>
        </w:rPr>
      </w:pPr>
      <w:r>
        <w:t>8.15.1.3</w:t>
      </w:r>
      <w:r w:rsidRPr="00AA2F22">
        <w:rPr>
          <w:rFonts w:ascii="Calibri" w:eastAsia="Malgun Gothic" w:hAnsi="Calibri"/>
          <w:sz w:val="22"/>
          <w:szCs w:val="22"/>
        </w:rPr>
        <w:tab/>
      </w:r>
      <w:r>
        <w:t>Abnormal Conditions</w:t>
      </w:r>
      <w:r>
        <w:tab/>
      </w:r>
      <w:r>
        <w:fldChar w:fldCharType="begin" w:fldLock="1"/>
      </w:r>
      <w:r>
        <w:instrText xml:space="preserve"> PAGEREF _Toc106109146 \h </w:instrText>
      </w:r>
      <w:r>
        <w:fldChar w:fldCharType="separate"/>
      </w:r>
      <w:r>
        <w:t>105</w:t>
      </w:r>
      <w:r>
        <w:fldChar w:fldCharType="end"/>
      </w:r>
    </w:p>
    <w:p w14:paraId="65ACBBC9" w14:textId="77777777" w:rsidR="000D75EF" w:rsidRPr="00AA2F22" w:rsidRDefault="000D75EF">
      <w:pPr>
        <w:pStyle w:val="TOC2"/>
        <w:rPr>
          <w:rFonts w:ascii="Calibri" w:eastAsia="Malgun Gothic" w:hAnsi="Calibri"/>
          <w:sz w:val="22"/>
          <w:szCs w:val="22"/>
        </w:rPr>
      </w:pPr>
      <w:r>
        <w:rPr>
          <w:lang w:eastAsia="zh-CN"/>
        </w:rPr>
        <w:t>8.16</w:t>
      </w:r>
      <w:r w:rsidRPr="00AA2F22">
        <w:rPr>
          <w:rFonts w:ascii="Calibri" w:eastAsia="Malgun Gothic" w:hAnsi="Calibri"/>
          <w:sz w:val="22"/>
          <w:szCs w:val="22"/>
        </w:rPr>
        <w:tab/>
      </w:r>
      <w:r>
        <w:rPr>
          <w:lang w:eastAsia="zh-CN"/>
        </w:rPr>
        <w:t>RIM Information Transfer Procedures</w:t>
      </w:r>
      <w:r>
        <w:tab/>
      </w:r>
      <w:r>
        <w:fldChar w:fldCharType="begin" w:fldLock="1"/>
      </w:r>
      <w:r>
        <w:instrText xml:space="preserve"> PAGEREF _Toc106109147 \h </w:instrText>
      </w:r>
      <w:r>
        <w:fldChar w:fldCharType="separate"/>
      </w:r>
      <w:r>
        <w:t>105</w:t>
      </w:r>
      <w:r>
        <w:fldChar w:fldCharType="end"/>
      </w:r>
    </w:p>
    <w:p w14:paraId="2EACEAC8" w14:textId="77777777" w:rsidR="000D75EF" w:rsidRPr="00AA2F22" w:rsidRDefault="000D75EF">
      <w:pPr>
        <w:pStyle w:val="TOC3"/>
        <w:rPr>
          <w:rFonts w:ascii="Calibri" w:eastAsia="Malgun Gothic" w:hAnsi="Calibri"/>
          <w:sz w:val="22"/>
          <w:szCs w:val="22"/>
        </w:rPr>
      </w:pPr>
      <w:r>
        <w:rPr>
          <w:lang w:eastAsia="zh-CN"/>
        </w:rPr>
        <w:t>8.16.1</w:t>
      </w:r>
      <w:r w:rsidRPr="00AA2F22">
        <w:rPr>
          <w:rFonts w:ascii="Calibri" w:eastAsia="Malgun Gothic" w:hAnsi="Calibri"/>
          <w:sz w:val="22"/>
          <w:szCs w:val="22"/>
        </w:rPr>
        <w:tab/>
      </w:r>
      <w:r>
        <w:rPr>
          <w:lang w:eastAsia="zh-CN"/>
        </w:rPr>
        <w:t>Uplink RIM Information Transfer</w:t>
      </w:r>
      <w:r>
        <w:tab/>
      </w:r>
      <w:r>
        <w:fldChar w:fldCharType="begin" w:fldLock="1"/>
      </w:r>
      <w:r>
        <w:instrText xml:space="preserve"> PAGEREF _Toc106109148 \h </w:instrText>
      </w:r>
      <w:r>
        <w:fldChar w:fldCharType="separate"/>
      </w:r>
      <w:r>
        <w:t>105</w:t>
      </w:r>
      <w:r>
        <w:fldChar w:fldCharType="end"/>
      </w:r>
    </w:p>
    <w:p w14:paraId="3AB7CF8D" w14:textId="77777777" w:rsidR="000D75EF" w:rsidRPr="00AA2F22" w:rsidRDefault="000D75EF">
      <w:pPr>
        <w:pStyle w:val="TOC4"/>
        <w:rPr>
          <w:rFonts w:ascii="Calibri" w:eastAsia="Malgun Gothic" w:hAnsi="Calibri"/>
          <w:sz w:val="22"/>
          <w:szCs w:val="22"/>
        </w:rPr>
      </w:pPr>
      <w:r>
        <w:rPr>
          <w:lang w:eastAsia="zh-CN"/>
        </w:rPr>
        <w:t>8.16.1.1</w:t>
      </w:r>
      <w:r w:rsidRPr="00AA2F22">
        <w:rPr>
          <w:rFonts w:ascii="Calibri" w:eastAsia="Malgun Gothic" w:hAnsi="Calibri"/>
          <w:sz w:val="22"/>
          <w:szCs w:val="22"/>
        </w:rPr>
        <w:tab/>
      </w:r>
      <w:r>
        <w:rPr>
          <w:lang w:eastAsia="zh-CN"/>
        </w:rPr>
        <w:t>General</w:t>
      </w:r>
      <w:r>
        <w:tab/>
      </w:r>
      <w:r>
        <w:fldChar w:fldCharType="begin" w:fldLock="1"/>
      </w:r>
      <w:r>
        <w:instrText xml:space="preserve"> PAGEREF _Toc106109149 \h </w:instrText>
      </w:r>
      <w:r>
        <w:fldChar w:fldCharType="separate"/>
      </w:r>
      <w:r>
        <w:t>105</w:t>
      </w:r>
      <w:r>
        <w:fldChar w:fldCharType="end"/>
      </w:r>
    </w:p>
    <w:p w14:paraId="38A22658" w14:textId="77777777" w:rsidR="000D75EF" w:rsidRPr="00AA2F22" w:rsidRDefault="000D75EF">
      <w:pPr>
        <w:pStyle w:val="TOC4"/>
        <w:rPr>
          <w:rFonts w:ascii="Calibri" w:eastAsia="Malgun Gothic" w:hAnsi="Calibri"/>
          <w:sz w:val="22"/>
          <w:szCs w:val="22"/>
        </w:rPr>
      </w:pPr>
      <w:r>
        <w:rPr>
          <w:lang w:eastAsia="zh-CN"/>
        </w:rPr>
        <w:t>8.16.1.2</w:t>
      </w:r>
      <w:r w:rsidRPr="00AA2F22">
        <w:rPr>
          <w:rFonts w:ascii="Calibri" w:eastAsia="Malgun Gothic" w:hAnsi="Calibri"/>
          <w:sz w:val="22"/>
          <w:szCs w:val="22"/>
        </w:rPr>
        <w:tab/>
      </w:r>
      <w:r>
        <w:rPr>
          <w:lang w:eastAsia="zh-CN"/>
        </w:rPr>
        <w:t>Successful Operation</w:t>
      </w:r>
      <w:r>
        <w:tab/>
      </w:r>
      <w:r>
        <w:fldChar w:fldCharType="begin" w:fldLock="1"/>
      </w:r>
      <w:r>
        <w:instrText xml:space="preserve"> PAGEREF _Toc106109150 \h </w:instrText>
      </w:r>
      <w:r>
        <w:fldChar w:fldCharType="separate"/>
      </w:r>
      <w:r>
        <w:t>105</w:t>
      </w:r>
      <w:r>
        <w:fldChar w:fldCharType="end"/>
      </w:r>
    </w:p>
    <w:p w14:paraId="3FA5DACE" w14:textId="77777777" w:rsidR="000D75EF" w:rsidRPr="00AA2F22" w:rsidRDefault="000D75EF">
      <w:pPr>
        <w:pStyle w:val="TOC4"/>
        <w:rPr>
          <w:rFonts w:ascii="Calibri" w:eastAsia="Malgun Gothic" w:hAnsi="Calibri"/>
          <w:sz w:val="22"/>
          <w:szCs w:val="22"/>
        </w:rPr>
      </w:pPr>
      <w:r>
        <w:rPr>
          <w:lang w:eastAsia="zh-CN"/>
        </w:rPr>
        <w:t>8.16.1.3</w:t>
      </w:r>
      <w:r w:rsidRPr="00AA2F22">
        <w:rPr>
          <w:rFonts w:ascii="Calibri" w:eastAsia="Malgun Gothic" w:hAnsi="Calibri"/>
          <w:sz w:val="22"/>
          <w:szCs w:val="22"/>
        </w:rPr>
        <w:tab/>
      </w:r>
      <w:r>
        <w:rPr>
          <w:lang w:eastAsia="zh-CN"/>
        </w:rPr>
        <w:t>Abnormal Conditions</w:t>
      </w:r>
      <w:r>
        <w:tab/>
      </w:r>
      <w:r>
        <w:fldChar w:fldCharType="begin" w:fldLock="1"/>
      </w:r>
      <w:r>
        <w:instrText xml:space="preserve"> PAGEREF _Toc106109151 \h </w:instrText>
      </w:r>
      <w:r>
        <w:fldChar w:fldCharType="separate"/>
      </w:r>
      <w:r>
        <w:t>105</w:t>
      </w:r>
      <w:r>
        <w:fldChar w:fldCharType="end"/>
      </w:r>
    </w:p>
    <w:p w14:paraId="58C7ECB2" w14:textId="77777777" w:rsidR="000D75EF" w:rsidRPr="00AA2F22" w:rsidRDefault="000D75EF">
      <w:pPr>
        <w:pStyle w:val="TOC3"/>
        <w:rPr>
          <w:rFonts w:ascii="Calibri" w:eastAsia="Malgun Gothic" w:hAnsi="Calibri"/>
          <w:sz w:val="22"/>
          <w:szCs w:val="22"/>
        </w:rPr>
      </w:pPr>
      <w:r>
        <w:rPr>
          <w:lang w:eastAsia="zh-CN"/>
        </w:rPr>
        <w:t>8.16.2</w:t>
      </w:r>
      <w:r w:rsidRPr="00AA2F22">
        <w:rPr>
          <w:rFonts w:ascii="Calibri" w:eastAsia="Malgun Gothic" w:hAnsi="Calibri"/>
          <w:sz w:val="22"/>
          <w:szCs w:val="22"/>
        </w:rPr>
        <w:tab/>
      </w:r>
      <w:r>
        <w:rPr>
          <w:lang w:eastAsia="zh-CN"/>
        </w:rPr>
        <w:t>Downlink RIM Information Transfer</w:t>
      </w:r>
      <w:r>
        <w:tab/>
      </w:r>
      <w:r>
        <w:fldChar w:fldCharType="begin" w:fldLock="1"/>
      </w:r>
      <w:r>
        <w:instrText xml:space="preserve"> PAGEREF _Toc106109152 \h </w:instrText>
      </w:r>
      <w:r>
        <w:fldChar w:fldCharType="separate"/>
      </w:r>
      <w:r>
        <w:t>105</w:t>
      </w:r>
      <w:r>
        <w:fldChar w:fldCharType="end"/>
      </w:r>
    </w:p>
    <w:p w14:paraId="08D05D08" w14:textId="77777777" w:rsidR="000D75EF" w:rsidRPr="00AA2F22" w:rsidRDefault="000D75EF">
      <w:pPr>
        <w:pStyle w:val="TOC4"/>
        <w:rPr>
          <w:rFonts w:ascii="Calibri" w:eastAsia="Malgun Gothic" w:hAnsi="Calibri"/>
          <w:sz w:val="22"/>
          <w:szCs w:val="22"/>
        </w:rPr>
      </w:pPr>
      <w:r>
        <w:rPr>
          <w:lang w:eastAsia="zh-CN"/>
        </w:rPr>
        <w:t>8.16.2.1</w:t>
      </w:r>
      <w:r w:rsidRPr="00AA2F22">
        <w:rPr>
          <w:rFonts w:ascii="Calibri" w:eastAsia="Malgun Gothic" w:hAnsi="Calibri"/>
          <w:sz w:val="22"/>
          <w:szCs w:val="22"/>
        </w:rPr>
        <w:tab/>
      </w:r>
      <w:r>
        <w:rPr>
          <w:lang w:eastAsia="zh-CN"/>
        </w:rPr>
        <w:t>General</w:t>
      </w:r>
      <w:r>
        <w:tab/>
      </w:r>
      <w:r>
        <w:fldChar w:fldCharType="begin" w:fldLock="1"/>
      </w:r>
      <w:r>
        <w:instrText xml:space="preserve"> PAGEREF _Toc106109153 \h </w:instrText>
      </w:r>
      <w:r>
        <w:fldChar w:fldCharType="separate"/>
      </w:r>
      <w:r>
        <w:t>105</w:t>
      </w:r>
      <w:r>
        <w:fldChar w:fldCharType="end"/>
      </w:r>
    </w:p>
    <w:p w14:paraId="3C8DB2C1" w14:textId="77777777" w:rsidR="000D75EF" w:rsidRPr="00AA2F22" w:rsidRDefault="000D75EF">
      <w:pPr>
        <w:pStyle w:val="TOC4"/>
        <w:rPr>
          <w:rFonts w:ascii="Calibri" w:eastAsia="Malgun Gothic" w:hAnsi="Calibri"/>
          <w:sz w:val="22"/>
          <w:szCs w:val="22"/>
        </w:rPr>
      </w:pPr>
      <w:r>
        <w:rPr>
          <w:lang w:eastAsia="zh-CN"/>
        </w:rPr>
        <w:t>8.16.2.2</w:t>
      </w:r>
      <w:r w:rsidRPr="00AA2F22">
        <w:rPr>
          <w:rFonts w:ascii="Calibri" w:eastAsia="Malgun Gothic" w:hAnsi="Calibri"/>
          <w:sz w:val="22"/>
          <w:szCs w:val="22"/>
        </w:rPr>
        <w:tab/>
      </w:r>
      <w:r>
        <w:rPr>
          <w:lang w:eastAsia="zh-CN"/>
        </w:rPr>
        <w:t>Successful Operation</w:t>
      </w:r>
      <w:r>
        <w:tab/>
      </w:r>
      <w:r>
        <w:fldChar w:fldCharType="begin" w:fldLock="1"/>
      </w:r>
      <w:r>
        <w:instrText xml:space="preserve"> PAGEREF _Toc106109154 \h </w:instrText>
      </w:r>
      <w:r>
        <w:fldChar w:fldCharType="separate"/>
      </w:r>
      <w:r>
        <w:t>106</w:t>
      </w:r>
      <w:r>
        <w:fldChar w:fldCharType="end"/>
      </w:r>
    </w:p>
    <w:p w14:paraId="230F6E75" w14:textId="77777777" w:rsidR="000D75EF" w:rsidRPr="00AA2F22" w:rsidRDefault="000D75EF">
      <w:pPr>
        <w:pStyle w:val="TOC4"/>
        <w:rPr>
          <w:rFonts w:ascii="Calibri" w:eastAsia="Malgun Gothic" w:hAnsi="Calibri"/>
          <w:sz w:val="22"/>
          <w:szCs w:val="22"/>
        </w:rPr>
      </w:pPr>
      <w:r>
        <w:rPr>
          <w:lang w:eastAsia="zh-CN"/>
        </w:rPr>
        <w:t>8.16.2.3</w:t>
      </w:r>
      <w:r w:rsidRPr="00AA2F22">
        <w:rPr>
          <w:rFonts w:ascii="Calibri" w:eastAsia="Malgun Gothic" w:hAnsi="Calibri"/>
          <w:sz w:val="22"/>
          <w:szCs w:val="22"/>
        </w:rPr>
        <w:tab/>
      </w:r>
      <w:r>
        <w:rPr>
          <w:lang w:eastAsia="zh-CN"/>
        </w:rPr>
        <w:t>Abnormal Conditions</w:t>
      </w:r>
      <w:r>
        <w:tab/>
      </w:r>
      <w:r>
        <w:fldChar w:fldCharType="begin" w:fldLock="1"/>
      </w:r>
      <w:r>
        <w:instrText xml:space="preserve"> PAGEREF _Toc106109155 \h </w:instrText>
      </w:r>
      <w:r>
        <w:fldChar w:fldCharType="separate"/>
      </w:r>
      <w:r>
        <w:t>106</w:t>
      </w:r>
      <w:r>
        <w:fldChar w:fldCharType="end"/>
      </w:r>
    </w:p>
    <w:p w14:paraId="220D37E7" w14:textId="77777777" w:rsidR="000D75EF" w:rsidRPr="00AA2F22" w:rsidRDefault="000D75EF">
      <w:pPr>
        <w:pStyle w:val="TOC1"/>
        <w:rPr>
          <w:rFonts w:ascii="Calibri" w:eastAsia="Malgun Gothic" w:hAnsi="Calibri"/>
          <w:szCs w:val="22"/>
        </w:rPr>
      </w:pPr>
      <w:r>
        <w:t>9</w:t>
      </w:r>
      <w:r w:rsidRPr="00AA2F22">
        <w:rPr>
          <w:rFonts w:ascii="Calibri" w:eastAsia="Malgun Gothic" w:hAnsi="Calibri"/>
          <w:szCs w:val="22"/>
        </w:rPr>
        <w:tab/>
      </w:r>
      <w:r>
        <w:t>Elements for NGAP Communication</w:t>
      </w:r>
      <w:r>
        <w:tab/>
      </w:r>
      <w:r>
        <w:fldChar w:fldCharType="begin" w:fldLock="1"/>
      </w:r>
      <w:r>
        <w:instrText xml:space="preserve"> PAGEREF _Toc106109156 \h </w:instrText>
      </w:r>
      <w:r>
        <w:fldChar w:fldCharType="separate"/>
      </w:r>
      <w:r>
        <w:t>106</w:t>
      </w:r>
      <w:r>
        <w:fldChar w:fldCharType="end"/>
      </w:r>
    </w:p>
    <w:p w14:paraId="702651A3" w14:textId="77777777" w:rsidR="000D75EF" w:rsidRPr="00AA2F22" w:rsidRDefault="000D75EF">
      <w:pPr>
        <w:pStyle w:val="TOC2"/>
        <w:rPr>
          <w:rFonts w:ascii="Calibri" w:eastAsia="Malgun Gothic" w:hAnsi="Calibri"/>
          <w:sz w:val="22"/>
          <w:szCs w:val="22"/>
        </w:rPr>
      </w:pPr>
      <w:r>
        <w:t>9.0</w:t>
      </w:r>
      <w:r w:rsidRPr="00AA2F22">
        <w:rPr>
          <w:rFonts w:ascii="Calibri" w:eastAsia="Malgun Gothic" w:hAnsi="Calibri"/>
          <w:sz w:val="22"/>
          <w:szCs w:val="22"/>
        </w:rPr>
        <w:tab/>
      </w:r>
      <w:r>
        <w:t>General</w:t>
      </w:r>
      <w:r>
        <w:tab/>
      </w:r>
      <w:r>
        <w:fldChar w:fldCharType="begin" w:fldLock="1"/>
      </w:r>
      <w:r>
        <w:instrText xml:space="preserve"> PAGEREF _Toc106109157 \h </w:instrText>
      </w:r>
      <w:r>
        <w:fldChar w:fldCharType="separate"/>
      </w:r>
      <w:r>
        <w:t>106</w:t>
      </w:r>
      <w:r>
        <w:fldChar w:fldCharType="end"/>
      </w:r>
    </w:p>
    <w:p w14:paraId="0916C750" w14:textId="77777777" w:rsidR="000D75EF" w:rsidRPr="00AA2F22" w:rsidRDefault="000D75EF">
      <w:pPr>
        <w:pStyle w:val="TOC2"/>
        <w:rPr>
          <w:rFonts w:ascii="Calibri" w:eastAsia="Malgun Gothic" w:hAnsi="Calibri"/>
          <w:sz w:val="22"/>
          <w:szCs w:val="22"/>
        </w:rPr>
      </w:pPr>
      <w:r>
        <w:t>9.1</w:t>
      </w:r>
      <w:r w:rsidRPr="00AA2F22">
        <w:rPr>
          <w:rFonts w:ascii="Calibri" w:eastAsia="Malgun Gothic" w:hAnsi="Calibri"/>
          <w:sz w:val="22"/>
          <w:szCs w:val="22"/>
        </w:rPr>
        <w:tab/>
      </w:r>
      <w:r>
        <w:t>Tabular Format Contents</w:t>
      </w:r>
      <w:r>
        <w:tab/>
      </w:r>
      <w:r>
        <w:fldChar w:fldCharType="begin" w:fldLock="1"/>
      </w:r>
      <w:r>
        <w:instrText xml:space="preserve"> PAGEREF _Toc106109158 \h </w:instrText>
      </w:r>
      <w:r>
        <w:fldChar w:fldCharType="separate"/>
      </w:r>
      <w:r>
        <w:t>106</w:t>
      </w:r>
      <w:r>
        <w:fldChar w:fldCharType="end"/>
      </w:r>
    </w:p>
    <w:p w14:paraId="49E90D85" w14:textId="77777777" w:rsidR="000D75EF" w:rsidRPr="00AA2F22" w:rsidRDefault="000D75EF">
      <w:pPr>
        <w:pStyle w:val="TOC3"/>
        <w:rPr>
          <w:rFonts w:ascii="Calibri" w:eastAsia="Malgun Gothic" w:hAnsi="Calibri"/>
          <w:sz w:val="22"/>
          <w:szCs w:val="22"/>
        </w:rPr>
      </w:pPr>
      <w:r>
        <w:t>9.1.1</w:t>
      </w:r>
      <w:r w:rsidRPr="00AA2F22">
        <w:rPr>
          <w:rFonts w:ascii="Calibri" w:eastAsia="Malgun Gothic" w:hAnsi="Calibri"/>
          <w:sz w:val="22"/>
          <w:szCs w:val="22"/>
        </w:rPr>
        <w:tab/>
      </w:r>
      <w:r>
        <w:t>Presence</w:t>
      </w:r>
      <w:r>
        <w:tab/>
      </w:r>
      <w:r>
        <w:fldChar w:fldCharType="begin" w:fldLock="1"/>
      </w:r>
      <w:r>
        <w:instrText xml:space="preserve"> PAGEREF _Toc106109159 \h </w:instrText>
      </w:r>
      <w:r>
        <w:fldChar w:fldCharType="separate"/>
      </w:r>
      <w:r>
        <w:t>106</w:t>
      </w:r>
      <w:r>
        <w:fldChar w:fldCharType="end"/>
      </w:r>
    </w:p>
    <w:p w14:paraId="0CB88FC5" w14:textId="77777777" w:rsidR="000D75EF" w:rsidRPr="00AA2F22" w:rsidRDefault="000D75EF">
      <w:pPr>
        <w:pStyle w:val="TOC3"/>
        <w:rPr>
          <w:rFonts w:ascii="Calibri" w:eastAsia="Malgun Gothic" w:hAnsi="Calibri"/>
          <w:sz w:val="22"/>
          <w:szCs w:val="22"/>
        </w:rPr>
      </w:pPr>
      <w:r>
        <w:t>9.1.2</w:t>
      </w:r>
      <w:r w:rsidRPr="00AA2F22">
        <w:rPr>
          <w:rFonts w:ascii="Calibri" w:eastAsia="Malgun Gothic" w:hAnsi="Calibri"/>
          <w:sz w:val="22"/>
          <w:szCs w:val="22"/>
        </w:rPr>
        <w:tab/>
      </w:r>
      <w:r>
        <w:t>Criticality</w:t>
      </w:r>
      <w:r>
        <w:tab/>
      </w:r>
      <w:r>
        <w:fldChar w:fldCharType="begin" w:fldLock="1"/>
      </w:r>
      <w:r>
        <w:instrText xml:space="preserve"> PAGEREF _Toc106109160 \h </w:instrText>
      </w:r>
      <w:r>
        <w:fldChar w:fldCharType="separate"/>
      </w:r>
      <w:r>
        <w:t>107</w:t>
      </w:r>
      <w:r>
        <w:fldChar w:fldCharType="end"/>
      </w:r>
    </w:p>
    <w:p w14:paraId="1F7033FD" w14:textId="77777777" w:rsidR="000D75EF" w:rsidRPr="00AA2F22" w:rsidRDefault="000D75EF">
      <w:pPr>
        <w:pStyle w:val="TOC3"/>
        <w:rPr>
          <w:rFonts w:ascii="Calibri" w:eastAsia="Malgun Gothic" w:hAnsi="Calibri"/>
          <w:sz w:val="22"/>
          <w:szCs w:val="22"/>
        </w:rPr>
      </w:pPr>
      <w:r>
        <w:t>9.1.</w:t>
      </w:r>
      <w:r w:rsidRPr="00BB104E">
        <w:rPr>
          <w:rFonts w:eastAsia="MS Mincho"/>
        </w:rPr>
        <w:t>3</w:t>
      </w:r>
      <w:r w:rsidRPr="00AA2F22">
        <w:rPr>
          <w:rFonts w:ascii="Calibri" w:eastAsia="Malgun Gothic" w:hAnsi="Calibri"/>
          <w:sz w:val="22"/>
          <w:szCs w:val="22"/>
        </w:rPr>
        <w:tab/>
      </w:r>
      <w:r>
        <w:t>Range</w:t>
      </w:r>
      <w:r>
        <w:tab/>
      </w:r>
      <w:r>
        <w:fldChar w:fldCharType="begin" w:fldLock="1"/>
      </w:r>
      <w:r>
        <w:instrText xml:space="preserve"> PAGEREF _Toc106109161 \h </w:instrText>
      </w:r>
      <w:r>
        <w:fldChar w:fldCharType="separate"/>
      </w:r>
      <w:r>
        <w:t>107</w:t>
      </w:r>
      <w:r>
        <w:fldChar w:fldCharType="end"/>
      </w:r>
    </w:p>
    <w:p w14:paraId="2E8725F6" w14:textId="77777777" w:rsidR="000D75EF" w:rsidRPr="00AA2F22" w:rsidRDefault="000D75EF">
      <w:pPr>
        <w:pStyle w:val="TOC3"/>
        <w:rPr>
          <w:rFonts w:ascii="Calibri" w:eastAsia="Malgun Gothic" w:hAnsi="Calibri"/>
          <w:sz w:val="22"/>
          <w:szCs w:val="22"/>
        </w:rPr>
      </w:pPr>
      <w:r>
        <w:t>9.1.</w:t>
      </w:r>
      <w:r w:rsidRPr="00BB104E">
        <w:rPr>
          <w:rFonts w:eastAsia="MS Mincho"/>
        </w:rPr>
        <w:t>4</w:t>
      </w:r>
      <w:r w:rsidRPr="00AA2F22">
        <w:rPr>
          <w:rFonts w:ascii="Calibri" w:eastAsia="Malgun Gothic" w:hAnsi="Calibri"/>
          <w:sz w:val="22"/>
          <w:szCs w:val="22"/>
        </w:rPr>
        <w:tab/>
      </w:r>
      <w:r>
        <w:t>Assigned Criticality</w:t>
      </w:r>
      <w:r>
        <w:tab/>
      </w:r>
      <w:r>
        <w:fldChar w:fldCharType="begin" w:fldLock="1"/>
      </w:r>
      <w:r>
        <w:instrText xml:space="preserve"> PAGEREF _Toc106109162 \h </w:instrText>
      </w:r>
      <w:r>
        <w:fldChar w:fldCharType="separate"/>
      </w:r>
      <w:r>
        <w:t>107</w:t>
      </w:r>
      <w:r>
        <w:fldChar w:fldCharType="end"/>
      </w:r>
    </w:p>
    <w:p w14:paraId="11C818ED" w14:textId="77777777" w:rsidR="000D75EF" w:rsidRPr="00AA2F22" w:rsidRDefault="000D75EF">
      <w:pPr>
        <w:pStyle w:val="TOC2"/>
        <w:rPr>
          <w:rFonts w:ascii="Calibri" w:eastAsia="Malgun Gothic" w:hAnsi="Calibri"/>
          <w:sz w:val="22"/>
          <w:szCs w:val="22"/>
        </w:rPr>
      </w:pPr>
      <w:r>
        <w:t>9.2</w:t>
      </w:r>
      <w:r w:rsidRPr="00AA2F22">
        <w:rPr>
          <w:rFonts w:ascii="Calibri" w:eastAsia="Malgun Gothic" w:hAnsi="Calibri"/>
          <w:sz w:val="22"/>
          <w:szCs w:val="22"/>
        </w:rPr>
        <w:tab/>
      </w:r>
      <w:r>
        <w:t>Message Functional Definition and Content</w:t>
      </w:r>
      <w:r>
        <w:tab/>
      </w:r>
      <w:r>
        <w:fldChar w:fldCharType="begin" w:fldLock="1"/>
      </w:r>
      <w:r>
        <w:instrText xml:space="preserve"> PAGEREF _Toc106109163 \h </w:instrText>
      </w:r>
      <w:r>
        <w:fldChar w:fldCharType="separate"/>
      </w:r>
      <w:r>
        <w:t>107</w:t>
      </w:r>
      <w:r>
        <w:fldChar w:fldCharType="end"/>
      </w:r>
    </w:p>
    <w:p w14:paraId="4470E54F" w14:textId="77777777" w:rsidR="000D75EF" w:rsidRPr="00AA2F22" w:rsidRDefault="000D75EF">
      <w:pPr>
        <w:pStyle w:val="TOC3"/>
        <w:rPr>
          <w:rFonts w:ascii="Calibri" w:eastAsia="Malgun Gothic" w:hAnsi="Calibri"/>
          <w:sz w:val="22"/>
          <w:szCs w:val="22"/>
        </w:rPr>
      </w:pPr>
      <w:r>
        <w:t>9.2.1</w:t>
      </w:r>
      <w:r w:rsidRPr="00AA2F22">
        <w:rPr>
          <w:rFonts w:ascii="Calibri" w:eastAsia="Malgun Gothic" w:hAnsi="Calibri"/>
          <w:sz w:val="22"/>
          <w:szCs w:val="22"/>
        </w:rPr>
        <w:tab/>
      </w:r>
      <w:r>
        <w:t>PDU Session Management Messages</w:t>
      </w:r>
      <w:r>
        <w:tab/>
      </w:r>
      <w:r>
        <w:fldChar w:fldCharType="begin" w:fldLock="1"/>
      </w:r>
      <w:r>
        <w:instrText xml:space="preserve"> PAGEREF _Toc106109164 \h </w:instrText>
      </w:r>
      <w:r>
        <w:fldChar w:fldCharType="separate"/>
      </w:r>
      <w:r>
        <w:t>107</w:t>
      </w:r>
      <w:r>
        <w:fldChar w:fldCharType="end"/>
      </w:r>
    </w:p>
    <w:p w14:paraId="3A19DDCB" w14:textId="77777777" w:rsidR="000D75EF" w:rsidRPr="00AA2F22" w:rsidRDefault="000D75EF">
      <w:pPr>
        <w:pStyle w:val="TOC4"/>
        <w:rPr>
          <w:rFonts w:ascii="Calibri" w:eastAsia="Malgun Gothic" w:hAnsi="Calibri"/>
          <w:sz w:val="22"/>
          <w:szCs w:val="22"/>
        </w:rPr>
      </w:pPr>
      <w:r>
        <w:t>9.2.1.1</w:t>
      </w:r>
      <w:r w:rsidRPr="00AA2F22">
        <w:rPr>
          <w:rFonts w:ascii="Calibri" w:eastAsia="Malgun Gothic" w:hAnsi="Calibri"/>
          <w:sz w:val="22"/>
          <w:szCs w:val="22"/>
        </w:rPr>
        <w:tab/>
      </w:r>
      <w:r>
        <w:t>PDU SESSION RESOURCE SETUP REQUEST</w:t>
      </w:r>
      <w:r>
        <w:tab/>
      </w:r>
      <w:r>
        <w:fldChar w:fldCharType="begin" w:fldLock="1"/>
      </w:r>
      <w:r>
        <w:instrText xml:space="preserve"> PAGEREF _Toc106109165 \h </w:instrText>
      </w:r>
      <w:r>
        <w:fldChar w:fldCharType="separate"/>
      </w:r>
      <w:r>
        <w:t>107</w:t>
      </w:r>
      <w:r>
        <w:fldChar w:fldCharType="end"/>
      </w:r>
    </w:p>
    <w:p w14:paraId="0D5E8346" w14:textId="77777777" w:rsidR="000D75EF" w:rsidRPr="00AA2F22" w:rsidRDefault="000D75EF">
      <w:pPr>
        <w:pStyle w:val="TOC4"/>
        <w:rPr>
          <w:rFonts w:ascii="Calibri" w:eastAsia="Malgun Gothic" w:hAnsi="Calibri"/>
          <w:sz w:val="22"/>
          <w:szCs w:val="22"/>
        </w:rPr>
      </w:pPr>
      <w:r>
        <w:t>9.2.1.2</w:t>
      </w:r>
      <w:r w:rsidRPr="00AA2F22">
        <w:rPr>
          <w:rFonts w:ascii="Calibri" w:eastAsia="Malgun Gothic" w:hAnsi="Calibri"/>
          <w:sz w:val="22"/>
          <w:szCs w:val="22"/>
        </w:rPr>
        <w:tab/>
      </w:r>
      <w:r>
        <w:t>PDU SESSION RESOURCE SETUP RESPONSE</w:t>
      </w:r>
      <w:r>
        <w:tab/>
      </w:r>
      <w:r>
        <w:fldChar w:fldCharType="begin" w:fldLock="1"/>
      </w:r>
      <w:r>
        <w:instrText xml:space="preserve"> PAGEREF _Toc106109166 \h </w:instrText>
      </w:r>
      <w:r>
        <w:fldChar w:fldCharType="separate"/>
      </w:r>
      <w:r>
        <w:t>108</w:t>
      </w:r>
      <w:r>
        <w:fldChar w:fldCharType="end"/>
      </w:r>
    </w:p>
    <w:p w14:paraId="7DDED5B0" w14:textId="77777777" w:rsidR="000D75EF" w:rsidRPr="00AA2F22" w:rsidRDefault="000D75EF">
      <w:pPr>
        <w:pStyle w:val="TOC4"/>
        <w:rPr>
          <w:rFonts w:ascii="Calibri" w:eastAsia="Malgun Gothic" w:hAnsi="Calibri"/>
          <w:sz w:val="22"/>
          <w:szCs w:val="22"/>
        </w:rPr>
      </w:pPr>
      <w:r>
        <w:t>9.2.1.3</w:t>
      </w:r>
      <w:r w:rsidRPr="00AA2F22">
        <w:rPr>
          <w:rFonts w:ascii="Calibri" w:eastAsia="Malgun Gothic" w:hAnsi="Calibri"/>
          <w:sz w:val="22"/>
          <w:szCs w:val="22"/>
        </w:rPr>
        <w:tab/>
      </w:r>
      <w:r>
        <w:t>PDU SESSION RESOURCE RELEASE COMMAND</w:t>
      </w:r>
      <w:r>
        <w:tab/>
      </w:r>
      <w:r>
        <w:fldChar w:fldCharType="begin" w:fldLock="1"/>
      </w:r>
      <w:r>
        <w:instrText xml:space="preserve"> PAGEREF _Toc106109167 \h </w:instrText>
      </w:r>
      <w:r>
        <w:fldChar w:fldCharType="separate"/>
      </w:r>
      <w:r>
        <w:t>109</w:t>
      </w:r>
      <w:r>
        <w:fldChar w:fldCharType="end"/>
      </w:r>
    </w:p>
    <w:p w14:paraId="68B8C928" w14:textId="77777777" w:rsidR="000D75EF" w:rsidRPr="00AA2F22" w:rsidRDefault="000D75EF">
      <w:pPr>
        <w:pStyle w:val="TOC4"/>
        <w:rPr>
          <w:rFonts w:ascii="Calibri" w:eastAsia="Malgun Gothic" w:hAnsi="Calibri"/>
          <w:sz w:val="22"/>
          <w:szCs w:val="22"/>
        </w:rPr>
      </w:pPr>
      <w:r>
        <w:t>9.2.1.4</w:t>
      </w:r>
      <w:r w:rsidRPr="00AA2F22">
        <w:rPr>
          <w:rFonts w:ascii="Calibri" w:eastAsia="Malgun Gothic" w:hAnsi="Calibri"/>
          <w:sz w:val="22"/>
          <w:szCs w:val="22"/>
        </w:rPr>
        <w:tab/>
      </w:r>
      <w:r>
        <w:t>PDU SESSION RESOURCE RELEASE RESPONSE</w:t>
      </w:r>
      <w:r>
        <w:tab/>
      </w:r>
      <w:r>
        <w:fldChar w:fldCharType="begin" w:fldLock="1"/>
      </w:r>
      <w:r>
        <w:instrText xml:space="preserve"> PAGEREF _Toc106109168 \h </w:instrText>
      </w:r>
      <w:r>
        <w:fldChar w:fldCharType="separate"/>
      </w:r>
      <w:r>
        <w:t>110</w:t>
      </w:r>
      <w:r>
        <w:fldChar w:fldCharType="end"/>
      </w:r>
    </w:p>
    <w:p w14:paraId="1409E611" w14:textId="77777777" w:rsidR="000D75EF" w:rsidRPr="00AA2F22" w:rsidRDefault="000D75EF">
      <w:pPr>
        <w:pStyle w:val="TOC4"/>
        <w:rPr>
          <w:rFonts w:ascii="Calibri" w:eastAsia="Malgun Gothic" w:hAnsi="Calibri"/>
          <w:sz w:val="22"/>
          <w:szCs w:val="22"/>
        </w:rPr>
      </w:pPr>
      <w:r>
        <w:t>9.2.1.5</w:t>
      </w:r>
      <w:r w:rsidRPr="00AA2F22">
        <w:rPr>
          <w:rFonts w:ascii="Calibri" w:eastAsia="Malgun Gothic" w:hAnsi="Calibri"/>
          <w:sz w:val="22"/>
          <w:szCs w:val="22"/>
        </w:rPr>
        <w:tab/>
      </w:r>
      <w:r>
        <w:t>PDU SESSION RESOURCE MODIFY REQUEST</w:t>
      </w:r>
      <w:r>
        <w:tab/>
      </w:r>
      <w:r>
        <w:fldChar w:fldCharType="begin" w:fldLock="1"/>
      </w:r>
      <w:r>
        <w:instrText xml:space="preserve"> PAGEREF _Toc106109169 \h </w:instrText>
      </w:r>
      <w:r>
        <w:fldChar w:fldCharType="separate"/>
      </w:r>
      <w:r>
        <w:t>110</w:t>
      </w:r>
      <w:r>
        <w:fldChar w:fldCharType="end"/>
      </w:r>
    </w:p>
    <w:p w14:paraId="5ACBC82E" w14:textId="77777777" w:rsidR="000D75EF" w:rsidRPr="00AA2F22" w:rsidRDefault="000D75EF">
      <w:pPr>
        <w:pStyle w:val="TOC4"/>
        <w:rPr>
          <w:rFonts w:ascii="Calibri" w:eastAsia="Malgun Gothic" w:hAnsi="Calibri"/>
          <w:sz w:val="22"/>
          <w:szCs w:val="22"/>
        </w:rPr>
      </w:pPr>
      <w:r>
        <w:t>9.2.1.6</w:t>
      </w:r>
      <w:r w:rsidRPr="00AA2F22">
        <w:rPr>
          <w:rFonts w:ascii="Calibri" w:eastAsia="Malgun Gothic" w:hAnsi="Calibri"/>
          <w:sz w:val="22"/>
          <w:szCs w:val="22"/>
        </w:rPr>
        <w:tab/>
      </w:r>
      <w:r>
        <w:t>PDU SESSION RESOURCE MODIFY RESPONSE</w:t>
      </w:r>
      <w:r>
        <w:tab/>
      </w:r>
      <w:r>
        <w:fldChar w:fldCharType="begin" w:fldLock="1"/>
      </w:r>
      <w:r>
        <w:instrText xml:space="preserve"> PAGEREF _Toc106109170 \h </w:instrText>
      </w:r>
      <w:r>
        <w:fldChar w:fldCharType="separate"/>
      </w:r>
      <w:r>
        <w:t>112</w:t>
      </w:r>
      <w:r>
        <w:fldChar w:fldCharType="end"/>
      </w:r>
    </w:p>
    <w:p w14:paraId="56CB7AC8" w14:textId="77777777" w:rsidR="000D75EF" w:rsidRPr="00AA2F22" w:rsidRDefault="000D75EF">
      <w:pPr>
        <w:pStyle w:val="TOC4"/>
        <w:rPr>
          <w:rFonts w:ascii="Calibri" w:eastAsia="Malgun Gothic" w:hAnsi="Calibri"/>
          <w:sz w:val="22"/>
          <w:szCs w:val="22"/>
        </w:rPr>
      </w:pPr>
      <w:r>
        <w:t>9.2.1.7</w:t>
      </w:r>
      <w:r w:rsidRPr="00AA2F22">
        <w:rPr>
          <w:rFonts w:ascii="Calibri" w:eastAsia="Malgun Gothic" w:hAnsi="Calibri"/>
          <w:sz w:val="22"/>
          <w:szCs w:val="22"/>
        </w:rPr>
        <w:tab/>
      </w:r>
      <w:r>
        <w:t>PDU SESSION RESOURCE NOTIFY</w:t>
      </w:r>
      <w:r>
        <w:tab/>
      </w:r>
      <w:r>
        <w:fldChar w:fldCharType="begin" w:fldLock="1"/>
      </w:r>
      <w:r>
        <w:instrText xml:space="preserve"> PAGEREF _Toc106109171 \h </w:instrText>
      </w:r>
      <w:r>
        <w:fldChar w:fldCharType="separate"/>
      </w:r>
      <w:r>
        <w:t>112</w:t>
      </w:r>
      <w:r>
        <w:fldChar w:fldCharType="end"/>
      </w:r>
    </w:p>
    <w:p w14:paraId="57321DFA" w14:textId="77777777" w:rsidR="000D75EF" w:rsidRPr="00AA2F22" w:rsidRDefault="000D75EF">
      <w:pPr>
        <w:pStyle w:val="TOC4"/>
        <w:rPr>
          <w:rFonts w:ascii="Calibri" w:eastAsia="Malgun Gothic" w:hAnsi="Calibri"/>
          <w:sz w:val="22"/>
          <w:szCs w:val="22"/>
        </w:rPr>
      </w:pPr>
      <w:r>
        <w:t>9.2.1.8</w:t>
      </w:r>
      <w:r w:rsidRPr="00AA2F22">
        <w:rPr>
          <w:rFonts w:ascii="Calibri" w:eastAsia="Malgun Gothic" w:hAnsi="Calibri"/>
          <w:sz w:val="22"/>
          <w:szCs w:val="22"/>
        </w:rPr>
        <w:tab/>
      </w:r>
      <w:r>
        <w:t>PDU SESSION RESOURCE MODIFY INDICATION</w:t>
      </w:r>
      <w:r>
        <w:tab/>
      </w:r>
      <w:r>
        <w:fldChar w:fldCharType="begin" w:fldLock="1"/>
      </w:r>
      <w:r>
        <w:instrText xml:space="preserve"> PAGEREF _Toc106109172 \h </w:instrText>
      </w:r>
      <w:r>
        <w:fldChar w:fldCharType="separate"/>
      </w:r>
      <w:r>
        <w:t>113</w:t>
      </w:r>
      <w:r>
        <w:fldChar w:fldCharType="end"/>
      </w:r>
    </w:p>
    <w:p w14:paraId="38B4D910" w14:textId="77777777" w:rsidR="000D75EF" w:rsidRPr="00AA2F22" w:rsidRDefault="000D75EF">
      <w:pPr>
        <w:pStyle w:val="TOC4"/>
        <w:rPr>
          <w:rFonts w:ascii="Calibri" w:eastAsia="Malgun Gothic" w:hAnsi="Calibri"/>
          <w:sz w:val="22"/>
          <w:szCs w:val="22"/>
        </w:rPr>
      </w:pPr>
      <w:r>
        <w:t>9.2.1.9</w:t>
      </w:r>
      <w:r w:rsidRPr="00AA2F22">
        <w:rPr>
          <w:rFonts w:ascii="Calibri" w:eastAsia="Malgun Gothic" w:hAnsi="Calibri"/>
          <w:sz w:val="22"/>
          <w:szCs w:val="22"/>
        </w:rPr>
        <w:tab/>
      </w:r>
      <w:r>
        <w:t>PDU SESSION RESOURCE MODIFY CONFIRM</w:t>
      </w:r>
      <w:r>
        <w:tab/>
      </w:r>
      <w:r>
        <w:fldChar w:fldCharType="begin" w:fldLock="1"/>
      </w:r>
      <w:r>
        <w:instrText xml:space="preserve"> PAGEREF _Toc106109173 \h </w:instrText>
      </w:r>
      <w:r>
        <w:fldChar w:fldCharType="separate"/>
      </w:r>
      <w:r>
        <w:t>114</w:t>
      </w:r>
      <w:r>
        <w:fldChar w:fldCharType="end"/>
      </w:r>
    </w:p>
    <w:p w14:paraId="0CF7FB1B" w14:textId="77777777" w:rsidR="000D75EF" w:rsidRPr="00AA2F22" w:rsidRDefault="000D75EF">
      <w:pPr>
        <w:pStyle w:val="TOC3"/>
        <w:rPr>
          <w:rFonts w:ascii="Calibri" w:eastAsia="Malgun Gothic" w:hAnsi="Calibri"/>
          <w:sz w:val="22"/>
          <w:szCs w:val="22"/>
        </w:rPr>
      </w:pPr>
      <w:r>
        <w:t>9.2.2</w:t>
      </w:r>
      <w:r w:rsidRPr="00AA2F22">
        <w:rPr>
          <w:rFonts w:ascii="Calibri" w:eastAsia="Malgun Gothic" w:hAnsi="Calibri"/>
          <w:sz w:val="22"/>
          <w:szCs w:val="22"/>
        </w:rPr>
        <w:tab/>
      </w:r>
      <w:r>
        <w:t>UE Context Management Messages</w:t>
      </w:r>
      <w:r>
        <w:tab/>
      </w:r>
      <w:r>
        <w:fldChar w:fldCharType="begin" w:fldLock="1"/>
      </w:r>
      <w:r>
        <w:instrText xml:space="preserve"> PAGEREF _Toc106109174 \h </w:instrText>
      </w:r>
      <w:r>
        <w:fldChar w:fldCharType="separate"/>
      </w:r>
      <w:r>
        <w:t>115</w:t>
      </w:r>
      <w:r>
        <w:fldChar w:fldCharType="end"/>
      </w:r>
    </w:p>
    <w:p w14:paraId="2068E871" w14:textId="77777777" w:rsidR="000D75EF" w:rsidRPr="00AA2F22" w:rsidRDefault="000D75EF">
      <w:pPr>
        <w:pStyle w:val="TOC4"/>
        <w:rPr>
          <w:rFonts w:ascii="Calibri" w:eastAsia="Malgun Gothic" w:hAnsi="Calibri"/>
          <w:sz w:val="22"/>
          <w:szCs w:val="22"/>
        </w:rPr>
      </w:pPr>
      <w:r>
        <w:t>9.</w:t>
      </w:r>
      <w:r>
        <w:rPr>
          <w:lang w:eastAsia="zh-CN"/>
        </w:rPr>
        <w:t>2.2.1</w:t>
      </w:r>
      <w:r w:rsidRPr="00AA2F22">
        <w:rPr>
          <w:rFonts w:ascii="Calibri" w:eastAsia="Malgun Gothic" w:hAnsi="Calibri"/>
          <w:sz w:val="22"/>
          <w:szCs w:val="22"/>
        </w:rPr>
        <w:tab/>
      </w:r>
      <w:r>
        <w:rPr>
          <w:lang w:eastAsia="zh-CN"/>
        </w:rPr>
        <w:t>INITIAL CONTEXT SETUP REQUEST</w:t>
      </w:r>
      <w:r>
        <w:tab/>
      </w:r>
      <w:r>
        <w:fldChar w:fldCharType="begin" w:fldLock="1"/>
      </w:r>
      <w:r>
        <w:instrText xml:space="preserve"> PAGEREF _Toc106109175 \h </w:instrText>
      </w:r>
      <w:r>
        <w:fldChar w:fldCharType="separate"/>
      </w:r>
      <w:r>
        <w:t>115</w:t>
      </w:r>
      <w:r>
        <w:fldChar w:fldCharType="end"/>
      </w:r>
    </w:p>
    <w:p w14:paraId="73AA0247" w14:textId="77777777" w:rsidR="000D75EF" w:rsidRPr="00AA2F22" w:rsidRDefault="000D75EF">
      <w:pPr>
        <w:pStyle w:val="TOC4"/>
        <w:rPr>
          <w:rFonts w:ascii="Calibri" w:eastAsia="Malgun Gothic" w:hAnsi="Calibri"/>
          <w:sz w:val="22"/>
          <w:szCs w:val="22"/>
        </w:rPr>
      </w:pPr>
      <w:r>
        <w:t>9.2.2.2</w:t>
      </w:r>
      <w:r w:rsidRPr="00AA2F22">
        <w:rPr>
          <w:rFonts w:ascii="Calibri" w:eastAsia="Malgun Gothic" w:hAnsi="Calibri"/>
          <w:sz w:val="22"/>
          <w:szCs w:val="22"/>
        </w:rPr>
        <w:tab/>
      </w:r>
      <w:r>
        <w:t>INITIAL CONTEXT SETUP RESPONSE</w:t>
      </w:r>
      <w:r>
        <w:tab/>
      </w:r>
      <w:r>
        <w:fldChar w:fldCharType="begin" w:fldLock="1"/>
      </w:r>
      <w:r>
        <w:instrText xml:space="preserve"> PAGEREF _Toc106109176 \h </w:instrText>
      </w:r>
      <w:r>
        <w:fldChar w:fldCharType="separate"/>
      </w:r>
      <w:r>
        <w:t>117</w:t>
      </w:r>
      <w:r>
        <w:fldChar w:fldCharType="end"/>
      </w:r>
    </w:p>
    <w:p w14:paraId="5C2645B8" w14:textId="77777777" w:rsidR="000D75EF" w:rsidRPr="00AA2F22" w:rsidRDefault="000D75EF">
      <w:pPr>
        <w:pStyle w:val="TOC4"/>
        <w:rPr>
          <w:rFonts w:ascii="Calibri" w:eastAsia="Malgun Gothic" w:hAnsi="Calibri"/>
          <w:sz w:val="22"/>
          <w:szCs w:val="22"/>
        </w:rPr>
      </w:pPr>
      <w:r>
        <w:t>9.2.2.3</w:t>
      </w:r>
      <w:r w:rsidRPr="00AA2F22">
        <w:rPr>
          <w:rFonts w:ascii="Calibri" w:eastAsia="Malgun Gothic" w:hAnsi="Calibri"/>
          <w:sz w:val="22"/>
          <w:szCs w:val="22"/>
        </w:rPr>
        <w:tab/>
      </w:r>
      <w:r>
        <w:t>INITIAL CONTEXT SETUP FAILURE</w:t>
      </w:r>
      <w:r>
        <w:tab/>
      </w:r>
      <w:r>
        <w:fldChar w:fldCharType="begin" w:fldLock="1"/>
      </w:r>
      <w:r>
        <w:instrText xml:space="preserve"> PAGEREF _Toc106109177 \h </w:instrText>
      </w:r>
      <w:r>
        <w:fldChar w:fldCharType="separate"/>
      </w:r>
      <w:r>
        <w:t>118</w:t>
      </w:r>
      <w:r>
        <w:fldChar w:fldCharType="end"/>
      </w:r>
    </w:p>
    <w:p w14:paraId="434D7B49" w14:textId="77777777" w:rsidR="000D75EF" w:rsidRPr="00AA2F22" w:rsidRDefault="000D75EF">
      <w:pPr>
        <w:pStyle w:val="TOC4"/>
        <w:rPr>
          <w:rFonts w:ascii="Calibri" w:eastAsia="Malgun Gothic" w:hAnsi="Calibri"/>
          <w:sz w:val="22"/>
          <w:szCs w:val="22"/>
        </w:rPr>
      </w:pPr>
      <w:r>
        <w:t>9.2.2.4</w:t>
      </w:r>
      <w:r w:rsidRPr="00AA2F22">
        <w:rPr>
          <w:rFonts w:ascii="Calibri" w:eastAsia="Malgun Gothic" w:hAnsi="Calibri"/>
          <w:sz w:val="22"/>
          <w:szCs w:val="22"/>
        </w:rPr>
        <w:tab/>
      </w:r>
      <w:r>
        <w:t>UE CONTEXT RELEASE REQUEST</w:t>
      </w:r>
      <w:r>
        <w:tab/>
      </w:r>
      <w:r>
        <w:fldChar w:fldCharType="begin" w:fldLock="1"/>
      </w:r>
      <w:r>
        <w:instrText xml:space="preserve"> PAGEREF _Toc106109178 \h </w:instrText>
      </w:r>
      <w:r>
        <w:fldChar w:fldCharType="separate"/>
      </w:r>
      <w:r>
        <w:t>119</w:t>
      </w:r>
      <w:r>
        <w:fldChar w:fldCharType="end"/>
      </w:r>
    </w:p>
    <w:p w14:paraId="0E7F7863" w14:textId="77777777" w:rsidR="000D75EF" w:rsidRPr="00AA2F22" w:rsidRDefault="000D75EF">
      <w:pPr>
        <w:pStyle w:val="TOC4"/>
        <w:rPr>
          <w:rFonts w:ascii="Calibri" w:eastAsia="Malgun Gothic" w:hAnsi="Calibri"/>
          <w:sz w:val="22"/>
          <w:szCs w:val="22"/>
        </w:rPr>
      </w:pPr>
      <w:r>
        <w:t>9.2.2.5</w:t>
      </w:r>
      <w:r w:rsidRPr="00AA2F22">
        <w:rPr>
          <w:rFonts w:ascii="Calibri" w:eastAsia="Malgun Gothic" w:hAnsi="Calibri"/>
          <w:sz w:val="22"/>
          <w:szCs w:val="22"/>
        </w:rPr>
        <w:tab/>
      </w:r>
      <w:r>
        <w:t>UE CONTEXT RELEASE COMMAND</w:t>
      </w:r>
      <w:r>
        <w:tab/>
      </w:r>
      <w:r>
        <w:fldChar w:fldCharType="begin" w:fldLock="1"/>
      </w:r>
      <w:r>
        <w:instrText xml:space="preserve"> PAGEREF _Toc106109179 \h </w:instrText>
      </w:r>
      <w:r>
        <w:fldChar w:fldCharType="separate"/>
      </w:r>
      <w:r>
        <w:t>119</w:t>
      </w:r>
      <w:r>
        <w:fldChar w:fldCharType="end"/>
      </w:r>
    </w:p>
    <w:p w14:paraId="4B3A31C6" w14:textId="77777777" w:rsidR="000D75EF" w:rsidRPr="00AA2F22" w:rsidRDefault="000D75EF">
      <w:pPr>
        <w:pStyle w:val="TOC4"/>
        <w:rPr>
          <w:rFonts w:ascii="Calibri" w:eastAsia="Malgun Gothic" w:hAnsi="Calibri"/>
          <w:sz w:val="22"/>
          <w:szCs w:val="22"/>
        </w:rPr>
      </w:pPr>
      <w:r>
        <w:t>9.2.2.6</w:t>
      </w:r>
      <w:r w:rsidRPr="00AA2F22">
        <w:rPr>
          <w:rFonts w:ascii="Calibri" w:eastAsia="Malgun Gothic" w:hAnsi="Calibri"/>
          <w:sz w:val="22"/>
          <w:szCs w:val="22"/>
        </w:rPr>
        <w:tab/>
      </w:r>
      <w:r>
        <w:t>UE CONTEXT RELEASE COMPLETE</w:t>
      </w:r>
      <w:r>
        <w:tab/>
      </w:r>
      <w:r>
        <w:fldChar w:fldCharType="begin" w:fldLock="1"/>
      </w:r>
      <w:r>
        <w:instrText xml:space="preserve"> PAGEREF _Toc106109180 \h </w:instrText>
      </w:r>
      <w:r>
        <w:fldChar w:fldCharType="separate"/>
      </w:r>
      <w:r>
        <w:t>120</w:t>
      </w:r>
      <w:r>
        <w:fldChar w:fldCharType="end"/>
      </w:r>
    </w:p>
    <w:p w14:paraId="12946188" w14:textId="77777777" w:rsidR="000D75EF" w:rsidRPr="00AA2F22" w:rsidRDefault="000D75EF">
      <w:pPr>
        <w:pStyle w:val="TOC4"/>
        <w:rPr>
          <w:rFonts w:ascii="Calibri" w:eastAsia="Malgun Gothic" w:hAnsi="Calibri"/>
          <w:sz w:val="22"/>
          <w:szCs w:val="22"/>
        </w:rPr>
      </w:pPr>
      <w:r>
        <w:t>9.2.2.7</w:t>
      </w:r>
      <w:r w:rsidRPr="00AA2F22">
        <w:rPr>
          <w:rFonts w:ascii="Calibri" w:eastAsia="Malgun Gothic" w:hAnsi="Calibri"/>
          <w:sz w:val="22"/>
          <w:szCs w:val="22"/>
        </w:rPr>
        <w:tab/>
      </w:r>
      <w:r>
        <w:t>UE CONTEXT MODIFICATION REQUEST</w:t>
      </w:r>
      <w:r>
        <w:tab/>
      </w:r>
      <w:r>
        <w:fldChar w:fldCharType="begin" w:fldLock="1"/>
      </w:r>
      <w:r>
        <w:instrText xml:space="preserve"> PAGEREF _Toc106109181 \h </w:instrText>
      </w:r>
      <w:r>
        <w:fldChar w:fldCharType="separate"/>
      </w:r>
      <w:r>
        <w:t>120</w:t>
      </w:r>
      <w:r>
        <w:fldChar w:fldCharType="end"/>
      </w:r>
    </w:p>
    <w:p w14:paraId="616E67C2" w14:textId="77777777" w:rsidR="000D75EF" w:rsidRPr="00AA2F22" w:rsidRDefault="000D75EF">
      <w:pPr>
        <w:pStyle w:val="TOC4"/>
        <w:rPr>
          <w:rFonts w:ascii="Calibri" w:eastAsia="Malgun Gothic" w:hAnsi="Calibri"/>
          <w:sz w:val="22"/>
          <w:szCs w:val="22"/>
        </w:rPr>
      </w:pPr>
      <w:r>
        <w:t>9.2.2.8</w:t>
      </w:r>
      <w:r w:rsidRPr="00AA2F22">
        <w:rPr>
          <w:rFonts w:ascii="Calibri" w:eastAsia="Malgun Gothic" w:hAnsi="Calibri"/>
          <w:sz w:val="22"/>
          <w:szCs w:val="22"/>
        </w:rPr>
        <w:tab/>
      </w:r>
      <w:r>
        <w:t>UE CONTEXT MODIFICATION RESPONSE</w:t>
      </w:r>
      <w:r>
        <w:tab/>
      </w:r>
      <w:r>
        <w:fldChar w:fldCharType="begin" w:fldLock="1"/>
      </w:r>
      <w:r>
        <w:instrText xml:space="preserve"> PAGEREF _Toc106109182 \h </w:instrText>
      </w:r>
      <w:r>
        <w:fldChar w:fldCharType="separate"/>
      </w:r>
      <w:r>
        <w:t>121</w:t>
      </w:r>
      <w:r>
        <w:fldChar w:fldCharType="end"/>
      </w:r>
    </w:p>
    <w:p w14:paraId="638F7702" w14:textId="77777777" w:rsidR="000D75EF" w:rsidRPr="00AA2F22" w:rsidRDefault="000D75EF">
      <w:pPr>
        <w:pStyle w:val="TOC4"/>
        <w:rPr>
          <w:rFonts w:ascii="Calibri" w:eastAsia="Malgun Gothic" w:hAnsi="Calibri"/>
          <w:sz w:val="22"/>
          <w:szCs w:val="22"/>
        </w:rPr>
      </w:pPr>
      <w:r>
        <w:t>9.2.2.9</w:t>
      </w:r>
      <w:r w:rsidRPr="00AA2F22">
        <w:rPr>
          <w:rFonts w:ascii="Calibri" w:eastAsia="Malgun Gothic" w:hAnsi="Calibri"/>
          <w:sz w:val="22"/>
          <w:szCs w:val="22"/>
        </w:rPr>
        <w:tab/>
      </w:r>
      <w:r>
        <w:t>UE CONTEXT MODIFICATION FAILURE</w:t>
      </w:r>
      <w:r>
        <w:tab/>
      </w:r>
      <w:r>
        <w:fldChar w:fldCharType="begin" w:fldLock="1"/>
      </w:r>
      <w:r>
        <w:instrText xml:space="preserve"> PAGEREF _Toc106109183 \h </w:instrText>
      </w:r>
      <w:r>
        <w:fldChar w:fldCharType="separate"/>
      </w:r>
      <w:r>
        <w:t>122</w:t>
      </w:r>
      <w:r>
        <w:fldChar w:fldCharType="end"/>
      </w:r>
    </w:p>
    <w:p w14:paraId="11D57965" w14:textId="77777777" w:rsidR="000D75EF" w:rsidRPr="00AA2F22" w:rsidRDefault="000D75EF">
      <w:pPr>
        <w:pStyle w:val="TOC4"/>
        <w:rPr>
          <w:rFonts w:ascii="Calibri" w:eastAsia="Malgun Gothic" w:hAnsi="Calibri"/>
          <w:sz w:val="22"/>
          <w:szCs w:val="22"/>
        </w:rPr>
      </w:pPr>
      <w:r>
        <w:t>9.2.2.10</w:t>
      </w:r>
      <w:r w:rsidRPr="00AA2F22">
        <w:rPr>
          <w:rFonts w:ascii="Calibri" w:eastAsia="Malgun Gothic" w:hAnsi="Calibri"/>
          <w:sz w:val="22"/>
          <w:szCs w:val="22"/>
        </w:rPr>
        <w:tab/>
      </w:r>
      <w:r>
        <w:t>RRC INACTIVE TRANSITION REPORT</w:t>
      </w:r>
      <w:r>
        <w:tab/>
      </w:r>
      <w:r>
        <w:fldChar w:fldCharType="begin" w:fldLock="1"/>
      </w:r>
      <w:r>
        <w:instrText xml:space="preserve"> PAGEREF _Toc106109184 \h </w:instrText>
      </w:r>
      <w:r>
        <w:fldChar w:fldCharType="separate"/>
      </w:r>
      <w:r>
        <w:t>122</w:t>
      </w:r>
      <w:r>
        <w:fldChar w:fldCharType="end"/>
      </w:r>
    </w:p>
    <w:p w14:paraId="459EE039" w14:textId="77777777" w:rsidR="000D75EF" w:rsidRPr="00AA2F22" w:rsidRDefault="000D75EF">
      <w:pPr>
        <w:pStyle w:val="TOC4"/>
        <w:rPr>
          <w:rFonts w:ascii="Calibri" w:eastAsia="Malgun Gothic" w:hAnsi="Calibri"/>
          <w:sz w:val="22"/>
          <w:szCs w:val="22"/>
        </w:rPr>
      </w:pPr>
      <w:r>
        <w:t>9.2.2.11</w:t>
      </w:r>
      <w:r w:rsidRPr="00AA2F22">
        <w:rPr>
          <w:rFonts w:ascii="Calibri" w:eastAsia="Malgun Gothic" w:hAnsi="Calibri"/>
          <w:sz w:val="22"/>
          <w:szCs w:val="22"/>
        </w:rPr>
        <w:tab/>
      </w:r>
      <w:r>
        <w:t>CONNECTION ESTABLISHMENT INDICATION</w:t>
      </w:r>
      <w:r>
        <w:tab/>
      </w:r>
      <w:r>
        <w:fldChar w:fldCharType="begin" w:fldLock="1"/>
      </w:r>
      <w:r>
        <w:instrText xml:space="preserve"> PAGEREF _Toc106109185 \h </w:instrText>
      </w:r>
      <w:r>
        <w:fldChar w:fldCharType="separate"/>
      </w:r>
      <w:r>
        <w:t>122</w:t>
      </w:r>
      <w:r>
        <w:fldChar w:fldCharType="end"/>
      </w:r>
    </w:p>
    <w:p w14:paraId="7B0CBDF3" w14:textId="77777777" w:rsidR="000D75EF" w:rsidRPr="00AA2F22" w:rsidRDefault="000D75EF">
      <w:pPr>
        <w:pStyle w:val="TOC4"/>
        <w:rPr>
          <w:rFonts w:ascii="Calibri" w:eastAsia="Malgun Gothic" w:hAnsi="Calibri"/>
          <w:sz w:val="22"/>
          <w:szCs w:val="22"/>
        </w:rPr>
      </w:pPr>
      <w:r>
        <w:t>9.2.2.12</w:t>
      </w:r>
      <w:r w:rsidRPr="00AA2F22">
        <w:rPr>
          <w:rFonts w:ascii="Calibri" w:eastAsia="Malgun Gothic" w:hAnsi="Calibri"/>
          <w:sz w:val="22"/>
          <w:szCs w:val="22"/>
        </w:rPr>
        <w:tab/>
      </w:r>
      <w:r>
        <w:t>AMF CP RELOCATION INDICATION</w:t>
      </w:r>
      <w:r>
        <w:tab/>
      </w:r>
      <w:r>
        <w:fldChar w:fldCharType="begin" w:fldLock="1"/>
      </w:r>
      <w:r>
        <w:instrText xml:space="preserve"> PAGEREF _Toc106109186 \h </w:instrText>
      </w:r>
      <w:r>
        <w:fldChar w:fldCharType="separate"/>
      </w:r>
      <w:r>
        <w:t>123</w:t>
      </w:r>
      <w:r>
        <w:fldChar w:fldCharType="end"/>
      </w:r>
    </w:p>
    <w:p w14:paraId="32E00BEA" w14:textId="77777777" w:rsidR="000D75EF" w:rsidRPr="00AA2F22" w:rsidRDefault="000D75EF">
      <w:pPr>
        <w:pStyle w:val="TOC4"/>
        <w:rPr>
          <w:rFonts w:ascii="Calibri" w:eastAsia="Malgun Gothic" w:hAnsi="Calibri"/>
          <w:sz w:val="22"/>
          <w:szCs w:val="22"/>
        </w:rPr>
      </w:pPr>
      <w:r>
        <w:t>9.2.2.13</w:t>
      </w:r>
      <w:r w:rsidRPr="00AA2F22">
        <w:rPr>
          <w:rFonts w:ascii="Calibri" w:eastAsia="Malgun Gothic" w:hAnsi="Calibri"/>
          <w:sz w:val="22"/>
          <w:szCs w:val="22"/>
        </w:rPr>
        <w:tab/>
      </w:r>
      <w:r>
        <w:t>RAN CP RELOCATION INDICATION</w:t>
      </w:r>
      <w:r>
        <w:tab/>
      </w:r>
      <w:r>
        <w:fldChar w:fldCharType="begin" w:fldLock="1"/>
      </w:r>
      <w:r>
        <w:instrText xml:space="preserve"> PAGEREF _Toc106109187 \h </w:instrText>
      </w:r>
      <w:r>
        <w:fldChar w:fldCharType="separate"/>
      </w:r>
      <w:r>
        <w:t>123</w:t>
      </w:r>
      <w:r>
        <w:fldChar w:fldCharType="end"/>
      </w:r>
    </w:p>
    <w:p w14:paraId="5835D491" w14:textId="77777777" w:rsidR="000D75EF" w:rsidRPr="00AA2F22" w:rsidRDefault="000D75EF">
      <w:pPr>
        <w:pStyle w:val="TOC4"/>
        <w:rPr>
          <w:rFonts w:ascii="Calibri" w:eastAsia="Malgun Gothic" w:hAnsi="Calibri"/>
          <w:sz w:val="22"/>
          <w:szCs w:val="22"/>
        </w:rPr>
      </w:pPr>
      <w:r>
        <w:t>9.2.2.14</w:t>
      </w:r>
      <w:r w:rsidRPr="00AA2F22">
        <w:rPr>
          <w:rFonts w:ascii="Calibri" w:eastAsia="Malgun Gothic" w:hAnsi="Calibri"/>
          <w:sz w:val="22"/>
          <w:szCs w:val="22"/>
        </w:rPr>
        <w:tab/>
      </w:r>
      <w:r>
        <w:t>RETRIEVE UE INFORMATION</w:t>
      </w:r>
      <w:r>
        <w:tab/>
      </w:r>
      <w:r>
        <w:fldChar w:fldCharType="begin" w:fldLock="1"/>
      </w:r>
      <w:r>
        <w:instrText xml:space="preserve"> PAGEREF _Toc106109188 \h </w:instrText>
      </w:r>
      <w:r>
        <w:fldChar w:fldCharType="separate"/>
      </w:r>
      <w:r>
        <w:t>123</w:t>
      </w:r>
      <w:r>
        <w:fldChar w:fldCharType="end"/>
      </w:r>
    </w:p>
    <w:p w14:paraId="2428A03C" w14:textId="77777777" w:rsidR="000D75EF" w:rsidRPr="00AA2F22" w:rsidRDefault="000D75EF">
      <w:pPr>
        <w:pStyle w:val="TOC4"/>
        <w:rPr>
          <w:rFonts w:ascii="Calibri" w:eastAsia="Malgun Gothic" w:hAnsi="Calibri"/>
          <w:sz w:val="22"/>
          <w:szCs w:val="22"/>
        </w:rPr>
      </w:pPr>
      <w:r>
        <w:t>9.2.2.15</w:t>
      </w:r>
      <w:r w:rsidRPr="00AA2F22">
        <w:rPr>
          <w:rFonts w:ascii="Calibri" w:eastAsia="Malgun Gothic" w:hAnsi="Calibri"/>
          <w:sz w:val="22"/>
          <w:szCs w:val="22"/>
        </w:rPr>
        <w:tab/>
      </w:r>
      <w:r>
        <w:t>UE INFORMATION TRANSFER</w:t>
      </w:r>
      <w:r>
        <w:tab/>
      </w:r>
      <w:r>
        <w:fldChar w:fldCharType="begin" w:fldLock="1"/>
      </w:r>
      <w:r>
        <w:instrText xml:space="preserve"> PAGEREF _Toc106109189 \h </w:instrText>
      </w:r>
      <w:r>
        <w:fldChar w:fldCharType="separate"/>
      </w:r>
      <w:r>
        <w:t>124</w:t>
      </w:r>
      <w:r>
        <w:fldChar w:fldCharType="end"/>
      </w:r>
    </w:p>
    <w:p w14:paraId="4597E44E" w14:textId="77777777" w:rsidR="000D75EF" w:rsidRPr="00AA2F22" w:rsidRDefault="000D75EF">
      <w:pPr>
        <w:pStyle w:val="TOC4"/>
        <w:rPr>
          <w:rFonts w:ascii="Calibri" w:eastAsia="Malgun Gothic" w:hAnsi="Calibri"/>
          <w:sz w:val="22"/>
          <w:szCs w:val="22"/>
        </w:rPr>
      </w:pPr>
      <w:r w:rsidRPr="00BB104E">
        <w:rPr>
          <w:lang w:val="fr-FR"/>
        </w:rPr>
        <w:t>9.2.</w:t>
      </w:r>
      <w:r w:rsidRPr="00BB104E">
        <w:rPr>
          <w:lang w:val="fr-FR" w:eastAsia="zh-CN"/>
        </w:rPr>
        <w:t>2</w:t>
      </w:r>
      <w:r w:rsidRPr="00BB104E">
        <w:rPr>
          <w:lang w:val="fr-FR"/>
        </w:rPr>
        <w:t>.16</w:t>
      </w:r>
      <w:r w:rsidRPr="00AA2F22">
        <w:rPr>
          <w:rFonts w:ascii="Calibri" w:eastAsia="Malgun Gothic" w:hAnsi="Calibri"/>
          <w:sz w:val="22"/>
          <w:szCs w:val="22"/>
        </w:rPr>
        <w:tab/>
      </w:r>
      <w:r w:rsidRPr="00BB104E">
        <w:rPr>
          <w:lang w:val="fr-FR" w:eastAsia="zh-CN"/>
        </w:rPr>
        <w:t>UE CONTEXT SUSPEND REQUEST</w:t>
      </w:r>
      <w:r>
        <w:tab/>
      </w:r>
      <w:r>
        <w:fldChar w:fldCharType="begin" w:fldLock="1"/>
      </w:r>
      <w:r>
        <w:instrText xml:space="preserve"> PAGEREF _Toc106109190 \h </w:instrText>
      </w:r>
      <w:r>
        <w:fldChar w:fldCharType="separate"/>
      </w:r>
      <w:r>
        <w:t>124</w:t>
      </w:r>
      <w:r>
        <w:fldChar w:fldCharType="end"/>
      </w:r>
    </w:p>
    <w:p w14:paraId="6F1E5B40" w14:textId="77777777" w:rsidR="000D75EF" w:rsidRPr="00AA2F22" w:rsidRDefault="000D75EF">
      <w:pPr>
        <w:pStyle w:val="TOC4"/>
        <w:rPr>
          <w:rFonts w:ascii="Calibri" w:eastAsia="Malgun Gothic" w:hAnsi="Calibri"/>
          <w:sz w:val="22"/>
          <w:szCs w:val="22"/>
        </w:rPr>
      </w:pPr>
      <w:r>
        <w:t>9.2.2.17</w:t>
      </w:r>
      <w:r w:rsidRPr="00AA2F22">
        <w:rPr>
          <w:rFonts w:ascii="Calibri" w:eastAsia="Malgun Gothic" w:hAnsi="Calibri"/>
          <w:sz w:val="22"/>
          <w:szCs w:val="22"/>
        </w:rPr>
        <w:tab/>
      </w:r>
      <w:r>
        <w:rPr>
          <w:lang w:eastAsia="zh-CN"/>
        </w:rPr>
        <w:t>UE CONTEXT SUSPEND RESPONSE</w:t>
      </w:r>
      <w:r>
        <w:tab/>
      </w:r>
      <w:r>
        <w:fldChar w:fldCharType="begin" w:fldLock="1"/>
      </w:r>
      <w:r>
        <w:instrText xml:space="preserve"> PAGEREF _Toc106109191 \h </w:instrText>
      </w:r>
      <w:r>
        <w:fldChar w:fldCharType="separate"/>
      </w:r>
      <w:r>
        <w:t>125</w:t>
      </w:r>
      <w:r>
        <w:fldChar w:fldCharType="end"/>
      </w:r>
    </w:p>
    <w:p w14:paraId="7A9F9B0F" w14:textId="77777777" w:rsidR="000D75EF" w:rsidRPr="00AA2F22" w:rsidRDefault="000D75EF">
      <w:pPr>
        <w:pStyle w:val="TOC4"/>
        <w:rPr>
          <w:rFonts w:ascii="Calibri" w:eastAsia="Malgun Gothic" w:hAnsi="Calibri"/>
          <w:sz w:val="22"/>
          <w:szCs w:val="22"/>
        </w:rPr>
      </w:pPr>
      <w:r>
        <w:t>9.2.2.18</w:t>
      </w:r>
      <w:r w:rsidRPr="00AA2F22">
        <w:rPr>
          <w:rFonts w:ascii="Calibri" w:eastAsia="Malgun Gothic" w:hAnsi="Calibri"/>
          <w:sz w:val="22"/>
          <w:szCs w:val="22"/>
        </w:rPr>
        <w:tab/>
      </w:r>
      <w:r>
        <w:rPr>
          <w:lang w:eastAsia="zh-CN"/>
        </w:rPr>
        <w:t>UE CONTEXT SUSPEND FAILURE</w:t>
      </w:r>
      <w:r>
        <w:tab/>
      </w:r>
      <w:r>
        <w:fldChar w:fldCharType="begin" w:fldLock="1"/>
      </w:r>
      <w:r>
        <w:instrText xml:space="preserve"> PAGEREF _Toc106109192 \h </w:instrText>
      </w:r>
      <w:r>
        <w:fldChar w:fldCharType="separate"/>
      </w:r>
      <w:r>
        <w:t>125</w:t>
      </w:r>
      <w:r>
        <w:fldChar w:fldCharType="end"/>
      </w:r>
    </w:p>
    <w:p w14:paraId="580C958B" w14:textId="77777777" w:rsidR="000D75EF" w:rsidRPr="00AA2F22" w:rsidRDefault="000D75EF">
      <w:pPr>
        <w:pStyle w:val="TOC4"/>
        <w:rPr>
          <w:rFonts w:ascii="Calibri" w:eastAsia="Malgun Gothic" w:hAnsi="Calibri"/>
          <w:sz w:val="22"/>
          <w:szCs w:val="22"/>
        </w:rPr>
      </w:pPr>
      <w:r w:rsidRPr="00BB104E">
        <w:rPr>
          <w:lang w:val="fr-FR"/>
        </w:rPr>
        <w:t>9.2.2.19</w:t>
      </w:r>
      <w:r w:rsidRPr="00AA2F22">
        <w:rPr>
          <w:rFonts w:ascii="Calibri" w:eastAsia="Malgun Gothic" w:hAnsi="Calibri"/>
          <w:sz w:val="22"/>
          <w:szCs w:val="22"/>
        </w:rPr>
        <w:tab/>
      </w:r>
      <w:r w:rsidRPr="00BB104E">
        <w:rPr>
          <w:lang w:val="fr-FR" w:eastAsia="zh-CN"/>
        </w:rPr>
        <w:t>UE CONTEXT RESUME REQUEST</w:t>
      </w:r>
      <w:r>
        <w:tab/>
      </w:r>
      <w:r>
        <w:fldChar w:fldCharType="begin" w:fldLock="1"/>
      </w:r>
      <w:r>
        <w:instrText xml:space="preserve"> PAGEREF _Toc106109193 \h </w:instrText>
      </w:r>
      <w:r>
        <w:fldChar w:fldCharType="separate"/>
      </w:r>
      <w:r>
        <w:t>125</w:t>
      </w:r>
      <w:r>
        <w:fldChar w:fldCharType="end"/>
      </w:r>
    </w:p>
    <w:p w14:paraId="75D1E284" w14:textId="77777777" w:rsidR="000D75EF" w:rsidRPr="00AA2F22" w:rsidRDefault="000D75EF">
      <w:pPr>
        <w:pStyle w:val="TOC4"/>
        <w:rPr>
          <w:rFonts w:ascii="Calibri" w:eastAsia="Malgun Gothic" w:hAnsi="Calibri"/>
          <w:sz w:val="22"/>
          <w:szCs w:val="22"/>
        </w:rPr>
      </w:pPr>
      <w:r>
        <w:t>9.2.2.20</w:t>
      </w:r>
      <w:r w:rsidRPr="00AA2F22">
        <w:rPr>
          <w:rFonts w:ascii="Calibri" w:eastAsia="Malgun Gothic" w:hAnsi="Calibri"/>
          <w:sz w:val="22"/>
          <w:szCs w:val="22"/>
        </w:rPr>
        <w:tab/>
      </w:r>
      <w:r>
        <w:rPr>
          <w:lang w:eastAsia="zh-CN"/>
        </w:rPr>
        <w:t>UE CONTEXT RESUME RESPONSE</w:t>
      </w:r>
      <w:r>
        <w:tab/>
      </w:r>
      <w:r>
        <w:fldChar w:fldCharType="begin" w:fldLock="1"/>
      </w:r>
      <w:r>
        <w:instrText xml:space="preserve"> PAGEREF _Toc106109194 \h </w:instrText>
      </w:r>
      <w:r>
        <w:fldChar w:fldCharType="separate"/>
      </w:r>
      <w:r>
        <w:t>126</w:t>
      </w:r>
      <w:r>
        <w:fldChar w:fldCharType="end"/>
      </w:r>
    </w:p>
    <w:p w14:paraId="0FEBC6CF" w14:textId="77777777" w:rsidR="000D75EF" w:rsidRPr="00AA2F22" w:rsidRDefault="000D75EF">
      <w:pPr>
        <w:pStyle w:val="TOC4"/>
        <w:rPr>
          <w:rFonts w:ascii="Calibri" w:eastAsia="Malgun Gothic" w:hAnsi="Calibri"/>
          <w:sz w:val="22"/>
          <w:szCs w:val="22"/>
        </w:rPr>
      </w:pPr>
      <w:r>
        <w:t>9.2.2.21</w:t>
      </w:r>
      <w:r w:rsidRPr="00AA2F22">
        <w:rPr>
          <w:rFonts w:ascii="Calibri" w:eastAsia="Malgun Gothic" w:hAnsi="Calibri"/>
          <w:sz w:val="22"/>
          <w:szCs w:val="22"/>
        </w:rPr>
        <w:tab/>
      </w:r>
      <w:r>
        <w:rPr>
          <w:lang w:eastAsia="zh-CN"/>
        </w:rPr>
        <w:t>UE CONTEXT RESUME FAILURE</w:t>
      </w:r>
      <w:r>
        <w:tab/>
      </w:r>
      <w:r>
        <w:fldChar w:fldCharType="begin" w:fldLock="1"/>
      </w:r>
      <w:r>
        <w:instrText xml:space="preserve"> PAGEREF _Toc106109195 \h </w:instrText>
      </w:r>
      <w:r>
        <w:fldChar w:fldCharType="separate"/>
      </w:r>
      <w:r>
        <w:t>127</w:t>
      </w:r>
      <w:r>
        <w:fldChar w:fldCharType="end"/>
      </w:r>
    </w:p>
    <w:p w14:paraId="6336B98E" w14:textId="77777777" w:rsidR="000D75EF" w:rsidRPr="00AA2F22" w:rsidRDefault="000D75EF">
      <w:pPr>
        <w:pStyle w:val="TOC3"/>
        <w:rPr>
          <w:rFonts w:ascii="Calibri" w:eastAsia="Malgun Gothic" w:hAnsi="Calibri"/>
          <w:sz w:val="22"/>
          <w:szCs w:val="22"/>
        </w:rPr>
      </w:pPr>
      <w:r>
        <w:t>9.2.3</w:t>
      </w:r>
      <w:r w:rsidRPr="00AA2F22">
        <w:rPr>
          <w:rFonts w:ascii="Calibri" w:eastAsia="Malgun Gothic" w:hAnsi="Calibri"/>
          <w:sz w:val="22"/>
          <w:szCs w:val="22"/>
        </w:rPr>
        <w:tab/>
      </w:r>
      <w:r>
        <w:t>UE Mobility Management Messages</w:t>
      </w:r>
      <w:r>
        <w:tab/>
      </w:r>
      <w:r>
        <w:fldChar w:fldCharType="begin" w:fldLock="1"/>
      </w:r>
      <w:r>
        <w:instrText xml:space="preserve"> PAGEREF _Toc106109196 \h </w:instrText>
      </w:r>
      <w:r>
        <w:fldChar w:fldCharType="separate"/>
      </w:r>
      <w:r>
        <w:t>127</w:t>
      </w:r>
      <w:r>
        <w:fldChar w:fldCharType="end"/>
      </w:r>
    </w:p>
    <w:p w14:paraId="45796BEE" w14:textId="77777777" w:rsidR="000D75EF" w:rsidRPr="00AA2F22" w:rsidRDefault="000D75EF">
      <w:pPr>
        <w:pStyle w:val="TOC4"/>
        <w:rPr>
          <w:rFonts w:ascii="Calibri" w:eastAsia="Malgun Gothic" w:hAnsi="Calibri"/>
          <w:sz w:val="22"/>
          <w:szCs w:val="22"/>
        </w:rPr>
      </w:pPr>
      <w:r>
        <w:t>9.2.3.1</w:t>
      </w:r>
      <w:r w:rsidRPr="00AA2F22">
        <w:rPr>
          <w:rFonts w:ascii="Calibri" w:eastAsia="Malgun Gothic" w:hAnsi="Calibri"/>
          <w:sz w:val="22"/>
          <w:szCs w:val="22"/>
        </w:rPr>
        <w:tab/>
      </w:r>
      <w:r>
        <w:t>HANDOVER REQUIRED</w:t>
      </w:r>
      <w:r>
        <w:tab/>
      </w:r>
      <w:r>
        <w:fldChar w:fldCharType="begin" w:fldLock="1"/>
      </w:r>
      <w:r>
        <w:instrText xml:space="preserve"> PAGEREF _Toc106109197 \h </w:instrText>
      </w:r>
      <w:r>
        <w:fldChar w:fldCharType="separate"/>
      </w:r>
      <w:r>
        <w:t>127</w:t>
      </w:r>
      <w:r>
        <w:fldChar w:fldCharType="end"/>
      </w:r>
    </w:p>
    <w:p w14:paraId="5E2E6027" w14:textId="77777777" w:rsidR="000D75EF" w:rsidRPr="00AA2F22" w:rsidRDefault="000D75EF">
      <w:pPr>
        <w:pStyle w:val="TOC4"/>
        <w:rPr>
          <w:rFonts w:ascii="Calibri" w:eastAsia="Malgun Gothic" w:hAnsi="Calibri"/>
          <w:sz w:val="22"/>
          <w:szCs w:val="22"/>
        </w:rPr>
      </w:pPr>
      <w:r>
        <w:t>9.2.3.2</w:t>
      </w:r>
      <w:r w:rsidRPr="00AA2F22">
        <w:rPr>
          <w:rFonts w:ascii="Calibri" w:eastAsia="Malgun Gothic" w:hAnsi="Calibri"/>
          <w:sz w:val="22"/>
          <w:szCs w:val="22"/>
        </w:rPr>
        <w:tab/>
      </w:r>
      <w:r>
        <w:t>HANDOVER COMMAND</w:t>
      </w:r>
      <w:r>
        <w:tab/>
      </w:r>
      <w:r>
        <w:fldChar w:fldCharType="begin" w:fldLock="1"/>
      </w:r>
      <w:r>
        <w:instrText xml:space="preserve"> PAGEREF _Toc106109198 \h </w:instrText>
      </w:r>
      <w:r>
        <w:fldChar w:fldCharType="separate"/>
      </w:r>
      <w:r>
        <w:t>128</w:t>
      </w:r>
      <w:r>
        <w:fldChar w:fldCharType="end"/>
      </w:r>
    </w:p>
    <w:p w14:paraId="342B9814" w14:textId="77777777" w:rsidR="000D75EF" w:rsidRPr="00AA2F22" w:rsidRDefault="000D75EF">
      <w:pPr>
        <w:pStyle w:val="TOC4"/>
        <w:rPr>
          <w:rFonts w:ascii="Calibri" w:eastAsia="Malgun Gothic" w:hAnsi="Calibri"/>
          <w:sz w:val="22"/>
          <w:szCs w:val="22"/>
        </w:rPr>
      </w:pPr>
      <w:r>
        <w:t>9.2.3.3</w:t>
      </w:r>
      <w:r w:rsidRPr="00AA2F22">
        <w:rPr>
          <w:rFonts w:ascii="Calibri" w:eastAsia="Malgun Gothic" w:hAnsi="Calibri"/>
          <w:sz w:val="22"/>
          <w:szCs w:val="22"/>
        </w:rPr>
        <w:tab/>
      </w:r>
      <w:r>
        <w:t>HANDOVER PREPARATION FAILURE</w:t>
      </w:r>
      <w:r>
        <w:tab/>
      </w:r>
      <w:r>
        <w:fldChar w:fldCharType="begin" w:fldLock="1"/>
      </w:r>
      <w:r>
        <w:instrText xml:space="preserve"> PAGEREF _Toc106109199 \h </w:instrText>
      </w:r>
      <w:r>
        <w:fldChar w:fldCharType="separate"/>
      </w:r>
      <w:r>
        <w:t>129</w:t>
      </w:r>
      <w:r>
        <w:fldChar w:fldCharType="end"/>
      </w:r>
    </w:p>
    <w:p w14:paraId="0775FDED" w14:textId="77777777" w:rsidR="000D75EF" w:rsidRPr="00AA2F22" w:rsidRDefault="000D75EF">
      <w:pPr>
        <w:pStyle w:val="TOC4"/>
        <w:rPr>
          <w:rFonts w:ascii="Calibri" w:eastAsia="Malgun Gothic" w:hAnsi="Calibri"/>
          <w:sz w:val="22"/>
          <w:szCs w:val="22"/>
        </w:rPr>
      </w:pPr>
      <w:r>
        <w:t>9.2.3.4</w:t>
      </w:r>
      <w:r w:rsidRPr="00AA2F22">
        <w:rPr>
          <w:rFonts w:ascii="Calibri" w:eastAsia="Malgun Gothic" w:hAnsi="Calibri"/>
          <w:sz w:val="22"/>
          <w:szCs w:val="22"/>
        </w:rPr>
        <w:tab/>
      </w:r>
      <w:r>
        <w:t>HANDOVER REQUEST</w:t>
      </w:r>
      <w:r>
        <w:tab/>
      </w:r>
      <w:r>
        <w:fldChar w:fldCharType="begin" w:fldLock="1"/>
      </w:r>
      <w:r>
        <w:instrText xml:space="preserve"> PAGEREF _Toc106109200 \h </w:instrText>
      </w:r>
      <w:r>
        <w:fldChar w:fldCharType="separate"/>
      </w:r>
      <w:r>
        <w:t>130</w:t>
      </w:r>
      <w:r>
        <w:fldChar w:fldCharType="end"/>
      </w:r>
    </w:p>
    <w:p w14:paraId="549B2B96" w14:textId="77777777" w:rsidR="000D75EF" w:rsidRPr="00AA2F22" w:rsidRDefault="000D75EF">
      <w:pPr>
        <w:pStyle w:val="TOC4"/>
        <w:rPr>
          <w:rFonts w:ascii="Calibri" w:eastAsia="Malgun Gothic" w:hAnsi="Calibri"/>
          <w:sz w:val="22"/>
          <w:szCs w:val="22"/>
        </w:rPr>
      </w:pPr>
      <w:r>
        <w:t>9.2.3.5</w:t>
      </w:r>
      <w:r w:rsidRPr="00AA2F22">
        <w:rPr>
          <w:rFonts w:ascii="Calibri" w:eastAsia="Malgun Gothic" w:hAnsi="Calibri"/>
          <w:sz w:val="22"/>
          <w:szCs w:val="22"/>
        </w:rPr>
        <w:tab/>
      </w:r>
      <w:r>
        <w:t>HANDOVER REQUEST ACKNOWLEDGE</w:t>
      </w:r>
      <w:r>
        <w:tab/>
      </w:r>
      <w:r>
        <w:fldChar w:fldCharType="begin" w:fldLock="1"/>
      </w:r>
      <w:r>
        <w:instrText xml:space="preserve"> PAGEREF _Toc106109201 \h </w:instrText>
      </w:r>
      <w:r>
        <w:fldChar w:fldCharType="separate"/>
      </w:r>
      <w:r>
        <w:t>132</w:t>
      </w:r>
      <w:r>
        <w:fldChar w:fldCharType="end"/>
      </w:r>
    </w:p>
    <w:p w14:paraId="5FE40610" w14:textId="77777777" w:rsidR="000D75EF" w:rsidRPr="00AA2F22" w:rsidRDefault="000D75EF">
      <w:pPr>
        <w:pStyle w:val="TOC4"/>
        <w:rPr>
          <w:rFonts w:ascii="Calibri" w:eastAsia="Malgun Gothic" w:hAnsi="Calibri"/>
          <w:sz w:val="22"/>
          <w:szCs w:val="22"/>
        </w:rPr>
      </w:pPr>
      <w:r>
        <w:t>9.2.3.6</w:t>
      </w:r>
      <w:r w:rsidRPr="00AA2F22">
        <w:rPr>
          <w:rFonts w:ascii="Calibri" w:eastAsia="Malgun Gothic" w:hAnsi="Calibri"/>
          <w:sz w:val="22"/>
          <w:szCs w:val="22"/>
        </w:rPr>
        <w:tab/>
      </w:r>
      <w:r>
        <w:t>HANDOVER FAILURE</w:t>
      </w:r>
      <w:r>
        <w:tab/>
      </w:r>
      <w:r>
        <w:fldChar w:fldCharType="begin" w:fldLock="1"/>
      </w:r>
      <w:r>
        <w:instrText xml:space="preserve"> PAGEREF _Toc106109202 \h </w:instrText>
      </w:r>
      <w:r>
        <w:fldChar w:fldCharType="separate"/>
      </w:r>
      <w:r>
        <w:t>133</w:t>
      </w:r>
      <w:r>
        <w:fldChar w:fldCharType="end"/>
      </w:r>
    </w:p>
    <w:p w14:paraId="49C97538" w14:textId="77777777" w:rsidR="000D75EF" w:rsidRPr="00AA2F22" w:rsidRDefault="000D75EF">
      <w:pPr>
        <w:pStyle w:val="TOC4"/>
        <w:rPr>
          <w:rFonts w:ascii="Calibri" w:eastAsia="Malgun Gothic" w:hAnsi="Calibri"/>
          <w:sz w:val="22"/>
          <w:szCs w:val="22"/>
        </w:rPr>
      </w:pPr>
      <w:r>
        <w:t>9.2.3.7</w:t>
      </w:r>
      <w:r w:rsidRPr="00AA2F22">
        <w:rPr>
          <w:rFonts w:ascii="Calibri" w:eastAsia="Malgun Gothic" w:hAnsi="Calibri"/>
          <w:sz w:val="22"/>
          <w:szCs w:val="22"/>
        </w:rPr>
        <w:tab/>
      </w:r>
      <w:r>
        <w:t>HANDOVER NOTIFY</w:t>
      </w:r>
      <w:r>
        <w:tab/>
      </w:r>
      <w:r>
        <w:fldChar w:fldCharType="begin" w:fldLock="1"/>
      </w:r>
      <w:r>
        <w:instrText xml:space="preserve"> PAGEREF _Toc106109203 \h </w:instrText>
      </w:r>
      <w:r>
        <w:fldChar w:fldCharType="separate"/>
      </w:r>
      <w:r>
        <w:t>134</w:t>
      </w:r>
      <w:r>
        <w:fldChar w:fldCharType="end"/>
      </w:r>
    </w:p>
    <w:p w14:paraId="50A2C447" w14:textId="77777777" w:rsidR="000D75EF" w:rsidRPr="00AA2F22" w:rsidRDefault="000D75EF">
      <w:pPr>
        <w:pStyle w:val="TOC4"/>
        <w:rPr>
          <w:rFonts w:ascii="Calibri" w:eastAsia="Malgun Gothic" w:hAnsi="Calibri"/>
          <w:sz w:val="22"/>
          <w:szCs w:val="22"/>
        </w:rPr>
      </w:pPr>
      <w:r>
        <w:t>9.2.3.8</w:t>
      </w:r>
      <w:r w:rsidRPr="00AA2F22">
        <w:rPr>
          <w:rFonts w:ascii="Calibri" w:eastAsia="Malgun Gothic" w:hAnsi="Calibri"/>
          <w:sz w:val="22"/>
          <w:szCs w:val="22"/>
        </w:rPr>
        <w:tab/>
      </w:r>
      <w:r>
        <w:t>PATH SWITCH REQUEST</w:t>
      </w:r>
      <w:r>
        <w:tab/>
      </w:r>
      <w:r>
        <w:fldChar w:fldCharType="begin" w:fldLock="1"/>
      </w:r>
      <w:r>
        <w:instrText xml:space="preserve"> PAGEREF _Toc106109204 \h </w:instrText>
      </w:r>
      <w:r>
        <w:fldChar w:fldCharType="separate"/>
      </w:r>
      <w:r>
        <w:t>135</w:t>
      </w:r>
      <w:r>
        <w:fldChar w:fldCharType="end"/>
      </w:r>
    </w:p>
    <w:p w14:paraId="0F50B6F5" w14:textId="77777777" w:rsidR="000D75EF" w:rsidRPr="00AA2F22" w:rsidRDefault="000D75EF">
      <w:pPr>
        <w:pStyle w:val="TOC4"/>
        <w:rPr>
          <w:rFonts w:ascii="Calibri" w:eastAsia="Malgun Gothic" w:hAnsi="Calibri"/>
          <w:sz w:val="22"/>
          <w:szCs w:val="22"/>
        </w:rPr>
      </w:pPr>
      <w:r>
        <w:t>9.2.3.9</w:t>
      </w:r>
      <w:r w:rsidRPr="00AA2F22">
        <w:rPr>
          <w:rFonts w:ascii="Calibri" w:eastAsia="Malgun Gothic" w:hAnsi="Calibri"/>
          <w:sz w:val="22"/>
          <w:szCs w:val="22"/>
        </w:rPr>
        <w:tab/>
      </w:r>
      <w:r>
        <w:t>PATH SWITCH REQUEST ACKNOWLEDGE</w:t>
      </w:r>
      <w:r>
        <w:tab/>
      </w:r>
      <w:r>
        <w:fldChar w:fldCharType="begin" w:fldLock="1"/>
      </w:r>
      <w:r>
        <w:instrText xml:space="preserve"> PAGEREF _Toc106109205 \h </w:instrText>
      </w:r>
      <w:r>
        <w:fldChar w:fldCharType="separate"/>
      </w:r>
      <w:r>
        <w:t>136</w:t>
      </w:r>
      <w:r>
        <w:fldChar w:fldCharType="end"/>
      </w:r>
    </w:p>
    <w:p w14:paraId="26877C58" w14:textId="77777777" w:rsidR="000D75EF" w:rsidRPr="00AA2F22" w:rsidRDefault="000D75EF">
      <w:pPr>
        <w:pStyle w:val="TOC4"/>
        <w:rPr>
          <w:rFonts w:ascii="Calibri" w:eastAsia="Malgun Gothic" w:hAnsi="Calibri"/>
          <w:sz w:val="22"/>
          <w:szCs w:val="22"/>
        </w:rPr>
      </w:pPr>
      <w:r>
        <w:t>9.2.3.10</w:t>
      </w:r>
      <w:r w:rsidRPr="00AA2F22">
        <w:rPr>
          <w:rFonts w:ascii="Calibri" w:eastAsia="Malgun Gothic" w:hAnsi="Calibri"/>
          <w:sz w:val="22"/>
          <w:szCs w:val="22"/>
        </w:rPr>
        <w:tab/>
      </w:r>
      <w:r>
        <w:t>PATH SWITCH REQUEST FAILURE</w:t>
      </w:r>
      <w:r>
        <w:tab/>
      </w:r>
      <w:r>
        <w:fldChar w:fldCharType="begin" w:fldLock="1"/>
      </w:r>
      <w:r>
        <w:instrText xml:space="preserve"> PAGEREF _Toc106109206 \h </w:instrText>
      </w:r>
      <w:r>
        <w:fldChar w:fldCharType="separate"/>
      </w:r>
      <w:r>
        <w:t>137</w:t>
      </w:r>
      <w:r>
        <w:fldChar w:fldCharType="end"/>
      </w:r>
    </w:p>
    <w:p w14:paraId="36B9FD4F" w14:textId="77777777" w:rsidR="000D75EF" w:rsidRPr="00AA2F22" w:rsidRDefault="000D75EF">
      <w:pPr>
        <w:pStyle w:val="TOC4"/>
        <w:rPr>
          <w:rFonts w:ascii="Calibri" w:eastAsia="Malgun Gothic" w:hAnsi="Calibri"/>
          <w:sz w:val="22"/>
          <w:szCs w:val="22"/>
        </w:rPr>
      </w:pPr>
      <w:r>
        <w:t>9.2.3.11</w:t>
      </w:r>
      <w:r w:rsidRPr="00AA2F22">
        <w:rPr>
          <w:rFonts w:ascii="Calibri" w:eastAsia="Malgun Gothic" w:hAnsi="Calibri"/>
          <w:sz w:val="22"/>
          <w:szCs w:val="22"/>
        </w:rPr>
        <w:tab/>
      </w:r>
      <w:r>
        <w:t>HANDOVER CANCEL</w:t>
      </w:r>
      <w:r>
        <w:tab/>
      </w:r>
      <w:r>
        <w:fldChar w:fldCharType="begin" w:fldLock="1"/>
      </w:r>
      <w:r>
        <w:instrText xml:space="preserve"> PAGEREF _Toc106109207 \h </w:instrText>
      </w:r>
      <w:r>
        <w:fldChar w:fldCharType="separate"/>
      </w:r>
      <w:r>
        <w:t>138</w:t>
      </w:r>
      <w:r>
        <w:fldChar w:fldCharType="end"/>
      </w:r>
    </w:p>
    <w:p w14:paraId="1837822A" w14:textId="77777777" w:rsidR="000D75EF" w:rsidRPr="00AA2F22" w:rsidRDefault="000D75EF">
      <w:pPr>
        <w:pStyle w:val="TOC4"/>
        <w:rPr>
          <w:rFonts w:ascii="Calibri" w:eastAsia="Malgun Gothic" w:hAnsi="Calibri"/>
          <w:sz w:val="22"/>
          <w:szCs w:val="22"/>
        </w:rPr>
      </w:pPr>
      <w:r>
        <w:t>9.2.3.12</w:t>
      </w:r>
      <w:r w:rsidRPr="00AA2F22">
        <w:rPr>
          <w:rFonts w:ascii="Calibri" w:eastAsia="Malgun Gothic" w:hAnsi="Calibri"/>
          <w:sz w:val="22"/>
          <w:szCs w:val="22"/>
        </w:rPr>
        <w:tab/>
      </w:r>
      <w:r>
        <w:t>HANDOVER CANCEL ACKNOWLEDGE</w:t>
      </w:r>
      <w:r>
        <w:tab/>
      </w:r>
      <w:r>
        <w:fldChar w:fldCharType="begin" w:fldLock="1"/>
      </w:r>
      <w:r>
        <w:instrText xml:space="preserve"> PAGEREF _Toc106109208 \h </w:instrText>
      </w:r>
      <w:r>
        <w:fldChar w:fldCharType="separate"/>
      </w:r>
      <w:r>
        <w:t>138</w:t>
      </w:r>
      <w:r>
        <w:fldChar w:fldCharType="end"/>
      </w:r>
    </w:p>
    <w:p w14:paraId="24893D28" w14:textId="77777777" w:rsidR="000D75EF" w:rsidRPr="00AA2F22" w:rsidRDefault="000D75EF">
      <w:pPr>
        <w:pStyle w:val="TOC4"/>
        <w:rPr>
          <w:rFonts w:ascii="Calibri" w:eastAsia="Malgun Gothic" w:hAnsi="Calibri"/>
          <w:sz w:val="22"/>
          <w:szCs w:val="22"/>
        </w:rPr>
      </w:pPr>
      <w:r>
        <w:t>9.2.3.13</w:t>
      </w:r>
      <w:r w:rsidRPr="00AA2F22">
        <w:rPr>
          <w:rFonts w:ascii="Calibri" w:eastAsia="Malgun Gothic" w:hAnsi="Calibri"/>
          <w:sz w:val="22"/>
          <w:szCs w:val="22"/>
        </w:rPr>
        <w:tab/>
      </w:r>
      <w:r>
        <w:t>UPLINK RAN STATUS TRANSFER</w:t>
      </w:r>
      <w:r>
        <w:tab/>
      </w:r>
      <w:r>
        <w:fldChar w:fldCharType="begin" w:fldLock="1"/>
      </w:r>
      <w:r>
        <w:instrText xml:space="preserve"> PAGEREF _Toc106109209 \h </w:instrText>
      </w:r>
      <w:r>
        <w:fldChar w:fldCharType="separate"/>
      </w:r>
      <w:r>
        <w:t>138</w:t>
      </w:r>
      <w:r>
        <w:fldChar w:fldCharType="end"/>
      </w:r>
    </w:p>
    <w:p w14:paraId="3FFBEE57" w14:textId="77777777" w:rsidR="000D75EF" w:rsidRPr="00AA2F22" w:rsidRDefault="000D75EF">
      <w:pPr>
        <w:pStyle w:val="TOC4"/>
        <w:rPr>
          <w:rFonts w:ascii="Calibri" w:eastAsia="Malgun Gothic" w:hAnsi="Calibri"/>
          <w:sz w:val="22"/>
          <w:szCs w:val="22"/>
        </w:rPr>
      </w:pPr>
      <w:r>
        <w:t>9.2.3.14</w:t>
      </w:r>
      <w:r w:rsidRPr="00AA2F22">
        <w:rPr>
          <w:rFonts w:ascii="Calibri" w:eastAsia="Malgun Gothic" w:hAnsi="Calibri"/>
          <w:sz w:val="22"/>
          <w:szCs w:val="22"/>
        </w:rPr>
        <w:tab/>
      </w:r>
      <w:r>
        <w:t>DOWNLINK RAN STATUS TRANSFER</w:t>
      </w:r>
      <w:r>
        <w:tab/>
      </w:r>
      <w:r>
        <w:fldChar w:fldCharType="begin" w:fldLock="1"/>
      </w:r>
      <w:r>
        <w:instrText xml:space="preserve"> PAGEREF _Toc106109210 \h </w:instrText>
      </w:r>
      <w:r>
        <w:fldChar w:fldCharType="separate"/>
      </w:r>
      <w:r>
        <w:t>138</w:t>
      </w:r>
      <w:r>
        <w:fldChar w:fldCharType="end"/>
      </w:r>
    </w:p>
    <w:p w14:paraId="3EF34C08" w14:textId="77777777" w:rsidR="000D75EF" w:rsidRPr="00AA2F22" w:rsidRDefault="000D75EF">
      <w:pPr>
        <w:pStyle w:val="TOC4"/>
        <w:rPr>
          <w:rFonts w:ascii="Calibri" w:eastAsia="Malgun Gothic" w:hAnsi="Calibri"/>
          <w:sz w:val="22"/>
          <w:szCs w:val="22"/>
        </w:rPr>
      </w:pPr>
      <w:r>
        <w:t>9.2.3.15</w:t>
      </w:r>
      <w:r w:rsidRPr="00AA2F22">
        <w:rPr>
          <w:rFonts w:ascii="Calibri" w:eastAsia="Malgun Gothic" w:hAnsi="Calibri"/>
          <w:sz w:val="22"/>
          <w:szCs w:val="22"/>
        </w:rPr>
        <w:tab/>
      </w:r>
      <w:r>
        <w:t>HANDOVER SUCCESS</w:t>
      </w:r>
      <w:r>
        <w:tab/>
      </w:r>
      <w:r>
        <w:fldChar w:fldCharType="begin" w:fldLock="1"/>
      </w:r>
      <w:r>
        <w:instrText xml:space="preserve"> PAGEREF _Toc106109211 \h </w:instrText>
      </w:r>
      <w:r>
        <w:fldChar w:fldCharType="separate"/>
      </w:r>
      <w:r>
        <w:t>138</w:t>
      </w:r>
      <w:r>
        <w:fldChar w:fldCharType="end"/>
      </w:r>
    </w:p>
    <w:p w14:paraId="16B8B33D" w14:textId="77777777" w:rsidR="000D75EF" w:rsidRPr="00AA2F22" w:rsidRDefault="000D75EF">
      <w:pPr>
        <w:pStyle w:val="TOC4"/>
        <w:rPr>
          <w:rFonts w:ascii="Calibri" w:eastAsia="Malgun Gothic" w:hAnsi="Calibri"/>
          <w:sz w:val="22"/>
          <w:szCs w:val="22"/>
        </w:rPr>
      </w:pPr>
      <w:r>
        <w:t>9.</w:t>
      </w:r>
      <w:r>
        <w:rPr>
          <w:lang w:eastAsia="zh-CN"/>
        </w:rPr>
        <w:t>2</w:t>
      </w:r>
      <w:r>
        <w:t>.</w:t>
      </w:r>
      <w:r>
        <w:rPr>
          <w:lang w:eastAsia="zh-CN"/>
        </w:rPr>
        <w:t>3</w:t>
      </w:r>
      <w:r>
        <w:t>.16</w:t>
      </w:r>
      <w:r w:rsidRPr="00AA2F22">
        <w:rPr>
          <w:rFonts w:ascii="Calibri" w:eastAsia="Malgun Gothic" w:hAnsi="Calibri"/>
          <w:sz w:val="22"/>
          <w:szCs w:val="22"/>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_Toc106109212 \h </w:instrText>
      </w:r>
      <w:r>
        <w:fldChar w:fldCharType="separate"/>
      </w:r>
      <w:r>
        <w:t>139</w:t>
      </w:r>
      <w:r>
        <w:fldChar w:fldCharType="end"/>
      </w:r>
    </w:p>
    <w:p w14:paraId="46C0E6F4" w14:textId="77777777" w:rsidR="000D75EF" w:rsidRPr="00AA2F22" w:rsidRDefault="000D75EF">
      <w:pPr>
        <w:pStyle w:val="TOC4"/>
        <w:rPr>
          <w:rFonts w:ascii="Calibri" w:eastAsia="Malgun Gothic" w:hAnsi="Calibri"/>
          <w:sz w:val="22"/>
          <w:szCs w:val="22"/>
        </w:rPr>
      </w:pPr>
      <w:r>
        <w:t>9.</w:t>
      </w:r>
      <w:r>
        <w:rPr>
          <w:lang w:eastAsia="zh-CN"/>
        </w:rPr>
        <w:t>2</w:t>
      </w:r>
      <w:r>
        <w:t>.</w:t>
      </w:r>
      <w:r>
        <w:rPr>
          <w:lang w:eastAsia="zh-CN"/>
        </w:rPr>
        <w:t>3</w:t>
      </w:r>
      <w:r>
        <w:t>.</w:t>
      </w:r>
      <w:r>
        <w:rPr>
          <w:lang w:eastAsia="zh-CN"/>
        </w:rPr>
        <w:t>17</w:t>
      </w:r>
      <w:r w:rsidRPr="00AA2F22">
        <w:rPr>
          <w:rFonts w:ascii="Calibri" w:eastAsia="Malgun Gothic" w:hAnsi="Calibri"/>
          <w:sz w:val="22"/>
          <w:szCs w:val="22"/>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_Toc106109213 \h </w:instrText>
      </w:r>
      <w:r>
        <w:fldChar w:fldCharType="separate"/>
      </w:r>
      <w:r>
        <w:t>139</w:t>
      </w:r>
      <w:r>
        <w:fldChar w:fldCharType="end"/>
      </w:r>
    </w:p>
    <w:p w14:paraId="7168F687" w14:textId="77777777" w:rsidR="000D75EF" w:rsidRPr="00AA2F22" w:rsidRDefault="000D75EF">
      <w:pPr>
        <w:pStyle w:val="TOC3"/>
        <w:rPr>
          <w:rFonts w:ascii="Calibri" w:eastAsia="Malgun Gothic" w:hAnsi="Calibri"/>
          <w:sz w:val="22"/>
          <w:szCs w:val="22"/>
        </w:rPr>
      </w:pPr>
      <w:r>
        <w:t>9.2.4</w:t>
      </w:r>
      <w:r w:rsidRPr="00AA2F22">
        <w:rPr>
          <w:rFonts w:ascii="Calibri" w:eastAsia="Malgun Gothic" w:hAnsi="Calibri"/>
          <w:sz w:val="22"/>
          <w:szCs w:val="22"/>
        </w:rPr>
        <w:tab/>
      </w:r>
      <w:r>
        <w:t>Paging Messages</w:t>
      </w:r>
      <w:r>
        <w:tab/>
      </w:r>
      <w:r>
        <w:fldChar w:fldCharType="begin" w:fldLock="1"/>
      </w:r>
      <w:r>
        <w:instrText xml:space="preserve"> PAGEREF _Toc106109214 \h </w:instrText>
      </w:r>
      <w:r>
        <w:fldChar w:fldCharType="separate"/>
      </w:r>
      <w:r>
        <w:t>139</w:t>
      </w:r>
      <w:r>
        <w:fldChar w:fldCharType="end"/>
      </w:r>
    </w:p>
    <w:p w14:paraId="62C69BB7" w14:textId="77777777" w:rsidR="000D75EF" w:rsidRPr="00AA2F22" w:rsidRDefault="000D75EF">
      <w:pPr>
        <w:pStyle w:val="TOC4"/>
        <w:rPr>
          <w:rFonts w:ascii="Calibri" w:eastAsia="Malgun Gothic" w:hAnsi="Calibri"/>
          <w:sz w:val="22"/>
          <w:szCs w:val="22"/>
        </w:rPr>
      </w:pPr>
      <w:r>
        <w:t>9.2.4.1</w:t>
      </w:r>
      <w:r w:rsidRPr="00AA2F22">
        <w:rPr>
          <w:rFonts w:ascii="Calibri" w:eastAsia="Malgun Gothic" w:hAnsi="Calibri"/>
          <w:sz w:val="22"/>
          <w:szCs w:val="22"/>
        </w:rPr>
        <w:tab/>
      </w:r>
      <w:r>
        <w:t>PAGING</w:t>
      </w:r>
      <w:r>
        <w:tab/>
      </w:r>
      <w:r>
        <w:fldChar w:fldCharType="begin" w:fldLock="1"/>
      </w:r>
      <w:r>
        <w:instrText xml:space="preserve"> PAGEREF _Toc106109215 \h </w:instrText>
      </w:r>
      <w:r>
        <w:fldChar w:fldCharType="separate"/>
      </w:r>
      <w:r>
        <w:t>139</w:t>
      </w:r>
      <w:r>
        <w:fldChar w:fldCharType="end"/>
      </w:r>
    </w:p>
    <w:p w14:paraId="7850B34A" w14:textId="77777777" w:rsidR="000D75EF" w:rsidRPr="00AA2F22" w:rsidRDefault="000D75EF">
      <w:pPr>
        <w:pStyle w:val="TOC3"/>
        <w:rPr>
          <w:rFonts w:ascii="Calibri" w:eastAsia="Malgun Gothic" w:hAnsi="Calibri"/>
          <w:sz w:val="22"/>
          <w:szCs w:val="22"/>
        </w:rPr>
      </w:pPr>
      <w:r>
        <w:t>9.2.5</w:t>
      </w:r>
      <w:r w:rsidRPr="00AA2F22">
        <w:rPr>
          <w:rFonts w:ascii="Calibri" w:eastAsia="Malgun Gothic" w:hAnsi="Calibri"/>
          <w:sz w:val="22"/>
          <w:szCs w:val="22"/>
        </w:rPr>
        <w:tab/>
      </w:r>
      <w:r>
        <w:t>NAS Transport Messages</w:t>
      </w:r>
      <w:r>
        <w:tab/>
      </w:r>
      <w:r>
        <w:fldChar w:fldCharType="begin" w:fldLock="1"/>
      </w:r>
      <w:r>
        <w:instrText xml:space="preserve"> PAGEREF _Toc106109216 \h </w:instrText>
      </w:r>
      <w:r>
        <w:fldChar w:fldCharType="separate"/>
      </w:r>
      <w:r>
        <w:t>141</w:t>
      </w:r>
      <w:r>
        <w:fldChar w:fldCharType="end"/>
      </w:r>
    </w:p>
    <w:p w14:paraId="4AFB08BB" w14:textId="77777777" w:rsidR="000D75EF" w:rsidRPr="00AA2F22" w:rsidRDefault="000D75EF">
      <w:pPr>
        <w:pStyle w:val="TOC4"/>
        <w:rPr>
          <w:rFonts w:ascii="Calibri" w:eastAsia="Malgun Gothic" w:hAnsi="Calibri"/>
          <w:sz w:val="22"/>
          <w:szCs w:val="22"/>
        </w:rPr>
      </w:pPr>
      <w:r>
        <w:t>9.2.5.1</w:t>
      </w:r>
      <w:r w:rsidRPr="00AA2F22">
        <w:rPr>
          <w:rFonts w:ascii="Calibri" w:eastAsia="Malgun Gothic" w:hAnsi="Calibri"/>
          <w:sz w:val="22"/>
          <w:szCs w:val="22"/>
        </w:rPr>
        <w:tab/>
      </w:r>
      <w:r>
        <w:t>INITIAL UE MESSAGE</w:t>
      </w:r>
      <w:r>
        <w:tab/>
      </w:r>
      <w:r>
        <w:fldChar w:fldCharType="begin" w:fldLock="1"/>
      </w:r>
      <w:r>
        <w:instrText xml:space="preserve"> PAGEREF _Toc106109217 \h </w:instrText>
      </w:r>
      <w:r>
        <w:fldChar w:fldCharType="separate"/>
      </w:r>
      <w:r>
        <w:t>141</w:t>
      </w:r>
      <w:r>
        <w:fldChar w:fldCharType="end"/>
      </w:r>
    </w:p>
    <w:p w14:paraId="1B8AC8AD" w14:textId="77777777" w:rsidR="000D75EF" w:rsidRPr="00AA2F22" w:rsidRDefault="000D75EF">
      <w:pPr>
        <w:pStyle w:val="TOC4"/>
        <w:rPr>
          <w:rFonts w:ascii="Calibri" w:eastAsia="Malgun Gothic" w:hAnsi="Calibri"/>
          <w:sz w:val="22"/>
          <w:szCs w:val="22"/>
        </w:rPr>
      </w:pPr>
      <w:r>
        <w:t>9.2.5.2</w:t>
      </w:r>
      <w:r w:rsidRPr="00AA2F22">
        <w:rPr>
          <w:rFonts w:ascii="Calibri" w:eastAsia="Malgun Gothic" w:hAnsi="Calibri"/>
          <w:sz w:val="22"/>
          <w:szCs w:val="22"/>
        </w:rPr>
        <w:tab/>
      </w:r>
      <w:r>
        <w:t>DOWNLINK NAS TRANSPORT</w:t>
      </w:r>
      <w:r>
        <w:tab/>
      </w:r>
      <w:r>
        <w:fldChar w:fldCharType="begin" w:fldLock="1"/>
      </w:r>
      <w:r>
        <w:instrText xml:space="preserve"> PAGEREF _Toc106109218 \h </w:instrText>
      </w:r>
      <w:r>
        <w:fldChar w:fldCharType="separate"/>
      </w:r>
      <w:r>
        <w:t>142</w:t>
      </w:r>
      <w:r>
        <w:fldChar w:fldCharType="end"/>
      </w:r>
    </w:p>
    <w:p w14:paraId="3641470D" w14:textId="77777777" w:rsidR="000D75EF" w:rsidRPr="00AA2F22" w:rsidRDefault="000D75EF">
      <w:pPr>
        <w:pStyle w:val="TOC4"/>
        <w:rPr>
          <w:rFonts w:ascii="Calibri" w:eastAsia="Malgun Gothic" w:hAnsi="Calibri"/>
          <w:sz w:val="22"/>
          <w:szCs w:val="22"/>
        </w:rPr>
      </w:pPr>
      <w:r>
        <w:t>9.2.5.3</w:t>
      </w:r>
      <w:r w:rsidRPr="00AA2F22">
        <w:rPr>
          <w:rFonts w:ascii="Calibri" w:eastAsia="Malgun Gothic" w:hAnsi="Calibri"/>
          <w:sz w:val="22"/>
          <w:szCs w:val="22"/>
        </w:rPr>
        <w:tab/>
      </w:r>
      <w:r>
        <w:t>UPLINK NAS TRANSPORT</w:t>
      </w:r>
      <w:r>
        <w:tab/>
      </w:r>
      <w:r>
        <w:fldChar w:fldCharType="begin" w:fldLock="1"/>
      </w:r>
      <w:r>
        <w:instrText xml:space="preserve"> PAGEREF _Toc106109219 \h </w:instrText>
      </w:r>
      <w:r>
        <w:fldChar w:fldCharType="separate"/>
      </w:r>
      <w:r>
        <w:t>142</w:t>
      </w:r>
      <w:r>
        <w:fldChar w:fldCharType="end"/>
      </w:r>
    </w:p>
    <w:p w14:paraId="014F8C07" w14:textId="77777777" w:rsidR="000D75EF" w:rsidRPr="00AA2F22" w:rsidRDefault="000D75EF">
      <w:pPr>
        <w:pStyle w:val="TOC4"/>
        <w:rPr>
          <w:rFonts w:ascii="Calibri" w:eastAsia="Malgun Gothic" w:hAnsi="Calibri"/>
          <w:sz w:val="22"/>
          <w:szCs w:val="22"/>
        </w:rPr>
      </w:pPr>
      <w:r>
        <w:t>9.2.5.4</w:t>
      </w:r>
      <w:r w:rsidRPr="00AA2F22">
        <w:rPr>
          <w:rFonts w:ascii="Calibri" w:eastAsia="Malgun Gothic" w:hAnsi="Calibri"/>
          <w:sz w:val="22"/>
          <w:szCs w:val="22"/>
        </w:rPr>
        <w:tab/>
      </w:r>
      <w:r>
        <w:t>NAS NON DELIVERY INDICATION</w:t>
      </w:r>
      <w:r>
        <w:tab/>
      </w:r>
      <w:r>
        <w:fldChar w:fldCharType="begin" w:fldLock="1"/>
      </w:r>
      <w:r>
        <w:instrText xml:space="preserve"> PAGEREF _Toc106109220 \h </w:instrText>
      </w:r>
      <w:r>
        <w:fldChar w:fldCharType="separate"/>
      </w:r>
      <w:r>
        <w:t>143</w:t>
      </w:r>
      <w:r>
        <w:fldChar w:fldCharType="end"/>
      </w:r>
    </w:p>
    <w:p w14:paraId="63BB94E6" w14:textId="77777777" w:rsidR="000D75EF" w:rsidRPr="00AA2F22" w:rsidRDefault="000D75EF">
      <w:pPr>
        <w:pStyle w:val="TOC4"/>
        <w:rPr>
          <w:rFonts w:ascii="Calibri" w:eastAsia="Malgun Gothic" w:hAnsi="Calibri"/>
          <w:sz w:val="22"/>
          <w:szCs w:val="22"/>
        </w:rPr>
      </w:pPr>
      <w:r>
        <w:t>9.2.5.5</w:t>
      </w:r>
      <w:r w:rsidRPr="00AA2F22">
        <w:rPr>
          <w:rFonts w:ascii="Calibri" w:eastAsia="Malgun Gothic" w:hAnsi="Calibri"/>
          <w:sz w:val="22"/>
          <w:szCs w:val="22"/>
        </w:rPr>
        <w:tab/>
      </w:r>
      <w:r>
        <w:t>REROUTE NAS REQUEST</w:t>
      </w:r>
      <w:r>
        <w:tab/>
      </w:r>
      <w:r>
        <w:fldChar w:fldCharType="begin" w:fldLock="1"/>
      </w:r>
      <w:r>
        <w:instrText xml:space="preserve"> PAGEREF _Toc106109221 \h </w:instrText>
      </w:r>
      <w:r>
        <w:fldChar w:fldCharType="separate"/>
      </w:r>
      <w:r>
        <w:t>143</w:t>
      </w:r>
      <w:r>
        <w:fldChar w:fldCharType="end"/>
      </w:r>
    </w:p>
    <w:p w14:paraId="2E4C29C7" w14:textId="77777777" w:rsidR="000D75EF" w:rsidRPr="00AA2F22" w:rsidRDefault="000D75EF">
      <w:pPr>
        <w:pStyle w:val="TOC3"/>
        <w:rPr>
          <w:rFonts w:ascii="Calibri" w:eastAsia="Malgun Gothic" w:hAnsi="Calibri"/>
          <w:sz w:val="22"/>
          <w:szCs w:val="22"/>
        </w:rPr>
      </w:pPr>
      <w:r>
        <w:t>9.2.6</w:t>
      </w:r>
      <w:r w:rsidRPr="00AA2F22">
        <w:rPr>
          <w:rFonts w:ascii="Calibri" w:eastAsia="Malgun Gothic" w:hAnsi="Calibri"/>
          <w:sz w:val="22"/>
          <w:szCs w:val="22"/>
        </w:rPr>
        <w:tab/>
      </w:r>
      <w:r>
        <w:t>Interface Management Messages</w:t>
      </w:r>
      <w:r>
        <w:tab/>
      </w:r>
      <w:r>
        <w:fldChar w:fldCharType="begin" w:fldLock="1"/>
      </w:r>
      <w:r>
        <w:instrText xml:space="preserve"> PAGEREF _Toc106109222 \h </w:instrText>
      </w:r>
      <w:r>
        <w:fldChar w:fldCharType="separate"/>
      </w:r>
      <w:r>
        <w:t>143</w:t>
      </w:r>
      <w:r>
        <w:fldChar w:fldCharType="end"/>
      </w:r>
    </w:p>
    <w:p w14:paraId="3AEB7DA7" w14:textId="77777777" w:rsidR="000D75EF" w:rsidRPr="00AA2F22" w:rsidRDefault="000D75EF">
      <w:pPr>
        <w:pStyle w:val="TOC4"/>
        <w:rPr>
          <w:rFonts w:ascii="Calibri" w:eastAsia="Malgun Gothic" w:hAnsi="Calibri"/>
          <w:sz w:val="22"/>
          <w:szCs w:val="22"/>
        </w:rPr>
      </w:pPr>
      <w:r>
        <w:t>9.2.6.1</w:t>
      </w:r>
      <w:r w:rsidRPr="00AA2F22">
        <w:rPr>
          <w:rFonts w:ascii="Calibri" w:eastAsia="Malgun Gothic" w:hAnsi="Calibri"/>
          <w:sz w:val="22"/>
          <w:szCs w:val="22"/>
        </w:rPr>
        <w:tab/>
      </w:r>
      <w:r>
        <w:t>NG SETUP REQUEST</w:t>
      </w:r>
      <w:r>
        <w:tab/>
      </w:r>
      <w:r>
        <w:fldChar w:fldCharType="begin" w:fldLock="1"/>
      </w:r>
      <w:r>
        <w:instrText xml:space="preserve"> PAGEREF _Toc106109223 \h </w:instrText>
      </w:r>
      <w:r>
        <w:fldChar w:fldCharType="separate"/>
      </w:r>
      <w:r>
        <w:t>143</w:t>
      </w:r>
      <w:r>
        <w:fldChar w:fldCharType="end"/>
      </w:r>
    </w:p>
    <w:p w14:paraId="774038A5" w14:textId="77777777" w:rsidR="000D75EF" w:rsidRPr="00AA2F22" w:rsidRDefault="000D75EF">
      <w:pPr>
        <w:pStyle w:val="TOC4"/>
        <w:rPr>
          <w:rFonts w:ascii="Calibri" w:eastAsia="Malgun Gothic" w:hAnsi="Calibri"/>
          <w:sz w:val="22"/>
          <w:szCs w:val="22"/>
        </w:rPr>
      </w:pPr>
      <w:r>
        <w:t>9.2.6.2</w:t>
      </w:r>
      <w:r w:rsidRPr="00AA2F22">
        <w:rPr>
          <w:rFonts w:ascii="Calibri" w:eastAsia="Malgun Gothic" w:hAnsi="Calibri"/>
          <w:sz w:val="22"/>
          <w:szCs w:val="22"/>
        </w:rPr>
        <w:tab/>
      </w:r>
      <w:r>
        <w:t>NG SETUP RESPONSE</w:t>
      </w:r>
      <w:r>
        <w:tab/>
      </w:r>
      <w:r>
        <w:fldChar w:fldCharType="begin" w:fldLock="1"/>
      </w:r>
      <w:r>
        <w:instrText xml:space="preserve"> PAGEREF _Toc106109224 \h </w:instrText>
      </w:r>
      <w:r>
        <w:fldChar w:fldCharType="separate"/>
      </w:r>
      <w:r>
        <w:t>144</w:t>
      </w:r>
      <w:r>
        <w:fldChar w:fldCharType="end"/>
      </w:r>
    </w:p>
    <w:p w14:paraId="75CA0EFE" w14:textId="77777777" w:rsidR="000D75EF" w:rsidRPr="00AA2F22" w:rsidRDefault="000D75EF">
      <w:pPr>
        <w:pStyle w:val="TOC4"/>
        <w:rPr>
          <w:rFonts w:ascii="Calibri" w:eastAsia="Malgun Gothic" w:hAnsi="Calibri"/>
          <w:sz w:val="22"/>
          <w:szCs w:val="22"/>
        </w:rPr>
      </w:pPr>
      <w:r>
        <w:t>9.2.6.3</w:t>
      </w:r>
      <w:r w:rsidRPr="00AA2F22">
        <w:rPr>
          <w:rFonts w:ascii="Calibri" w:eastAsia="Malgun Gothic" w:hAnsi="Calibri"/>
          <w:sz w:val="22"/>
          <w:szCs w:val="22"/>
        </w:rPr>
        <w:tab/>
      </w:r>
      <w:r>
        <w:t>NG SETUP FAILURE</w:t>
      </w:r>
      <w:r>
        <w:tab/>
      </w:r>
      <w:r>
        <w:fldChar w:fldCharType="begin" w:fldLock="1"/>
      </w:r>
      <w:r>
        <w:instrText xml:space="preserve"> PAGEREF _Toc106109225 \h </w:instrText>
      </w:r>
      <w:r>
        <w:fldChar w:fldCharType="separate"/>
      </w:r>
      <w:r>
        <w:t>145</w:t>
      </w:r>
      <w:r>
        <w:fldChar w:fldCharType="end"/>
      </w:r>
    </w:p>
    <w:p w14:paraId="63AE2C9E" w14:textId="77777777" w:rsidR="000D75EF" w:rsidRPr="00AA2F22" w:rsidRDefault="000D75EF">
      <w:pPr>
        <w:pStyle w:val="TOC4"/>
        <w:rPr>
          <w:rFonts w:ascii="Calibri" w:eastAsia="Malgun Gothic" w:hAnsi="Calibri"/>
          <w:sz w:val="22"/>
          <w:szCs w:val="22"/>
        </w:rPr>
      </w:pPr>
      <w:r>
        <w:t>9.2.6.4</w:t>
      </w:r>
      <w:r w:rsidRPr="00AA2F22">
        <w:rPr>
          <w:rFonts w:ascii="Calibri" w:eastAsia="Malgun Gothic" w:hAnsi="Calibri"/>
          <w:sz w:val="22"/>
          <w:szCs w:val="22"/>
        </w:rPr>
        <w:tab/>
      </w:r>
      <w:r>
        <w:t>RAN CONFIGURATION UPDATE</w:t>
      </w:r>
      <w:r>
        <w:tab/>
      </w:r>
      <w:r>
        <w:fldChar w:fldCharType="begin" w:fldLock="1"/>
      </w:r>
      <w:r>
        <w:instrText xml:space="preserve"> PAGEREF _Toc106109226 \h </w:instrText>
      </w:r>
      <w:r>
        <w:fldChar w:fldCharType="separate"/>
      </w:r>
      <w:r>
        <w:t>145</w:t>
      </w:r>
      <w:r>
        <w:fldChar w:fldCharType="end"/>
      </w:r>
    </w:p>
    <w:p w14:paraId="2BF29D77" w14:textId="77777777" w:rsidR="000D75EF" w:rsidRPr="00AA2F22" w:rsidRDefault="000D75EF">
      <w:pPr>
        <w:pStyle w:val="TOC4"/>
        <w:rPr>
          <w:rFonts w:ascii="Calibri" w:eastAsia="Malgun Gothic" w:hAnsi="Calibri"/>
          <w:sz w:val="22"/>
          <w:szCs w:val="22"/>
        </w:rPr>
      </w:pPr>
      <w:r>
        <w:t>9.2.6.5</w:t>
      </w:r>
      <w:r w:rsidRPr="00AA2F22">
        <w:rPr>
          <w:rFonts w:ascii="Calibri" w:eastAsia="Malgun Gothic" w:hAnsi="Calibri"/>
          <w:sz w:val="22"/>
          <w:szCs w:val="22"/>
        </w:rPr>
        <w:tab/>
      </w:r>
      <w:r>
        <w:t>RAN CONFIGURATION UPDATE ACKNOWLEDGE</w:t>
      </w:r>
      <w:r>
        <w:tab/>
      </w:r>
      <w:r>
        <w:fldChar w:fldCharType="begin" w:fldLock="1"/>
      </w:r>
      <w:r>
        <w:instrText xml:space="preserve"> PAGEREF _Toc106109227 \h </w:instrText>
      </w:r>
      <w:r>
        <w:fldChar w:fldCharType="separate"/>
      </w:r>
      <w:r>
        <w:t>147</w:t>
      </w:r>
      <w:r>
        <w:fldChar w:fldCharType="end"/>
      </w:r>
    </w:p>
    <w:p w14:paraId="158F9F92" w14:textId="77777777" w:rsidR="000D75EF" w:rsidRPr="00AA2F22" w:rsidRDefault="000D75EF">
      <w:pPr>
        <w:pStyle w:val="TOC4"/>
        <w:rPr>
          <w:rFonts w:ascii="Calibri" w:eastAsia="Malgun Gothic" w:hAnsi="Calibri"/>
          <w:sz w:val="22"/>
          <w:szCs w:val="22"/>
        </w:rPr>
      </w:pPr>
      <w:r>
        <w:t>9.2.6.6</w:t>
      </w:r>
      <w:r w:rsidRPr="00AA2F22">
        <w:rPr>
          <w:rFonts w:ascii="Calibri" w:eastAsia="Malgun Gothic" w:hAnsi="Calibri"/>
          <w:sz w:val="22"/>
          <w:szCs w:val="22"/>
        </w:rPr>
        <w:tab/>
      </w:r>
      <w:r>
        <w:t>RAN CONFIGURATION UPDATE FAILURE</w:t>
      </w:r>
      <w:r>
        <w:tab/>
      </w:r>
      <w:r>
        <w:fldChar w:fldCharType="begin" w:fldLock="1"/>
      </w:r>
      <w:r>
        <w:instrText xml:space="preserve"> PAGEREF _Toc106109228 \h </w:instrText>
      </w:r>
      <w:r>
        <w:fldChar w:fldCharType="separate"/>
      </w:r>
      <w:r>
        <w:t>147</w:t>
      </w:r>
      <w:r>
        <w:fldChar w:fldCharType="end"/>
      </w:r>
    </w:p>
    <w:p w14:paraId="41E96680" w14:textId="77777777" w:rsidR="000D75EF" w:rsidRPr="00AA2F22" w:rsidRDefault="000D75EF">
      <w:pPr>
        <w:pStyle w:val="TOC4"/>
        <w:rPr>
          <w:rFonts w:ascii="Calibri" w:eastAsia="Malgun Gothic" w:hAnsi="Calibri"/>
          <w:sz w:val="22"/>
          <w:szCs w:val="22"/>
        </w:rPr>
      </w:pPr>
      <w:r>
        <w:t>9.2.6.7</w:t>
      </w:r>
      <w:r w:rsidRPr="00AA2F22">
        <w:rPr>
          <w:rFonts w:ascii="Calibri" w:eastAsia="Malgun Gothic" w:hAnsi="Calibri"/>
          <w:sz w:val="22"/>
          <w:szCs w:val="22"/>
        </w:rPr>
        <w:tab/>
      </w:r>
      <w:r>
        <w:t>AMF CONFIGURATION UPDATE</w:t>
      </w:r>
      <w:r>
        <w:tab/>
      </w:r>
      <w:r>
        <w:fldChar w:fldCharType="begin" w:fldLock="1"/>
      </w:r>
      <w:r>
        <w:instrText xml:space="preserve"> PAGEREF _Toc106109229 \h </w:instrText>
      </w:r>
      <w:r>
        <w:fldChar w:fldCharType="separate"/>
      </w:r>
      <w:r>
        <w:t>147</w:t>
      </w:r>
      <w:r>
        <w:fldChar w:fldCharType="end"/>
      </w:r>
    </w:p>
    <w:p w14:paraId="320E1AC3" w14:textId="77777777" w:rsidR="000D75EF" w:rsidRPr="00AA2F22" w:rsidRDefault="000D75EF">
      <w:pPr>
        <w:pStyle w:val="TOC4"/>
        <w:rPr>
          <w:rFonts w:ascii="Calibri" w:eastAsia="Malgun Gothic" w:hAnsi="Calibri"/>
          <w:sz w:val="22"/>
          <w:szCs w:val="22"/>
        </w:rPr>
      </w:pPr>
      <w:r>
        <w:t>9.2.6.8</w:t>
      </w:r>
      <w:r w:rsidRPr="00AA2F22">
        <w:rPr>
          <w:rFonts w:ascii="Calibri" w:eastAsia="Malgun Gothic" w:hAnsi="Calibri"/>
          <w:sz w:val="22"/>
          <w:szCs w:val="22"/>
        </w:rPr>
        <w:tab/>
      </w:r>
      <w:r>
        <w:t>AMF CONFIGURATION UPDATE ACKNOWLEDGE</w:t>
      </w:r>
      <w:r>
        <w:tab/>
      </w:r>
      <w:r>
        <w:fldChar w:fldCharType="begin" w:fldLock="1"/>
      </w:r>
      <w:r>
        <w:instrText xml:space="preserve"> PAGEREF _Toc106109230 \h </w:instrText>
      </w:r>
      <w:r>
        <w:fldChar w:fldCharType="separate"/>
      </w:r>
      <w:r>
        <w:t>149</w:t>
      </w:r>
      <w:r>
        <w:fldChar w:fldCharType="end"/>
      </w:r>
    </w:p>
    <w:p w14:paraId="622571A5" w14:textId="77777777" w:rsidR="000D75EF" w:rsidRPr="00AA2F22" w:rsidRDefault="000D75EF">
      <w:pPr>
        <w:pStyle w:val="TOC4"/>
        <w:rPr>
          <w:rFonts w:ascii="Calibri" w:eastAsia="Malgun Gothic" w:hAnsi="Calibri"/>
          <w:sz w:val="22"/>
          <w:szCs w:val="22"/>
        </w:rPr>
      </w:pPr>
      <w:r>
        <w:t>9.2.6.9</w:t>
      </w:r>
      <w:r w:rsidRPr="00AA2F22">
        <w:rPr>
          <w:rFonts w:ascii="Calibri" w:eastAsia="Malgun Gothic" w:hAnsi="Calibri"/>
          <w:sz w:val="22"/>
          <w:szCs w:val="22"/>
        </w:rPr>
        <w:tab/>
      </w:r>
      <w:r>
        <w:t>AMF CONFIGURATION UPDATE FAILURE</w:t>
      </w:r>
      <w:r>
        <w:tab/>
      </w:r>
      <w:r>
        <w:fldChar w:fldCharType="begin" w:fldLock="1"/>
      </w:r>
      <w:r>
        <w:instrText xml:space="preserve"> PAGEREF _Toc106109231 \h </w:instrText>
      </w:r>
      <w:r>
        <w:fldChar w:fldCharType="separate"/>
      </w:r>
      <w:r>
        <w:t>149</w:t>
      </w:r>
      <w:r>
        <w:fldChar w:fldCharType="end"/>
      </w:r>
    </w:p>
    <w:p w14:paraId="5185B9BB" w14:textId="77777777" w:rsidR="000D75EF" w:rsidRPr="00AA2F22" w:rsidRDefault="000D75EF">
      <w:pPr>
        <w:pStyle w:val="TOC4"/>
        <w:rPr>
          <w:rFonts w:ascii="Calibri" w:eastAsia="Malgun Gothic" w:hAnsi="Calibri"/>
          <w:sz w:val="22"/>
          <w:szCs w:val="22"/>
        </w:rPr>
      </w:pPr>
      <w:r>
        <w:t>9.2.6.10</w:t>
      </w:r>
      <w:r w:rsidRPr="00AA2F22">
        <w:rPr>
          <w:rFonts w:ascii="Calibri" w:eastAsia="Malgun Gothic" w:hAnsi="Calibri"/>
          <w:sz w:val="22"/>
          <w:szCs w:val="22"/>
        </w:rPr>
        <w:tab/>
      </w:r>
      <w:r>
        <w:t>AMF STATUS INDICATION</w:t>
      </w:r>
      <w:r>
        <w:tab/>
      </w:r>
      <w:r>
        <w:fldChar w:fldCharType="begin" w:fldLock="1"/>
      </w:r>
      <w:r>
        <w:instrText xml:space="preserve"> PAGEREF _Toc106109232 \h </w:instrText>
      </w:r>
      <w:r>
        <w:fldChar w:fldCharType="separate"/>
      </w:r>
      <w:r>
        <w:t>149</w:t>
      </w:r>
      <w:r>
        <w:fldChar w:fldCharType="end"/>
      </w:r>
    </w:p>
    <w:p w14:paraId="12331F44" w14:textId="77777777" w:rsidR="000D75EF" w:rsidRPr="00AA2F22" w:rsidRDefault="000D75EF">
      <w:pPr>
        <w:pStyle w:val="TOC4"/>
        <w:rPr>
          <w:rFonts w:ascii="Calibri" w:eastAsia="Malgun Gothic" w:hAnsi="Calibri"/>
          <w:sz w:val="22"/>
          <w:szCs w:val="22"/>
        </w:rPr>
      </w:pPr>
      <w:r>
        <w:t>9.2.6.11</w:t>
      </w:r>
      <w:r w:rsidRPr="00AA2F22">
        <w:rPr>
          <w:rFonts w:ascii="Calibri" w:eastAsia="Malgun Gothic" w:hAnsi="Calibri"/>
          <w:sz w:val="22"/>
          <w:szCs w:val="22"/>
        </w:rPr>
        <w:tab/>
      </w:r>
      <w:r>
        <w:t>NG RESET</w:t>
      </w:r>
      <w:r>
        <w:tab/>
      </w:r>
      <w:r>
        <w:fldChar w:fldCharType="begin" w:fldLock="1"/>
      </w:r>
      <w:r>
        <w:instrText xml:space="preserve"> PAGEREF _Toc106109233 \h </w:instrText>
      </w:r>
      <w:r>
        <w:fldChar w:fldCharType="separate"/>
      </w:r>
      <w:r>
        <w:t>150</w:t>
      </w:r>
      <w:r>
        <w:fldChar w:fldCharType="end"/>
      </w:r>
    </w:p>
    <w:p w14:paraId="4E432F7F" w14:textId="77777777" w:rsidR="000D75EF" w:rsidRPr="00AA2F22" w:rsidRDefault="000D75EF">
      <w:pPr>
        <w:pStyle w:val="TOC4"/>
        <w:rPr>
          <w:rFonts w:ascii="Calibri" w:eastAsia="Malgun Gothic" w:hAnsi="Calibri"/>
          <w:sz w:val="22"/>
          <w:szCs w:val="22"/>
        </w:rPr>
      </w:pPr>
      <w:r>
        <w:t>9.2.6.12</w:t>
      </w:r>
      <w:r w:rsidRPr="00AA2F22">
        <w:rPr>
          <w:rFonts w:ascii="Calibri" w:eastAsia="Malgun Gothic" w:hAnsi="Calibri"/>
          <w:sz w:val="22"/>
          <w:szCs w:val="22"/>
        </w:rPr>
        <w:tab/>
      </w:r>
      <w:r>
        <w:t>NG RESET ACKNOWLEDGE</w:t>
      </w:r>
      <w:r>
        <w:tab/>
      </w:r>
      <w:r>
        <w:fldChar w:fldCharType="begin" w:fldLock="1"/>
      </w:r>
      <w:r>
        <w:instrText xml:space="preserve"> PAGEREF _Toc106109234 \h </w:instrText>
      </w:r>
      <w:r>
        <w:fldChar w:fldCharType="separate"/>
      </w:r>
      <w:r>
        <w:t>150</w:t>
      </w:r>
      <w:r>
        <w:fldChar w:fldCharType="end"/>
      </w:r>
    </w:p>
    <w:p w14:paraId="0281F308" w14:textId="77777777" w:rsidR="000D75EF" w:rsidRPr="00AA2F22" w:rsidRDefault="000D75EF">
      <w:pPr>
        <w:pStyle w:val="TOC4"/>
        <w:rPr>
          <w:rFonts w:ascii="Calibri" w:eastAsia="Malgun Gothic" w:hAnsi="Calibri"/>
          <w:sz w:val="22"/>
          <w:szCs w:val="22"/>
        </w:rPr>
      </w:pPr>
      <w:r>
        <w:t>9.2.6.13</w:t>
      </w:r>
      <w:r w:rsidRPr="00AA2F22">
        <w:rPr>
          <w:rFonts w:ascii="Calibri" w:eastAsia="Malgun Gothic" w:hAnsi="Calibri"/>
          <w:sz w:val="22"/>
          <w:szCs w:val="22"/>
        </w:rPr>
        <w:tab/>
      </w:r>
      <w:r>
        <w:t>ERROR INDICATION</w:t>
      </w:r>
      <w:r>
        <w:tab/>
      </w:r>
      <w:r>
        <w:fldChar w:fldCharType="begin" w:fldLock="1"/>
      </w:r>
      <w:r>
        <w:instrText xml:space="preserve"> PAGEREF _Toc106109235 \h </w:instrText>
      </w:r>
      <w:r>
        <w:fldChar w:fldCharType="separate"/>
      </w:r>
      <w:r>
        <w:t>150</w:t>
      </w:r>
      <w:r>
        <w:fldChar w:fldCharType="end"/>
      </w:r>
    </w:p>
    <w:p w14:paraId="4E552FDB" w14:textId="77777777" w:rsidR="000D75EF" w:rsidRPr="00AA2F22" w:rsidRDefault="000D75EF">
      <w:pPr>
        <w:pStyle w:val="TOC4"/>
        <w:rPr>
          <w:rFonts w:ascii="Calibri" w:eastAsia="Malgun Gothic" w:hAnsi="Calibri"/>
          <w:sz w:val="22"/>
          <w:szCs w:val="22"/>
        </w:rPr>
      </w:pPr>
      <w:r>
        <w:t>9.2.6.14</w:t>
      </w:r>
      <w:r w:rsidRPr="00AA2F22">
        <w:rPr>
          <w:rFonts w:ascii="Calibri" w:eastAsia="Malgun Gothic" w:hAnsi="Calibri"/>
          <w:sz w:val="22"/>
          <w:szCs w:val="22"/>
        </w:rPr>
        <w:tab/>
      </w:r>
      <w:r>
        <w:t>OVERLOAD START</w:t>
      </w:r>
      <w:r>
        <w:tab/>
      </w:r>
      <w:r>
        <w:fldChar w:fldCharType="begin" w:fldLock="1"/>
      </w:r>
      <w:r>
        <w:instrText xml:space="preserve"> PAGEREF _Toc106109236 \h </w:instrText>
      </w:r>
      <w:r>
        <w:fldChar w:fldCharType="separate"/>
      </w:r>
      <w:r>
        <w:t>151</w:t>
      </w:r>
      <w:r>
        <w:fldChar w:fldCharType="end"/>
      </w:r>
    </w:p>
    <w:p w14:paraId="3519B602" w14:textId="77777777" w:rsidR="000D75EF" w:rsidRPr="00AA2F22" w:rsidRDefault="000D75EF">
      <w:pPr>
        <w:pStyle w:val="TOC4"/>
        <w:rPr>
          <w:rFonts w:ascii="Calibri" w:eastAsia="Malgun Gothic" w:hAnsi="Calibri"/>
          <w:sz w:val="22"/>
          <w:szCs w:val="22"/>
        </w:rPr>
      </w:pPr>
      <w:r>
        <w:t>9.2.6.15</w:t>
      </w:r>
      <w:r w:rsidRPr="00AA2F22">
        <w:rPr>
          <w:rFonts w:ascii="Calibri" w:eastAsia="Malgun Gothic" w:hAnsi="Calibri"/>
          <w:sz w:val="22"/>
          <w:szCs w:val="22"/>
        </w:rPr>
        <w:tab/>
      </w:r>
      <w:r>
        <w:t>OVERLOAD STOP</w:t>
      </w:r>
      <w:r>
        <w:tab/>
      </w:r>
      <w:r>
        <w:fldChar w:fldCharType="begin" w:fldLock="1"/>
      </w:r>
      <w:r>
        <w:instrText xml:space="preserve"> PAGEREF _Toc106109237 \h </w:instrText>
      </w:r>
      <w:r>
        <w:fldChar w:fldCharType="separate"/>
      </w:r>
      <w:r>
        <w:t>151</w:t>
      </w:r>
      <w:r>
        <w:fldChar w:fldCharType="end"/>
      </w:r>
    </w:p>
    <w:p w14:paraId="36684637" w14:textId="77777777" w:rsidR="000D75EF" w:rsidRPr="00AA2F22" w:rsidRDefault="000D75EF">
      <w:pPr>
        <w:pStyle w:val="TOC3"/>
        <w:rPr>
          <w:rFonts w:ascii="Calibri" w:eastAsia="Malgun Gothic" w:hAnsi="Calibri"/>
          <w:sz w:val="22"/>
          <w:szCs w:val="22"/>
        </w:rPr>
      </w:pPr>
      <w:r>
        <w:t>9.2.7</w:t>
      </w:r>
      <w:r w:rsidRPr="00AA2F22">
        <w:rPr>
          <w:rFonts w:ascii="Calibri" w:eastAsia="Malgun Gothic" w:hAnsi="Calibri"/>
          <w:sz w:val="22"/>
          <w:szCs w:val="22"/>
        </w:rPr>
        <w:tab/>
      </w:r>
      <w:r>
        <w:t>Configuration Transfer Messages</w:t>
      </w:r>
      <w:r>
        <w:tab/>
      </w:r>
      <w:r>
        <w:fldChar w:fldCharType="begin" w:fldLock="1"/>
      </w:r>
      <w:r>
        <w:instrText xml:space="preserve"> PAGEREF _Toc106109238 \h </w:instrText>
      </w:r>
      <w:r>
        <w:fldChar w:fldCharType="separate"/>
      </w:r>
      <w:r>
        <w:t>151</w:t>
      </w:r>
      <w:r>
        <w:fldChar w:fldCharType="end"/>
      </w:r>
    </w:p>
    <w:p w14:paraId="595A7D80" w14:textId="77777777" w:rsidR="000D75EF" w:rsidRPr="00AA2F22" w:rsidRDefault="000D75EF">
      <w:pPr>
        <w:pStyle w:val="TOC4"/>
        <w:rPr>
          <w:rFonts w:ascii="Calibri" w:eastAsia="Malgun Gothic" w:hAnsi="Calibri"/>
          <w:sz w:val="22"/>
          <w:szCs w:val="22"/>
        </w:rPr>
      </w:pPr>
      <w:r>
        <w:t>9.2.7.1</w:t>
      </w:r>
      <w:r w:rsidRPr="00AA2F22">
        <w:rPr>
          <w:rFonts w:ascii="Calibri" w:eastAsia="Malgun Gothic" w:hAnsi="Calibri"/>
          <w:sz w:val="22"/>
          <w:szCs w:val="22"/>
        </w:rPr>
        <w:tab/>
      </w:r>
      <w:r>
        <w:t>UPLINK RAN CONFIGURATION TRANSFER</w:t>
      </w:r>
      <w:r>
        <w:tab/>
      </w:r>
      <w:r>
        <w:fldChar w:fldCharType="begin" w:fldLock="1"/>
      </w:r>
      <w:r>
        <w:instrText xml:space="preserve"> PAGEREF _Toc106109239 \h </w:instrText>
      </w:r>
      <w:r>
        <w:fldChar w:fldCharType="separate"/>
      </w:r>
      <w:r>
        <w:t>151</w:t>
      </w:r>
      <w:r>
        <w:fldChar w:fldCharType="end"/>
      </w:r>
    </w:p>
    <w:p w14:paraId="7F8D8950" w14:textId="77777777" w:rsidR="000D75EF" w:rsidRPr="00AA2F22" w:rsidRDefault="000D75EF">
      <w:pPr>
        <w:pStyle w:val="TOC4"/>
        <w:rPr>
          <w:rFonts w:ascii="Calibri" w:eastAsia="Malgun Gothic" w:hAnsi="Calibri"/>
          <w:sz w:val="22"/>
          <w:szCs w:val="22"/>
        </w:rPr>
      </w:pPr>
      <w:r>
        <w:t>9.2.7.2</w:t>
      </w:r>
      <w:r w:rsidRPr="00AA2F22">
        <w:rPr>
          <w:rFonts w:ascii="Calibri" w:eastAsia="Malgun Gothic" w:hAnsi="Calibri"/>
          <w:sz w:val="22"/>
          <w:szCs w:val="22"/>
        </w:rPr>
        <w:tab/>
      </w:r>
      <w:r>
        <w:t>DOWNLINK RAN CONFIGURATION TRANSFER</w:t>
      </w:r>
      <w:r>
        <w:tab/>
      </w:r>
      <w:r>
        <w:fldChar w:fldCharType="begin" w:fldLock="1"/>
      </w:r>
      <w:r>
        <w:instrText xml:space="preserve"> PAGEREF _Toc106109240 \h </w:instrText>
      </w:r>
      <w:r>
        <w:fldChar w:fldCharType="separate"/>
      </w:r>
      <w:r>
        <w:t>152</w:t>
      </w:r>
      <w:r>
        <w:fldChar w:fldCharType="end"/>
      </w:r>
    </w:p>
    <w:p w14:paraId="73D9BEE4" w14:textId="77777777" w:rsidR="000D75EF" w:rsidRPr="00AA2F22" w:rsidRDefault="000D75EF">
      <w:pPr>
        <w:pStyle w:val="TOC3"/>
        <w:rPr>
          <w:rFonts w:ascii="Calibri" w:eastAsia="Malgun Gothic" w:hAnsi="Calibri"/>
          <w:sz w:val="22"/>
          <w:szCs w:val="22"/>
        </w:rPr>
      </w:pPr>
      <w:r>
        <w:t>9.2.8</w:t>
      </w:r>
      <w:r w:rsidRPr="00AA2F22">
        <w:rPr>
          <w:rFonts w:ascii="Calibri" w:eastAsia="Malgun Gothic" w:hAnsi="Calibri"/>
          <w:sz w:val="22"/>
          <w:szCs w:val="22"/>
        </w:rPr>
        <w:tab/>
      </w:r>
      <w:r>
        <w:t>Warning Message Transmission Messages</w:t>
      </w:r>
      <w:r>
        <w:tab/>
      </w:r>
      <w:r>
        <w:fldChar w:fldCharType="begin" w:fldLock="1"/>
      </w:r>
      <w:r>
        <w:instrText xml:space="preserve"> PAGEREF _Toc106109241 \h </w:instrText>
      </w:r>
      <w:r>
        <w:fldChar w:fldCharType="separate"/>
      </w:r>
      <w:r>
        <w:t>152</w:t>
      </w:r>
      <w:r>
        <w:fldChar w:fldCharType="end"/>
      </w:r>
    </w:p>
    <w:p w14:paraId="037D2259" w14:textId="77777777" w:rsidR="000D75EF" w:rsidRPr="00AA2F22" w:rsidRDefault="000D75EF">
      <w:pPr>
        <w:pStyle w:val="TOC4"/>
        <w:rPr>
          <w:rFonts w:ascii="Calibri" w:eastAsia="Malgun Gothic" w:hAnsi="Calibri"/>
          <w:sz w:val="22"/>
          <w:szCs w:val="22"/>
        </w:rPr>
      </w:pPr>
      <w:r>
        <w:t>9.2.8.1</w:t>
      </w:r>
      <w:r w:rsidRPr="00AA2F22">
        <w:rPr>
          <w:rFonts w:ascii="Calibri" w:eastAsia="Malgun Gothic" w:hAnsi="Calibri"/>
          <w:sz w:val="22"/>
          <w:szCs w:val="22"/>
        </w:rPr>
        <w:tab/>
      </w:r>
      <w:r>
        <w:t>WRITE-REPLACE WARNING REQUEST</w:t>
      </w:r>
      <w:r>
        <w:tab/>
      </w:r>
      <w:r>
        <w:fldChar w:fldCharType="begin" w:fldLock="1"/>
      </w:r>
      <w:r>
        <w:instrText xml:space="preserve"> PAGEREF _Toc106109242 \h </w:instrText>
      </w:r>
      <w:r>
        <w:fldChar w:fldCharType="separate"/>
      </w:r>
      <w:r>
        <w:t>152</w:t>
      </w:r>
      <w:r>
        <w:fldChar w:fldCharType="end"/>
      </w:r>
    </w:p>
    <w:p w14:paraId="729B6B00" w14:textId="77777777" w:rsidR="000D75EF" w:rsidRPr="00AA2F22" w:rsidRDefault="000D75EF">
      <w:pPr>
        <w:pStyle w:val="TOC4"/>
        <w:rPr>
          <w:rFonts w:ascii="Calibri" w:eastAsia="Malgun Gothic" w:hAnsi="Calibri"/>
          <w:sz w:val="22"/>
          <w:szCs w:val="22"/>
        </w:rPr>
      </w:pPr>
      <w:r>
        <w:t>9.2.8.2</w:t>
      </w:r>
      <w:r w:rsidRPr="00AA2F22">
        <w:rPr>
          <w:rFonts w:ascii="Calibri" w:eastAsia="Malgun Gothic" w:hAnsi="Calibri"/>
          <w:sz w:val="22"/>
          <w:szCs w:val="22"/>
        </w:rPr>
        <w:tab/>
      </w:r>
      <w:r>
        <w:t>WRITE-REPLACE WARNING RESPONSE</w:t>
      </w:r>
      <w:r>
        <w:tab/>
      </w:r>
      <w:r>
        <w:fldChar w:fldCharType="begin" w:fldLock="1"/>
      </w:r>
      <w:r>
        <w:instrText xml:space="preserve"> PAGEREF _Toc106109243 \h </w:instrText>
      </w:r>
      <w:r>
        <w:fldChar w:fldCharType="separate"/>
      </w:r>
      <w:r>
        <w:t>153</w:t>
      </w:r>
      <w:r>
        <w:fldChar w:fldCharType="end"/>
      </w:r>
    </w:p>
    <w:p w14:paraId="4F64C175" w14:textId="77777777" w:rsidR="000D75EF" w:rsidRPr="00AA2F22" w:rsidRDefault="000D75EF">
      <w:pPr>
        <w:pStyle w:val="TOC4"/>
        <w:rPr>
          <w:rFonts w:ascii="Calibri" w:eastAsia="Malgun Gothic" w:hAnsi="Calibri"/>
          <w:sz w:val="22"/>
          <w:szCs w:val="22"/>
        </w:rPr>
      </w:pPr>
      <w:r>
        <w:t>9.2.8.3</w:t>
      </w:r>
      <w:r w:rsidRPr="00AA2F22">
        <w:rPr>
          <w:rFonts w:ascii="Calibri" w:eastAsia="Malgun Gothic" w:hAnsi="Calibri"/>
          <w:sz w:val="22"/>
          <w:szCs w:val="22"/>
        </w:rPr>
        <w:tab/>
      </w:r>
      <w:r>
        <w:t>PWS CANCEL REQUEST</w:t>
      </w:r>
      <w:r>
        <w:tab/>
      </w:r>
      <w:r>
        <w:fldChar w:fldCharType="begin" w:fldLock="1"/>
      </w:r>
      <w:r>
        <w:instrText xml:space="preserve"> PAGEREF _Toc106109244 \h </w:instrText>
      </w:r>
      <w:r>
        <w:fldChar w:fldCharType="separate"/>
      </w:r>
      <w:r>
        <w:t>153</w:t>
      </w:r>
      <w:r>
        <w:fldChar w:fldCharType="end"/>
      </w:r>
    </w:p>
    <w:p w14:paraId="675E730D" w14:textId="77777777" w:rsidR="000D75EF" w:rsidRPr="00AA2F22" w:rsidRDefault="000D75EF">
      <w:pPr>
        <w:pStyle w:val="TOC4"/>
        <w:rPr>
          <w:rFonts w:ascii="Calibri" w:eastAsia="Malgun Gothic" w:hAnsi="Calibri"/>
          <w:sz w:val="22"/>
          <w:szCs w:val="22"/>
        </w:rPr>
      </w:pPr>
      <w:r>
        <w:t>9.2.8.4</w:t>
      </w:r>
      <w:r w:rsidRPr="00AA2F22">
        <w:rPr>
          <w:rFonts w:ascii="Calibri" w:eastAsia="Malgun Gothic" w:hAnsi="Calibri"/>
          <w:sz w:val="22"/>
          <w:szCs w:val="22"/>
        </w:rPr>
        <w:tab/>
      </w:r>
      <w:r>
        <w:t>PWS CANCEL RESPONSE</w:t>
      </w:r>
      <w:r>
        <w:tab/>
      </w:r>
      <w:r>
        <w:fldChar w:fldCharType="begin" w:fldLock="1"/>
      </w:r>
      <w:r>
        <w:instrText xml:space="preserve"> PAGEREF _Toc106109245 \h </w:instrText>
      </w:r>
      <w:r>
        <w:fldChar w:fldCharType="separate"/>
      </w:r>
      <w:r>
        <w:t>153</w:t>
      </w:r>
      <w:r>
        <w:fldChar w:fldCharType="end"/>
      </w:r>
    </w:p>
    <w:p w14:paraId="2D70B9DA" w14:textId="77777777" w:rsidR="000D75EF" w:rsidRPr="00AA2F22" w:rsidRDefault="000D75EF">
      <w:pPr>
        <w:pStyle w:val="TOC4"/>
        <w:rPr>
          <w:rFonts w:ascii="Calibri" w:eastAsia="Malgun Gothic" w:hAnsi="Calibri"/>
          <w:sz w:val="22"/>
          <w:szCs w:val="22"/>
        </w:rPr>
      </w:pPr>
      <w:r>
        <w:t>9.2.8.5</w:t>
      </w:r>
      <w:r w:rsidRPr="00AA2F22">
        <w:rPr>
          <w:rFonts w:ascii="Calibri" w:eastAsia="Malgun Gothic" w:hAnsi="Calibri"/>
          <w:sz w:val="22"/>
          <w:szCs w:val="22"/>
        </w:rPr>
        <w:tab/>
      </w:r>
      <w:r>
        <w:t>PWS RESTART INDICATION</w:t>
      </w:r>
      <w:r>
        <w:tab/>
      </w:r>
      <w:r>
        <w:fldChar w:fldCharType="begin" w:fldLock="1"/>
      </w:r>
      <w:r>
        <w:instrText xml:space="preserve"> PAGEREF _Toc106109246 \h </w:instrText>
      </w:r>
      <w:r>
        <w:fldChar w:fldCharType="separate"/>
      </w:r>
      <w:r>
        <w:t>154</w:t>
      </w:r>
      <w:r>
        <w:fldChar w:fldCharType="end"/>
      </w:r>
    </w:p>
    <w:p w14:paraId="5896AAE6" w14:textId="77777777" w:rsidR="000D75EF" w:rsidRPr="00AA2F22" w:rsidRDefault="000D75EF">
      <w:pPr>
        <w:pStyle w:val="TOC4"/>
        <w:rPr>
          <w:rFonts w:ascii="Calibri" w:eastAsia="Malgun Gothic" w:hAnsi="Calibri"/>
          <w:sz w:val="22"/>
          <w:szCs w:val="22"/>
        </w:rPr>
      </w:pPr>
      <w:r>
        <w:t>9.2.8.6</w:t>
      </w:r>
      <w:r w:rsidRPr="00AA2F22">
        <w:rPr>
          <w:rFonts w:ascii="Calibri" w:eastAsia="Malgun Gothic" w:hAnsi="Calibri"/>
          <w:sz w:val="22"/>
          <w:szCs w:val="22"/>
        </w:rPr>
        <w:tab/>
      </w:r>
      <w:r>
        <w:t>PWS FAILURE INDICATION</w:t>
      </w:r>
      <w:r>
        <w:tab/>
      </w:r>
      <w:r>
        <w:fldChar w:fldCharType="begin" w:fldLock="1"/>
      </w:r>
      <w:r>
        <w:instrText xml:space="preserve"> PAGEREF _Toc106109247 \h </w:instrText>
      </w:r>
      <w:r>
        <w:fldChar w:fldCharType="separate"/>
      </w:r>
      <w:r>
        <w:t>154</w:t>
      </w:r>
      <w:r>
        <w:fldChar w:fldCharType="end"/>
      </w:r>
    </w:p>
    <w:p w14:paraId="27271711" w14:textId="77777777" w:rsidR="000D75EF" w:rsidRPr="00AA2F22" w:rsidRDefault="000D75EF">
      <w:pPr>
        <w:pStyle w:val="TOC3"/>
        <w:rPr>
          <w:rFonts w:ascii="Calibri" w:eastAsia="Malgun Gothic" w:hAnsi="Calibri"/>
          <w:sz w:val="22"/>
          <w:szCs w:val="22"/>
        </w:rPr>
      </w:pPr>
      <w:r>
        <w:t>9.2.9</w:t>
      </w:r>
      <w:r w:rsidRPr="00AA2F22">
        <w:rPr>
          <w:rFonts w:ascii="Calibri" w:eastAsia="Malgun Gothic" w:hAnsi="Calibri"/>
          <w:sz w:val="22"/>
          <w:szCs w:val="22"/>
        </w:rPr>
        <w:tab/>
      </w:r>
      <w:r>
        <w:t>NRPPa Transport Messages</w:t>
      </w:r>
      <w:r>
        <w:tab/>
      </w:r>
      <w:r>
        <w:fldChar w:fldCharType="begin" w:fldLock="1"/>
      </w:r>
      <w:r>
        <w:instrText xml:space="preserve"> PAGEREF _Toc106109248 \h </w:instrText>
      </w:r>
      <w:r>
        <w:fldChar w:fldCharType="separate"/>
      </w:r>
      <w:r>
        <w:t>155</w:t>
      </w:r>
      <w:r>
        <w:fldChar w:fldCharType="end"/>
      </w:r>
    </w:p>
    <w:p w14:paraId="21ACB507" w14:textId="77777777" w:rsidR="000D75EF" w:rsidRPr="00AA2F22" w:rsidRDefault="000D75EF">
      <w:pPr>
        <w:pStyle w:val="TOC4"/>
        <w:rPr>
          <w:rFonts w:ascii="Calibri" w:eastAsia="Malgun Gothic" w:hAnsi="Calibri"/>
          <w:sz w:val="22"/>
          <w:szCs w:val="22"/>
        </w:rPr>
      </w:pPr>
      <w:r>
        <w:t>9.2.9.1</w:t>
      </w:r>
      <w:r w:rsidRPr="00AA2F22">
        <w:rPr>
          <w:rFonts w:ascii="Calibri" w:eastAsia="Malgun Gothic" w:hAnsi="Calibri"/>
          <w:sz w:val="22"/>
          <w:szCs w:val="22"/>
        </w:rPr>
        <w:tab/>
      </w:r>
      <w:r>
        <w:t>DOWNLINK UE ASSOCIATED NRPPA TRANSPORT</w:t>
      </w:r>
      <w:r>
        <w:tab/>
      </w:r>
      <w:r>
        <w:fldChar w:fldCharType="begin" w:fldLock="1"/>
      </w:r>
      <w:r>
        <w:instrText xml:space="preserve"> PAGEREF _Toc106109249 \h </w:instrText>
      </w:r>
      <w:r>
        <w:fldChar w:fldCharType="separate"/>
      </w:r>
      <w:r>
        <w:t>155</w:t>
      </w:r>
      <w:r>
        <w:fldChar w:fldCharType="end"/>
      </w:r>
    </w:p>
    <w:p w14:paraId="79A99CD0" w14:textId="77777777" w:rsidR="000D75EF" w:rsidRPr="00AA2F22" w:rsidRDefault="000D75EF">
      <w:pPr>
        <w:pStyle w:val="TOC4"/>
        <w:rPr>
          <w:rFonts w:ascii="Calibri" w:eastAsia="Malgun Gothic" w:hAnsi="Calibri"/>
          <w:sz w:val="22"/>
          <w:szCs w:val="22"/>
        </w:rPr>
      </w:pPr>
      <w:r>
        <w:t>9.2.9.2</w:t>
      </w:r>
      <w:r w:rsidRPr="00AA2F22">
        <w:rPr>
          <w:rFonts w:ascii="Calibri" w:eastAsia="Malgun Gothic" w:hAnsi="Calibri"/>
          <w:sz w:val="22"/>
          <w:szCs w:val="22"/>
        </w:rPr>
        <w:tab/>
      </w:r>
      <w:r>
        <w:t>UPLINK UE ASSOCIATED NRPPA TRANSPORT</w:t>
      </w:r>
      <w:r>
        <w:tab/>
      </w:r>
      <w:r>
        <w:fldChar w:fldCharType="begin" w:fldLock="1"/>
      </w:r>
      <w:r>
        <w:instrText xml:space="preserve"> PAGEREF _Toc106109250 \h </w:instrText>
      </w:r>
      <w:r>
        <w:fldChar w:fldCharType="separate"/>
      </w:r>
      <w:r>
        <w:t>155</w:t>
      </w:r>
      <w:r>
        <w:fldChar w:fldCharType="end"/>
      </w:r>
    </w:p>
    <w:p w14:paraId="7AF1DE81" w14:textId="77777777" w:rsidR="000D75EF" w:rsidRPr="00AA2F22" w:rsidRDefault="000D75EF">
      <w:pPr>
        <w:pStyle w:val="TOC4"/>
        <w:rPr>
          <w:rFonts w:ascii="Calibri" w:eastAsia="Malgun Gothic" w:hAnsi="Calibri"/>
          <w:sz w:val="22"/>
          <w:szCs w:val="22"/>
        </w:rPr>
      </w:pPr>
      <w:r>
        <w:t>9.2.9.3</w:t>
      </w:r>
      <w:r w:rsidRPr="00AA2F22">
        <w:rPr>
          <w:rFonts w:ascii="Calibri" w:eastAsia="Malgun Gothic" w:hAnsi="Calibri"/>
          <w:sz w:val="22"/>
          <w:szCs w:val="22"/>
        </w:rPr>
        <w:tab/>
      </w:r>
      <w:r>
        <w:t>DOWNLINK NON UE ASSOCIATED NRPPA TRANSPORT</w:t>
      </w:r>
      <w:r>
        <w:tab/>
      </w:r>
      <w:r>
        <w:fldChar w:fldCharType="begin" w:fldLock="1"/>
      </w:r>
      <w:r>
        <w:instrText xml:space="preserve"> PAGEREF _Toc106109251 \h </w:instrText>
      </w:r>
      <w:r>
        <w:fldChar w:fldCharType="separate"/>
      </w:r>
      <w:r>
        <w:t>156</w:t>
      </w:r>
      <w:r>
        <w:fldChar w:fldCharType="end"/>
      </w:r>
    </w:p>
    <w:p w14:paraId="2BF20050" w14:textId="77777777" w:rsidR="000D75EF" w:rsidRPr="00AA2F22" w:rsidRDefault="000D75EF">
      <w:pPr>
        <w:pStyle w:val="TOC4"/>
        <w:rPr>
          <w:rFonts w:ascii="Calibri" w:eastAsia="Malgun Gothic" w:hAnsi="Calibri"/>
          <w:sz w:val="22"/>
          <w:szCs w:val="22"/>
        </w:rPr>
      </w:pPr>
      <w:r>
        <w:t>9.2.9.4</w:t>
      </w:r>
      <w:r w:rsidRPr="00AA2F22">
        <w:rPr>
          <w:rFonts w:ascii="Calibri" w:eastAsia="Malgun Gothic" w:hAnsi="Calibri"/>
          <w:sz w:val="22"/>
          <w:szCs w:val="22"/>
        </w:rPr>
        <w:tab/>
      </w:r>
      <w:r>
        <w:t>UPLINK NON UE ASSOCIATED NRPPA TRANSPORT</w:t>
      </w:r>
      <w:r>
        <w:tab/>
      </w:r>
      <w:r>
        <w:fldChar w:fldCharType="begin" w:fldLock="1"/>
      </w:r>
      <w:r>
        <w:instrText xml:space="preserve"> PAGEREF _Toc106109252 \h </w:instrText>
      </w:r>
      <w:r>
        <w:fldChar w:fldCharType="separate"/>
      </w:r>
      <w:r>
        <w:t>156</w:t>
      </w:r>
      <w:r>
        <w:fldChar w:fldCharType="end"/>
      </w:r>
    </w:p>
    <w:p w14:paraId="7E02C3DE" w14:textId="77777777" w:rsidR="000D75EF" w:rsidRPr="00AA2F22" w:rsidRDefault="000D75EF">
      <w:pPr>
        <w:pStyle w:val="TOC3"/>
        <w:rPr>
          <w:rFonts w:ascii="Calibri" w:eastAsia="Malgun Gothic" w:hAnsi="Calibri"/>
          <w:sz w:val="22"/>
          <w:szCs w:val="22"/>
        </w:rPr>
      </w:pPr>
      <w:r>
        <w:t>9.2.10</w:t>
      </w:r>
      <w:r w:rsidRPr="00AA2F22">
        <w:rPr>
          <w:rFonts w:ascii="Calibri" w:eastAsia="Malgun Gothic" w:hAnsi="Calibri"/>
          <w:sz w:val="22"/>
          <w:szCs w:val="22"/>
        </w:rPr>
        <w:tab/>
      </w:r>
      <w:r>
        <w:t>Trace Messages</w:t>
      </w:r>
      <w:r>
        <w:tab/>
      </w:r>
      <w:r>
        <w:fldChar w:fldCharType="begin" w:fldLock="1"/>
      </w:r>
      <w:r>
        <w:instrText xml:space="preserve"> PAGEREF _Toc106109253 \h </w:instrText>
      </w:r>
      <w:r>
        <w:fldChar w:fldCharType="separate"/>
      </w:r>
      <w:r>
        <w:t>156</w:t>
      </w:r>
      <w:r>
        <w:fldChar w:fldCharType="end"/>
      </w:r>
    </w:p>
    <w:p w14:paraId="4B210E70" w14:textId="77777777" w:rsidR="000D75EF" w:rsidRPr="00AA2F22" w:rsidRDefault="000D75EF">
      <w:pPr>
        <w:pStyle w:val="TOC4"/>
        <w:rPr>
          <w:rFonts w:ascii="Calibri" w:eastAsia="Malgun Gothic" w:hAnsi="Calibri"/>
          <w:sz w:val="22"/>
          <w:szCs w:val="22"/>
        </w:rPr>
      </w:pPr>
      <w:r>
        <w:t>9.2.10.1</w:t>
      </w:r>
      <w:r w:rsidRPr="00AA2F22">
        <w:rPr>
          <w:rFonts w:ascii="Calibri" w:eastAsia="Malgun Gothic" w:hAnsi="Calibri"/>
          <w:sz w:val="22"/>
          <w:szCs w:val="22"/>
        </w:rPr>
        <w:tab/>
      </w:r>
      <w:r>
        <w:t>TRACE START</w:t>
      </w:r>
      <w:r>
        <w:tab/>
      </w:r>
      <w:r>
        <w:fldChar w:fldCharType="begin" w:fldLock="1"/>
      </w:r>
      <w:r>
        <w:instrText xml:space="preserve"> PAGEREF _Toc106109254 \h </w:instrText>
      </w:r>
      <w:r>
        <w:fldChar w:fldCharType="separate"/>
      </w:r>
      <w:r>
        <w:t>156</w:t>
      </w:r>
      <w:r>
        <w:fldChar w:fldCharType="end"/>
      </w:r>
    </w:p>
    <w:p w14:paraId="4E33C304" w14:textId="77777777" w:rsidR="000D75EF" w:rsidRPr="00AA2F22" w:rsidRDefault="000D75EF">
      <w:pPr>
        <w:pStyle w:val="TOC4"/>
        <w:rPr>
          <w:rFonts w:ascii="Calibri" w:eastAsia="Malgun Gothic" w:hAnsi="Calibri"/>
          <w:sz w:val="22"/>
          <w:szCs w:val="22"/>
        </w:rPr>
      </w:pPr>
      <w:r>
        <w:t>9.2.10.2</w:t>
      </w:r>
      <w:r w:rsidRPr="00AA2F22">
        <w:rPr>
          <w:rFonts w:ascii="Calibri" w:eastAsia="Malgun Gothic" w:hAnsi="Calibri"/>
          <w:sz w:val="22"/>
          <w:szCs w:val="22"/>
        </w:rPr>
        <w:tab/>
      </w:r>
      <w:r>
        <w:t>TRACE FAILURE INDICATION</w:t>
      </w:r>
      <w:r>
        <w:tab/>
      </w:r>
      <w:r>
        <w:fldChar w:fldCharType="begin" w:fldLock="1"/>
      </w:r>
      <w:r>
        <w:instrText xml:space="preserve"> PAGEREF _Toc106109255 \h </w:instrText>
      </w:r>
      <w:r>
        <w:fldChar w:fldCharType="separate"/>
      </w:r>
      <w:r>
        <w:t>156</w:t>
      </w:r>
      <w:r>
        <w:fldChar w:fldCharType="end"/>
      </w:r>
    </w:p>
    <w:p w14:paraId="32CD529C" w14:textId="77777777" w:rsidR="000D75EF" w:rsidRPr="00AA2F22" w:rsidRDefault="000D75EF">
      <w:pPr>
        <w:pStyle w:val="TOC4"/>
        <w:rPr>
          <w:rFonts w:ascii="Calibri" w:eastAsia="Malgun Gothic" w:hAnsi="Calibri"/>
          <w:sz w:val="22"/>
          <w:szCs w:val="22"/>
        </w:rPr>
      </w:pPr>
      <w:r>
        <w:t>9.2.10.3</w:t>
      </w:r>
      <w:r w:rsidRPr="00AA2F22">
        <w:rPr>
          <w:rFonts w:ascii="Calibri" w:eastAsia="Malgun Gothic" w:hAnsi="Calibri"/>
          <w:sz w:val="22"/>
          <w:szCs w:val="22"/>
        </w:rPr>
        <w:tab/>
      </w:r>
      <w:r>
        <w:t>DEACTIVATE TRACE</w:t>
      </w:r>
      <w:r>
        <w:tab/>
      </w:r>
      <w:r>
        <w:fldChar w:fldCharType="begin" w:fldLock="1"/>
      </w:r>
      <w:r>
        <w:instrText xml:space="preserve"> PAGEREF _Toc106109256 \h </w:instrText>
      </w:r>
      <w:r>
        <w:fldChar w:fldCharType="separate"/>
      </w:r>
      <w:r>
        <w:t>156</w:t>
      </w:r>
      <w:r>
        <w:fldChar w:fldCharType="end"/>
      </w:r>
    </w:p>
    <w:p w14:paraId="09E70291" w14:textId="77777777" w:rsidR="000D75EF" w:rsidRPr="00AA2F22" w:rsidRDefault="000D75EF">
      <w:pPr>
        <w:pStyle w:val="TOC4"/>
        <w:rPr>
          <w:rFonts w:ascii="Calibri" w:eastAsia="Malgun Gothic" w:hAnsi="Calibri"/>
          <w:sz w:val="22"/>
          <w:szCs w:val="22"/>
        </w:rPr>
      </w:pPr>
      <w:r>
        <w:t>9.2.10.4</w:t>
      </w:r>
      <w:r w:rsidRPr="00AA2F22">
        <w:rPr>
          <w:rFonts w:ascii="Calibri" w:eastAsia="Malgun Gothic" w:hAnsi="Calibri"/>
          <w:sz w:val="22"/>
          <w:szCs w:val="22"/>
        </w:rPr>
        <w:tab/>
      </w:r>
      <w:r>
        <w:t>CELL TRAFFIC TRACE</w:t>
      </w:r>
      <w:r>
        <w:tab/>
      </w:r>
      <w:r>
        <w:fldChar w:fldCharType="begin" w:fldLock="1"/>
      </w:r>
      <w:r>
        <w:instrText xml:space="preserve"> PAGEREF _Toc106109257 \h </w:instrText>
      </w:r>
      <w:r>
        <w:fldChar w:fldCharType="separate"/>
      </w:r>
      <w:r>
        <w:t>157</w:t>
      </w:r>
      <w:r>
        <w:fldChar w:fldCharType="end"/>
      </w:r>
    </w:p>
    <w:p w14:paraId="7E5A2A9F" w14:textId="77777777" w:rsidR="000D75EF" w:rsidRPr="00AA2F22" w:rsidRDefault="000D75EF">
      <w:pPr>
        <w:pStyle w:val="TOC3"/>
        <w:rPr>
          <w:rFonts w:ascii="Calibri" w:eastAsia="Malgun Gothic" w:hAnsi="Calibri"/>
          <w:sz w:val="22"/>
          <w:szCs w:val="22"/>
        </w:rPr>
      </w:pPr>
      <w:r>
        <w:t>9.2.11</w:t>
      </w:r>
      <w:r w:rsidRPr="00AA2F22">
        <w:rPr>
          <w:rFonts w:ascii="Calibri" w:eastAsia="Malgun Gothic" w:hAnsi="Calibri"/>
          <w:sz w:val="22"/>
          <w:szCs w:val="22"/>
        </w:rPr>
        <w:tab/>
      </w:r>
      <w:r>
        <w:t>Location Reporting Messages</w:t>
      </w:r>
      <w:r>
        <w:tab/>
      </w:r>
      <w:r>
        <w:fldChar w:fldCharType="begin" w:fldLock="1"/>
      </w:r>
      <w:r>
        <w:instrText xml:space="preserve"> PAGEREF _Toc106109258 \h </w:instrText>
      </w:r>
      <w:r>
        <w:fldChar w:fldCharType="separate"/>
      </w:r>
      <w:r>
        <w:t>157</w:t>
      </w:r>
      <w:r>
        <w:fldChar w:fldCharType="end"/>
      </w:r>
    </w:p>
    <w:p w14:paraId="64220D92" w14:textId="77777777" w:rsidR="000D75EF" w:rsidRPr="00AA2F22" w:rsidRDefault="000D75EF">
      <w:pPr>
        <w:pStyle w:val="TOC4"/>
        <w:rPr>
          <w:rFonts w:ascii="Calibri" w:eastAsia="Malgun Gothic" w:hAnsi="Calibri"/>
          <w:sz w:val="22"/>
          <w:szCs w:val="22"/>
        </w:rPr>
      </w:pPr>
      <w:r>
        <w:t>9.2.11.1</w:t>
      </w:r>
      <w:r w:rsidRPr="00AA2F22">
        <w:rPr>
          <w:rFonts w:ascii="Calibri" w:eastAsia="Malgun Gothic" w:hAnsi="Calibri"/>
          <w:sz w:val="22"/>
          <w:szCs w:val="22"/>
        </w:rPr>
        <w:tab/>
      </w:r>
      <w:r>
        <w:rPr>
          <w:lang w:eastAsia="zh-CN"/>
        </w:rPr>
        <w:t>LOCATION REPORTING CONTROL</w:t>
      </w:r>
      <w:r>
        <w:tab/>
      </w:r>
      <w:r>
        <w:fldChar w:fldCharType="begin" w:fldLock="1"/>
      </w:r>
      <w:r>
        <w:instrText xml:space="preserve"> PAGEREF _Toc106109259 \h </w:instrText>
      </w:r>
      <w:r>
        <w:fldChar w:fldCharType="separate"/>
      </w:r>
      <w:r>
        <w:t>157</w:t>
      </w:r>
      <w:r>
        <w:fldChar w:fldCharType="end"/>
      </w:r>
    </w:p>
    <w:p w14:paraId="096F84F7" w14:textId="77777777" w:rsidR="000D75EF" w:rsidRPr="00AA2F22" w:rsidRDefault="000D75EF">
      <w:pPr>
        <w:pStyle w:val="TOC4"/>
        <w:rPr>
          <w:rFonts w:ascii="Calibri" w:eastAsia="Malgun Gothic" w:hAnsi="Calibri"/>
          <w:sz w:val="22"/>
          <w:szCs w:val="22"/>
        </w:rPr>
      </w:pPr>
      <w:r>
        <w:t>9.2.11.2</w:t>
      </w:r>
      <w:r w:rsidRPr="00AA2F22">
        <w:rPr>
          <w:rFonts w:ascii="Calibri" w:eastAsia="Malgun Gothic" w:hAnsi="Calibri"/>
          <w:sz w:val="22"/>
          <w:szCs w:val="22"/>
        </w:rPr>
        <w:tab/>
      </w:r>
      <w:r>
        <w:t>LOCATION REPORTING FAILURE INDICATION</w:t>
      </w:r>
      <w:r>
        <w:tab/>
      </w:r>
      <w:r>
        <w:fldChar w:fldCharType="begin" w:fldLock="1"/>
      </w:r>
      <w:r>
        <w:instrText xml:space="preserve"> PAGEREF _Toc106109260 \h </w:instrText>
      </w:r>
      <w:r>
        <w:fldChar w:fldCharType="separate"/>
      </w:r>
      <w:r>
        <w:t>158</w:t>
      </w:r>
      <w:r>
        <w:fldChar w:fldCharType="end"/>
      </w:r>
    </w:p>
    <w:p w14:paraId="164CB2ED" w14:textId="77777777" w:rsidR="000D75EF" w:rsidRPr="00AA2F22" w:rsidRDefault="000D75EF">
      <w:pPr>
        <w:pStyle w:val="TOC4"/>
        <w:rPr>
          <w:rFonts w:ascii="Calibri" w:eastAsia="Malgun Gothic" w:hAnsi="Calibri"/>
          <w:sz w:val="22"/>
          <w:szCs w:val="22"/>
        </w:rPr>
      </w:pPr>
      <w:r>
        <w:t>9.2.11.3</w:t>
      </w:r>
      <w:r w:rsidRPr="00AA2F22">
        <w:rPr>
          <w:rFonts w:ascii="Calibri" w:eastAsia="Malgun Gothic" w:hAnsi="Calibri"/>
          <w:sz w:val="22"/>
          <w:szCs w:val="22"/>
        </w:rPr>
        <w:tab/>
      </w:r>
      <w:r>
        <w:t>LOCATION REPORT</w:t>
      </w:r>
      <w:r>
        <w:tab/>
      </w:r>
      <w:r>
        <w:fldChar w:fldCharType="begin" w:fldLock="1"/>
      </w:r>
      <w:r>
        <w:instrText xml:space="preserve"> PAGEREF _Toc106109261 \h </w:instrText>
      </w:r>
      <w:r>
        <w:fldChar w:fldCharType="separate"/>
      </w:r>
      <w:r>
        <w:t>158</w:t>
      </w:r>
      <w:r>
        <w:fldChar w:fldCharType="end"/>
      </w:r>
    </w:p>
    <w:p w14:paraId="1778F49C" w14:textId="77777777" w:rsidR="000D75EF" w:rsidRPr="00AA2F22" w:rsidRDefault="000D75EF">
      <w:pPr>
        <w:pStyle w:val="TOC3"/>
        <w:rPr>
          <w:rFonts w:ascii="Calibri" w:eastAsia="Malgun Gothic" w:hAnsi="Calibri"/>
          <w:sz w:val="22"/>
          <w:szCs w:val="22"/>
        </w:rPr>
      </w:pPr>
      <w:r>
        <w:t>9.2.12</w:t>
      </w:r>
      <w:r w:rsidRPr="00AA2F22">
        <w:rPr>
          <w:rFonts w:ascii="Calibri" w:eastAsia="Malgun Gothic" w:hAnsi="Calibri"/>
          <w:sz w:val="22"/>
          <w:szCs w:val="22"/>
        </w:rPr>
        <w:tab/>
      </w:r>
      <w:r>
        <w:t>UE TNLA Binding Messages</w:t>
      </w:r>
      <w:r>
        <w:tab/>
      </w:r>
      <w:r>
        <w:fldChar w:fldCharType="begin" w:fldLock="1"/>
      </w:r>
      <w:r>
        <w:instrText xml:space="preserve"> PAGEREF _Toc106109262 \h </w:instrText>
      </w:r>
      <w:r>
        <w:fldChar w:fldCharType="separate"/>
      </w:r>
      <w:r>
        <w:t>158</w:t>
      </w:r>
      <w:r>
        <w:fldChar w:fldCharType="end"/>
      </w:r>
    </w:p>
    <w:p w14:paraId="164CB53A" w14:textId="77777777" w:rsidR="000D75EF" w:rsidRPr="00AA2F22" w:rsidRDefault="000D75EF">
      <w:pPr>
        <w:pStyle w:val="TOC4"/>
        <w:rPr>
          <w:rFonts w:ascii="Calibri" w:eastAsia="Malgun Gothic" w:hAnsi="Calibri"/>
          <w:sz w:val="22"/>
          <w:szCs w:val="22"/>
        </w:rPr>
      </w:pPr>
      <w:r>
        <w:t>9.2.12.1</w:t>
      </w:r>
      <w:r w:rsidRPr="00AA2F22">
        <w:rPr>
          <w:rFonts w:ascii="Calibri" w:eastAsia="Malgun Gothic" w:hAnsi="Calibri"/>
          <w:sz w:val="22"/>
          <w:szCs w:val="22"/>
        </w:rPr>
        <w:tab/>
      </w:r>
      <w:r>
        <w:t>UE TNLA BINDING RELEASE REQUEST</w:t>
      </w:r>
      <w:r>
        <w:tab/>
      </w:r>
      <w:r>
        <w:fldChar w:fldCharType="begin" w:fldLock="1"/>
      </w:r>
      <w:r>
        <w:instrText xml:space="preserve"> PAGEREF _Toc106109263 \h </w:instrText>
      </w:r>
      <w:r>
        <w:fldChar w:fldCharType="separate"/>
      </w:r>
      <w:r>
        <w:t>158</w:t>
      </w:r>
      <w:r>
        <w:fldChar w:fldCharType="end"/>
      </w:r>
    </w:p>
    <w:p w14:paraId="17D14086" w14:textId="77777777" w:rsidR="000D75EF" w:rsidRPr="00AA2F22" w:rsidRDefault="000D75EF">
      <w:pPr>
        <w:pStyle w:val="TOC3"/>
        <w:rPr>
          <w:rFonts w:ascii="Calibri" w:eastAsia="Malgun Gothic" w:hAnsi="Calibri"/>
          <w:sz w:val="22"/>
          <w:szCs w:val="22"/>
        </w:rPr>
      </w:pPr>
      <w:r>
        <w:t>9.2.13</w:t>
      </w:r>
      <w:r w:rsidRPr="00AA2F22">
        <w:rPr>
          <w:rFonts w:ascii="Calibri" w:eastAsia="Malgun Gothic" w:hAnsi="Calibri"/>
          <w:sz w:val="22"/>
          <w:szCs w:val="22"/>
        </w:rPr>
        <w:tab/>
      </w:r>
      <w:r>
        <w:t>UE Radio Capability Management Messages</w:t>
      </w:r>
      <w:r>
        <w:tab/>
      </w:r>
      <w:r>
        <w:fldChar w:fldCharType="begin" w:fldLock="1"/>
      </w:r>
      <w:r>
        <w:instrText xml:space="preserve"> PAGEREF _Toc106109264 \h </w:instrText>
      </w:r>
      <w:r>
        <w:fldChar w:fldCharType="separate"/>
      </w:r>
      <w:r>
        <w:t>159</w:t>
      </w:r>
      <w:r>
        <w:fldChar w:fldCharType="end"/>
      </w:r>
    </w:p>
    <w:p w14:paraId="51A50EF9" w14:textId="77777777" w:rsidR="000D75EF" w:rsidRPr="00AA2F22" w:rsidRDefault="000D75EF">
      <w:pPr>
        <w:pStyle w:val="TOC4"/>
        <w:rPr>
          <w:rFonts w:ascii="Calibri" w:eastAsia="Malgun Gothic" w:hAnsi="Calibri"/>
          <w:sz w:val="22"/>
          <w:szCs w:val="22"/>
        </w:rPr>
      </w:pPr>
      <w:r>
        <w:t>9.2.13.1</w:t>
      </w:r>
      <w:r w:rsidRPr="00AA2F22">
        <w:rPr>
          <w:rFonts w:ascii="Calibri" w:eastAsia="Malgun Gothic" w:hAnsi="Calibri"/>
          <w:sz w:val="22"/>
          <w:szCs w:val="22"/>
        </w:rPr>
        <w:tab/>
      </w:r>
      <w:r>
        <w:t>UE RADIO CAPABILITY INFO INDICATION</w:t>
      </w:r>
      <w:r>
        <w:tab/>
      </w:r>
      <w:r>
        <w:fldChar w:fldCharType="begin" w:fldLock="1"/>
      </w:r>
      <w:r>
        <w:instrText xml:space="preserve"> PAGEREF _Toc106109265 \h </w:instrText>
      </w:r>
      <w:r>
        <w:fldChar w:fldCharType="separate"/>
      </w:r>
      <w:r>
        <w:t>159</w:t>
      </w:r>
      <w:r>
        <w:fldChar w:fldCharType="end"/>
      </w:r>
    </w:p>
    <w:p w14:paraId="443C4C6F" w14:textId="77777777" w:rsidR="000D75EF" w:rsidRPr="00AA2F22" w:rsidRDefault="000D75EF">
      <w:pPr>
        <w:pStyle w:val="TOC4"/>
        <w:rPr>
          <w:rFonts w:ascii="Calibri" w:eastAsia="Malgun Gothic" w:hAnsi="Calibri"/>
          <w:sz w:val="22"/>
          <w:szCs w:val="22"/>
        </w:rPr>
      </w:pPr>
      <w:r>
        <w:t>9.2.13.2</w:t>
      </w:r>
      <w:r w:rsidRPr="00AA2F22">
        <w:rPr>
          <w:rFonts w:ascii="Calibri" w:eastAsia="Malgun Gothic" w:hAnsi="Calibri"/>
          <w:sz w:val="22"/>
          <w:szCs w:val="22"/>
        </w:rPr>
        <w:tab/>
      </w:r>
      <w:r>
        <w:t>UE RADIO CAPABILITY CHECK REQUEST</w:t>
      </w:r>
      <w:r>
        <w:tab/>
      </w:r>
      <w:r>
        <w:fldChar w:fldCharType="begin" w:fldLock="1"/>
      </w:r>
      <w:r>
        <w:instrText xml:space="preserve"> PAGEREF _Toc106109266 \h </w:instrText>
      </w:r>
      <w:r>
        <w:fldChar w:fldCharType="separate"/>
      </w:r>
      <w:r>
        <w:t>159</w:t>
      </w:r>
      <w:r>
        <w:fldChar w:fldCharType="end"/>
      </w:r>
    </w:p>
    <w:p w14:paraId="584D2054" w14:textId="77777777" w:rsidR="000D75EF" w:rsidRPr="00AA2F22" w:rsidRDefault="000D75EF">
      <w:pPr>
        <w:pStyle w:val="TOC4"/>
        <w:rPr>
          <w:rFonts w:ascii="Calibri" w:eastAsia="Malgun Gothic" w:hAnsi="Calibri"/>
          <w:sz w:val="22"/>
          <w:szCs w:val="22"/>
        </w:rPr>
      </w:pPr>
      <w:r>
        <w:t>9.2.13.3</w:t>
      </w:r>
      <w:r w:rsidRPr="00AA2F22">
        <w:rPr>
          <w:rFonts w:ascii="Calibri" w:eastAsia="Malgun Gothic" w:hAnsi="Calibri"/>
          <w:sz w:val="22"/>
          <w:szCs w:val="22"/>
        </w:rPr>
        <w:tab/>
      </w:r>
      <w:r>
        <w:t>UE RADIO CAPABILITY CHECK RESPONSE</w:t>
      </w:r>
      <w:r>
        <w:tab/>
      </w:r>
      <w:r>
        <w:fldChar w:fldCharType="begin" w:fldLock="1"/>
      </w:r>
      <w:r>
        <w:instrText xml:space="preserve"> PAGEREF _Toc106109267 \h </w:instrText>
      </w:r>
      <w:r>
        <w:fldChar w:fldCharType="separate"/>
      </w:r>
      <w:r>
        <w:t>159</w:t>
      </w:r>
      <w:r>
        <w:fldChar w:fldCharType="end"/>
      </w:r>
    </w:p>
    <w:p w14:paraId="21DE26D6" w14:textId="77777777" w:rsidR="000D75EF" w:rsidRPr="00AA2F22" w:rsidRDefault="000D75EF">
      <w:pPr>
        <w:pStyle w:val="TOC4"/>
        <w:rPr>
          <w:rFonts w:ascii="Calibri" w:eastAsia="Malgun Gothic" w:hAnsi="Calibri"/>
          <w:sz w:val="22"/>
          <w:szCs w:val="22"/>
        </w:rPr>
      </w:pPr>
      <w:r>
        <w:t>9.2.13.4</w:t>
      </w:r>
      <w:r w:rsidRPr="00AA2F22">
        <w:rPr>
          <w:rFonts w:ascii="Calibri" w:eastAsia="Malgun Gothic" w:hAnsi="Calibri"/>
          <w:sz w:val="22"/>
          <w:szCs w:val="22"/>
        </w:rPr>
        <w:tab/>
      </w:r>
      <w:r>
        <w:t>UE RADIO CAPABILITY ID MAPPING REQUEST</w:t>
      </w:r>
      <w:r>
        <w:tab/>
      </w:r>
      <w:r>
        <w:fldChar w:fldCharType="begin" w:fldLock="1"/>
      </w:r>
      <w:r>
        <w:instrText xml:space="preserve"> PAGEREF _Toc106109268 \h </w:instrText>
      </w:r>
      <w:r>
        <w:fldChar w:fldCharType="separate"/>
      </w:r>
      <w:r>
        <w:t>159</w:t>
      </w:r>
      <w:r>
        <w:fldChar w:fldCharType="end"/>
      </w:r>
    </w:p>
    <w:p w14:paraId="62849DEE" w14:textId="77777777" w:rsidR="000D75EF" w:rsidRPr="00AA2F22" w:rsidRDefault="000D75EF">
      <w:pPr>
        <w:pStyle w:val="TOC4"/>
        <w:rPr>
          <w:rFonts w:ascii="Calibri" w:eastAsia="Malgun Gothic" w:hAnsi="Calibri"/>
          <w:sz w:val="22"/>
          <w:szCs w:val="22"/>
        </w:rPr>
      </w:pPr>
      <w:r>
        <w:t>9.2.13.5</w:t>
      </w:r>
      <w:r w:rsidRPr="00AA2F22">
        <w:rPr>
          <w:rFonts w:ascii="Calibri" w:eastAsia="Malgun Gothic" w:hAnsi="Calibri"/>
          <w:sz w:val="22"/>
          <w:szCs w:val="22"/>
        </w:rPr>
        <w:tab/>
      </w:r>
      <w:r>
        <w:t>UE RADIO CAPABILITY ID MAPPING RESPONSE</w:t>
      </w:r>
      <w:r>
        <w:tab/>
      </w:r>
      <w:r>
        <w:fldChar w:fldCharType="begin" w:fldLock="1"/>
      </w:r>
      <w:r>
        <w:instrText xml:space="preserve"> PAGEREF _Toc106109269 \h </w:instrText>
      </w:r>
      <w:r>
        <w:fldChar w:fldCharType="separate"/>
      </w:r>
      <w:r>
        <w:t>160</w:t>
      </w:r>
      <w:r>
        <w:fldChar w:fldCharType="end"/>
      </w:r>
    </w:p>
    <w:p w14:paraId="14ABAA86" w14:textId="77777777" w:rsidR="000D75EF" w:rsidRPr="00AA2F22" w:rsidRDefault="000D75EF">
      <w:pPr>
        <w:pStyle w:val="TOC3"/>
        <w:rPr>
          <w:rFonts w:ascii="Calibri" w:eastAsia="Malgun Gothic" w:hAnsi="Calibri"/>
          <w:sz w:val="22"/>
          <w:szCs w:val="22"/>
        </w:rPr>
      </w:pPr>
      <w:r>
        <w:t>9.2.14</w:t>
      </w:r>
      <w:r w:rsidRPr="00AA2F22">
        <w:rPr>
          <w:rFonts w:ascii="Calibri" w:eastAsia="Malgun Gothic" w:hAnsi="Calibri"/>
          <w:sz w:val="22"/>
          <w:szCs w:val="22"/>
        </w:rPr>
        <w:tab/>
      </w:r>
      <w:r>
        <w:rPr>
          <w:lang w:eastAsia="zh-CN"/>
        </w:rPr>
        <w:t xml:space="preserve">Data </w:t>
      </w:r>
      <w:r w:rsidRPr="00BB104E">
        <w:rPr>
          <w:rFonts w:eastAsia="MS Mincho"/>
          <w:lang w:eastAsia="ja-JP"/>
        </w:rPr>
        <w:t xml:space="preserve">Usage Reporting </w:t>
      </w:r>
      <w:r>
        <w:t>Messages</w:t>
      </w:r>
      <w:r>
        <w:tab/>
      </w:r>
      <w:r>
        <w:fldChar w:fldCharType="begin" w:fldLock="1"/>
      </w:r>
      <w:r>
        <w:instrText xml:space="preserve"> PAGEREF _Toc106109270 \h </w:instrText>
      </w:r>
      <w:r>
        <w:fldChar w:fldCharType="separate"/>
      </w:r>
      <w:r>
        <w:t>160</w:t>
      </w:r>
      <w:r>
        <w:fldChar w:fldCharType="end"/>
      </w:r>
    </w:p>
    <w:p w14:paraId="18B9A236" w14:textId="77777777" w:rsidR="000D75EF" w:rsidRPr="00AA2F22" w:rsidRDefault="000D75EF">
      <w:pPr>
        <w:pStyle w:val="TOC4"/>
        <w:rPr>
          <w:rFonts w:ascii="Calibri" w:eastAsia="Malgun Gothic" w:hAnsi="Calibri"/>
          <w:sz w:val="22"/>
          <w:szCs w:val="22"/>
        </w:rPr>
      </w:pPr>
      <w:r>
        <w:t>9.2.14</w:t>
      </w:r>
      <w:r w:rsidRPr="00BB104E">
        <w:rPr>
          <w:rFonts w:eastAsia="Batang"/>
        </w:rPr>
        <w:t>.</w:t>
      </w:r>
      <w:r>
        <w:rPr>
          <w:lang w:eastAsia="zh-CN"/>
        </w:rPr>
        <w:t>1</w:t>
      </w:r>
      <w:r w:rsidRPr="00AA2F22">
        <w:rPr>
          <w:rFonts w:ascii="Calibri" w:eastAsia="Malgun Gothic" w:hAnsi="Calibri"/>
          <w:sz w:val="22"/>
          <w:szCs w:val="22"/>
        </w:rPr>
        <w:tab/>
      </w:r>
      <w:r>
        <w:t xml:space="preserve">SECONDARY RAT DATA </w:t>
      </w:r>
      <w:r w:rsidRPr="00BB104E">
        <w:rPr>
          <w:rFonts w:eastAsia="MS Mincho"/>
          <w:lang w:eastAsia="ja-JP"/>
        </w:rPr>
        <w:t xml:space="preserve">USAGE </w:t>
      </w:r>
      <w:r>
        <w:t>REPORT</w:t>
      </w:r>
      <w:r>
        <w:tab/>
      </w:r>
      <w:r>
        <w:fldChar w:fldCharType="begin" w:fldLock="1"/>
      </w:r>
      <w:r>
        <w:instrText xml:space="preserve"> PAGEREF _Toc106109271 \h </w:instrText>
      </w:r>
      <w:r>
        <w:fldChar w:fldCharType="separate"/>
      </w:r>
      <w:r>
        <w:t>160</w:t>
      </w:r>
      <w:r>
        <w:fldChar w:fldCharType="end"/>
      </w:r>
    </w:p>
    <w:p w14:paraId="2490A8B1" w14:textId="77777777" w:rsidR="000D75EF" w:rsidRPr="00AA2F22" w:rsidRDefault="000D75EF">
      <w:pPr>
        <w:pStyle w:val="TOC3"/>
        <w:rPr>
          <w:rFonts w:ascii="Calibri" w:eastAsia="Malgun Gothic" w:hAnsi="Calibri"/>
          <w:sz w:val="22"/>
          <w:szCs w:val="22"/>
        </w:rPr>
      </w:pPr>
      <w:r>
        <w:t>9.2.15</w:t>
      </w:r>
      <w:r w:rsidRPr="00AA2F22">
        <w:rPr>
          <w:rFonts w:ascii="Calibri" w:eastAsia="Malgun Gothic" w:hAnsi="Calibri"/>
          <w:sz w:val="22"/>
          <w:szCs w:val="22"/>
        </w:rPr>
        <w:tab/>
      </w:r>
      <w:r>
        <w:t>RIM Information Transfer Messages</w:t>
      </w:r>
      <w:r>
        <w:tab/>
      </w:r>
      <w:r>
        <w:fldChar w:fldCharType="begin" w:fldLock="1"/>
      </w:r>
      <w:r>
        <w:instrText xml:space="preserve"> PAGEREF _Toc106109272 \h </w:instrText>
      </w:r>
      <w:r>
        <w:fldChar w:fldCharType="separate"/>
      </w:r>
      <w:r>
        <w:t>160</w:t>
      </w:r>
      <w:r>
        <w:fldChar w:fldCharType="end"/>
      </w:r>
    </w:p>
    <w:p w14:paraId="5CA4552E" w14:textId="77777777" w:rsidR="000D75EF" w:rsidRPr="00AA2F22" w:rsidRDefault="000D75EF">
      <w:pPr>
        <w:pStyle w:val="TOC4"/>
        <w:rPr>
          <w:rFonts w:ascii="Calibri" w:eastAsia="Malgun Gothic" w:hAnsi="Calibri"/>
          <w:sz w:val="22"/>
          <w:szCs w:val="22"/>
        </w:rPr>
      </w:pPr>
      <w:r>
        <w:t>9.2.15</w:t>
      </w:r>
      <w:r w:rsidRPr="00BB104E">
        <w:rPr>
          <w:rFonts w:eastAsia="Batang"/>
        </w:rPr>
        <w:t>.</w:t>
      </w:r>
      <w:r>
        <w:t>1</w:t>
      </w:r>
      <w:r w:rsidRPr="00AA2F22">
        <w:rPr>
          <w:rFonts w:ascii="Calibri" w:eastAsia="Malgun Gothic" w:hAnsi="Calibri"/>
          <w:sz w:val="22"/>
          <w:szCs w:val="22"/>
        </w:rPr>
        <w:tab/>
      </w:r>
      <w:r>
        <w:t>UPLINK RIM INFORMATION TRANSFER</w:t>
      </w:r>
      <w:r>
        <w:tab/>
      </w:r>
      <w:r>
        <w:fldChar w:fldCharType="begin" w:fldLock="1"/>
      </w:r>
      <w:r>
        <w:instrText xml:space="preserve"> PAGEREF _Toc106109273 \h </w:instrText>
      </w:r>
      <w:r>
        <w:fldChar w:fldCharType="separate"/>
      </w:r>
      <w:r>
        <w:t>160</w:t>
      </w:r>
      <w:r>
        <w:fldChar w:fldCharType="end"/>
      </w:r>
    </w:p>
    <w:p w14:paraId="2764BF79" w14:textId="77777777" w:rsidR="000D75EF" w:rsidRPr="00AA2F22" w:rsidRDefault="000D75EF">
      <w:pPr>
        <w:pStyle w:val="TOC4"/>
        <w:rPr>
          <w:rFonts w:ascii="Calibri" w:eastAsia="Malgun Gothic" w:hAnsi="Calibri"/>
          <w:sz w:val="22"/>
          <w:szCs w:val="22"/>
        </w:rPr>
      </w:pPr>
      <w:r>
        <w:rPr>
          <w:lang w:eastAsia="zh-CN"/>
        </w:rPr>
        <w:t>9.2.15</w:t>
      </w:r>
      <w:r w:rsidRPr="00BB104E">
        <w:rPr>
          <w:rFonts w:eastAsia="Batang"/>
          <w:lang w:eastAsia="zh-CN"/>
        </w:rPr>
        <w:t>.</w:t>
      </w:r>
      <w:r>
        <w:rPr>
          <w:lang w:eastAsia="zh-CN"/>
        </w:rPr>
        <w:t>2</w:t>
      </w:r>
      <w:r w:rsidRPr="00AA2F22">
        <w:rPr>
          <w:rFonts w:ascii="Calibri" w:eastAsia="Malgun Gothic" w:hAnsi="Calibri"/>
          <w:sz w:val="22"/>
          <w:szCs w:val="22"/>
        </w:rPr>
        <w:tab/>
      </w:r>
      <w:r>
        <w:rPr>
          <w:lang w:eastAsia="zh-CN"/>
        </w:rPr>
        <w:t>DOWNLINK RIM INFORMATION TRANSFER</w:t>
      </w:r>
      <w:r>
        <w:tab/>
      </w:r>
      <w:r>
        <w:fldChar w:fldCharType="begin" w:fldLock="1"/>
      </w:r>
      <w:r>
        <w:instrText xml:space="preserve"> PAGEREF _Toc106109274 \h </w:instrText>
      </w:r>
      <w:r>
        <w:fldChar w:fldCharType="separate"/>
      </w:r>
      <w:r>
        <w:t>161</w:t>
      </w:r>
      <w:r>
        <w:fldChar w:fldCharType="end"/>
      </w:r>
    </w:p>
    <w:p w14:paraId="5F123ECD" w14:textId="77777777" w:rsidR="000D75EF" w:rsidRPr="00AA2F22" w:rsidRDefault="000D75EF">
      <w:pPr>
        <w:pStyle w:val="TOC2"/>
        <w:rPr>
          <w:rFonts w:ascii="Calibri" w:eastAsia="Malgun Gothic" w:hAnsi="Calibri"/>
          <w:sz w:val="22"/>
          <w:szCs w:val="22"/>
        </w:rPr>
      </w:pPr>
      <w:r>
        <w:t>9.3</w:t>
      </w:r>
      <w:r w:rsidRPr="00AA2F22">
        <w:rPr>
          <w:rFonts w:ascii="Calibri" w:eastAsia="Malgun Gothic" w:hAnsi="Calibri"/>
          <w:sz w:val="22"/>
          <w:szCs w:val="22"/>
        </w:rPr>
        <w:tab/>
      </w:r>
      <w:r>
        <w:t>Information Element Definitions</w:t>
      </w:r>
      <w:r>
        <w:tab/>
      </w:r>
      <w:r>
        <w:fldChar w:fldCharType="begin" w:fldLock="1"/>
      </w:r>
      <w:r>
        <w:instrText xml:space="preserve"> PAGEREF _Toc106109275 \h </w:instrText>
      </w:r>
      <w:r>
        <w:fldChar w:fldCharType="separate"/>
      </w:r>
      <w:r>
        <w:t>161</w:t>
      </w:r>
      <w:r>
        <w:fldChar w:fldCharType="end"/>
      </w:r>
    </w:p>
    <w:p w14:paraId="5A002101" w14:textId="77777777" w:rsidR="000D75EF" w:rsidRPr="00AA2F22" w:rsidRDefault="000D75EF">
      <w:pPr>
        <w:pStyle w:val="TOC3"/>
        <w:rPr>
          <w:rFonts w:ascii="Calibri" w:eastAsia="Malgun Gothic" w:hAnsi="Calibri"/>
          <w:sz w:val="22"/>
          <w:szCs w:val="22"/>
        </w:rPr>
      </w:pPr>
      <w:r>
        <w:t>9.3.1</w:t>
      </w:r>
      <w:r w:rsidRPr="00AA2F22">
        <w:rPr>
          <w:rFonts w:ascii="Calibri" w:eastAsia="Malgun Gothic" w:hAnsi="Calibri"/>
          <w:sz w:val="22"/>
          <w:szCs w:val="22"/>
        </w:rPr>
        <w:tab/>
      </w:r>
      <w:r>
        <w:t>Radio Network Layer Related IEs</w:t>
      </w:r>
      <w:r>
        <w:tab/>
      </w:r>
      <w:r>
        <w:fldChar w:fldCharType="begin" w:fldLock="1"/>
      </w:r>
      <w:r>
        <w:instrText xml:space="preserve"> PAGEREF _Toc106109276 \h </w:instrText>
      </w:r>
      <w:r>
        <w:fldChar w:fldCharType="separate"/>
      </w:r>
      <w:r>
        <w:t>161</w:t>
      </w:r>
      <w:r>
        <w:fldChar w:fldCharType="end"/>
      </w:r>
    </w:p>
    <w:p w14:paraId="51FEF7BB" w14:textId="77777777" w:rsidR="000D75EF" w:rsidRPr="00AA2F22" w:rsidRDefault="000D75EF">
      <w:pPr>
        <w:pStyle w:val="TOC4"/>
        <w:rPr>
          <w:rFonts w:ascii="Calibri" w:eastAsia="Malgun Gothic" w:hAnsi="Calibri"/>
          <w:sz w:val="22"/>
          <w:szCs w:val="22"/>
        </w:rPr>
      </w:pPr>
      <w:r>
        <w:t>9.3.1.1</w:t>
      </w:r>
      <w:r w:rsidRPr="00AA2F22">
        <w:rPr>
          <w:rFonts w:ascii="Calibri" w:eastAsia="Malgun Gothic" w:hAnsi="Calibri"/>
          <w:sz w:val="22"/>
          <w:szCs w:val="22"/>
        </w:rPr>
        <w:tab/>
      </w:r>
      <w:r>
        <w:t>Message Type</w:t>
      </w:r>
      <w:r>
        <w:tab/>
      </w:r>
      <w:r>
        <w:fldChar w:fldCharType="begin" w:fldLock="1"/>
      </w:r>
      <w:r>
        <w:instrText xml:space="preserve"> PAGEREF _Toc106109277 \h </w:instrText>
      </w:r>
      <w:r>
        <w:fldChar w:fldCharType="separate"/>
      </w:r>
      <w:r>
        <w:t>161</w:t>
      </w:r>
      <w:r>
        <w:fldChar w:fldCharType="end"/>
      </w:r>
    </w:p>
    <w:p w14:paraId="3D72AF01" w14:textId="77777777" w:rsidR="000D75EF" w:rsidRPr="00AA2F22" w:rsidRDefault="000D75EF">
      <w:pPr>
        <w:pStyle w:val="TOC4"/>
        <w:rPr>
          <w:rFonts w:ascii="Calibri" w:eastAsia="Malgun Gothic" w:hAnsi="Calibri"/>
          <w:sz w:val="22"/>
          <w:szCs w:val="22"/>
        </w:rPr>
      </w:pPr>
      <w:r>
        <w:t>9.3.1.2</w:t>
      </w:r>
      <w:r w:rsidRPr="00AA2F22">
        <w:rPr>
          <w:rFonts w:ascii="Calibri" w:eastAsia="Malgun Gothic" w:hAnsi="Calibri"/>
          <w:sz w:val="22"/>
          <w:szCs w:val="22"/>
        </w:rPr>
        <w:tab/>
      </w:r>
      <w:r>
        <w:t>Cause</w:t>
      </w:r>
      <w:r>
        <w:tab/>
      </w:r>
      <w:r>
        <w:fldChar w:fldCharType="begin" w:fldLock="1"/>
      </w:r>
      <w:r>
        <w:instrText xml:space="preserve"> PAGEREF _Toc106109278 \h </w:instrText>
      </w:r>
      <w:r>
        <w:fldChar w:fldCharType="separate"/>
      </w:r>
      <w:r>
        <w:t>161</w:t>
      </w:r>
      <w:r>
        <w:fldChar w:fldCharType="end"/>
      </w:r>
    </w:p>
    <w:p w14:paraId="73B08CAE" w14:textId="77777777" w:rsidR="000D75EF" w:rsidRPr="00AA2F22" w:rsidRDefault="000D75EF">
      <w:pPr>
        <w:pStyle w:val="TOC4"/>
        <w:rPr>
          <w:rFonts w:ascii="Calibri" w:eastAsia="Malgun Gothic" w:hAnsi="Calibri"/>
          <w:sz w:val="22"/>
          <w:szCs w:val="22"/>
        </w:rPr>
      </w:pPr>
      <w:r>
        <w:t>9.3.1.3</w:t>
      </w:r>
      <w:r w:rsidRPr="00AA2F22">
        <w:rPr>
          <w:rFonts w:ascii="Calibri" w:eastAsia="Malgun Gothic" w:hAnsi="Calibri"/>
          <w:sz w:val="22"/>
          <w:szCs w:val="22"/>
        </w:rPr>
        <w:tab/>
      </w:r>
      <w:r>
        <w:t>Criticality Diagnostics</w:t>
      </w:r>
      <w:r>
        <w:tab/>
      </w:r>
      <w:r>
        <w:fldChar w:fldCharType="begin" w:fldLock="1"/>
      </w:r>
      <w:r>
        <w:instrText xml:space="preserve"> PAGEREF _Toc106109279 \h </w:instrText>
      </w:r>
      <w:r>
        <w:fldChar w:fldCharType="separate"/>
      </w:r>
      <w:r>
        <w:t>166</w:t>
      </w:r>
      <w:r>
        <w:fldChar w:fldCharType="end"/>
      </w:r>
    </w:p>
    <w:p w14:paraId="5711EED0" w14:textId="77777777" w:rsidR="000D75EF" w:rsidRPr="00AA2F22" w:rsidRDefault="000D75EF">
      <w:pPr>
        <w:pStyle w:val="TOC4"/>
        <w:rPr>
          <w:rFonts w:ascii="Calibri" w:eastAsia="Malgun Gothic" w:hAnsi="Calibri"/>
          <w:sz w:val="22"/>
          <w:szCs w:val="22"/>
        </w:rPr>
      </w:pPr>
      <w:r>
        <w:t>9.3.1.4</w:t>
      </w:r>
      <w:r w:rsidRPr="00AA2F22">
        <w:rPr>
          <w:rFonts w:ascii="Calibri" w:eastAsia="Malgun Gothic" w:hAnsi="Calibri"/>
          <w:sz w:val="22"/>
          <w:szCs w:val="22"/>
        </w:rPr>
        <w:tab/>
      </w:r>
      <w:r>
        <w:t>Bit Rate</w:t>
      </w:r>
      <w:r>
        <w:tab/>
      </w:r>
      <w:r>
        <w:fldChar w:fldCharType="begin" w:fldLock="1"/>
      </w:r>
      <w:r>
        <w:instrText xml:space="preserve"> PAGEREF _Toc106109280 \h </w:instrText>
      </w:r>
      <w:r>
        <w:fldChar w:fldCharType="separate"/>
      </w:r>
      <w:r>
        <w:t>166</w:t>
      </w:r>
      <w:r>
        <w:fldChar w:fldCharType="end"/>
      </w:r>
    </w:p>
    <w:p w14:paraId="6603884A" w14:textId="77777777" w:rsidR="000D75EF" w:rsidRPr="00AA2F22" w:rsidRDefault="000D75EF">
      <w:pPr>
        <w:pStyle w:val="TOC4"/>
        <w:rPr>
          <w:rFonts w:ascii="Calibri" w:eastAsia="Malgun Gothic" w:hAnsi="Calibri"/>
          <w:sz w:val="22"/>
          <w:szCs w:val="22"/>
        </w:rPr>
      </w:pPr>
      <w:r>
        <w:t>9.3.1.5</w:t>
      </w:r>
      <w:r w:rsidRPr="00AA2F22">
        <w:rPr>
          <w:rFonts w:ascii="Calibri" w:eastAsia="Malgun Gothic" w:hAnsi="Calibri"/>
          <w:sz w:val="22"/>
          <w:szCs w:val="22"/>
        </w:rPr>
        <w:tab/>
      </w:r>
      <w:r>
        <w:t>Global RAN Node ID</w:t>
      </w:r>
      <w:r>
        <w:tab/>
      </w:r>
      <w:r>
        <w:fldChar w:fldCharType="begin" w:fldLock="1"/>
      </w:r>
      <w:r>
        <w:instrText xml:space="preserve"> PAGEREF _Toc106109281 \h </w:instrText>
      </w:r>
      <w:r>
        <w:fldChar w:fldCharType="separate"/>
      </w:r>
      <w:r>
        <w:t>167</w:t>
      </w:r>
      <w:r>
        <w:fldChar w:fldCharType="end"/>
      </w:r>
    </w:p>
    <w:p w14:paraId="309059D9" w14:textId="77777777" w:rsidR="000D75EF" w:rsidRPr="00AA2F22" w:rsidRDefault="000D75EF">
      <w:pPr>
        <w:pStyle w:val="TOC4"/>
        <w:rPr>
          <w:rFonts w:ascii="Calibri" w:eastAsia="Malgun Gothic" w:hAnsi="Calibri"/>
          <w:sz w:val="22"/>
          <w:szCs w:val="22"/>
        </w:rPr>
      </w:pPr>
      <w:r>
        <w:t>9.3.1.6</w:t>
      </w:r>
      <w:r w:rsidRPr="00AA2F22">
        <w:rPr>
          <w:rFonts w:ascii="Calibri" w:eastAsia="Malgun Gothic" w:hAnsi="Calibri"/>
          <w:sz w:val="22"/>
          <w:szCs w:val="22"/>
        </w:rPr>
        <w:tab/>
      </w:r>
      <w:r>
        <w:t>Global gNB ID</w:t>
      </w:r>
      <w:r>
        <w:tab/>
      </w:r>
      <w:r>
        <w:fldChar w:fldCharType="begin" w:fldLock="1"/>
      </w:r>
      <w:r>
        <w:instrText xml:space="preserve"> PAGEREF _Toc106109282 \h </w:instrText>
      </w:r>
      <w:r>
        <w:fldChar w:fldCharType="separate"/>
      </w:r>
      <w:r>
        <w:t>167</w:t>
      </w:r>
      <w:r>
        <w:fldChar w:fldCharType="end"/>
      </w:r>
    </w:p>
    <w:p w14:paraId="2CD3A0F1" w14:textId="77777777" w:rsidR="000D75EF" w:rsidRPr="00AA2F22" w:rsidRDefault="000D75EF">
      <w:pPr>
        <w:pStyle w:val="TOC4"/>
        <w:rPr>
          <w:rFonts w:ascii="Calibri" w:eastAsia="Malgun Gothic" w:hAnsi="Calibri"/>
          <w:sz w:val="22"/>
          <w:szCs w:val="22"/>
        </w:rPr>
      </w:pPr>
      <w:r>
        <w:t>9.3.1.7</w:t>
      </w:r>
      <w:r w:rsidRPr="00AA2F22">
        <w:rPr>
          <w:rFonts w:ascii="Calibri" w:eastAsia="Malgun Gothic" w:hAnsi="Calibri"/>
          <w:sz w:val="22"/>
          <w:szCs w:val="22"/>
        </w:rPr>
        <w:tab/>
      </w:r>
      <w:r>
        <w:t>NR CGI</w:t>
      </w:r>
      <w:r>
        <w:tab/>
      </w:r>
      <w:r>
        <w:fldChar w:fldCharType="begin" w:fldLock="1"/>
      </w:r>
      <w:r>
        <w:instrText xml:space="preserve"> PAGEREF _Toc106109283 \h </w:instrText>
      </w:r>
      <w:r>
        <w:fldChar w:fldCharType="separate"/>
      </w:r>
      <w:r>
        <w:t>167</w:t>
      </w:r>
      <w:r>
        <w:fldChar w:fldCharType="end"/>
      </w:r>
    </w:p>
    <w:p w14:paraId="4DD1FF7D" w14:textId="77777777" w:rsidR="000D75EF" w:rsidRPr="00AA2F22" w:rsidRDefault="000D75EF">
      <w:pPr>
        <w:pStyle w:val="TOC4"/>
        <w:rPr>
          <w:rFonts w:ascii="Calibri" w:eastAsia="Malgun Gothic" w:hAnsi="Calibri"/>
          <w:sz w:val="22"/>
          <w:szCs w:val="22"/>
        </w:rPr>
      </w:pPr>
      <w:r>
        <w:t>9.3.1.8</w:t>
      </w:r>
      <w:r w:rsidRPr="00AA2F22">
        <w:rPr>
          <w:rFonts w:ascii="Calibri" w:eastAsia="Malgun Gothic" w:hAnsi="Calibri"/>
          <w:sz w:val="22"/>
          <w:szCs w:val="22"/>
        </w:rPr>
        <w:tab/>
      </w:r>
      <w:r>
        <w:t>Global ng-eNB ID</w:t>
      </w:r>
      <w:r>
        <w:tab/>
      </w:r>
      <w:r>
        <w:fldChar w:fldCharType="begin" w:fldLock="1"/>
      </w:r>
      <w:r>
        <w:instrText xml:space="preserve"> PAGEREF _Toc106109284 \h </w:instrText>
      </w:r>
      <w:r>
        <w:fldChar w:fldCharType="separate"/>
      </w:r>
      <w:r>
        <w:t>168</w:t>
      </w:r>
      <w:r>
        <w:fldChar w:fldCharType="end"/>
      </w:r>
    </w:p>
    <w:p w14:paraId="0C433242" w14:textId="77777777" w:rsidR="000D75EF" w:rsidRPr="00AA2F22" w:rsidRDefault="000D75EF">
      <w:pPr>
        <w:pStyle w:val="TOC4"/>
        <w:rPr>
          <w:rFonts w:ascii="Calibri" w:eastAsia="Malgun Gothic" w:hAnsi="Calibri"/>
          <w:sz w:val="22"/>
          <w:szCs w:val="22"/>
        </w:rPr>
      </w:pPr>
      <w:r>
        <w:t>9.3.1.9</w:t>
      </w:r>
      <w:r w:rsidRPr="00AA2F22">
        <w:rPr>
          <w:rFonts w:ascii="Calibri" w:eastAsia="Malgun Gothic" w:hAnsi="Calibri"/>
          <w:sz w:val="22"/>
          <w:szCs w:val="22"/>
        </w:rPr>
        <w:tab/>
      </w:r>
      <w:r>
        <w:t>E-UTRA CGI</w:t>
      </w:r>
      <w:r>
        <w:tab/>
      </w:r>
      <w:r>
        <w:fldChar w:fldCharType="begin" w:fldLock="1"/>
      </w:r>
      <w:r>
        <w:instrText xml:space="preserve"> PAGEREF _Toc106109285 \h </w:instrText>
      </w:r>
      <w:r>
        <w:fldChar w:fldCharType="separate"/>
      </w:r>
      <w:r>
        <w:t>168</w:t>
      </w:r>
      <w:r>
        <w:fldChar w:fldCharType="end"/>
      </w:r>
    </w:p>
    <w:p w14:paraId="08EBCB46" w14:textId="77777777" w:rsidR="000D75EF" w:rsidRPr="00AA2F22" w:rsidRDefault="000D75EF">
      <w:pPr>
        <w:pStyle w:val="TOC4"/>
        <w:rPr>
          <w:rFonts w:ascii="Calibri" w:eastAsia="Malgun Gothic" w:hAnsi="Calibri"/>
          <w:sz w:val="22"/>
          <w:szCs w:val="22"/>
        </w:rPr>
      </w:pPr>
      <w:r>
        <w:t>9.3.1.10</w:t>
      </w:r>
      <w:r w:rsidRPr="00AA2F22">
        <w:rPr>
          <w:rFonts w:ascii="Calibri" w:eastAsia="Malgun Gothic" w:hAnsi="Calibri"/>
          <w:sz w:val="22"/>
          <w:szCs w:val="22"/>
        </w:rPr>
        <w:tab/>
      </w:r>
      <w:r>
        <w:t>GBR QoS Flow Information</w:t>
      </w:r>
      <w:r>
        <w:tab/>
      </w:r>
      <w:r>
        <w:fldChar w:fldCharType="begin" w:fldLock="1"/>
      </w:r>
      <w:r>
        <w:instrText xml:space="preserve"> PAGEREF _Toc106109286 \h </w:instrText>
      </w:r>
      <w:r>
        <w:fldChar w:fldCharType="separate"/>
      </w:r>
      <w:r>
        <w:t>168</w:t>
      </w:r>
      <w:r>
        <w:fldChar w:fldCharType="end"/>
      </w:r>
    </w:p>
    <w:p w14:paraId="58E1DFDF" w14:textId="77777777" w:rsidR="000D75EF" w:rsidRPr="00AA2F22" w:rsidRDefault="000D75EF">
      <w:pPr>
        <w:pStyle w:val="TOC4"/>
        <w:rPr>
          <w:rFonts w:ascii="Calibri" w:eastAsia="Malgun Gothic" w:hAnsi="Calibri"/>
          <w:sz w:val="22"/>
          <w:szCs w:val="22"/>
        </w:rPr>
      </w:pPr>
      <w:r>
        <w:t>9.3.1.11</w:t>
      </w:r>
      <w:r w:rsidRPr="00AA2F22">
        <w:rPr>
          <w:rFonts w:ascii="Calibri" w:eastAsia="Malgun Gothic" w:hAnsi="Calibri"/>
          <w:sz w:val="22"/>
          <w:szCs w:val="22"/>
        </w:rPr>
        <w:tab/>
      </w:r>
      <w:r>
        <w:t>Void</w:t>
      </w:r>
      <w:r>
        <w:tab/>
      </w:r>
      <w:r>
        <w:fldChar w:fldCharType="begin" w:fldLock="1"/>
      </w:r>
      <w:r>
        <w:instrText xml:space="preserve"> PAGEREF _Toc106109287 \h </w:instrText>
      </w:r>
      <w:r>
        <w:fldChar w:fldCharType="separate"/>
      </w:r>
      <w:r>
        <w:t>169</w:t>
      </w:r>
      <w:r>
        <w:fldChar w:fldCharType="end"/>
      </w:r>
    </w:p>
    <w:p w14:paraId="6C5644A0" w14:textId="77777777" w:rsidR="000D75EF" w:rsidRPr="00AA2F22" w:rsidRDefault="000D75EF">
      <w:pPr>
        <w:pStyle w:val="TOC4"/>
        <w:rPr>
          <w:rFonts w:ascii="Calibri" w:eastAsia="Malgun Gothic" w:hAnsi="Calibri"/>
          <w:sz w:val="22"/>
          <w:szCs w:val="22"/>
        </w:rPr>
      </w:pPr>
      <w:r>
        <w:t>9.3.1.12</w:t>
      </w:r>
      <w:r w:rsidRPr="00AA2F22">
        <w:rPr>
          <w:rFonts w:ascii="Calibri" w:eastAsia="Malgun Gothic" w:hAnsi="Calibri"/>
          <w:sz w:val="22"/>
          <w:szCs w:val="22"/>
        </w:rPr>
        <w:tab/>
      </w:r>
      <w:r>
        <w:t>QoS Flow</w:t>
      </w:r>
      <w:r w:rsidRPr="00BB104E">
        <w:rPr>
          <w:rFonts w:eastAsia="Batang"/>
        </w:rPr>
        <w:t xml:space="preserve"> Level QoS Parameters</w:t>
      </w:r>
      <w:r>
        <w:tab/>
      </w:r>
      <w:r>
        <w:fldChar w:fldCharType="begin" w:fldLock="1"/>
      </w:r>
      <w:r>
        <w:instrText xml:space="preserve"> PAGEREF _Toc106109288 \h </w:instrText>
      </w:r>
      <w:r>
        <w:fldChar w:fldCharType="separate"/>
      </w:r>
      <w:r>
        <w:t>169</w:t>
      </w:r>
      <w:r>
        <w:fldChar w:fldCharType="end"/>
      </w:r>
    </w:p>
    <w:p w14:paraId="4493AD6E" w14:textId="77777777" w:rsidR="000D75EF" w:rsidRPr="00AA2F22" w:rsidRDefault="000D75EF">
      <w:pPr>
        <w:pStyle w:val="TOC4"/>
        <w:rPr>
          <w:rFonts w:ascii="Calibri" w:eastAsia="Malgun Gothic" w:hAnsi="Calibri"/>
          <w:sz w:val="22"/>
          <w:szCs w:val="22"/>
        </w:rPr>
      </w:pPr>
      <w:r w:rsidRPr="00BB104E">
        <w:rPr>
          <w:rFonts w:eastAsia="SimSun"/>
        </w:rPr>
        <w:t>9.3.1.13</w:t>
      </w:r>
      <w:r w:rsidRPr="00AA2F22">
        <w:rPr>
          <w:rFonts w:ascii="Calibri" w:eastAsia="Malgun Gothic" w:hAnsi="Calibri"/>
          <w:sz w:val="22"/>
          <w:szCs w:val="22"/>
        </w:rPr>
        <w:tab/>
      </w:r>
      <w:r w:rsidRPr="00BB104E">
        <w:rPr>
          <w:rFonts w:eastAsia="SimSun"/>
        </w:rPr>
        <w:t>QoS Flow List with Cause</w:t>
      </w:r>
      <w:r>
        <w:tab/>
      </w:r>
      <w:r>
        <w:fldChar w:fldCharType="begin" w:fldLock="1"/>
      </w:r>
      <w:r>
        <w:instrText xml:space="preserve"> PAGEREF _Toc106109289 \h </w:instrText>
      </w:r>
      <w:r>
        <w:fldChar w:fldCharType="separate"/>
      </w:r>
      <w:r>
        <w:t>170</w:t>
      </w:r>
      <w:r>
        <w:fldChar w:fldCharType="end"/>
      </w:r>
    </w:p>
    <w:p w14:paraId="70711FD0" w14:textId="77777777" w:rsidR="000D75EF" w:rsidRPr="00AA2F22" w:rsidRDefault="000D75EF">
      <w:pPr>
        <w:pStyle w:val="TOC4"/>
        <w:rPr>
          <w:rFonts w:ascii="Calibri" w:eastAsia="Malgun Gothic" w:hAnsi="Calibri"/>
          <w:sz w:val="22"/>
          <w:szCs w:val="22"/>
        </w:rPr>
      </w:pPr>
      <w:r w:rsidRPr="00BB104E">
        <w:rPr>
          <w:rFonts w:eastAsia="SimSun"/>
        </w:rPr>
        <w:t>9.3.1.14</w:t>
      </w:r>
      <w:r w:rsidRPr="00AA2F22">
        <w:rPr>
          <w:rFonts w:ascii="Calibri" w:eastAsia="Malgun Gothic" w:hAnsi="Calibri"/>
          <w:sz w:val="22"/>
          <w:szCs w:val="22"/>
        </w:rPr>
        <w:tab/>
      </w:r>
      <w:r w:rsidRPr="00BB104E">
        <w:rPr>
          <w:rFonts w:eastAsia="SimSun"/>
        </w:rPr>
        <w:t>Trace Activation</w:t>
      </w:r>
      <w:r>
        <w:tab/>
      </w:r>
      <w:r>
        <w:fldChar w:fldCharType="begin" w:fldLock="1"/>
      </w:r>
      <w:r>
        <w:instrText xml:space="preserve"> PAGEREF _Toc106109290 \h </w:instrText>
      </w:r>
      <w:r>
        <w:fldChar w:fldCharType="separate"/>
      </w:r>
      <w:r>
        <w:t>171</w:t>
      </w:r>
      <w:r>
        <w:fldChar w:fldCharType="end"/>
      </w:r>
    </w:p>
    <w:p w14:paraId="3EDE5A03" w14:textId="77777777" w:rsidR="000D75EF" w:rsidRPr="00AA2F22" w:rsidRDefault="000D75EF">
      <w:pPr>
        <w:pStyle w:val="TOC4"/>
        <w:rPr>
          <w:rFonts w:ascii="Calibri" w:eastAsia="Malgun Gothic" w:hAnsi="Calibri"/>
          <w:sz w:val="22"/>
          <w:szCs w:val="22"/>
        </w:rPr>
      </w:pPr>
      <w:r>
        <w:t>9.3.1.15</w:t>
      </w:r>
      <w:r w:rsidRPr="00AA2F22">
        <w:rPr>
          <w:rFonts w:ascii="Calibri" w:eastAsia="Malgun Gothic" w:hAnsi="Calibri"/>
          <w:sz w:val="22"/>
          <w:szCs w:val="22"/>
        </w:rPr>
        <w:tab/>
      </w:r>
      <w:r>
        <w:t>Core Network Assistance Information for RRC INACTIVE</w:t>
      </w:r>
      <w:r>
        <w:tab/>
      </w:r>
      <w:r>
        <w:fldChar w:fldCharType="begin" w:fldLock="1"/>
      </w:r>
      <w:r>
        <w:instrText xml:space="preserve"> PAGEREF _Toc106109291 \h </w:instrText>
      </w:r>
      <w:r>
        <w:fldChar w:fldCharType="separate"/>
      </w:r>
      <w:r>
        <w:t>171</w:t>
      </w:r>
      <w:r>
        <w:fldChar w:fldCharType="end"/>
      </w:r>
    </w:p>
    <w:p w14:paraId="732FEAD8" w14:textId="77777777" w:rsidR="000D75EF" w:rsidRPr="00AA2F22" w:rsidRDefault="000D75EF">
      <w:pPr>
        <w:pStyle w:val="TOC4"/>
        <w:rPr>
          <w:rFonts w:ascii="Calibri" w:eastAsia="Malgun Gothic" w:hAnsi="Calibri"/>
          <w:sz w:val="22"/>
          <w:szCs w:val="22"/>
        </w:rPr>
      </w:pPr>
      <w:r>
        <w:t>9.3.1.16</w:t>
      </w:r>
      <w:r w:rsidRPr="00AA2F22">
        <w:rPr>
          <w:rFonts w:ascii="Calibri" w:eastAsia="Malgun Gothic" w:hAnsi="Calibri"/>
          <w:sz w:val="22"/>
          <w:szCs w:val="22"/>
        </w:rPr>
        <w:tab/>
      </w:r>
      <w:r>
        <w:t>User Location Information</w:t>
      </w:r>
      <w:r>
        <w:tab/>
      </w:r>
      <w:r>
        <w:fldChar w:fldCharType="begin" w:fldLock="1"/>
      </w:r>
      <w:r>
        <w:instrText xml:space="preserve"> PAGEREF _Toc106109292 \h </w:instrText>
      </w:r>
      <w:r>
        <w:fldChar w:fldCharType="separate"/>
      </w:r>
      <w:r>
        <w:t>172</w:t>
      </w:r>
      <w:r>
        <w:fldChar w:fldCharType="end"/>
      </w:r>
    </w:p>
    <w:p w14:paraId="105164CC" w14:textId="77777777" w:rsidR="000D75EF" w:rsidRPr="00AA2F22" w:rsidRDefault="000D75EF">
      <w:pPr>
        <w:pStyle w:val="TOC4"/>
        <w:rPr>
          <w:rFonts w:ascii="Calibri" w:eastAsia="Malgun Gothic" w:hAnsi="Calibri"/>
          <w:sz w:val="22"/>
          <w:szCs w:val="22"/>
        </w:rPr>
      </w:pPr>
      <w:r w:rsidRPr="00BB104E">
        <w:rPr>
          <w:rFonts w:eastAsia="SimSun"/>
        </w:rPr>
        <w:t>9.3.1.17</w:t>
      </w:r>
      <w:r w:rsidRPr="00AA2F22">
        <w:rPr>
          <w:rFonts w:ascii="Calibri" w:eastAsia="Malgun Gothic" w:hAnsi="Calibri"/>
          <w:sz w:val="22"/>
          <w:szCs w:val="22"/>
        </w:rPr>
        <w:tab/>
      </w:r>
      <w:r w:rsidRPr="00BB104E">
        <w:rPr>
          <w:rFonts w:eastAsia="SimSun"/>
        </w:rPr>
        <w:t>Slice Support List</w:t>
      </w:r>
      <w:r>
        <w:tab/>
      </w:r>
      <w:r>
        <w:fldChar w:fldCharType="begin" w:fldLock="1"/>
      </w:r>
      <w:r>
        <w:instrText xml:space="preserve"> PAGEREF _Toc106109293 \h </w:instrText>
      </w:r>
      <w:r>
        <w:fldChar w:fldCharType="separate"/>
      </w:r>
      <w:r>
        <w:t>174</w:t>
      </w:r>
      <w:r>
        <w:fldChar w:fldCharType="end"/>
      </w:r>
    </w:p>
    <w:p w14:paraId="1D949132" w14:textId="77777777" w:rsidR="000D75EF" w:rsidRPr="00AA2F22" w:rsidRDefault="000D75EF">
      <w:pPr>
        <w:pStyle w:val="TOC4"/>
        <w:rPr>
          <w:rFonts w:ascii="Calibri" w:eastAsia="Malgun Gothic" w:hAnsi="Calibri"/>
          <w:sz w:val="22"/>
          <w:szCs w:val="22"/>
        </w:rPr>
      </w:pPr>
      <w:r>
        <w:t>9.3.1.18</w:t>
      </w:r>
      <w:r w:rsidRPr="00AA2F22">
        <w:rPr>
          <w:rFonts w:ascii="Calibri" w:eastAsia="Malgun Gothic" w:hAnsi="Calibri"/>
          <w:sz w:val="22"/>
          <w:szCs w:val="22"/>
        </w:rPr>
        <w:tab/>
      </w:r>
      <w:r>
        <w:t>Dynamic 5QI Descriptor</w:t>
      </w:r>
      <w:r>
        <w:tab/>
      </w:r>
      <w:r>
        <w:fldChar w:fldCharType="begin" w:fldLock="1"/>
      </w:r>
      <w:r>
        <w:instrText xml:space="preserve"> PAGEREF _Toc106109294 \h </w:instrText>
      </w:r>
      <w:r>
        <w:fldChar w:fldCharType="separate"/>
      </w:r>
      <w:r>
        <w:t>174</w:t>
      </w:r>
      <w:r>
        <w:fldChar w:fldCharType="end"/>
      </w:r>
    </w:p>
    <w:p w14:paraId="6792EFA5" w14:textId="77777777" w:rsidR="000D75EF" w:rsidRPr="00AA2F22" w:rsidRDefault="000D75EF">
      <w:pPr>
        <w:pStyle w:val="TOC4"/>
        <w:rPr>
          <w:rFonts w:ascii="Calibri" w:eastAsia="Malgun Gothic" w:hAnsi="Calibri"/>
          <w:sz w:val="22"/>
          <w:szCs w:val="22"/>
        </w:rPr>
      </w:pPr>
      <w:r>
        <w:t>9.3.1.19</w:t>
      </w:r>
      <w:r w:rsidRPr="00AA2F22">
        <w:rPr>
          <w:rFonts w:ascii="Calibri" w:eastAsia="Malgun Gothic" w:hAnsi="Calibri"/>
          <w:sz w:val="22"/>
          <w:szCs w:val="22"/>
        </w:rPr>
        <w:tab/>
      </w:r>
      <w:r>
        <w:t>Allocation and Retention Priority</w:t>
      </w:r>
      <w:r>
        <w:tab/>
      </w:r>
      <w:r>
        <w:fldChar w:fldCharType="begin" w:fldLock="1"/>
      </w:r>
      <w:r>
        <w:instrText xml:space="preserve"> PAGEREF _Toc106109295 \h </w:instrText>
      </w:r>
      <w:r>
        <w:fldChar w:fldCharType="separate"/>
      </w:r>
      <w:r>
        <w:t>176</w:t>
      </w:r>
      <w:r>
        <w:fldChar w:fldCharType="end"/>
      </w:r>
    </w:p>
    <w:p w14:paraId="0B008DE6" w14:textId="77777777" w:rsidR="000D75EF" w:rsidRPr="00AA2F22" w:rsidRDefault="000D75EF">
      <w:pPr>
        <w:pStyle w:val="TOC4"/>
        <w:rPr>
          <w:rFonts w:ascii="Calibri" w:eastAsia="Malgun Gothic" w:hAnsi="Calibri"/>
          <w:sz w:val="22"/>
          <w:szCs w:val="22"/>
        </w:rPr>
      </w:pPr>
      <w:r>
        <w:t>9.3.1.20</w:t>
      </w:r>
      <w:r w:rsidRPr="00AA2F22">
        <w:rPr>
          <w:rFonts w:ascii="Calibri" w:eastAsia="Malgun Gothic" w:hAnsi="Calibri"/>
          <w:sz w:val="22"/>
          <w:szCs w:val="22"/>
        </w:rPr>
        <w:tab/>
      </w:r>
      <w:r>
        <w:t>Source to Target Transparent Container</w:t>
      </w:r>
      <w:r>
        <w:tab/>
      </w:r>
      <w:r>
        <w:fldChar w:fldCharType="begin" w:fldLock="1"/>
      </w:r>
      <w:r>
        <w:instrText xml:space="preserve"> PAGEREF _Toc106109296 \h </w:instrText>
      </w:r>
      <w:r>
        <w:fldChar w:fldCharType="separate"/>
      </w:r>
      <w:r>
        <w:t>176</w:t>
      </w:r>
      <w:r>
        <w:fldChar w:fldCharType="end"/>
      </w:r>
    </w:p>
    <w:p w14:paraId="2F5054D2" w14:textId="77777777" w:rsidR="000D75EF" w:rsidRPr="00AA2F22" w:rsidRDefault="000D75EF">
      <w:pPr>
        <w:pStyle w:val="TOC4"/>
        <w:rPr>
          <w:rFonts w:ascii="Calibri" w:eastAsia="Malgun Gothic" w:hAnsi="Calibri"/>
          <w:sz w:val="22"/>
          <w:szCs w:val="22"/>
        </w:rPr>
      </w:pPr>
      <w:r>
        <w:t>9.3.1.21</w:t>
      </w:r>
      <w:r w:rsidRPr="00AA2F22">
        <w:rPr>
          <w:rFonts w:ascii="Calibri" w:eastAsia="Malgun Gothic" w:hAnsi="Calibri"/>
          <w:sz w:val="22"/>
          <w:szCs w:val="22"/>
        </w:rPr>
        <w:tab/>
      </w:r>
      <w:r>
        <w:t>Target to Source Transparent Container</w:t>
      </w:r>
      <w:r>
        <w:tab/>
      </w:r>
      <w:r>
        <w:fldChar w:fldCharType="begin" w:fldLock="1"/>
      </w:r>
      <w:r>
        <w:instrText xml:space="preserve"> PAGEREF _Toc106109297 \h </w:instrText>
      </w:r>
      <w:r>
        <w:fldChar w:fldCharType="separate"/>
      </w:r>
      <w:r>
        <w:t>177</w:t>
      </w:r>
      <w:r>
        <w:fldChar w:fldCharType="end"/>
      </w:r>
    </w:p>
    <w:p w14:paraId="37D2D2D5" w14:textId="77777777" w:rsidR="000D75EF" w:rsidRPr="00AA2F22" w:rsidRDefault="000D75EF">
      <w:pPr>
        <w:pStyle w:val="TOC4"/>
        <w:rPr>
          <w:rFonts w:ascii="Calibri" w:eastAsia="Malgun Gothic" w:hAnsi="Calibri"/>
          <w:sz w:val="22"/>
          <w:szCs w:val="22"/>
        </w:rPr>
      </w:pPr>
      <w:r>
        <w:t>9.3.1.22</w:t>
      </w:r>
      <w:r w:rsidRPr="00AA2F22">
        <w:rPr>
          <w:rFonts w:ascii="Calibri" w:eastAsia="Malgun Gothic" w:hAnsi="Calibri"/>
          <w:sz w:val="22"/>
          <w:szCs w:val="22"/>
        </w:rPr>
        <w:tab/>
      </w:r>
      <w:r>
        <w:t>Handover Type</w:t>
      </w:r>
      <w:r>
        <w:tab/>
      </w:r>
      <w:r>
        <w:fldChar w:fldCharType="begin" w:fldLock="1"/>
      </w:r>
      <w:r>
        <w:instrText xml:space="preserve"> PAGEREF _Toc106109298 \h </w:instrText>
      </w:r>
      <w:r>
        <w:fldChar w:fldCharType="separate"/>
      </w:r>
      <w:r>
        <w:t>177</w:t>
      </w:r>
      <w:r>
        <w:fldChar w:fldCharType="end"/>
      </w:r>
    </w:p>
    <w:p w14:paraId="2DEF075A" w14:textId="77777777" w:rsidR="000D75EF" w:rsidRPr="00AA2F22" w:rsidRDefault="000D75EF">
      <w:pPr>
        <w:pStyle w:val="TOC4"/>
        <w:rPr>
          <w:rFonts w:ascii="Calibri" w:eastAsia="Malgun Gothic" w:hAnsi="Calibri"/>
          <w:sz w:val="22"/>
          <w:szCs w:val="22"/>
        </w:rPr>
      </w:pPr>
      <w:r>
        <w:t>9.3.1.23</w:t>
      </w:r>
      <w:r w:rsidRPr="00AA2F22">
        <w:rPr>
          <w:rFonts w:ascii="Calibri" w:eastAsia="Malgun Gothic" w:hAnsi="Calibri"/>
          <w:sz w:val="22"/>
          <w:szCs w:val="22"/>
        </w:rPr>
        <w:tab/>
      </w:r>
      <w:r>
        <w:t>MICO Mode Indication</w:t>
      </w:r>
      <w:r>
        <w:tab/>
      </w:r>
      <w:r>
        <w:fldChar w:fldCharType="begin" w:fldLock="1"/>
      </w:r>
      <w:r>
        <w:instrText xml:space="preserve"> PAGEREF _Toc106109299 \h </w:instrText>
      </w:r>
      <w:r>
        <w:fldChar w:fldCharType="separate"/>
      </w:r>
      <w:r>
        <w:t>178</w:t>
      </w:r>
      <w:r>
        <w:fldChar w:fldCharType="end"/>
      </w:r>
    </w:p>
    <w:p w14:paraId="45F9D698" w14:textId="77777777" w:rsidR="000D75EF" w:rsidRPr="00AA2F22" w:rsidRDefault="000D75EF">
      <w:pPr>
        <w:pStyle w:val="TOC4"/>
        <w:rPr>
          <w:rFonts w:ascii="Calibri" w:eastAsia="Malgun Gothic" w:hAnsi="Calibri"/>
          <w:sz w:val="22"/>
          <w:szCs w:val="22"/>
        </w:rPr>
      </w:pPr>
      <w:r>
        <w:t>9.3.1.24</w:t>
      </w:r>
      <w:r w:rsidRPr="00AA2F22">
        <w:rPr>
          <w:rFonts w:ascii="Calibri" w:eastAsia="Malgun Gothic" w:hAnsi="Calibri"/>
          <w:sz w:val="22"/>
          <w:szCs w:val="22"/>
        </w:rPr>
        <w:tab/>
      </w:r>
      <w:r>
        <w:t>S-NSSAI</w:t>
      </w:r>
      <w:r>
        <w:tab/>
      </w:r>
      <w:r>
        <w:fldChar w:fldCharType="begin" w:fldLock="1"/>
      </w:r>
      <w:r>
        <w:instrText xml:space="preserve"> PAGEREF _Toc106109300 \h </w:instrText>
      </w:r>
      <w:r>
        <w:fldChar w:fldCharType="separate"/>
      </w:r>
      <w:r>
        <w:t>178</w:t>
      </w:r>
      <w:r>
        <w:fldChar w:fldCharType="end"/>
      </w:r>
    </w:p>
    <w:p w14:paraId="1CAA6953" w14:textId="77777777" w:rsidR="000D75EF" w:rsidRPr="00AA2F22" w:rsidRDefault="000D75EF">
      <w:pPr>
        <w:pStyle w:val="TOC4"/>
        <w:rPr>
          <w:rFonts w:ascii="Calibri" w:eastAsia="Malgun Gothic" w:hAnsi="Calibri"/>
          <w:sz w:val="22"/>
          <w:szCs w:val="22"/>
        </w:rPr>
      </w:pPr>
      <w:r>
        <w:t>9.3.1.25</w:t>
      </w:r>
      <w:r w:rsidRPr="00AA2F22">
        <w:rPr>
          <w:rFonts w:ascii="Calibri" w:eastAsia="Malgun Gothic" w:hAnsi="Calibri"/>
          <w:sz w:val="22"/>
          <w:szCs w:val="22"/>
        </w:rPr>
        <w:tab/>
      </w:r>
      <w:r>
        <w:t>Target ID</w:t>
      </w:r>
      <w:r>
        <w:tab/>
      </w:r>
      <w:r>
        <w:fldChar w:fldCharType="begin" w:fldLock="1"/>
      </w:r>
      <w:r>
        <w:instrText xml:space="preserve"> PAGEREF _Toc106109301 \h </w:instrText>
      </w:r>
      <w:r>
        <w:fldChar w:fldCharType="separate"/>
      </w:r>
      <w:r>
        <w:t>178</w:t>
      </w:r>
      <w:r>
        <w:fldChar w:fldCharType="end"/>
      </w:r>
    </w:p>
    <w:p w14:paraId="50976267" w14:textId="77777777" w:rsidR="000D75EF" w:rsidRPr="00AA2F22" w:rsidRDefault="000D75EF">
      <w:pPr>
        <w:pStyle w:val="TOC4"/>
        <w:rPr>
          <w:rFonts w:ascii="Calibri" w:eastAsia="Malgun Gothic" w:hAnsi="Calibri"/>
          <w:sz w:val="22"/>
          <w:szCs w:val="22"/>
        </w:rPr>
      </w:pPr>
      <w:r>
        <w:t>9.3.1.26</w:t>
      </w:r>
      <w:r w:rsidRPr="00AA2F22">
        <w:rPr>
          <w:rFonts w:ascii="Calibri" w:eastAsia="Malgun Gothic" w:hAnsi="Calibri"/>
          <w:sz w:val="22"/>
          <w:szCs w:val="22"/>
        </w:rPr>
        <w:tab/>
      </w:r>
      <w:r>
        <w:t>Emergency Fallback Indicator</w:t>
      </w:r>
      <w:r>
        <w:tab/>
      </w:r>
      <w:r>
        <w:fldChar w:fldCharType="begin" w:fldLock="1"/>
      </w:r>
      <w:r>
        <w:instrText xml:space="preserve"> PAGEREF _Toc106109302 \h </w:instrText>
      </w:r>
      <w:r>
        <w:fldChar w:fldCharType="separate"/>
      </w:r>
      <w:r>
        <w:t>178</w:t>
      </w:r>
      <w:r>
        <w:fldChar w:fldCharType="end"/>
      </w:r>
    </w:p>
    <w:p w14:paraId="5AA6EDAC" w14:textId="77777777" w:rsidR="000D75EF" w:rsidRPr="00AA2F22" w:rsidRDefault="000D75EF">
      <w:pPr>
        <w:pStyle w:val="TOC4"/>
        <w:rPr>
          <w:rFonts w:ascii="Calibri" w:eastAsia="Malgun Gothic" w:hAnsi="Calibri"/>
          <w:sz w:val="22"/>
          <w:szCs w:val="22"/>
        </w:rPr>
      </w:pPr>
      <w:r>
        <w:t>9.3.1.27</w:t>
      </w:r>
      <w:r w:rsidRPr="00AA2F22">
        <w:rPr>
          <w:rFonts w:ascii="Calibri" w:eastAsia="Malgun Gothic" w:hAnsi="Calibri"/>
          <w:sz w:val="22"/>
          <w:szCs w:val="22"/>
        </w:rPr>
        <w:tab/>
      </w:r>
      <w:r>
        <w:rPr>
          <w:lang w:eastAsia="zh-CN"/>
        </w:rPr>
        <w:t>Security Indication</w:t>
      </w:r>
      <w:r>
        <w:tab/>
      </w:r>
      <w:r>
        <w:fldChar w:fldCharType="begin" w:fldLock="1"/>
      </w:r>
      <w:r>
        <w:instrText xml:space="preserve"> PAGEREF _Toc106109303 \h </w:instrText>
      </w:r>
      <w:r>
        <w:fldChar w:fldCharType="separate"/>
      </w:r>
      <w:r>
        <w:t>179</w:t>
      </w:r>
      <w:r>
        <w:fldChar w:fldCharType="end"/>
      </w:r>
    </w:p>
    <w:p w14:paraId="50F8BAAC" w14:textId="77777777" w:rsidR="000D75EF" w:rsidRPr="00AA2F22" w:rsidRDefault="000D75EF">
      <w:pPr>
        <w:pStyle w:val="TOC4"/>
        <w:rPr>
          <w:rFonts w:ascii="Calibri" w:eastAsia="Malgun Gothic" w:hAnsi="Calibri"/>
          <w:sz w:val="22"/>
          <w:szCs w:val="22"/>
        </w:rPr>
      </w:pPr>
      <w:r>
        <w:t>9.3.1.28</w:t>
      </w:r>
      <w:r w:rsidRPr="00AA2F22">
        <w:rPr>
          <w:rFonts w:ascii="Calibri" w:eastAsia="Malgun Gothic" w:hAnsi="Calibri"/>
          <w:sz w:val="22"/>
          <w:szCs w:val="22"/>
        </w:rPr>
        <w:tab/>
      </w:r>
      <w:r>
        <w:t>Non Dynamic 5QI Descriptor</w:t>
      </w:r>
      <w:r>
        <w:tab/>
      </w:r>
      <w:r>
        <w:fldChar w:fldCharType="begin" w:fldLock="1"/>
      </w:r>
      <w:r>
        <w:instrText xml:space="preserve"> PAGEREF _Toc106109304 \h </w:instrText>
      </w:r>
      <w:r>
        <w:fldChar w:fldCharType="separate"/>
      </w:r>
      <w:r>
        <w:t>179</w:t>
      </w:r>
      <w:r>
        <w:fldChar w:fldCharType="end"/>
      </w:r>
    </w:p>
    <w:p w14:paraId="711E347E" w14:textId="77777777" w:rsidR="000D75EF" w:rsidRPr="00AA2F22" w:rsidRDefault="000D75EF">
      <w:pPr>
        <w:pStyle w:val="TOC4"/>
        <w:rPr>
          <w:rFonts w:ascii="Calibri" w:eastAsia="Malgun Gothic" w:hAnsi="Calibri"/>
          <w:sz w:val="22"/>
          <w:szCs w:val="22"/>
        </w:rPr>
      </w:pPr>
      <w:r>
        <w:t>9.3.1.29</w:t>
      </w:r>
      <w:r w:rsidRPr="00AA2F22">
        <w:rPr>
          <w:rFonts w:ascii="Calibri" w:eastAsia="Malgun Gothic" w:hAnsi="Calibri"/>
          <w:sz w:val="22"/>
          <w:szCs w:val="22"/>
        </w:rPr>
        <w:tab/>
      </w:r>
      <w:r>
        <w:t>Source NG-RAN Node to Target NG-RAN Node Transparent Container</w:t>
      </w:r>
      <w:r>
        <w:tab/>
      </w:r>
      <w:r>
        <w:fldChar w:fldCharType="begin" w:fldLock="1"/>
      </w:r>
      <w:r>
        <w:instrText xml:space="preserve"> PAGEREF _Toc106109305 \h </w:instrText>
      </w:r>
      <w:r>
        <w:fldChar w:fldCharType="separate"/>
      </w:r>
      <w:r>
        <w:t>180</w:t>
      </w:r>
      <w:r>
        <w:fldChar w:fldCharType="end"/>
      </w:r>
    </w:p>
    <w:p w14:paraId="2ED0C813" w14:textId="77777777" w:rsidR="000D75EF" w:rsidRPr="00AA2F22" w:rsidRDefault="000D75EF">
      <w:pPr>
        <w:pStyle w:val="TOC4"/>
        <w:rPr>
          <w:rFonts w:ascii="Calibri" w:eastAsia="Malgun Gothic" w:hAnsi="Calibri"/>
          <w:sz w:val="22"/>
          <w:szCs w:val="22"/>
        </w:rPr>
      </w:pPr>
      <w:r>
        <w:t>9.3.1.30</w:t>
      </w:r>
      <w:r w:rsidRPr="00AA2F22">
        <w:rPr>
          <w:rFonts w:ascii="Calibri" w:eastAsia="Malgun Gothic" w:hAnsi="Calibri"/>
          <w:sz w:val="22"/>
          <w:szCs w:val="22"/>
        </w:rPr>
        <w:tab/>
      </w:r>
      <w:r>
        <w:t>Target NG-RAN Node to Source NG-RAN Node Transparent Container</w:t>
      </w:r>
      <w:r>
        <w:tab/>
      </w:r>
      <w:r>
        <w:fldChar w:fldCharType="begin" w:fldLock="1"/>
      </w:r>
      <w:r>
        <w:instrText xml:space="preserve"> PAGEREF _Toc106109306 \h </w:instrText>
      </w:r>
      <w:r>
        <w:fldChar w:fldCharType="separate"/>
      </w:r>
      <w:r>
        <w:t>182</w:t>
      </w:r>
      <w:r>
        <w:fldChar w:fldCharType="end"/>
      </w:r>
    </w:p>
    <w:p w14:paraId="1A9855F3" w14:textId="77777777" w:rsidR="000D75EF" w:rsidRPr="00AA2F22" w:rsidRDefault="000D75EF">
      <w:pPr>
        <w:pStyle w:val="TOC4"/>
        <w:rPr>
          <w:rFonts w:ascii="Calibri" w:eastAsia="Malgun Gothic" w:hAnsi="Calibri"/>
          <w:sz w:val="22"/>
          <w:szCs w:val="22"/>
        </w:rPr>
      </w:pPr>
      <w:r>
        <w:t>9.3.1.31</w:t>
      </w:r>
      <w:r w:rsidRPr="00AA2F22">
        <w:rPr>
          <w:rFonts w:ascii="Calibri" w:eastAsia="Malgun Gothic" w:hAnsi="Calibri"/>
          <w:sz w:val="22"/>
          <w:szCs w:val="22"/>
        </w:rPr>
        <w:tab/>
      </w:r>
      <w:r>
        <w:t>Allowed NSSAI</w:t>
      </w:r>
      <w:r>
        <w:tab/>
      </w:r>
      <w:r>
        <w:fldChar w:fldCharType="begin" w:fldLock="1"/>
      </w:r>
      <w:r>
        <w:instrText xml:space="preserve"> PAGEREF _Toc106109307 \h </w:instrText>
      </w:r>
      <w:r>
        <w:fldChar w:fldCharType="separate"/>
      </w:r>
      <w:r>
        <w:t>183</w:t>
      </w:r>
      <w:r>
        <w:fldChar w:fldCharType="end"/>
      </w:r>
    </w:p>
    <w:p w14:paraId="612604F8" w14:textId="77777777" w:rsidR="000D75EF" w:rsidRPr="00AA2F22" w:rsidRDefault="000D75EF">
      <w:pPr>
        <w:pStyle w:val="TOC4"/>
        <w:rPr>
          <w:rFonts w:ascii="Calibri" w:eastAsia="Malgun Gothic" w:hAnsi="Calibri"/>
          <w:sz w:val="22"/>
          <w:szCs w:val="22"/>
        </w:rPr>
      </w:pPr>
      <w:r>
        <w:t>9.3.1.32</w:t>
      </w:r>
      <w:r w:rsidRPr="00AA2F22">
        <w:rPr>
          <w:rFonts w:ascii="Calibri" w:eastAsia="Malgun Gothic" w:hAnsi="Calibri"/>
          <w:sz w:val="22"/>
          <w:szCs w:val="22"/>
        </w:rPr>
        <w:tab/>
      </w:r>
      <w:r>
        <w:t>Relative AMF Capacity</w:t>
      </w:r>
      <w:r>
        <w:tab/>
      </w:r>
      <w:r>
        <w:fldChar w:fldCharType="begin" w:fldLock="1"/>
      </w:r>
      <w:r>
        <w:instrText xml:space="preserve"> PAGEREF _Toc106109308 \h </w:instrText>
      </w:r>
      <w:r>
        <w:fldChar w:fldCharType="separate"/>
      </w:r>
      <w:r>
        <w:t>183</w:t>
      </w:r>
      <w:r>
        <w:fldChar w:fldCharType="end"/>
      </w:r>
    </w:p>
    <w:p w14:paraId="0A99990E" w14:textId="77777777" w:rsidR="000D75EF" w:rsidRPr="00AA2F22" w:rsidRDefault="000D75EF">
      <w:pPr>
        <w:pStyle w:val="TOC4"/>
        <w:rPr>
          <w:rFonts w:ascii="Calibri" w:eastAsia="Malgun Gothic" w:hAnsi="Calibri"/>
          <w:sz w:val="22"/>
          <w:szCs w:val="22"/>
        </w:rPr>
      </w:pPr>
      <w:r>
        <w:t>9.3.1.33</w:t>
      </w:r>
      <w:r w:rsidRPr="00AA2F22">
        <w:rPr>
          <w:rFonts w:ascii="Calibri" w:eastAsia="Malgun Gothic" w:hAnsi="Calibri"/>
          <w:sz w:val="22"/>
          <w:szCs w:val="22"/>
        </w:rPr>
        <w:tab/>
      </w:r>
      <w:r>
        <w:t>DL Forwarding</w:t>
      </w:r>
      <w:r>
        <w:tab/>
      </w:r>
      <w:r>
        <w:fldChar w:fldCharType="begin" w:fldLock="1"/>
      </w:r>
      <w:r>
        <w:instrText xml:space="preserve"> PAGEREF _Toc106109309 \h </w:instrText>
      </w:r>
      <w:r>
        <w:fldChar w:fldCharType="separate"/>
      </w:r>
      <w:r>
        <w:t>183</w:t>
      </w:r>
      <w:r>
        <w:fldChar w:fldCharType="end"/>
      </w:r>
    </w:p>
    <w:p w14:paraId="41916456" w14:textId="77777777" w:rsidR="000D75EF" w:rsidRPr="00AA2F22" w:rsidRDefault="000D75EF">
      <w:pPr>
        <w:pStyle w:val="TOC4"/>
        <w:rPr>
          <w:rFonts w:ascii="Calibri" w:eastAsia="Malgun Gothic" w:hAnsi="Calibri"/>
          <w:sz w:val="22"/>
          <w:szCs w:val="22"/>
        </w:rPr>
      </w:pPr>
      <w:r>
        <w:t>9.3.1.34</w:t>
      </w:r>
      <w:r w:rsidRPr="00AA2F22">
        <w:rPr>
          <w:rFonts w:ascii="Calibri" w:eastAsia="Malgun Gothic" w:hAnsi="Calibri"/>
          <w:sz w:val="22"/>
          <w:szCs w:val="22"/>
        </w:rPr>
        <w:tab/>
      </w:r>
      <w:r>
        <w:t>DRBs to QoS Flows Mapping List</w:t>
      </w:r>
      <w:r>
        <w:tab/>
      </w:r>
      <w:r>
        <w:fldChar w:fldCharType="begin" w:fldLock="1"/>
      </w:r>
      <w:r>
        <w:instrText xml:space="preserve"> PAGEREF _Toc106109310 \h </w:instrText>
      </w:r>
      <w:r>
        <w:fldChar w:fldCharType="separate"/>
      </w:r>
      <w:r>
        <w:t>183</w:t>
      </w:r>
      <w:r>
        <w:fldChar w:fldCharType="end"/>
      </w:r>
    </w:p>
    <w:p w14:paraId="01C2FE34" w14:textId="77777777" w:rsidR="000D75EF" w:rsidRPr="00AA2F22" w:rsidRDefault="000D75EF">
      <w:pPr>
        <w:pStyle w:val="TOC4"/>
        <w:rPr>
          <w:rFonts w:ascii="Calibri" w:eastAsia="Malgun Gothic" w:hAnsi="Calibri"/>
          <w:sz w:val="22"/>
          <w:szCs w:val="22"/>
        </w:rPr>
      </w:pPr>
      <w:r>
        <w:t>9.3.1.35</w:t>
      </w:r>
      <w:r w:rsidRPr="00AA2F22">
        <w:rPr>
          <w:rFonts w:ascii="Calibri" w:eastAsia="Malgun Gothic" w:hAnsi="Calibri"/>
          <w:sz w:val="22"/>
          <w:szCs w:val="22"/>
        </w:rPr>
        <w:tab/>
      </w:r>
      <w:r w:rsidRPr="00BB104E">
        <w:rPr>
          <w:rFonts w:cs="Arial"/>
        </w:rPr>
        <w:t>Message Identifier</w:t>
      </w:r>
      <w:r>
        <w:tab/>
      </w:r>
      <w:r>
        <w:fldChar w:fldCharType="begin" w:fldLock="1"/>
      </w:r>
      <w:r>
        <w:instrText xml:space="preserve"> PAGEREF _Toc106109311 \h </w:instrText>
      </w:r>
      <w:r>
        <w:fldChar w:fldCharType="separate"/>
      </w:r>
      <w:r>
        <w:t>183</w:t>
      </w:r>
      <w:r>
        <w:fldChar w:fldCharType="end"/>
      </w:r>
    </w:p>
    <w:p w14:paraId="309EC4E4" w14:textId="77777777" w:rsidR="000D75EF" w:rsidRPr="00AA2F22" w:rsidRDefault="000D75EF">
      <w:pPr>
        <w:pStyle w:val="TOC4"/>
        <w:rPr>
          <w:rFonts w:ascii="Calibri" w:eastAsia="Malgun Gothic" w:hAnsi="Calibri"/>
          <w:sz w:val="22"/>
          <w:szCs w:val="22"/>
        </w:rPr>
      </w:pPr>
      <w:r>
        <w:t>9.3.1.36</w:t>
      </w:r>
      <w:r w:rsidRPr="00AA2F22">
        <w:rPr>
          <w:rFonts w:ascii="Calibri" w:eastAsia="Malgun Gothic" w:hAnsi="Calibri"/>
          <w:sz w:val="22"/>
          <w:szCs w:val="22"/>
        </w:rPr>
        <w:tab/>
      </w:r>
      <w:r w:rsidRPr="00BB104E">
        <w:rPr>
          <w:rFonts w:cs="Arial"/>
        </w:rPr>
        <w:t>Serial Number</w:t>
      </w:r>
      <w:r>
        <w:tab/>
      </w:r>
      <w:r>
        <w:fldChar w:fldCharType="begin" w:fldLock="1"/>
      </w:r>
      <w:r>
        <w:instrText xml:space="preserve"> PAGEREF _Toc106109312 \h </w:instrText>
      </w:r>
      <w:r>
        <w:fldChar w:fldCharType="separate"/>
      </w:r>
      <w:r>
        <w:t>184</w:t>
      </w:r>
      <w:r>
        <w:fldChar w:fldCharType="end"/>
      </w:r>
    </w:p>
    <w:p w14:paraId="55F43AEB" w14:textId="77777777" w:rsidR="000D75EF" w:rsidRPr="00AA2F22" w:rsidRDefault="000D75EF">
      <w:pPr>
        <w:pStyle w:val="TOC4"/>
        <w:rPr>
          <w:rFonts w:ascii="Calibri" w:eastAsia="Malgun Gothic" w:hAnsi="Calibri"/>
          <w:sz w:val="22"/>
          <w:szCs w:val="22"/>
        </w:rPr>
      </w:pPr>
      <w:r>
        <w:t>9.3.1.37</w:t>
      </w:r>
      <w:r w:rsidRPr="00AA2F22">
        <w:rPr>
          <w:rFonts w:ascii="Calibri" w:eastAsia="Malgun Gothic" w:hAnsi="Calibri"/>
          <w:sz w:val="22"/>
          <w:szCs w:val="22"/>
        </w:rPr>
        <w:tab/>
      </w:r>
      <w:r w:rsidRPr="00BB104E">
        <w:rPr>
          <w:rFonts w:cs="Arial"/>
        </w:rPr>
        <w:t>Warning Area List</w:t>
      </w:r>
      <w:r>
        <w:tab/>
      </w:r>
      <w:r>
        <w:fldChar w:fldCharType="begin" w:fldLock="1"/>
      </w:r>
      <w:r>
        <w:instrText xml:space="preserve"> PAGEREF _Toc106109313 \h </w:instrText>
      </w:r>
      <w:r>
        <w:fldChar w:fldCharType="separate"/>
      </w:r>
      <w:r>
        <w:t>184</w:t>
      </w:r>
      <w:r>
        <w:fldChar w:fldCharType="end"/>
      </w:r>
    </w:p>
    <w:p w14:paraId="15851CEB" w14:textId="77777777" w:rsidR="000D75EF" w:rsidRPr="00AA2F22" w:rsidRDefault="000D75EF">
      <w:pPr>
        <w:pStyle w:val="TOC4"/>
        <w:rPr>
          <w:rFonts w:ascii="Calibri" w:eastAsia="Malgun Gothic" w:hAnsi="Calibri"/>
          <w:sz w:val="22"/>
          <w:szCs w:val="22"/>
        </w:rPr>
      </w:pPr>
      <w:r>
        <w:t>9.3.1.38</w:t>
      </w:r>
      <w:r w:rsidRPr="00AA2F22">
        <w:rPr>
          <w:rFonts w:ascii="Calibri" w:eastAsia="Malgun Gothic" w:hAnsi="Calibri"/>
          <w:sz w:val="22"/>
          <w:szCs w:val="22"/>
        </w:rPr>
        <w:tab/>
      </w:r>
      <w:r w:rsidRPr="00BB104E">
        <w:rPr>
          <w:rFonts w:cs="Arial"/>
        </w:rPr>
        <w:t>Number of Broadcasts Requested</w:t>
      </w:r>
      <w:r>
        <w:tab/>
      </w:r>
      <w:r>
        <w:fldChar w:fldCharType="begin" w:fldLock="1"/>
      </w:r>
      <w:r>
        <w:instrText xml:space="preserve"> PAGEREF _Toc106109314 \h </w:instrText>
      </w:r>
      <w:r>
        <w:fldChar w:fldCharType="separate"/>
      </w:r>
      <w:r>
        <w:t>184</w:t>
      </w:r>
      <w:r>
        <w:fldChar w:fldCharType="end"/>
      </w:r>
    </w:p>
    <w:p w14:paraId="2EB32B27" w14:textId="77777777" w:rsidR="000D75EF" w:rsidRPr="00AA2F22" w:rsidRDefault="000D75EF">
      <w:pPr>
        <w:pStyle w:val="TOC4"/>
        <w:rPr>
          <w:rFonts w:ascii="Calibri" w:eastAsia="Malgun Gothic" w:hAnsi="Calibri"/>
          <w:sz w:val="22"/>
          <w:szCs w:val="22"/>
        </w:rPr>
      </w:pPr>
      <w:r>
        <w:t>9.3.1.39</w:t>
      </w:r>
      <w:r w:rsidRPr="00AA2F22">
        <w:rPr>
          <w:rFonts w:ascii="Calibri" w:eastAsia="Malgun Gothic" w:hAnsi="Calibri"/>
          <w:sz w:val="22"/>
          <w:szCs w:val="22"/>
        </w:rPr>
        <w:tab/>
      </w:r>
      <w:r w:rsidRPr="00BB104E">
        <w:rPr>
          <w:rFonts w:cs="Arial"/>
        </w:rPr>
        <w:t>Warning Type</w:t>
      </w:r>
      <w:r>
        <w:tab/>
      </w:r>
      <w:r>
        <w:fldChar w:fldCharType="begin" w:fldLock="1"/>
      </w:r>
      <w:r>
        <w:instrText xml:space="preserve"> PAGEREF _Toc106109315 \h </w:instrText>
      </w:r>
      <w:r>
        <w:fldChar w:fldCharType="separate"/>
      </w:r>
      <w:r>
        <w:t>185</w:t>
      </w:r>
      <w:r>
        <w:fldChar w:fldCharType="end"/>
      </w:r>
    </w:p>
    <w:p w14:paraId="2A8B5175" w14:textId="77777777" w:rsidR="000D75EF" w:rsidRPr="00AA2F22" w:rsidRDefault="000D75EF">
      <w:pPr>
        <w:pStyle w:val="TOC4"/>
        <w:rPr>
          <w:rFonts w:ascii="Calibri" w:eastAsia="Malgun Gothic" w:hAnsi="Calibri"/>
          <w:sz w:val="22"/>
          <w:szCs w:val="22"/>
        </w:rPr>
      </w:pPr>
      <w:r>
        <w:t>9.3.1.40</w:t>
      </w:r>
      <w:r w:rsidRPr="00AA2F22">
        <w:rPr>
          <w:rFonts w:ascii="Calibri" w:eastAsia="Malgun Gothic" w:hAnsi="Calibri"/>
          <w:sz w:val="22"/>
          <w:szCs w:val="22"/>
        </w:rPr>
        <w:tab/>
      </w:r>
      <w:r>
        <w:t>Void</w:t>
      </w:r>
      <w:r>
        <w:tab/>
      </w:r>
      <w:r>
        <w:fldChar w:fldCharType="begin" w:fldLock="1"/>
      </w:r>
      <w:r>
        <w:instrText xml:space="preserve"> PAGEREF _Toc106109316 \h </w:instrText>
      </w:r>
      <w:r>
        <w:fldChar w:fldCharType="separate"/>
      </w:r>
      <w:r>
        <w:t>185</w:t>
      </w:r>
      <w:r>
        <w:fldChar w:fldCharType="end"/>
      </w:r>
    </w:p>
    <w:p w14:paraId="3DC0CA9F" w14:textId="77777777" w:rsidR="000D75EF" w:rsidRPr="00AA2F22" w:rsidRDefault="000D75EF">
      <w:pPr>
        <w:pStyle w:val="TOC4"/>
        <w:rPr>
          <w:rFonts w:ascii="Calibri" w:eastAsia="Malgun Gothic" w:hAnsi="Calibri"/>
          <w:sz w:val="22"/>
          <w:szCs w:val="22"/>
        </w:rPr>
      </w:pPr>
      <w:r>
        <w:t>9.3.1.41</w:t>
      </w:r>
      <w:r w:rsidRPr="00AA2F22">
        <w:rPr>
          <w:rFonts w:ascii="Calibri" w:eastAsia="Malgun Gothic" w:hAnsi="Calibri"/>
          <w:sz w:val="22"/>
          <w:szCs w:val="22"/>
        </w:rPr>
        <w:tab/>
      </w:r>
      <w:r w:rsidRPr="00BB104E">
        <w:rPr>
          <w:rFonts w:cs="Arial"/>
        </w:rPr>
        <w:t>Data Coding Scheme</w:t>
      </w:r>
      <w:r>
        <w:tab/>
      </w:r>
      <w:r>
        <w:fldChar w:fldCharType="begin" w:fldLock="1"/>
      </w:r>
      <w:r>
        <w:instrText xml:space="preserve"> PAGEREF _Toc106109317 \h </w:instrText>
      </w:r>
      <w:r>
        <w:fldChar w:fldCharType="separate"/>
      </w:r>
      <w:r>
        <w:t>185</w:t>
      </w:r>
      <w:r>
        <w:fldChar w:fldCharType="end"/>
      </w:r>
    </w:p>
    <w:p w14:paraId="282A1CCA" w14:textId="77777777" w:rsidR="000D75EF" w:rsidRPr="00AA2F22" w:rsidRDefault="000D75EF">
      <w:pPr>
        <w:pStyle w:val="TOC4"/>
        <w:rPr>
          <w:rFonts w:ascii="Calibri" w:eastAsia="Malgun Gothic" w:hAnsi="Calibri"/>
          <w:sz w:val="22"/>
          <w:szCs w:val="22"/>
        </w:rPr>
      </w:pPr>
      <w:r>
        <w:t>9.3.1.42</w:t>
      </w:r>
      <w:r w:rsidRPr="00AA2F22">
        <w:rPr>
          <w:rFonts w:ascii="Calibri" w:eastAsia="Malgun Gothic" w:hAnsi="Calibri"/>
          <w:sz w:val="22"/>
          <w:szCs w:val="22"/>
        </w:rPr>
        <w:tab/>
      </w:r>
      <w:r w:rsidRPr="00BB104E">
        <w:rPr>
          <w:rFonts w:cs="Arial"/>
        </w:rPr>
        <w:t>Warning Message Contents</w:t>
      </w:r>
      <w:r>
        <w:tab/>
      </w:r>
      <w:r>
        <w:fldChar w:fldCharType="begin" w:fldLock="1"/>
      </w:r>
      <w:r>
        <w:instrText xml:space="preserve"> PAGEREF _Toc106109318 \h </w:instrText>
      </w:r>
      <w:r>
        <w:fldChar w:fldCharType="separate"/>
      </w:r>
      <w:r>
        <w:t>185</w:t>
      </w:r>
      <w:r>
        <w:fldChar w:fldCharType="end"/>
      </w:r>
    </w:p>
    <w:p w14:paraId="729F41DA" w14:textId="77777777" w:rsidR="000D75EF" w:rsidRPr="00AA2F22" w:rsidRDefault="000D75EF">
      <w:pPr>
        <w:pStyle w:val="TOC4"/>
        <w:rPr>
          <w:rFonts w:ascii="Calibri" w:eastAsia="Malgun Gothic" w:hAnsi="Calibri"/>
          <w:sz w:val="22"/>
          <w:szCs w:val="22"/>
        </w:rPr>
      </w:pPr>
      <w:r>
        <w:t>9.3.1.43</w:t>
      </w:r>
      <w:r w:rsidRPr="00AA2F22">
        <w:rPr>
          <w:rFonts w:ascii="Calibri" w:eastAsia="Malgun Gothic" w:hAnsi="Calibri"/>
          <w:sz w:val="22"/>
          <w:szCs w:val="22"/>
        </w:rPr>
        <w:tab/>
      </w:r>
      <w:r w:rsidRPr="00BB104E">
        <w:rPr>
          <w:rFonts w:cs="Arial"/>
        </w:rPr>
        <w:t>Broadcast Completed Area List</w:t>
      </w:r>
      <w:r>
        <w:tab/>
      </w:r>
      <w:r>
        <w:fldChar w:fldCharType="begin" w:fldLock="1"/>
      </w:r>
      <w:r>
        <w:instrText xml:space="preserve"> PAGEREF _Toc106109319 \h </w:instrText>
      </w:r>
      <w:r>
        <w:fldChar w:fldCharType="separate"/>
      </w:r>
      <w:r>
        <w:t>185</w:t>
      </w:r>
      <w:r>
        <w:fldChar w:fldCharType="end"/>
      </w:r>
    </w:p>
    <w:p w14:paraId="62AE4B8B" w14:textId="77777777" w:rsidR="000D75EF" w:rsidRPr="00AA2F22" w:rsidRDefault="000D75EF">
      <w:pPr>
        <w:pStyle w:val="TOC4"/>
        <w:rPr>
          <w:rFonts w:ascii="Calibri" w:eastAsia="Malgun Gothic" w:hAnsi="Calibri"/>
          <w:sz w:val="22"/>
          <w:szCs w:val="22"/>
        </w:rPr>
      </w:pPr>
      <w:r>
        <w:t>9.3.1.44</w:t>
      </w:r>
      <w:r w:rsidRPr="00AA2F22">
        <w:rPr>
          <w:rFonts w:ascii="Calibri" w:eastAsia="Malgun Gothic" w:hAnsi="Calibri"/>
          <w:sz w:val="22"/>
          <w:szCs w:val="22"/>
        </w:rPr>
        <w:tab/>
      </w:r>
      <w:r>
        <w:t>Broadcast Cancelled Area List</w:t>
      </w:r>
      <w:r>
        <w:tab/>
      </w:r>
      <w:r>
        <w:fldChar w:fldCharType="begin" w:fldLock="1"/>
      </w:r>
      <w:r>
        <w:instrText xml:space="preserve"> PAGEREF _Toc106109320 \h </w:instrText>
      </w:r>
      <w:r>
        <w:fldChar w:fldCharType="separate"/>
      </w:r>
      <w:r>
        <w:t>186</w:t>
      </w:r>
      <w:r>
        <w:fldChar w:fldCharType="end"/>
      </w:r>
    </w:p>
    <w:p w14:paraId="5394FD5E" w14:textId="77777777" w:rsidR="000D75EF" w:rsidRPr="00AA2F22" w:rsidRDefault="000D75EF">
      <w:pPr>
        <w:pStyle w:val="TOC4"/>
        <w:rPr>
          <w:rFonts w:ascii="Calibri" w:eastAsia="Malgun Gothic" w:hAnsi="Calibri"/>
          <w:sz w:val="22"/>
          <w:szCs w:val="22"/>
        </w:rPr>
      </w:pPr>
      <w:r>
        <w:t>9.3.1.45</w:t>
      </w:r>
      <w:r w:rsidRPr="00AA2F22">
        <w:rPr>
          <w:rFonts w:ascii="Calibri" w:eastAsia="Malgun Gothic" w:hAnsi="Calibri"/>
          <w:sz w:val="22"/>
          <w:szCs w:val="22"/>
        </w:rPr>
        <w:tab/>
      </w:r>
      <w:r>
        <w:t>Number of Broadcasts</w:t>
      </w:r>
      <w:r>
        <w:tab/>
      </w:r>
      <w:r>
        <w:fldChar w:fldCharType="begin" w:fldLock="1"/>
      </w:r>
      <w:r>
        <w:instrText xml:space="preserve"> PAGEREF _Toc106109321 \h </w:instrText>
      </w:r>
      <w:r>
        <w:fldChar w:fldCharType="separate"/>
      </w:r>
      <w:r>
        <w:t>188</w:t>
      </w:r>
      <w:r>
        <w:fldChar w:fldCharType="end"/>
      </w:r>
    </w:p>
    <w:p w14:paraId="15C8F23E" w14:textId="77777777" w:rsidR="000D75EF" w:rsidRPr="00AA2F22" w:rsidRDefault="000D75EF">
      <w:pPr>
        <w:pStyle w:val="TOC4"/>
        <w:rPr>
          <w:rFonts w:ascii="Calibri" w:eastAsia="Malgun Gothic" w:hAnsi="Calibri"/>
          <w:sz w:val="22"/>
          <w:szCs w:val="22"/>
        </w:rPr>
      </w:pPr>
      <w:r>
        <w:t>9.3.1.46</w:t>
      </w:r>
      <w:r w:rsidRPr="00AA2F22">
        <w:rPr>
          <w:rFonts w:ascii="Calibri" w:eastAsia="Malgun Gothic" w:hAnsi="Calibri"/>
          <w:sz w:val="22"/>
          <w:szCs w:val="22"/>
        </w:rPr>
        <w:tab/>
      </w:r>
      <w:r>
        <w:t>Concurrent Warning Message Indicator</w:t>
      </w:r>
      <w:r>
        <w:tab/>
      </w:r>
      <w:r>
        <w:fldChar w:fldCharType="begin" w:fldLock="1"/>
      </w:r>
      <w:r>
        <w:instrText xml:space="preserve"> PAGEREF _Toc106109322 \h </w:instrText>
      </w:r>
      <w:r>
        <w:fldChar w:fldCharType="separate"/>
      </w:r>
      <w:r>
        <w:t>188</w:t>
      </w:r>
      <w:r>
        <w:fldChar w:fldCharType="end"/>
      </w:r>
    </w:p>
    <w:p w14:paraId="5901E7FF" w14:textId="77777777" w:rsidR="000D75EF" w:rsidRPr="00AA2F22" w:rsidRDefault="000D75EF">
      <w:pPr>
        <w:pStyle w:val="TOC4"/>
        <w:rPr>
          <w:rFonts w:ascii="Calibri" w:eastAsia="Malgun Gothic" w:hAnsi="Calibri"/>
          <w:sz w:val="22"/>
          <w:szCs w:val="22"/>
        </w:rPr>
      </w:pPr>
      <w:r>
        <w:t>9.3.1.47</w:t>
      </w:r>
      <w:r w:rsidRPr="00AA2F22">
        <w:rPr>
          <w:rFonts w:ascii="Calibri" w:eastAsia="Malgun Gothic" w:hAnsi="Calibri"/>
          <w:sz w:val="22"/>
          <w:szCs w:val="22"/>
        </w:rPr>
        <w:tab/>
      </w:r>
      <w:r>
        <w:t>Cancel-All Warning Messages Indicator</w:t>
      </w:r>
      <w:r>
        <w:tab/>
      </w:r>
      <w:r>
        <w:fldChar w:fldCharType="begin" w:fldLock="1"/>
      </w:r>
      <w:r>
        <w:instrText xml:space="preserve"> PAGEREF _Toc106109323 \h </w:instrText>
      </w:r>
      <w:r>
        <w:fldChar w:fldCharType="separate"/>
      </w:r>
      <w:r>
        <w:t>188</w:t>
      </w:r>
      <w:r>
        <w:fldChar w:fldCharType="end"/>
      </w:r>
    </w:p>
    <w:p w14:paraId="392E19AC" w14:textId="77777777" w:rsidR="000D75EF" w:rsidRPr="00AA2F22" w:rsidRDefault="000D75EF">
      <w:pPr>
        <w:pStyle w:val="TOC4"/>
        <w:rPr>
          <w:rFonts w:ascii="Calibri" w:eastAsia="Malgun Gothic" w:hAnsi="Calibri"/>
          <w:sz w:val="22"/>
          <w:szCs w:val="22"/>
        </w:rPr>
      </w:pPr>
      <w:r>
        <w:t>9.3.1.48</w:t>
      </w:r>
      <w:r w:rsidRPr="00AA2F22">
        <w:rPr>
          <w:rFonts w:ascii="Calibri" w:eastAsia="Malgun Gothic" w:hAnsi="Calibri"/>
          <w:sz w:val="22"/>
          <w:szCs w:val="22"/>
        </w:rPr>
        <w:tab/>
      </w:r>
      <w:r w:rsidRPr="00BB104E">
        <w:rPr>
          <w:rFonts w:cs="Arial"/>
        </w:rPr>
        <w:t>Emergency Area ID</w:t>
      </w:r>
      <w:r>
        <w:tab/>
      </w:r>
      <w:r>
        <w:fldChar w:fldCharType="begin" w:fldLock="1"/>
      </w:r>
      <w:r>
        <w:instrText xml:space="preserve"> PAGEREF _Toc106109324 \h </w:instrText>
      </w:r>
      <w:r>
        <w:fldChar w:fldCharType="separate"/>
      </w:r>
      <w:r>
        <w:t>188</w:t>
      </w:r>
      <w:r>
        <w:fldChar w:fldCharType="end"/>
      </w:r>
    </w:p>
    <w:p w14:paraId="389BB4E0" w14:textId="77777777" w:rsidR="000D75EF" w:rsidRPr="00AA2F22" w:rsidRDefault="000D75EF">
      <w:pPr>
        <w:pStyle w:val="TOC4"/>
        <w:rPr>
          <w:rFonts w:ascii="Calibri" w:eastAsia="Malgun Gothic" w:hAnsi="Calibri"/>
          <w:sz w:val="22"/>
          <w:szCs w:val="22"/>
        </w:rPr>
      </w:pPr>
      <w:r>
        <w:t>9.3.1.49</w:t>
      </w:r>
      <w:r w:rsidRPr="00AA2F22">
        <w:rPr>
          <w:rFonts w:ascii="Calibri" w:eastAsia="Malgun Gothic" w:hAnsi="Calibri"/>
          <w:sz w:val="22"/>
          <w:szCs w:val="22"/>
        </w:rPr>
        <w:tab/>
      </w:r>
      <w:r>
        <w:t>Repetition Period</w:t>
      </w:r>
      <w:r>
        <w:tab/>
      </w:r>
      <w:r>
        <w:fldChar w:fldCharType="begin" w:fldLock="1"/>
      </w:r>
      <w:r>
        <w:instrText xml:space="preserve"> PAGEREF _Toc106109325 \h </w:instrText>
      </w:r>
      <w:r>
        <w:fldChar w:fldCharType="separate"/>
      </w:r>
      <w:r>
        <w:t>188</w:t>
      </w:r>
      <w:r>
        <w:fldChar w:fldCharType="end"/>
      </w:r>
    </w:p>
    <w:p w14:paraId="4876C39A" w14:textId="77777777" w:rsidR="000D75EF" w:rsidRPr="00AA2F22" w:rsidRDefault="000D75EF">
      <w:pPr>
        <w:pStyle w:val="TOC4"/>
        <w:rPr>
          <w:rFonts w:ascii="Calibri" w:eastAsia="Malgun Gothic" w:hAnsi="Calibri"/>
          <w:sz w:val="22"/>
          <w:szCs w:val="22"/>
        </w:rPr>
      </w:pPr>
      <w:r>
        <w:t>9.3.1.50</w:t>
      </w:r>
      <w:r w:rsidRPr="00AA2F22">
        <w:rPr>
          <w:rFonts w:ascii="Calibri" w:eastAsia="Malgun Gothic" w:hAnsi="Calibri"/>
          <w:sz w:val="22"/>
          <w:szCs w:val="22"/>
        </w:rPr>
        <w:tab/>
      </w:r>
      <w:r>
        <w:t>PDU Session ID</w:t>
      </w:r>
      <w:r>
        <w:tab/>
      </w:r>
      <w:r>
        <w:fldChar w:fldCharType="begin" w:fldLock="1"/>
      </w:r>
      <w:r>
        <w:instrText xml:space="preserve"> PAGEREF _Toc106109326 \h </w:instrText>
      </w:r>
      <w:r>
        <w:fldChar w:fldCharType="separate"/>
      </w:r>
      <w:r>
        <w:t>189</w:t>
      </w:r>
      <w:r>
        <w:fldChar w:fldCharType="end"/>
      </w:r>
    </w:p>
    <w:p w14:paraId="0F3AB6B3" w14:textId="77777777" w:rsidR="000D75EF" w:rsidRPr="00AA2F22" w:rsidRDefault="000D75EF">
      <w:pPr>
        <w:pStyle w:val="TOC4"/>
        <w:rPr>
          <w:rFonts w:ascii="Calibri" w:eastAsia="Malgun Gothic" w:hAnsi="Calibri"/>
          <w:sz w:val="22"/>
          <w:szCs w:val="22"/>
        </w:rPr>
      </w:pPr>
      <w:r>
        <w:t>9.3.1.51</w:t>
      </w:r>
      <w:r w:rsidRPr="00AA2F22">
        <w:rPr>
          <w:rFonts w:ascii="Calibri" w:eastAsia="Malgun Gothic" w:hAnsi="Calibri"/>
          <w:sz w:val="22"/>
          <w:szCs w:val="22"/>
        </w:rPr>
        <w:tab/>
      </w:r>
      <w:r>
        <w:t xml:space="preserve">QoS Flow </w:t>
      </w:r>
      <w:r>
        <w:rPr>
          <w:lang w:eastAsia="ja-JP"/>
        </w:rPr>
        <w:t>Identifier</w:t>
      </w:r>
      <w:r>
        <w:tab/>
      </w:r>
      <w:r>
        <w:fldChar w:fldCharType="begin" w:fldLock="1"/>
      </w:r>
      <w:r>
        <w:instrText xml:space="preserve"> PAGEREF _Toc106109327 \h </w:instrText>
      </w:r>
      <w:r>
        <w:fldChar w:fldCharType="separate"/>
      </w:r>
      <w:r>
        <w:t>189</w:t>
      </w:r>
      <w:r>
        <w:fldChar w:fldCharType="end"/>
      </w:r>
    </w:p>
    <w:p w14:paraId="5A7FBD01" w14:textId="77777777" w:rsidR="000D75EF" w:rsidRPr="00AA2F22" w:rsidRDefault="000D75EF">
      <w:pPr>
        <w:pStyle w:val="TOC4"/>
        <w:rPr>
          <w:rFonts w:ascii="Calibri" w:eastAsia="Malgun Gothic" w:hAnsi="Calibri"/>
          <w:sz w:val="22"/>
          <w:szCs w:val="22"/>
        </w:rPr>
      </w:pPr>
      <w:r>
        <w:t>9.3.1.52</w:t>
      </w:r>
      <w:r w:rsidRPr="00AA2F22">
        <w:rPr>
          <w:rFonts w:ascii="Calibri" w:eastAsia="Malgun Gothic" w:hAnsi="Calibri"/>
          <w:sz w:val="22"/>
          <w:szCs w:val="22"/>
        </w:rPr>
        <w:tab/>
      </w:r>
      <w:r>
        <w:t>PDU Session Type</w:t>
      </w:r>
      <w:r>
        <w:tab/>
      </w:r>
      <w:r>
        <w:fldChar w:fldCharType="begin" w:fldLock="1"/>
      </w:r>
      <w:r>
        <w:instrText xml:space="preserve"> PAGEREF _Toc106109328 \h </w:instrText>
      </w:r>
      <w:r>
        <w:fldChar w:fldCharType="separate"/>
      </w:r>
      <w:r>
        <w:t>189</w:t>
      </w:r>
      <w:r>
        <w:fldChar w:fldCharType="end"/>
      </w:r>
    </w:p>
    <w:p w14:paraId="7182B03E" w14:textId="77777777" w:rsidR="000D75EF" w:rsidRPr="00AA2F22" w:rsidRDefault="000D75EF">
      <w:pPr>
        <w:pStyle w:val="TOC4"/>
        <w:rPr>
          <w:rFonts w:ascii="Calibri" w:eastAsia="Malgun Gothic" w:hAnsi="Calibri"/>
          <w:sz w:val="22"/>
          <w:szCs w:val="22"/>
        </w:rPr>
      </w:pPr>
      <w:r>
        <w:t>9.3.1.53</w:t>
      </w:r>
      <w:r w:rsidRPr="00AA2F22">
        <w:rPr>
          <w:rFonts w:ascii="Calibri" w:eastAsia="Malgun Gothic" w:hAnsi="Calibri"/>
          <w:sz w:val="22"/>
          <w:szCs w:val="22"/>
        </w:rPr>
        <w:tab/>
      </w:r>
      <w:r>
        <w:t>DRB ID</w:t>
      </w:r>
      <w:r>
        <w:tab/>
      </w:r>
      <w:r>
        <w:fldChar w:fldCharType="begin" w:fldLock="1"/>
      </w:r>
      <w:r>
        <w:instrText xml:space="preserve"> PAGEREF _Toc106109329 \h </w:instrText>
      </w:r>
      <w:r>
        <w:fldChar w:fldCharType="separate"/>
      </w:r>
      <w:r>
        <w:t>189</w:t>
      </w:r>
      <w:r>
        <w:fldChar w:fldCharType="end"/>
      </w:r>
    </w:p>
    <w:p w14:paraId="3DB03568" w14:textId="77777777" w:rsidR="000D75EF" w:rsidRPr="00AA2F22" w:rsidRDefault="000D75EF">
      <w:pPr>
        <w:pStyle w:val="TOC4"/>
        <w:rPr>
          <w:rFonts w:ascii="Calibri" w:eastAsia="Malgun Gothic" w:hAnsi="Calibri"/>
          <w:sz w:val="22"/>
          <w:szCs w:val="22"/>
        </w:rPr>
      </w:pPr>
      <w:r>
        <w:t>9.3.1.54</w:t>
      </w:r>
      <w:r w:rsidRPr="00AA2F22">
        <w:rPr>
          <w:rFonts w:ascii="Calibri" w:eastAsia="Malgun Gothic" w:hAnsi="Calibri"/>
          <w:sz w:val="22"/>
          <w:szCs w:val="22"/>
        </w:rPr>
        <w:tab/>
      </w:r>
      <w:r>
        <w:t>Masked IMEISV</w:t>
      </w:r>
      <w:r>
        <w:tab/>
      </w:r>
      <w:r>
        <w:fldChar w:fldCharType="begin" w:fldLock="1"/>
      </w:r>
      <w:r>
        <w:instrText xml:space="preserve"> PAGEREF _Toc106109330 \h </w:instrText>
      </w:r>
      <w:r>
        <w:fldChar w:fldCharType="separate"/>
      </w:r>
      <w:r>
        <w:t>189</w:t>
      </w:r>
      <w:r>
        <w:fldChar w:fldCharType="end"/>
      </w:r>
    </w:p>
    <w:p w14:paraId="2BFDAC6D" w14:textId="77777777" w:rsidR="000D75EF" w:rsidRPr="00AA2F22" w:rsidRDefault="000D75EF">
      <w:pPr>
        <w:pStyle w:val="TOC4"/>
        <w:rPr>
          <w:rFonts w:ascii="Calibri" w:eastAsia="Malgun Gothic" w:hAnsi="Calibri"/>
          <w:sz w:val="22"/>
          <w:szCs w:val="22"/>
        </w:rPr>
      </w:pPr>
      <w:r>
        <w:t>9.3.1.55</w:t>
      </w:r>
      <w:r w:rsidRPr="00AA2F22">
        <w:rPr>
          <w:rFonts w:ascii="Calibri" w:eastAsia="Malgun Gothic" w:hAnsi="Calibri"/>
          <w:sz w:val="22"/>
          <w:szCs w:val="22"/>
        </w:rPr>
        <w:tab/>
      </w:r>
      <w:r>
        <w:t>New Security Context Indicator</w:t>
      </w:r>
      <w:r>
        <w:tab/>
      </w:r>
      <w:r>
        <w:fldChar w:fldCharType="begin" w:fldLock="1"/>
      </w:r>
      <w:r>
        <w:instrText xml:space="preserve"> PAGEREF _Toc106109331 \h </w:instrText>
      </w:r>
      <w:r>
        <w:fldChar w:fldCharType="separate"/>
      </w:r>
      <w:r>
        <w:t>190</w:t>
      </w:r>
      <w:r>
        <w:fldChar w:fldCharType="end"/>
      </w:r>
    </w:p>
    <w:p w14:paraId="3DCC9CAD" w14:textId="77777777" w:rsidR="000D75EF" w:rsidRPr="00AA2F22" w:rsidRDefault="000D75EF">
      <w:pPr>
        <w:pStyle w:val="TOC4"/>
        <w:rPr>
          <w:rFonts w:ascii="Calibri" w:eastAsia="Malgun Gothic" w:hAnsi="Calibri"/>
          <w:sz w:val="22"/>
          <w:szCs w:val="22"/>
        </w:rPr>
      </w:pPr>
      <w:r w:rsidRPr="00BB104E">
        <w:rPr>
          <w:rFonts w:eastAsia="Batang"/>
        </w:rPr>
        <w:t>9.3.1.56</w:t>
      </w:r>
      <w:r w:rsidRPr="00AA2F22">
        <w:rPr>
          <w:rFonts w:ascii="Calibri" w:eastAsia="Malgun Gothic" w:hAnsi="Calibri"/>
          <w:sz w:val="22"/>
          <w:szCs w:val="22"/>
        </w:rPr>
        <w:tab/>
      </w:r>
      <w:r w:rsidRPr="00BB104E">
        <w:rPr>
          <w:rFonts w:eastAsia="Batang"/>
        </w:rPr>
        <w:t>Time to Wait</w:t>
      </w:r>
      <w:r>
        <w:tab/>
      </w:r>
      <w:r>
        <w:fldChar w:fldCharType="begin" w:fldLock="1"/>
      </w:r>
      <w:r>
        <w:instrText xml:space="preserve"> PAGEREF _Toc106109332 \h </w:instrText>
      </w:r>
      <w:r>
        <w:fldChar w:fldCharType="separate"/>
      </w:r>
      <w:r>
        <w:t>190</w:t>
      </w:r>
      <w:r>
        <w:fldChar w:fldCharType="end"/>
      </w:r>
    </w:p>
    <w:p w14:paraId="6DA372D6" w14:textId="77777777" w:rsidR="000D75EF" w:rsidRPr="00AA2F22" w:rsidRDefault="000D75EF">
      <w:pPr>
        <w:pStyle w:val="TOC4"/>
        <w:rPr>
          <w:rFonts w:ascii="Calibri" w:eastAsia="Malgun Gothic" w:hAnsi="Calibri"/>
          <w:sz w:val="22"/>
          <w:szCs w:val="22"/>
        </w:rPr>
      </w:pPr>
      <w:r w:rsidRPr="00BB104E">
        <w:rPr>
          <w:rFonts w:eastAsia="Batang"/>
        </w:rPr>
        <w:t>9.3.1.57</w:t>
      </w:r>
      <w:r w:rsidRPr="00AA2F22">
        <w:rPr>
          <w:rFonts w:ascii="Calibri" w:eastAsia="Malgun Gothic" w:hAnsi="Calibri"/>
          <w:sz w:val="22"/>
          <w:szCs w:val="22"/>
        </w:rPr>
        <w:tab/>
      </w:r>
      <w:r>
        <w:t>Global N3IWF ID</w:t>
      </w:r>
      <w:r>
        <w:tab/>
      </w:r>
      <w:r>
        <w:fldChar w:fldCharType="begin" w:fldLock="1"/>
      </w:r>
      <w:r>
        <w:instrText xml:space="preserve"> PAGEREF _Toc106109333 \h </w:instrText>
      </w:r>
      <w:r>
        <w:fldChar w:fldCharType="separate"/>
      </w:r>
      <w:r>
        <w:t>190</w:t>
      </w:r>
      <w:r>
        <w:fldChar w:fldCharType="end"/>
      </w:r>
    </w:p>
    <w:p w14:paraId="32795B5A" w14:textId="77777777" w:rsidR="000D75EF" w:rsidRPr="00AA2F22" w:rsidRDefault="000D75EF">
      <w:pPr>
        <w:pStyle w:val="TOC4"/>
        <w:rPr>
          <w:rFonts w:ascii="Calibri" w:eastAsia="Malgun Gothic" w:hAnsi="Calibri"/>
          <w:sz w:val="22"/>
          <w:szCs w:val="22"/>
        </w:rPr>
      </w:pPr>
      <w:r w:rsidRPr="00BB104E">
        <w:rPr>
          <w:rFonts w:eastAsia="Batang"/>
        </w:rPr>
        <w:t>9.3.1.58</w:t>
      </w:r>
      <w:r w:rsidRPr="00AA2F22">
        <w:rPr>
          <w:rFonts w:ascii="Calibri" w:eastAsia="Malgun Gothic" w:hAnsi="Calibri"/>
          <w:sz w:val="22"/>
          <w:szCs w:val="22"/>
        </w:rPr>
        <w:tab/>
      </w:r>
      <w:r>
        <w:t>UE Aggregate Maximum Bit Rate</w:t>
      </w:r>
      <w:r>
        <w:tab/>
      </w:r>
      <w:r>
        <w:fldChar w:fldCharType="begin" w:fldLock="1"/>
      </w:r>
      <w:r>
        <w:instrText xml:space="preserve"> PAGEREF _Toc106109334 \h </w:instrText>
      </w:r>
      <w:r>
        <w:fldChar w:fldCharType="separate"/>
      </w:r>
      <w:r>
        <w:t>190</w:t>
      </w:r>
      <w:r>
        <w:fldChar w:fldCharType="end"/>
      </w:r>
    </w:p>
    <w:p w14:paraId="74B25CD7" w14:textId="77777777" w:rsidR="000D75EF" w:rsidRPr="00AA2F22" w:rsidRDefault="000D75EF">
      <w:pPr>
        <w:pStyle w:val="TOC4"/>
        <w:rPr>
          <w:rFonts w:ascii="Calibri" w:eastAsia="Malgun Gothic" w:hAnsi="Calibri"/>
          <w:sz w:val="22"/>
          <w:szCs w:val="22"/>
        </w:rPr>
      </w:pPr>
      <w:r w:rsidRPr="00BB104E">
        <w:rPr>
          <w:rFonts w:eastAsia="Batang"/>
        </w:rPr>
        <w:t>9.3.1.59</w:t>
      </w:r>
      <w:r w:rsidRPr="00AA2F22">
        <w:rPr>
          <w:rFonts w:ascii="Calibri" w:eastAsia="Malgun Gothic" w:hAnsi="Calibri"/>
          <w:sz w:val="22"/>
          <w:szCs w:val="22"/>
        </w:rPr>
        <w:tab/>
      </w:r>
      <w:r>
        <w:rPr>
          <w:lang w:eastAsia="zh-CN"/>
        </w:rPr>
        <w:t>Security Result</w:t>
      </w:r>
      <w:r>
        <w:tab/>
      </w:r>
      <w:r>
        <w:fldChar w:fldCharType="begin" w:fldLock="1"/>
      </w:r>
      <w:r>
        <w:instrText xml:space="preserve"> PAGEREF _Toc106109335 \h </w:instrText>
      </w:r>
      <w:r>
        <w:fldChar w:fldCharType="separate"/>
      </w:r>
      <w:r>
        <w:t>191</w:t>
      </w:r>
      <w:r>
        <w:fldChar w:fldCharType="end"/>
      </w:r>
    </w:p>
    <w:p w14:paraId="79A09971" w14:textId="77777777" w:rsidR="000D75EF" w:rsidRPr="00AA2F22" w:rsidRDefault="000D75EF">
      <w:pPr>
        <w:pStyle w:val="TOC4"/>
        <w:rPr>
          <w:rFonts w:ascii="Calibri" w:eastAsia="Malgun Gothic" w:hAnsi="Calibri"/>
          <w:sz w:val="22"/>
          <w:szCs w:val="22"/>
        </w:rPr>
      </w:pPr>
      <w:r w:rsidRPr="00BB104E">
        <w:rPr>
          <w:rFonts w:eastAsia="Batang"/>
        </w:rPr>
        <w:t>9.3.1.60</w:t>
      </w:r>
      <w:r w:rsidRPr="00AA2F22">
        <w:rPr>
          <w:rFonts w:ascii="Calibri" w:eastAsia="Malgun Gothic" w:hAnsi="Calibri"/>
          <w:sz w:val="22"/>
          <w:szCs w:val="22"/>
        </w:rPr>
        <w:tab/>
      </w:r>
      <w:r>
        <w:t xml:space="preserve">User Plane </w:t>
      </w:r>
      <w:r>
        <w:rPr>
          <w:lang w:eastAsia="zh-CN"/>
        </w:rPr>
        <w:t>Security Information</w:t>
      </w:r>
      <w:r>
        <w:tab/>
      </w:r>
      <w:r>
        <w:fldChar w:fldCharType="begin" w:fldLock="1"/>
      </w:r>
      <w:r>
        <w:instrText xml:space="preserve"> PAGEREF _Toc106109336 \h </w:instrText>
      </w:r>
      <w:r>
        <w:fldChar w:fldCharType="separate"/>
      </w:r>
      <w:r>
        <w:t>191</w:t>
      </w:r>
      <w:r>
        <w:fldChar w:fldCharType="end"/>
      </w:r>
    </w:p>
    <w:p w14:paraId="212B6F46" w14:textId="77777777" w:rsidR="000D75EF" w:rsidRPr="00AA2F22" w:rsidRDefault="000D75EF">
      <w:pPr>
        <w:pStyle w:val="TOC4"/>
        <w:rPr>
          <w:rFonts w:ascii="Calibri" w:eastAsia="Malgun Gothic" w:hAnsi="Calibri"/>
          <w:sz w:val="22"/>
          <w:szCs w:val="22"/>
        </w:rPr>
      </w:pPr>
      <w:r w:rsidRPr="00BB104E">
        <w:rPr>
          <w:rFonts w:eastAsia="Batang"/>
        </w:rPr>
        <w:t>9.3.1.61</w:t>
      </w:r>
      <w:r w:rsidRPr="00AA2F22">
        <w:rPr>
          <w:rFonts w:ascii="Calibri" w:eastAsia="Malgun Gothic" w:hAnsi="Calibri"/>
          <w:sz w:val="22"/>
          <w:szCs w:val="22"/>
        </w:rPr>
        <w:tab/>
      </w:r>
      <w:r>
        <w:t>Index to RAT/Frequency Selection Priority</w:t>
      </w:r>
      <w:r>
        <w:tab/>
      </w:r>
      <w:r>
        <w:fldChar w:fldCharType="begin" w:fldLock="1"/>
      </w:r>
      <w:r>
        <w:instrText xml:space="preserve"> PAGEREF _Toc106109337 \h </w:instrText>
      </w:r>
      <w:r>
        <w:fldChar w:fldCharType="separate"/>
      </w:r>
      <w:r>
        <w:t>191</w:t>
      </w:r>
      <w:r>
        <w:fldChar w:fldCharType="end"/>
      </w:r>
    </w:p>
    <w:p w14:paraId="1A58A793" w14:textId="77777777" w:rsidR="000D75EF" w:rsidRPr="00AA2F22" w:rsidRDefault="000D75EF">
      <w:pPr>
        <w:pStyle w:val="TOC4"/>
        <w:rPr>
          <w:rFonts w:ascii="Calibri" w:eastAsia="Malgun Gothic" w:hAnsi="Calibri"/>
          <w:sz w:val="22"/>
          <w:szCs w:val="22"/>
        </w:rPr>
      </w:pPr>
      <w:r w:rsidRPr="00BB104E">
        <w:rPr>
          <w:rFonts w:eastAsia="Batang"/>
        </w:rPr>
        <w:t>9.3.1.62</w:t>
      </w:r>
      <w:r w:rsidRPr="00AA2F22">
        <w:rPr>
          <w:rFonts w:ascii="Calibri" w:eastAsia="Malgun Gothic" w:hAnsi="Calibri"/>
          <w:sz w:val="22"/>
          <w:szCs w:val="22"/>
        </w:rPr>
        <w:tab/>
      </w:r>
      <w:r>
        <w:t>Data Forwarding Accepted</w:t>
      </w:r>
      <w:r>
        <w:tab/>
      </w:r>
      <w:r>
        <w:fldChar w:fldCharType="begin" w:fldLock="1"/>
      </w:r>
      <w:r>
        <w:instrText xml:space="preserve"> PAGEREF _Toc106109338 \h </w:instrText>
      </w:r>
      <w:r>
        <w:fldChar w:fldCharType="separate"/>
      </w:r>
      <w:r>
        <w:t>191</w:t>
      </w:r>
      <w:r>
        <w:fldChar w:fldCharType="end"/>
      </w:r>
    </w:p>
    <w:p w14:paraId="56216F65" w14:textId="77777777" w:rsidR="000D75EF" w:rsidRPr="00AA2F22" w:rsidRDefault="000D75EF">
      <w:pPr>
        <w:pStyle w:val="TOC4"/>
        <w:rPr>
          <w:rFonts w:ascii="Calibri" w:eastAsia="Malgun Gothic" w:hAnsi="Calibri"/>
          <w:sz w:val="22"/>
          <w:szCs w:val="22"/>
        </w:rPr>
      </w:pPr>
      <w:r w:rsidRPr="00BB104E">
        <w:rPr>
          <w:rFonts w:eastAsia="Batang"/>
        </w:rPr>
        <w:t>9.3.1.63</w:t>
      </w:r>
      <w:r w:rsidRPr="00AA2F22">
        <w:rPr>
          <w:rFonts w:ascii="Calibri" w:eastAsia="Malgun Gothic" w:hAnsi="Calibri"/>
          <w:sz w:val="22"/>
          <w:szCs w:val="22"/>
        </w:rPr>
        <w:tab/>
      </w:r>
      <w:r>
        <w:t>Data Forwarding Not Possible</w:t>
      </w:r>
      <w:r>
        <w:tab/>
      </w:r>
      <w:r>
        <w:fldChar w:fldCharType="begin" w:fldLock="1"/>
      </w:r>
      <w:r>
        <w:instrText xml:space="preserve"> PAGEREF _Toc106109339 \h </w:instrText>
      </w:r>
      <w:r>
        <w:fldChar w:fldCharType="separate"/>
      </w:r>
      <w:r>
        <w:t>191</w:t>
      </w:r>
      <w:r>
        <w:fldChar w:fldCharType="end"/>
      </w:r>
    </w:p>
    <w:p w14:paraId="5BBB49FC" w14:textId="77777777" w:rsidR="000D75EF" w:rsidRPr="00AA2F22" w:rsidRDefault="000D75EF">
      <w:pPr>
        <w:pStyle w:val="TOC4"/>
        <w:rPr>
          <w:rFonts w:ascii="Calibri" w:eastAsia="Malgun Gothic" w:hAnsi="Calibri"/>
          <w:sz w:val="22"/>
          <w:szCs w:val="22"/>
        </w:rPr>
      </w:pPr>
      <w:r w:rsidRPr="00BB104E">
        <w:rPr>
          <w:rFonts w:eastAsia="Batang"/>
        </w:rPr>
        <w:t>9.3.1.64</w:t>
      </w:r>
      <w:r w:rsidRPr="00AA2F22">
        <w:rPr>
          <w:rFonts w:ascii="Calibri" w:eastAsia="Malgun Gothic" w:hAnsi="Calibri"/>
          <w:sz w:val="22"/>
          <w:szCs w:val="22"/>
        </w:rPr>
        <w:tab/>
      </w:r>
      <w:r w:rsidRPr="00BB104E">
        <w:rPr>
          <w:rFonts w:eastAsia="Batang"/>
        </w:rPr>
        <w:t>Direct Forwarding Path Availability</w:t>
      </w:r>
      <w:r>
        <w:tab/>
      </w:r>
      <w:r>
        <w:fldChar w:fldCharType="begin" w:fldLock="1"/>
      </w:r>
      <w:r>
        <w:instrText xml:space="preserve"> PAGEREF _Toc106109340 \h </w:instrText>
      </w:r>
      <w:r>
        <w:fldChar w:fldCharType="separate"/>
      </w:r>
      <w:r>
        <w:t>192</w:t>
      </w:r>
      <w:r>
        <w:fldChar w:fldCharType="end"/>
      </w:r>
    </w:p>
    <w:p w14:paraId="3B122FA6" w14:textId="77777777" w:rsidR="000D75EF" w:rsidRPr="00AA2F22" w:rsidRDefault="000D75EF">
      <w:pPr>
        <w:pStyle w:val="TOC4"/>
        <w:rPr>
          <w:rFonts w:ascii="Calibri" w:eastAsia="Malgun Gothic" w:hAnsi="Calibri"/>
          <w:sz w:val="22"/>
          <w:szCs w:val="22"/>
        </w:rPr>
      </w:pPr>
      <w:r w:rsidRPr="00BB104E">
        <w:rPr>
          <w:rFonts w:eastAsia="Batang"/>
        </w:rPr>
        <w:t>9.3.1.65</w:t>
      </w:r>
      <w:r w:rsidRPr="00AA2F22">
        <w:rPr>
          <w:rFonts w:ascii="Calibri" w:eastAsia="Malgun Gothic" w:hAnsi="Calibri"/>
          <w:sz w:val="22"/>
          <w:szCs w:val="22"/>
        </w:rPr>
        <w:tab/>
      </w:r>
      <w:r>
        <w:t>Location Reporting Request Type</w:t>
      </w:r>
      <w:r>
        <w:tab/>
      </w:r>
      <w:r>
        <w:fldChar w:fldCharType="begin" w:fldLock="1"/>
      </w:r>
      <w:r>
        <w:instrText xml:space="preserve"> PAGEREF _Toc106109341 \h </w:instrText>
      </w:r>
      <w:r>
        <w:fldChar w:fldCharType="separate"/>
      </w:r>
      <w:r>
        <w:t>192</w:t>
      </w:r>
      <w:r>
        <w:fldChar w:fldCharType="end"/>
      </w:r>
    </w:p>
    <w:p w14:paraId="43BACABF" w14:textId="77777777" w:rsidR="000D75EF" w:rsidRPr="00AA2F22" w:rsidRDefault="000D75EF">
      <w:pPr>
        <w:pStyle w:val="TOC4"/>
        <w:rPr>
          <w:rFonts w:ascii="Calibri" w:eastAsia="Malgun Gothic" w:hAnsi="Calibri"/>
          <w:sz w:val="22"/>
          <w:szCs w:val="22"/>
        </w:rPr>
      </w:pPr>
      <w:r w:rsidRPr="00BB104E">
        <w:rPr>
          <w:rFonts w:eastAsia="Batang"/>
        </w:rPr>
        <w:t>9.3.1.66</w:t>
      </w:r>
      <w:r w:rsidRPr="00AA2F22">
        <w:rPr>
          <w:rFonts w:ascii="Calibri" w:eastAsia="Malgun Gothic" w:hAnsi="Calibri"/>
          <w:sz w:val="22"/>
          <w:szCs w:val="22"/>
        </w:rPr>
        <w:tab/>
      </w:r>
      <w:r w:rsidRPr="00BB104E">
        <w:rPr>
          <w:rFonts w:cs="Arial"/>
          <w:lang w:eastAsia="ja-JP"/>
        </w:rPr>
        <w:t>Area of Interest</w:t>
      </w:r>
      <w:r>
        <w:tab/>
      </w:r>
      <w:r>
        <w:fldChar w:fldCharType="begin" w:fldLock="1"/>
      </w:r>
      <w:r>
        <w:instrText xml:space="preserve"> PAGEREF _Toc106109342 \h </w:instrText>
      </w:r>
      <w:r>
        <w:fldChar w:fldCharType="separate"/>
      </w:r>
      <w:r>
        <w:t>193</w:t>
      </w:r>
      <w:r>
        <w:fldChar w:fldCharType="end"/>
      </w:r>
    </w:p>
    <w:p w14:paraId="7000DA40" w14:textId="77777777" w:rsidR="000D75EF" w:rsidRPr="00AA2F22" w:rsidRDefault="000D75EF">
      <w:pPr>
        <w:pStyle w:val="TOC4"/>
        <w:rPr>
          <w:rFonts w:ascii="Calibri" w:eastAsia="Malgun Gothic" w:hAnsi="Calibri"/>
          <w:sz w:val="22"/>
          <w:szCs w:val="22"/>
        </w:rPr>
      </w:pPr>
      <w:r w:rsidRPr="00BB104E">
        <w:rPr>
          <w:rFonts w:eastAsia="Batang"/>
        </w:rPr>
        <w:t>9.3.1.67</w:t>
      </w:r>
      <w:r w:rsidRPr="00AA2F22">
        <w:rPr>
          <w:rFonts w:ascii="Calibri" w:eastAsia="Malgun Gothic" w:hAnsi="Calibri"/>
          <w:sz w:val="22"/>
          <w:szCs w:val="22"/>
        </w:rPr>
        <w:tab/>
      </w:r>
      <w:r>
        <w:t xml:space="preserve">UE Presence in </w:t>
      </w:r>
      <w:r w:rsidRPr="00BB104E">
        <w:rPr>
          <w:rFonts w:cs="Arial"/>
          <w:lang w:eastAsia="ja-JP"/>
        </w:rPr>
        <w:t>Area of Interest List</w:t>
      </w:r>
      <w:r>
        <w:tab/>
      </w:r>
      <w:r>
        <w:fldChar w:fldCharType="begin" w:fldLock="1"/>
      </w:r>
      <w:r>
        <w:instrText xml:space="preserve"> PAGEREF _Toc106109343 \h </w:instrText>
      </w:r>
      <w:r>
        <w:fldChar w:fldCharType="separate"/>
      </w:r>
      <w:r>
        <w:t>193</w:t>
      </w:r>
      <w:r>
        <w:fldChar w:fldCharType="end"/>
      </w:r>
    </w:p>
    <w:p w14:paraId="6BC1B36C" w14:textId="77777777" w:rsidR="000D75EF" w:rsidRPr="00AA2F22" w:rsidRDefault="000D75EF">
      <w:pPr>
        <w:pStyle w:val="TOC4"/>
        <w:rPr>
          <w:rFonts w:ascii="Calibri" w:eastAsia="Malgun Gothic" w:hAnsi="Calibri"/>
          <w:sz w:val="22"/>
          <w:szCs w:val="22"/>
        </w:rPr>
      </w:pPr>
      <w:r w:rsidRPr="00BB104E">
        <w:rPr>
          <w:rFonts w:eastAsia="Batang"/>
        </w:rPr>
        <w:t>9.3.1.68</w:t>
      </w:r>
      <w:r w:rsidRPr="00AA2F22">
        <w:rPr>
          <w:rFonts w:ascii="Calibri" w:eastAsia="Malgun Gothic" w:hAnsi="Calibri"/>
          <w:sz w:val="22"/>
          <w:szCs w:val="22"/>
        </w:rPr>
        <w:tab/>
      </w:r>
      <w:r>
        <w:t>UE Radio Capability for Paging</w:t>
      </w:r>
      <w:r>
        <w:tab/>
      </w:r>
      <w:r>
        <w:fldChar w:fldCharType="begin" w:fldLock="1"/>
      </w:r>
      <w:r>
        <w:instrText xml:space="preserve"> PAGEREF _Toc106109344 \h </w:instrText>
      </w:r>
      <w:r>
        <w:fldChar w:fldCharType="separate"/>
      </w:r>
      <w:r>
        <w:t>193</w:t>
      </w:r>
      <w:r>
        <w:fldChar w:fldCharType="end"/>
      </w:r>
    </w:p>
    <w:p w14:paraId="010D1EEA" w14:textId="77777777" w:rsidR="000D75EF" w:rsidRPr="00AA2F22" w:rsidRDefault="000D75EF">
      <w:pPr>
        <w:pStyle w:val="TOC4"/>
        <w:rPr>
          <w:rFonts w:ascii="Calibri" w:eastAsia="Malgun Gothic" w:hAnsi="Calibri"/>
          <w:sz w:val="22"/>
          <w:szCs w:val="22"/>
        </w:rPr>
      </w:pPr>
      <w:r w:rsidRPr="00BB104E">
        <w:rPr>
          <w:rFonts w:eastAsia="Batang"/>
        </w:rPr>
        <w:t>9.3.1.69</w:t>
      </w:r>
      <w:r w:rsidRPr="00AA2F22">
        <w:rPr>
          <w:rFonts w:ascii="Calibri" w:eastAsia="Malgun Gothic" w:hAnsi="Calibri"/>
          <w:sz w:val="22"/>
          <w:szCs w:val="22"/>
        </w:rPr>
        <w:tab/>
      </w:r>
      <w:r>
        <w:t>Assistance Data for Paging</w:t>
      </w:r>
      <w:r>
        <w:tab/>
      </w:r>
      <w:r>
        <w:fldChar w:fldCharType="begin" w:fldLock="1"/>
      </w:r>
      <w:r>
        <w:instrText xml:space="preserve"> PAGEREF _Toc106109345 \h </w:instrText>
      </w:r>
      <w:r>
        <w:fldChar w:fldCharType="separate"/>
      </w:r>
      <w:r>
        <w:t>194</w:t>
      </w:r>
      <w:r>
        <w:fldChar w:fldCharType="end"/>
      </w:r>
    </w:p>
    <w:p w14:paraId="6F67A10A" w14:textId="77777777" w:rsidR="000D75EF" w:rsidRPr="00AA2F22" w:rsidRDefault="000D75EF">
      <w:pPr>
        <w:pStyle w:val="TOC4"/>
        <w:rPr>
          <w:rFonts w:ascii="Calibri" w:eastAsia="Malgun Gothic" w:hAnsi="Calibri"/>
          <w:sz w:val="22"/>
          <w:szCs w:val="22"/>
        </w:rPr>
      </w:pPr>
      <w:r w:rsidRPr="00BB104E">
        <w:rPr>
          <w:rFonts w:eastAsia="Batang"/>
        </w:rPr>
        <w:t>9.3.1.70</w:t>
      </w:r>
      <w:r w:rsidRPr="00AA2F22">
        <w:rPr>
          <w:rFonts w:ascii="Calibri" w:eastAsia="Malgun Gothic" w:hAnsi="Calibri"/>
          <w:sz w:val="22"/>
          <w:szCs w:val="22"/>
        </w:rPr>
        <w:tab/>
      </w:r>
      <w:r w:rsidRPr="00BB104E">
        <w:rPr>
          <w:rFonts w:cs="Arial"/>
          <w:lang w:eastAsia="zh-CN"/>
        </w:rPr>
        <w:t>Assistance Data for Recommended Cells</w:t>
      </w:r>
      <w:r>
        <w:tab/>
      </w:r>
      <w:r>
        <w:fldChar w:fldCharType="begin" w:fldLock="1"/>
      </w:r>
      <w:r>
        <w:instrText xml:space="preserve"> PAGEREF _Toc106109346 \h </w:instrText>
      </w:r>
      <w:r>
        <w:fldChar w:fldCharType="separate"/>
      </w:r>
      <w:r>
        <w:t>194</w:t>
      </w:r>
      <w:r>
        <w:fldChar w:fldCharType="end"/>
      </w:r>
    </w:p>
    <w:p w14:paraId="7599F903" w14:textId="77777777" w:rsidR="000D75EF" w:rsidRPr="00AA2F22" w:rsidRDefault="000D75EF">
      <w:pPr>
        <w:pStyle w:val="TOC4"/>
        <w:rPr>
          <w:rFonts w:ascii="Calibri" w:eastAsia="Malgun Gothic" w:hAnsi="Calibri"/>
          <w:sz w:val="22"/>
          <w:szCs w:val="22"/>
        </w:rPr>
      </w:pPr>
      <w:r w:rsidRPr="00BB104E">
        <w:rPr>
          <w:rFonts w:eastAsia="Batang"/>
        </w:rPr>
        <w:t>9.3.1.71</w:t>
      </w:r>
      <w:r w:rsidRPr="00AA2F22">
        <w:rPr>
          <w:rFonts w:ascii="Calibri" w:eastAsia="Malgun Gothic" w:hAnsi="Calibri"/>
          <w:sz w:val="22"/>
          <w:szCs w:val="22"/>
        </w:rPr>
        <w:tab/>
      </w:r>
      <w:r>
        <w:t>Recommended Cells for Paging</w:t>
      </w:r>
      <w:r>
        <w:tab/>
      </w:r>
      <w:r>
        <w:fldChar w:fldCharType="begin" w:fldLock="1"/>
      </w:r>
      <w:r>
        <w:instrText xml:space="preserve"> PAGEREF _Toc106109347 \h </w:instrText>
      </w:r>
      <w:r>
        <w:fldChar w:fldCharType="separate"/>
      </w:r>
      <w:r>
        <w:t>194</w:t>
      </w:r>
      <w:r>
        <w:fldChar w:fldCharType="end"/>
      </w:r>
    </w:p>
    <w:p w14:paraId="2EF2E18D" w14:textId="77777777" w:rsidR="000D75EF" w:rsidRPr="00AA2F22" w:rsidRDefault="000D75EF">
      <w:pPr>
        <w:pStyle w:val="TOC4"/>
        <w:rPr>
          <w:rFonts w:ascii="Calibri" w:eastAsia="Malgun Gothic" w:hAnsi="Calibri"/>
          <w:sz w:val="22"/>
          <w:szCs w:val="22"/>
        </w:rPr>
      </w:pPr>
      <w:r w:rsidRPr="00BB104E">
        <w:rPr>
          <w:rFonts w:eastAsia="Batang"/>
        </w:rPr>
        <w:t>9.3.1.72</w:t>
      </w:r>
      <w:r w:rsidRPr="00AA2F22">
        <w:rPr>
          <w:rFonts w:ascii="Calibri" w:eastAsia="Malgun Gothic" w:hAnsi="Calibri"/>
          <w:sz w:val="22"/>
          <w:szCs w:val="22"/>
        </w:rPr>
        <w:tab/>
      </w:r>
      <w:r w:rsidRPr="00BB104E">
        <w:rPr>
          <w:rFonts w:cs="Arial"/>
          <w:lang w:eastAsia="zh-CN"/>
        </w:rPr>
        <w:t>Paging Attempt Information</w:t>
      </w:r>
      <w:r>
        <w:tab/>
      </w:r>
      <w:r>
        <w:fldChar w:fldCharType="begin" w:fldLock="1"/>
      </w:r>
      <w:r>
        <w:instrText xml:space="preserve"> PAGEREF _Toc106109348 \h </w:instrText>
      </w:r>
      <w:r>
        <w:fldChar w:fldCharType="separate"/>
      </w:r>
      <w:r>
        <w:t>194</w:t>
      </w:r>
      <w:r>
        <w:fldChar w:fldCharType="end"/>
      </w:r>
    </w:p>
    <w:p w14:paraId="36C3A2A2" w14:textId="77777777" w:rsidR="000D75EF" w:rsidRPr="00AA2F22" w:rsidRDefault="000D75EF">
      <w:pPr>
        <w:pStyle w:val="TOC4"/>
        <w:rPr>
          <w:rFonts w:ascii="Calibri" w:eastAsia="Malgun Gothic" w:hAnsi="Calibri"/>
          <w:sz w:val="22"/>
          <w:szCs w:val="22"/>
        </w:rPr>
      </w:pPr>
      <w:r w:rsidRPr="00BB104E">
        <w:rPr>
          <w:rFonts w:eastAsia="Batang"/>
        </w:rPr>
        <w:t>9.3.1.73</w:t>
      </w:r>
      <w:r w:rsidRPr="00AA2F22">
        <w:rPr>
          <w:rFonts w:ascii="Calibri" w:eastAsia="Malgun Gothic" w:hAnsi="Calibri"/>
          <w:sz w:val="22"/>
          <w:szCs w:val="22"/>
        </w:rPr>
        <w:tab/>
      </w:r>
      <w:r w:rsidRPr="00BB104E">
        <w:rPr>
          <w:rFonts w:cs="Arial"/>
          <w:lang w:eastAsia="zh-CN"/>
        </w:rPr>
        <w:t>NG-RAN CGI</w:t>
      </w:r>
      <w:r>
        <w:tab/>
      </w:r>
      <w:r>
        <w:fldChar w:fldCharType="begin" w:fldLock="1"/>
      </w:r>
      <w:r>
        <w:instrText xml:space="preserve"> PAGEREF _Toc106109349 \h </w:instrText>
      </w:r>
      <w:r>
        <w:fldChar w:fldCharType="separate"/>
      </w:r>
      <w:r>
        <w:t>195</w:t>
      </w:r>
      <w:r>
        <w:fldChar w:fldCharType="end"/>
      </w:r>
    </w:p>
    <w:p w14:paraId="0A42F47A" w14:textId="77777777" w:rsidR="000D75EF" w:rsidRPr="00AA2F22" w:rsidRDefault="000D75EF">
      <w:pPr>
        <w:pStyle w:val="TOC4"/>
        <w:rPr>
          <w:rFonts w:ascii="Calibri" w:eastAsia="Malgun Gothic" w:hAnsi="Calibri"/>
          <w:sz w:val="22"/>
          <w:szCs w:val="22"/>
        </w:rPr>
      </w:pPr>
      <w:r w:rsidRPr="00BB104E">
        <w:rPr>
          <w:rFonts w:eastAsia="Batang"/>
        </w:rPr>
        <w:t>9.3.1.74</w:t>
      </w:r>
      <w:r w:rsidRPr="00AA2F22">
        <w:rPr>
          <w:rFonts w:ascii="Calibri" w:eastAsia="Malgun Gothic" w:hAnsi="Calibri"/>
          <w:sz w:val="22"/>
          <w:szCs w:val="22"/>
        </w:rPr>
        <w:tab/>
      </w:r>
      <w:r w:rsidRPr="00BB104E">
        <w:rPr>
          <w:rFonts w:cs="Arial"/>
          <w:lang w:eastAsia="zh-CN"/>
        </w:rPr>
        <w:t>UE Radio Capability</w:t>
      </w:r>
      <w:r>
        <w:tab/>
      </w:r>
      <w:r>
        <w:fldChar w:fldCharType="begin" w:fldLock="1"/>
      </w:r>
      <w:r>
        <w:instrText xml:space="preserve"> PAGEREF _Toc106109350 \h </w:instrText>
      </w:r>
      <w:r>
        <w:fldChar w:fldCharType="separate"/>
      </w:r>
      <w:r>
        <w:t>195</w:t>
      </w:r>
      <w:r>
        <w:fldChar w:fldCharType="end"/>
      </w:r>
    </w:p>
    <w:p w14:paraId="45A994B5" w14:textId="77777777" w:rsidR="000D75EF" w:rsidRPr="00AA2F22" w:rsidRDefault="000D75EF">
      <w:pPr>
        <w:pStyle w:val="TOC4"/>
        <w:rPr>
          <w:rFonts w:ascii="Calibri" w:eastAsia="Malgun Gothic" w:hAnsi="Calibri"/>
          <w:sz w:val="22"/>
          <w:szCs w:val="22"/>
        </w:rPr>
      </w:pPr>
      <w:r w:rsidRPr="00BB104E">
        <w:rPr>
          <w:rFonts w:eastAsia="Batang"/>
        </w:rPr>
        <w:t>9.3.1.74a</w:t>
      </w:r>
      <w:r w:rsidRPr="00AA2F22">
        <w:rPr>
          <w:rFonts w:ascii="Calibri" w:eastAsia="Malgun Gothic" w:hAnsi="Calibri"/>
          <w:sz w:val="22"/>
          <w:szCs w:val="22"/>
        </w:rPr>
        <w:tab/>
      </w:r>
      <w:r w:rsidRPr="00BB104E">
        <w:rPr>
          <w:rFonts w:cs="Arial"/>
          <w:lang w:eastAsia="zh-CN"/>
        </w:rPr>
        <w:t>UE Radio Capability – E-UTRA Format</w:t>
      </w:r>
      <w:r>
        <w:tab/>
      </w:r>
      <w:r>
        <w:fldChar w:fldCharType="begin" w:fldLock="1"/>
      </w:r>
      <w:r>
        <w:instrText xml:space="preserve"> PAGEREF _Toc106109351 \h </w:instrText>
      </w:r>
      <w:r>
        <w:fldChar w:fldCharType="separate"/>
      </w:r>
      <w:r>
        <w:t>195</w:t>
      </w:r>
      <w:r>
        <w:fldChar w:fldCharType="end"/>
      </w:r>
    </w:p>
    <w:p w14:paraId="15BAB9ED" w14:textId="77777777" w:rsidR="000D75EF" w:rsidRPr="00AA2F22" w:rsidRDefault="000D75EF">
      <w:pPr>
        <w:pStyle w:val="TOC4"/>
        <w:rPr>
          <w:rFonts w:ascii="Calibri" w:eastAsia="Malgun Gothic" w:hAnsi="Calibri"/>
          <w:sz w:val="22"/>
          <w:szCs w:val="22"/>
        </w:rPr>
      </w:pPr>
      <w:r w:rsidRPr="00BB104E">
        <w:rPr>
          <w:rFonts w:eastAsia="Batang"/>
        </w:rPr>
        <w:t>9.3.1.75</w:t>
      </w:r>
      <w:r w:rsidRPr="00AA2F22">
        <w:rPr>
          <w:rFonts w:ascii="Calibri" w:eastAsia="Malgun Gothic" w:hAnsi="Calibri"/>
          <w:sz w:val="22"/>
          <w:szCs w:val="22"/>
        </w:rPr>
        <w:tab/>
      </w:r>
      <w:r w:rsidRPr="00BB104E">
        <w:rPr>
          <w:rFonts w:cs="Arial"/>
          <w:lang w:eastAsia="zh-CN"/>
        </w:rPr>
        <w:t>Time Stamp</w:t>
      </w:r>
      <w:r>
        <w:tab/>
      </w:r>
      <w:r>
        <w:fldChar w:fldCharType="begin" w:fldLock="1"/>
      </w:r>
      <w:r>
        <w:instrText xml:space="preserve"> PAGEREF _Toc106109352 \h </w:instrText>
      </w:r>
      <w:r>
        <w:fldChar w:fldCharType="separate"/>
      </w:r>
      <w:r>
        <w:t>195</w:t>
      </w:r>
      <w:r>
        <w:fldChar w:fldCharType="end"/>
      </w:r>
    </w:p>
    <w:p w14:paraId="377B683A" w14:textId="77777777" w:rsidR="000D75EF" w:rsidRPr="00AA2F22" w:rsidRDefault="000D75EF">
      <w:pPr>
        <w:pStyle w:val="TOC4"/>
        <w:rPr>
          <w:rFonts w:ascii="Calibri" w:eastAsia="Malgun Gothic" w:hAnsi="Calibri"/>
          <w:sz w:val="22"/>
          <w:szCs w:val="22"/>
        </w:rPr>
      </w:pPr>
      <w:r w:rsidRPr="00BB104E">
        <w:rPr>
          <w:rFonts w:eastAsia="Batang"/>
        </w:rPr>
        <w:t>9.3.1.76</w:t>
      </w:r>
      <w:r w:rsidRPr="00AA2F22">
        <w:rPr>
          <w:rFonts w:ascii="Calibri" w:eastAsia="Malgun Gothic" w:hAnsi="Calibri"/>
          <w:sz w:val="22"/>
          <w:szCs w:val="22"/>
        </w:rPr>
        <w:tab/>
      </w:r>
      <w:r w:rsidRPr="00BB104E">
        <w:rPr>
          <w:rFonts w:cs="Arial"/>
          <w:lang w:eastAsia="zh-CN"/>
        </w:rPr>
        <w:t>Location Reporting Reference ID</w:t>
      </w:r>
      <w:r>
        <w:tab/>
      </w:r>
      <w:r>
        <w:fldChar w:fldCharType="begin" w:fldLock="1"/>
      </w:r>
      <w:r>
        <w:instrText xml:space="preserve"> PAGEREF _Toc106109353 \h </w:instrText>
      </w:r>
      <w:r>
        <w:fldChar w:fldCharType="separate"/>
      </w:r>
      <w:r>
        <w:t>196</w:t>
      </w:r>
      <w:r>
        <w:fldChar w:fldCharType="end"/>
      </w:r>
    </w:p>
    <w:p w14:paraId="145A5C94" w14:textId="77777777" w:rsidR="000D75EF" w:rsidRPr="00AA2F22" w:rsidRDefault="000D75EF">
      <w:pPr>
        <w:pStyle w:val="TOC4"/>
        <w:rPr>
          <w:rFonts w:ascii="Calibri" w:eastAsia="Malgun Gothic" w:hAnsi="Calibri"/>
          <w:sz w:val="22"/>
          <w:szCs w:val="22"/>
        </w:rPr>
      </w:pPr>
      <w:r w:rsidRPr="00BB104E">
        <w:rPr>
          <w:rFonts w:eastAsia="Batang"/>
        </w:rPr>
        <w:t>9.3.1.77</w:t>
      </w:r>
      <w:r w:rsidRPr="00AA2F22">
        <w:rPr>
          <w:rFonts w:ascii="Calibri" w:eastAsia="Malgun Gothic" w:hAnsi="Calibri"/>
          <w:sz w:val="22"/>
          <w:szCs w:val="22"/>
        </w:rPr>
        <w:tab/>
      </w:r>
      <w:r>
        <w:t>Data Forwarding Response DRB</w:t>
      </w:r>
      <w:r w:rsidRPr="00BB104E">
        <w:rPr>
          <w:rFonts w:cs="Arial"/>
          <w:lang w:eastAsia="ja-JP"/>
        </w:rPr>
        <w:t xml:space="preserve"> List</w:t>
      </w:r>
      <w:r>
        <w:tab/>
      </w:r>
      <w:r>
        <w:fldChar w:fldCharType="begin" w:fldLock="1"/>
      </w:r>
      <w:r>
        <w:instrText xml:space="preserve"> PAGEREF _Toc106109354 \h </w:instrText>
      </w:r>
      <w:r>
        <w:fldChar w:fldCharType="separate"/>
      </w:r>
      <w:r>
        <w:t>196</w:t>
      </w:r>
      <w:r>
        <w:fldChar w:fldCharType="end"/>
      </w:r>
    </w:p>
    <w:p w14:paraId="699E55A2" w14:textId="77777777" w:rsidR="000D75EF" w:rsidRPr="00AA2F22" w:rsidRDefault="000D75EF">
      <w:pPr>
        <w:pStyle w:val="TOC4"/>
        <w:rPr>
          <w:rFonts w:ascii="Calibri" w:eastAsia="Malgun Gothic" w:hAnsi="Calibri"/>
          <w:sz w:val="22"/>
          <w:szCs w:val="22"/>
        </w:rPr>
      </w:pPr>
      <w:r>
        <w:t>9.3.1.78</w:t>
      </w:r>
      <w:r w:rsidRPr="00AA2F22">
        <w:rPr>
          <w:rFonts w:ascii="Calibri" w:eastAsia="Malgun Gothic" w:hAnsi="Calibri"/>
          <w:sz w:val="22"/>
          <w:szCs w:val="22"/>
        </w:rPr>
        <w:tab/>
      </w:r>
      <w:r>
        <w:t>Paging Priority</w:t>
      </w:r>
      <w:r>
        <w:tab/>
      </w:r>
      <w:r>
        <w:fldChar w:fldCharType="begin" w:fldLock="1"/>
      </w:r>
      <w:r>
        <w:instrText xml:space="preserve"> PAGEREF _Toc106109355 \h </w:instrText>
      </w:r>
      <w:r>
        <w:fldChar w:fldCharType="separate"/>
      </w:r>
      <w:r>
        <w:t>196</w:t>
      </w:r>
      <w:r>
        <w:fldChar w:fldCharType="end"/>
      </w:r>
    </w:p>
    <w:p w14:paraId="7A4806B5" w14:textId="77777777" w:rsidR="000D75EF" w:rsidRPr="00AA2F22" w:rsidRDefault="000D75EF">
      <w:pPr>
        <w:pStyle w:val="TOC4"/>
        <w:rPr>
          <w:rFonts w:ascii="Calibri" w:eastAsia="Malgun Gothic" w:hAnsi="Calibri"/>
          <w:sz w:val="22"/>
          <w:szCs w:val="22"/>
        </w:rPr>
      </w:pPr>
      <w:r w:rsidRPr="00BB104E">
        <w:rPr>
          <w:rFonts w:eastAsia="Batang"/>
        </w:rPr>
        <w:t>9.3.1.79</w:t>
      </w:r>
      <w:r w:rsidRPr="00AA2F22">
        <w:rPr>
          <w:rFonts w:ascii="Calibri" w:eastAsia="Malgun Gothic" w:hAnsi="Calibri"/>
          <w:sz w:val="22"/>
          <w:szCs w:val="22"/>
        </w:rPr>
        <w:tab/>
      </w:r>
      <w:r w:rsidRPr="00BB104E">
        <w:rPr>
          <w:rFonts w:cs="Arial"/>
          <w:lang w:eastAsia="zh-CN"/>
        </w:rPr>
        <w:t>Packet Loss Rate</w:t>
      </w:r>
      <w:r>
        <w:tab/>
      </w:r>
      <w:r>
        <w:fldChar w:fldCharType="begin" w:fldLock="1"/>
      </w:r>
      <w:r>
        <w:instrText xml:space="preserve"> PAGEREF _Toc106109356 \h </w:instrText>
      </w:r>
      <w:r>
        <w:fldChar w:fldCharType="separate"/>
      </w:r>
      <w:r>
        <w:t>196</w:t>
      </w:r>
      <w:r>
        <w:fldChar w:fldCharType="end"/>
      </w:r>
    </w:p>
    <w:p w14:paraId="38364C4F" w14:textId="77777777" w:rsidR="000D75EF" w:rsidRPr="00AA2F22" w:rsidRDefault="000D75EF">
      <w:pPr>
        <w:pStyle w:val="TOC4"/>
        <w:rPr>
          <w:rFonts w:ascii="Calibri" w:eastAsia="Malgun Gothic" w:hAnsi="Calibri"/>
          <w:sz w:val="22"/>
          <w:szCs w:val="22"/>
        </w:rPr>
      </w:pPr>
      <w:r w:rsidRPr="00BB104E">
        <w:rPr>
          <w:rFonts w:eastAsia="Batang"/>
        </w:rPr>
        <w:t>9.3.1.80</w:t>
      </w:r>
      <w:r w:rsidRPr="00AA2F22">
        <w:rPr>
          <w:rFonts w:ascii="Calibri" w:eastAsia="Malgun Gothic" w:hAnsi="Calibri"/>
          <w:sz w:val="22"/>
          <w:szCs w:val="22"/>
        </w:rPr>
        <w:tab/>
      </w:r>
      <w:r>
        <w:t>Packet Delay Budget</w:t>
      </w:r>
      <w:r>
        <w:tab/>
      </w:r>
      <w:r>
        <w:fldChar w:fldCharType="begin" w:fldLock="1"/>
      </w:r>
      <w:r>
        <w:instrText xml:space="preserve"> PAGEREF _Toc106109357 \h </w:instrText>
      </w:r>
      <w:r>
        <w:fldChar w:fldCharType="separate"/>
      </w:r>
      <w:r>
        <w:t>196</w:t>
      </w:r>
      <w:r>
        <w:fldChar w:fldCharType="end"/>
      </w:r>
    </w:p>
    <w:p w14:paraId="161A4499" w14:textId="77777777" w:rsidR="000D75EF" w:rsidRPr="00AA2F22" w:rsidRDefault="000D75EF">
      <w:pPr>
        <w:pStyle w:val="TOC4"/>
        <w:rPr>
          <w:rFonts w:ascii="Calibri" w:eastAsia="Malgun Gothic" w:hAnsi="Calibri"/>
          <w:sz w:val="22"/>
          <w:szCs w:val="22"/>
        </w:rPr>
      </w:pPr>
      <w:r w:rsidRPr="00BB104E">
        <w:rPr>
          <w:rFonts w:eastAsia="Batang"/>
        </w:rPr>
        <w:t>9.3.1.81</w:t>
      </w:r>
      <w:r w:rsidRPr="00AA2F22">
        <w:rPr>
          <w:rFonts w:ascii="Calibri" w:eastAsia="Malgun Gothic" w:hAnsi="Calibri"/>
          <w:sz w:val="22"/>
          <w:szCs w:val="22"/>
        </w:rPr>
        <w:tab/>
      </w:r>
      <w:r>
        <w:t>Packet Error Rate</w:t>
      </w:r>
      <w:r>
        <w:tab/>
      </w:r>
      <w:r>
        <w:fldChar w:fldCharType="begin" w:fldLock="1"/>
      </w:r>
      <w:r>
        <w:instrText xml:space="preserve"> PAGEREF _Toc106109358 \h </w:instrText>
      </w:r>
      <w:r>
        <w:fldChar w:fldCharType="separate"/>
      </w:r>
      <w:r>
        <w:t>197</w:t>
      </w:r>
      <w:r>
        <w:fldChar w:fldCharType="end"/>
      </w:r>
    </w:p>
    <w:p w14:paraId="08C66984" w14:textId="77777777" w:rsidR="000D75EF" w:rsidRPr="00AA2F22" w:rsidRDefault="000D75EF">
      <w:pPr>
        <w:pStyle w:val="TOC4"/>
        <w:rPr>
          <w:rFonts w:ascii="Calibri" w:eastAsia="Malgun Gothic" w:hAnsi="Calibri"/>
          <w:sz w:val="22"/>
          <w:szCs w:val="22"/>
        </w:rPr>
      </w:pPr>
      <w:r w:rsidRPr="00BB104E">
        <w:rPr>
          <w:rFonts w:eastAsia="Batang"/>
        </w:rPr>
        <w:t>9.3.1.82</w:t>
      </w:r>
      <w:r w:rsidRPr="00AA2F22">
        <w:rPr>
          <w:rFonts w:ascii="Calibri" w:eastAsia="Malgun Gothic" w:hAnsi="Calibri"/>
          <w:sz w:val="22"/>
          <w:szCs w:val="22"/>
        </w:rPr>
        <w:tab/>
      </w:r>
      <w:r>
        <w:t>Averaging Window</w:t>
      </w:r>
      <w:r>
        <w:tab/>
      </w:r>
      <w:r>
        <w:fldChar w:fldCharType="begin" w:fldLock="1"/>
      </w:r>
      <w:r>
        <w:instrText xml:space="preserve"> PAGEREF _Toc106109359 \h </w:instrText>
      </w:r>
      <w:r>
        <w:fldChar w:fldCharType="separate"/>
      </w:r>
      <w:r>
        <w:t>197</w:t>
      </w:r>
      <w:r>
        <w:fldChar w:fldCharType="end"/>
      </w:r>
    </w:p>
    <w:p w14:paraId="3ECAAED1" w14:textId="77777777" w:rsidR="000D75EF" w:rsidRPr="00AA2F22" w:rsidRDefault="000D75EF">
      <w:pPr>
        <w:pStyle w:val="TOC4"/>
        <w:rPr>
          <w:rFonts w:ascii="Calibri" w:eastAsia="Malgun Gothic" w:hAnsi="Calibri"/>
          <w:sz w:val="22"/>
          <w:szCs w:val="22"/>
        </w:rPr>
      </w:pPr>
      <w:r w:rsidRPr="00BB104E">
        <w:rPr>
          <w:rFonts w:eastAsia="Batang"/>
        </w:rPr>
        <w:t>9.3.1.83</w:t>
      </w:r>
      <w:r w:rsidRPr="00AA2F22">
        <w:rPr>
          <w:rFonts w:ascii="Calibri" w:eastAsia="Malgun Gothic" w:hAnsi="Calibri"/>
          <w:sz w:val="22"/>
          <w:szCs w:val="22"/>
        </w:rPr>
        <w:tab/>
      </w:r>
      <w:r>
        <w:t>Maximum Data Burst Volume</w:t>
      </w:r>
      <w:r>
        <w:tab/>
      </w:r>
      <w:r>
        <w:fldChar w:fldCharType="begin" w:fldLock="1"/>
      </w:r>
      <w:r>
        <w:instrText xml:space="preserve"> PAGEREF _Toc106109360 \h </w:instrText>
      </w:r>
      <w:r>
        <w:fldChar w:fldCharType="separate"/>
      </w:r>
      <w:r>
        <w:t>197</w:t>
      </w:r>
      <w:r>
        <w:fldChar w:fldCharType="end"/>
      </w:r>
    </w:p>
    <w:p w14:paraId="00A154CE" w14:textId="77777777" w:rsidR="000D75EF" w:rsidRPr="00AA2F22" w:rsidRDefault="000D75EF">
      <w:pPr>
        <w:pStyle w:val="TOC4"/>
        <w:rPr>
          <w:rFonts w:ascii="Calibri" w:eastAsia="Malgun Gothic" w:hAnsi="Calibri"/>
          <w:sz w:val="22"/>
          <w:szCs w:val="22"/>
        </w:rPr>
      </w:pPr>
      <w:r w:rsidRPr="00BB104E">
        <w:rPr>
          <w:rFonts w:eastAsia="Batang"/>
        </w:rPr>
        <w:t>9.3.1.84</w:t>
      </w:r>
      <w:r w:rsidRPr="00AA2F22">
        <w:rPr>
          <w:rFonts w:ascii="Calibri" w:eastAsia="Malgun Gothic" w:hAnsi="Calibri"/>
          <w:sz w:val="22"/>
          <w:szCs w:val="22"/>
        </w:rPr>
        <w:tab/>
      </w:r>
      <w:r>
        <w:t>Priority Level</w:t>
      </w:r>
      <w:r>
        <w:tab/>
      </w:r>
      <w:r>
        <w:fldChar w:fldCharType="begin" w:fldLock="1"/>
      </w:r>
      <w:r>
        <w:instrText xml:space="preserve"> PAGEREF _Toc106109361 \h </w:instrText>
      </w:r>
      <w:r>
        <w:fldChar w:fldCharType="separate"/>
      </w:r>
      <w:r>
        <w:t>197</w:t>
      </w:r>
      <w:r>
        <w:fldChar w:fldCharType="end"/>
      </w:r>
    </w:p>
    <w:p w14:paraId="483F2440" w14:textId="77777777" w:rsidR="000D75EF" w:rsidRPr="00AA2F22" w:rsidRDefault="000D75EF">
      <w:pPr>
        <w:pStyle w:val="TOC4"/>
        <w:rPr>
          <w:rFonts w:ascii="Calibri" w:eastAsia="Malgun Gothic" w:hAnsi="Calibri"/>
          <w:sz w:val="22"/>
          <w:szCs w:val="22"/>
        </w:rPr>
      </w:pPr>
      <w:r w:rsidRPr="00BB104E">
        <w:rPr>
          <w:rFonts w:eastAsia="Batang"/>
        </w:rPr>
        <w:t>9.3.1.85</w:t>
      </w:r>
      <w:r w:rsidRPr="00AA2F22">
        <w:rPr>
          <w:rFonts w:ascii="Calibri" w:eastAsia="Malgun Gothic" w:hAnsi="Calibri"/>
          <w:sz w:val="22"/>
          <w:szCs w:val="22"/>
        </w:rPr>
        <w:tab/>
      </w:r>
      <w:r w:rsidRPr="00BB104E">
        <w:rPr>
          <w:rFonts w:cs="Arial"/>
          <w:lang w:eastAsia="zh-CN"/>
        </w:rPr>
        <w:t>Mobility Restriction List</w:t>
      </w:r>
      <w:r>
        <w:tab/>
      </w:r>
      <w:r>
        <w:fldChar w:fldCharType="begin" w:fldLock="1"/>
      </w:r>
      <w:r>
        <w:instrText xml:space="preserve"> PAGEREF _Toc106109362 \h </w:instrText>
      </w:r>
      <w:r>
        <w:fldChar w:fldCharType="separate"/>
      </w:r>
      <w:r>
        <w:t>197</w:t>
      </w:r>
      <w:r>
        <w:fldChar w:fldCharType="end"/>
      </w:r>
    </w:p>
    <w:p w14:paraId="395E74AE" w14:textId="77777777" w:rsidR="000D75EF" w:rsidRPr="00AA2F22" w:rsidRDefault="000D75EF">
      <w:pPr>
        <w:pStyle w:val="TOC4"/>
        <w:rPr>
          <w:rFonts w:ascii="Calibri" w:eastAsia="Malgun Gothic" w:hAnsi="Calibri"/>
          <w:sz w:val="22"/>
          <w:szCs w:val="22"/>
        </w:rPr>
      </w:pPr>
      <w:r w:rsidRPr="00BB104E">
        <w:rPr>
          <w:rFonts w:eastAsia="Batang"/>
        </w:rPr>
        <w:t>9.3.1.86</w:t>
      </w:r>
      <w:r w:rsidRPr="00AA2F22">
        <w:rPr>
          <w:rFonts w:ascii="Calibri" w:eastAsia="Malgun Gothic" w:hAnsi="Calibri"/>
          <w:sz w:val="22"/>
          <w:szCs w:val="22"/>
        </w:rPr>
        <w:tab/>
      </w:r>
      <w:r>
        <w:t>UE Security Capabilities</w:t>
      </w:r>
      <w:r>
        <w:tab/>
      </w:r>
      <w:r>
        <w:fldChar w:fldCharType="begin" w:fldLock="1"/>
      </w:r>
      <w:r>
        <w:instrText xml:space="preserve"> PAGEREF _Toc106109363 \h </w:instrText>
      </w:r>
      <w:r>
        <w:fldChar w:fldCharType="separate"/>
      </w:r>
      <w:r>
        <w:t>199</w:t>
      </w:r>
      <w:r>
        <w:fldChar w:fldCharType="end"/>
      </w:r>
    </w:p>
    <w:p w14:paraId="77AF1CD0" w14:textId="77777777" w:rsidR="000D75EF" w:rsidRPr="00AA2F22" w:rsidRDefault="000D75EF">
      <w:pPr>
        <w:pStyle w:val="TOC4"/>
        <w:rPr>
          <w:rFonts w:ascii="Calibri" w:eastAsia="Malgun Gothic" w:hAnsi="Calibri"/>
          <w:sz w:val="22"/>
          <w:szCs w:val="22"/>
        </w:rPr>
      </w:pPr>
      <w:r w:rsidRPr="00BB104E">
        <w:rPr>
          <w:rFonts w:eastAsia="Batang"/>
        </w:rPr>
        <w:t>9.3.1.87</w:t>
      </w:r>
      <w:r w:rsidRPr="00AA2F22">
        <w:rPr>
          <w:rFonts w:ascii="Calibri" w:eastAsia="Malgun Gothic" w:hAnsi="Calibri"/>
          <w:sz w:val="22"/>
          <w:szCs w:val="22"/>
        </w:rPr>
        <w:tab/>
      </w:r>
      <w:r>
        <w:t>Security Key</w:t>
      </w:r>
      <w:r>
        <w:tab/>
      </w:r>
      <w:r>
        <w:fldChar w:fldCharType="begin" w:fldLock="1"/>
      </w:r>
      <w:r>
        <w:instrText xml:space="preserve"> PAGEREF _Toc106109364 \h </w:instrText>
      </w:r>
      <w:r>
        <w:fldChar w:fldCharType="separate"/>
      </w:r>
      <w:r>
        <w:t>200</w:t>
      </w:r>
      <w:r>
        <w:fldChar w:fldCharType="end"/>
      </w:r>
    </w:p>
    <w:p w14:paraId="13F13D18" w14:textId="77777777" w:rsidR="000D75EF" w:rsidRPr="00AA2F22" w:rsidRDefault="000D75EF">
      <w:pPr>
        <w:pStyle w:val="TOC4"/>
        <w:rPr>
          <w:rFonts w:ascii="Calibri" w:eastAsia="Malgun Gothic" w:hAnsi="Calibri"/>
          <w:sz w:val="22"/>
          <w:szCs w:val="22"/>
        </w:rPr>
      </w:pPr>
      <w:r w:rsidRPr="00BB104E">
        <w:rPr>
          <w:rFonts w:eastAsia="Batang"/>
        </w:rPr>
        <w:t>9.3.1.88</w:t>
      </w:r>
      <w:r w:rsidRPr="00AA2F22">
        <w:rPr>
          <w:rFonts w:ascii="Calibri" w:eastAsia="Malgun Gothic" w:hAnsi="Calibri"/>
          <w:sz w:val="22"/>
          <w:szCs w:val="22"/>
        </w:rPr>
        <w:tab/>
      </w:r>
      <w:r>
        <w:t>Security Context</w:t>
      </w:r>
      <w:r>
        <w:tab/>
      </w:r>
      <w:r>
        <w:fldChar w:fldCharType="begin" w:fldLock="1"/>
      </w:r>
      <w:r>
        <w:instrText xml:space="preserve"> PAGEREF _Toc106109365 \h </w:instrText>
      </w:r>
      <w:r>
        <w:fldChar w:fldCharType="separate"/>
      </w:r>
      <w:r>
        <w:t>201</w:t>
      </w:r>
      <w:r>
        <w:fldChar w:fldCharType="end"/>
      </w:r>
    </w:p>
    <w:p w14:paraId="28C179FE" w14:textId="77777777" w:rsidR="000D75EF" w:rsidRPr="00AA2F22" w:rsidRDefault="000D75EF">
      <w:pPr>
        <w:pStyle w:val="TOC4"/>
        <w:rPr>
          <w:rFonts w:ascii="Calibri" w:eastAsia="Malgun Gothic" w:hAnsi="Calibri"/>
          <w:sz w:val="22"/>
          <w:szCs w:val="22"/>
        </w:rPr>
      </w:pPr>
      <w:r w:rsidRPr="00BB104E">
        <w:rPr>
          <w:rFonts w:eastAsia="Batang"/>
        </w:rPr>
        <w:t>9.3.1.89</w:t>
      </w:r>
      <w:r w:rsidRPr="00AA2F22">
        <w:rPr>
          <w:rFonts w:ascii="Calibri" w:eastAsia="Malgun Gothic" w:hAnsi="Calibri"/>
          <w:sz w:val="22"/>
          <w:szCs w:val="22"/>
        </w:rPr>
        <w:tab/>
      </w:r>
      <w:r>
        <w:t>IMS Voice Support Indicator</w:t>
      </w:r>
      <w:r>
        <w:tab/>
      </w:r>
      <w:r>
        <w:fldChar w:fldCharType="begin" w:fldLock="1"/>
      </w:r>
      <w:r>
        <w:instrText xml:space="preserve"> PAGEREF _Toc106109366 \h </w:instrText>
      </w:r>
      <w:r>
        <w:fldChar w:fldCharType="separate"/>
      </w:r>
      <w:r>
        <w:t>201</w:t>
      </w:r>
      <w:r>
        <w:fldChar w:fldCharType="end"/>
      </w:r>
    </w:p>
    <w:p w14:paraId="2171C890" w14:textId="77777777" w:rsidR="000D75EF" w:rsidRPr="00AA2F22" w:rsidRDefault="000D75EF">
      <w:pPr>
        <w:pStyle w:val="TOC4"/>
        <w:rPr>
          <w:rFonts w:ascii="Calibri" w:eastAsia="Malgun Gothic" w:hAnsi="Calibri"/>
          <w:sz w:val="22"/>
          <w:szCs w:val="22"/>
        </w:rPr>
      </w:pPr>
      <w:r w:rsidRPr="00BB104E">
        <w:rPr>
          <w:rFonts w:eastAsia="Batang"/>
        </w:rPr>
        <w:t>9.3.1.90</w:t>
      </w:r>
      <w:r w:rsidRPr="00AA2F22">
        <w:rPr>
          <w:rFonts w:ascii="Calibri" w:eastAsia="Malgun Gothic" w:hAnsi="Calibri"/>
          <w:sz w:val="22"/>
          <w:szCs w:val="22"/>
        </w:rPr>
        <w:tab/>
      </w:r>
      <w:r>
        <w:t>Paging DRX</w:t>
      </w:r>
      <w:r>
        <w:tab/>
      </w:r>
      <w:r>
        <w:fldChar w:fldCharType="begin" w:fldLock="1"/>
      </w:r>
      <w:r>
        <w:instrText xml:space="preserve"> PAGEREF _Toc106109367 \h </w:instrText>
      </w:r>
      <w:r>
        <w:fldChar w:fldCharType="separate"/>
      </w:r>
      <w:r>
        <w:t>201</w:t>
      </w:r>
      <w:r>
        <w:fldChar w:fldCharType="end"/>
      </w:r>
    </w:p>
    <w:p w14:paraId="2527F423" w14:textId="77777777" w:rsidR="000D75EF" w:rsidRPr="00AA2F22" w:rsidRDefault="000D75EF">
      <w:pPr>
        <w:pStyle w:val="TOC4"/>
        <w:rPr>
          <w:rFonts w:ascii="Calibri" w:eastAsia="Malgun Gothic" w:hAnsi="Calibri"/>
          <w:sz w:val="22"/>
          <w:szCs w:val="22"/>
        </w:rPr>
      </w:pPr>
      <w:r w:rsidRPr="00BB104E">
        <w:rPr>
          <w:rFonts w:eastAsia="Batang"/>
        </w:rPr>
        <w:t>9.3.1.91</w:t>
      </w:r>
      <w:r w:rsidRPr="00AA2F22">
        <w:rPr>
          <w:rFonts w:ascii="Calibri" w:eastAsia="Malgun Gothic" w:hAnsi="Calibri"/>
          <w:sz w:val="22"/>
          <w:szCs w:val="22"/>
        </w:rPr>
        <w:tab/>
      </w:r>
      <w:r>
        <w:t>RRC Inactive Transition Report Request</w:t>
      </w:r>
      <w:r>
        <w:tab/>
      </w:r>
      <w:r>
        <w:fldChar w:fldCharType="begin" w:fldLock="1"/>
      </w:r>
      <w:r>
        <w:instrText xml:space="preserve"> PAGEREF _Toc106109368 \h </w:instrText>
      </w:r>
      <w:r>
        <w:fldChar w:fldCharType="separate"/>
      </w:r>
      <w:r>
        <w:t>201</w:t>
      </w:r>
      <w:r>
        <w:fldChar w:fldCharType="end"/>
      </w:r>
    </w:p>
    <w:p w14:paraId="08CDA28F" w14:textId="77777777" w:rsidR="000D75EF" w:rsidRPr="00AA2F22" w:rsidRDefault="000D75EF">
      <w:pPr>
        <w:pStyle w:val="TOC4"/>
        <w:rPr>
          <w:rFonts w:ascii="Calibri" w:eastAsia="Malgun Gothic" w:hAnsi="Calibri"/>
          <w:sz w:val="22"/>
          <w:szCs w:val="22"/>
        </w:rPr>
      </w:pPr>
      <w:r w:rsidRPr="00BB104E">
        <w:rPr>
          <w:rFonts w:eastAsia="Batang"/>
        </w:rPr>
        <w:t>9.3.1.92</w:t>
      </w:r>
      <w:r w:rsidRPr="00AA2F22">
        <w:rPr>
          <w:rFonts w:ascii="Calibri" w:eastAsia="Malgun Gothic" w:hAnsi="Calibri"/>
          <w:sz w:val="22"/>
          <w:szCs w:val="22"/>
        </w:rPr>
        <w:tab/>
      </w:r>
      <w:r>
        <w:t>RRC State</w:t>
      </w:r>
      <w:r>
        <w:tab/>
      </w:r>
      <w:r>
        <w:fldChar w:fldCharType="begin" w:fldLock="1"/>
      </w:r>
      <w:r>
        <w:instrText xml:space="preserve"> PAGEREF _Toc106109369 \h </w:instrText>
      </w:r>
      <w:r>
        <w:fldChar w:fldCharType="separate"/>
      </w:r>
      <w:r>
        <w:t>201</w:t>
      </w:r>
      <w:r>
        <w:fldChar w:fldCharType="end"/>
      </w:r>
    </w:p>
    <w:p w14:paraId="53E1F222" w14:textId="77777777" w:rsidR="000D75EF" w:rsidRPr="00AA2F22" w:rsidRDefault="000D75EF">
      <w:pPr>
        <w:pStyle w:val="TOC4"/>
        <w:rPr>
          <w:rFonts w:ascii="Calibri" w:eastAsia="Malgun Gothic" w:hAnsi="Calibri"/>
          <w:sz w:val="22"/>
          <w:szCs w:val="22"/>
        </w:rPr>
      </w:pPr>
      <w:r w:rsidRPr="00BB104E">
        <w:rPr>
          <w:rFonts w:eastAsia="Batang"/>
        </w:rPr>
        <w:t>9.3.1.93</w:t>
      </w:r>
      <w:r w:rsidRPr="00AA2F22">
        <w:rPr>
          <w:rFonts w:ascii="Calibri" w:eastAsia="Malgun Gothic" w:hAnsi="Calibri"/>
          <w:sz w:val="22"/>
          <w:szCs w:val="22"/>
        </w:rPr>
        <w:tab/>
      </w:r>
      <w:r>
        <w:t>Expected UE Behaviour</w:t>
      </w:r>
      <w:r>
        <w:tab/>
      </w:r>
      <w:r>
        <w:fldChar w:fldCharType="begin" w:fldLock="1"/>
      </w:r>
      <w:r>
        <w:instrText xml:space="preserve"> PAGEREF _Toc106109370 \h </w:instrText>
      </w:r>
      <w:r>
        <w:fldChar w:fldCharType="separate"/>
      </w:r>
      <w:r>
        <w:t>202</w:t>
      </w:r>
      <w:r>
        <w:fldChar w:fldCharType="end"/>
      </w:r>
    </w:p>
    <w:p w14:paraId="1E12E64F" w14:textId="77777777" w:rsidR="000D75EF" w:rsidRPr="00AA2F22" w:rsidRDefault="000D75EF">
      <w:pPr>
        <w:pStyle w:val="TOC4"/>
        <w:rPr>
          <w:rFonts w:ascii="Calibri" w:eastAsia="Malgun Gothic" w:hAnsi="Calibri"/>
          <w:sz w:val="22"/>
          <w:szCs w:val="22"/>
        </w:rPr>
      </w:pPr>
      <w:r w:rsidRPr="00BB104E">
        <w:rPr>
          <w:rFonts w:eastAsia="Batang"/>
        </w:rPr>
        <w:t>9.3.1.94</w:t>
      </w:r>
      <w:r w:rsidRPr="00AA2F22">
        <w:rPr>
          <w:rFonts w:ascii="Calibri" w:eastAsia="Malgun Gothic" w:hAnsi="Calibri"/>
          <w:sz w:val="22"/>
          <w:szCs w:val="22"/>
        </w:rPr>
        <w:tab/>
      </w:r>
      <w:r>
        <w:t>Expected UE Activity Behaviour</w:t>
      </w:r>
      <w:r>
        <w:tab/>
      </w:r>
      <w:r>
        <w:fldChar w:fldCharType="begin" w:fldLock="1"/>
      </w:r>
      <w:r>
        <w:instrText xml:space="preserve"> PAGEREF _Toc106109371 \h </w:instrText>
      </w:r>
      <w:r>
        <w:fldChar w:fldCharType="separate"/>
      </w:r>
      <w:r>
        <w:t>202</w:t>
      </w:r>
      <w:r>
        <w:fldChar w:fldCharType="end"/>
      </w:r>
    </w:p>
    <w:p w14:paraId="561A2403" w14:textId="77777777" w:rsidR="000D75EF" w:rsidRPr="00AA2F22" w:rsidRDefault="000D75EF">
      <w:pPr>
        <w:pStyle w:val="TOC4"/>
        <w:rPr>
          <w:rFonts w:ascii="Calibri" w:eastAsia="Malgun Gothic" w:hAnsi="Calibri"/>
          <w:sz w:val="22"/>
          <w:szCs w:val="22"/>
        </w:rPr>
      </w:pPr>
      <w:r w:rsidRPr="00BB104E">
        <w:rPr>
          <w:rFonts w:eastAsia="Batang"/>
        </w:rPr>
        <w:t>9.3.1.95</w:t>
      </w:r>
      <w:r w:rsidRPr="00AA2F22">
        <w:rPr>
          <w:rFonts w:ascii="Calibri" w:eastAsia="Malgun Gothic" w:hAnsi="Calibri"/>
          <w:sz w:val="22"/>
          <w:szCs w:val="22"/>
        </w:rPr>
        <w:tab/>
      </w:r>
      <w:r>
        <w:t>UE History Information</w:t>
      </w:r>
      <w:r>
        <w:tab/>
      </w:r>
      <w:r>
        <w:fldChar w:fldCharType="begin" w:fldLock="1"/>
      </w:r>
      <w:r>
        <w:instrText xml:space="preserve"> PAGEREF _Toc106109372 \h </w:instrText>
      </w:r>
      <w:r>
        <w:fldChar w:fldCharType="separate"/>
      </w:r>
      <w:r>
        <w:t>203</w:t>
      </w:r>
      <w:r>
        <w:fldChar w:fldCharType="end"/>
      </w:r>
    </w:p>
    <w:p w14:paraId="43E47396" w14:textId="77777777" w:rsidR="000D75EF" w:rsidRPr="00AA2F22" w:rsidRDefault="000D75EF">
      <w:pPr>
        <w:pStyle w:val="TOC4"/>
        <w:rPr>
          <w:rFonts w:ascii="Calibri" w:eastAsia="Malgun Gothic" w:hAnsi="Calibri"/>
          <w:sz w:val="22"/>
          <w:szCs w:val="22"/>
        </w:rPr>
      </w:pPr>
      <w:r w:rsidRPr="00BB104E">
        <w:rPr>
          <w:rFonts w:eastAsia="Batang"/>
        </w:rPr>
        <w:t>9.3.1.96</w:t>
      </w:r>
      <w:r w:rsidRPr="00AA2F22">
        <w:rPr>
          <w:rFonts w:ascii="Calibri" w:eastAsia="Malgun Gothic" w:hAnsi="Calibri"/>
          <w:sz w:val="22"/>
          <w:szCs w:val="22"/>
        </w:rPr>
        <w:tab/>
      </w:r>
      <w:r>
        <w:t>Last Visited Cell Information</w:t>
      </w:r>
      <w:r>
        <w:tab/>
      </w:r>
      <w:r>
        <w:fldChar w:fldCharType="begin" w:fldLock="1"/>
      </w:r>
      <w:r>
        <w:instrText xml:space="preserve"> PAGEREF _Toc106109373 \h </w:instrText>
      </w:r>
      <w:r>
        <w:fldChar w:fldCharType="separate"/>
      </w:r>
      <w:r>
        <w:t>203</w:t>
      </w:r>
      <w:r>
        <w:fldChar w:fldCharType="end"/>
      </w:r>
    </w:p>
    <w:p w14:paraId="2E331BEF" w14:textId="77777777" w:rsidR="000D75EF" w:rsidRPr="00AA2F22" w:rsidRDefault="000D75EF">
      <w:pPr>
        <w:pStyle w:val="TOC4"/>
        <w:rPr>
          <w:rFonts w:ascii="Calibri" w:eastAsia="Malgun Gothic" w:hAnsi="Calibri"/>
          <w:sz w:val="22"/>
          <w:szCs w:val="22"/>
        </w:rPr>
      </w:pPr>
      <w:r w:rsidRPr="00BB104E">
        <w:rPr>
          <w:rFonts w:eastAsia="Batang"/>
        </w:rPr>
        <w:t>9.3.1.97</w:t>
      </w:r>
      <w:r w:rsidRPr="00AA2F22">
        <w:rPr>
          <w:rFonts w:ascii="Calibri" w:eastAsia="Malgun Gothic" w:hAnsi="Calibri"/>
          <w:sz w:val="22"/>
          <w:szCs w:val="22"/>
        </w:rPr>
        <w:tab/>
      </w:r>
      <w:r>
        <w:t>Last Visited NG-RAN Cell Information</w:t>
      </w:r>
      <w:r>
        <w:tab/>
      </w:r>
      <w:r>
        <w:fldChar w:fldCharType="begin" w:fldLock="1"/>
      </w:r>
      <w:r>
        <w:instrText xml:space="preserve"> PAGEREF _Toc106109374 \h </w:instrText>
      </w:r>
      <w:r>
        <w:fldChar w:fldCharType="separate"/>
      </w:r>
      <w:r>
        <w:t>204</w:t>
      </w:r>
      <w:r>
        <w:fldChar w:fldCharType="end"/>
      </w:r>
    </w:p>
    <w:p w14:paraId="79C35C83" w14:textId="77777777" w:rsidR="000D75EF" w:rsidRPr="00AA2F22" w:rsidRDefault="000D75EF">
      <w:pPr>
        <w:pStyle w:val="TOC4"/>
        <w:rPr>
          <w:rFonts w:ascii="Calibri" w:eastAsia="Malgun Gothic" w:hAnsi="Calibri"/>
          <w:sz w:val="22"/>
          <w:szCs w:val="22"/>
        </w:rPr>
      </w:pPr>
      <w:r w:rsidRPr="00BB104E">
        <w:rPr>
          <w:rFonts w:eastAsia="Batang"/>
        </w:rPr>
        <w:t>9.3.1.98</w:t>
      </w:r>
      <w:r w:rsidRPr="00AA2F22">
        <w:rPr>
          <w:rFonts w:ascii="Calibri" w:eastAsia="Malgun Gothic" w:hAnsi="Calibri"/>
          <w:sz w:val="22"/>
          <w:szCs w:val="22"/>
        </w:rPr>
        <w:tab/>
      </w:r>
      <w:r>
        <w:t>Cell Type</w:t>
      </w:r>
      <w:r>
        <w:tab/>
      </w:r>
      <w:r>
        <w:fldChar w:fldCharType="begin" w:fldLock="1"/>
      </w:r>
      <w:r>
        <w:instrText xml:space="preserve"> PAGEREF _Toc106109375 \h </w:instrText>
      </w:r>
      <w:r>
        <w:fldChar w:fldCharType="separate"/>
      </w:r>
      <w:r>
        <w:t>204</w:t>
      </w:r>
      <w:r>
        <w:fldChar w:fldCharType="end"/>
      </w:r>
    </w:p>
    <w:p w14:paraId="56C112BD" w14:textId="77777777" w:rsidR="000D75EF" w:rsidRPr="00AA2F22" w:rsidRDefault="000D75EF">
      <w:pPr>
        <w:pStyle w:val="TOC4"/>
        <w:rPr>
          <w:rFonts w:ascii="Calibri" w:eastAsia="Malgun Gothic" w:hAnsi="Calibri"/>
          <w:sz w:val="22"/>
          <w:szCs w:val="22"/>
        </w:rPr>
      </w:pPr>
      <w:r w:rsidRPr="00BB104E">
        <w:rPr>
          <w:rFonts w:eastAsia="Batang"/>
        </w:rPr>
        <w:t>9.3.1.99</w:t>
      </w:r>
      <w:r w:rsidRPr="00AA2F22">
        <w:rPr>
          <w:rFonts w:ascii="Calibri" w:eastAsia="Malgun Gothic" w:hAnsi="Calibri"/>
          <w:sz w:val="22"/>
          <w:szCs w:val="22"/>
        </w:rPr>
        <w:tab/>
      </w:r>
      <w:r>
        <w:t>Associated QoS Flow</w:t>
      </w:r>
      <w:r w:rsidRPr="00BB104E">
        <w:rPr>
          <w:rFonts w:cs="Arial"/>
          <w:lang w:eastAsia="ja-JP"/>
        </w:rPr>
        <w:t xml:space="preserve"> List</w:t>
      </w:r>
      <w:r>
        <w:tab/>
      </w:r>
      <w:r>
        <w:fldChar w:fldCharType="begin" w:fldLock="1"/>
      </w:r>
      <w:r>
        <w:instrText xml:space="preserve"> PAGEREF _Toc106109376 \h </w:instrText>
      </w:r>
      <w:r>
        <w:fldChar w:fldCharType="separate"/>
      </w:r>
      <w:r>
        <w:t>204</w:t>
      </w:r>
      <w:r>
        <w:fldChar w:fldCharType="end"/>
      </w:r>
    </w:p>
    <w:p w14:paraId="47F8ADF5" w14:textId="77777777" w:rsidR="000D75EF" w:rsidRPr="00AA2F22" w:rsidRDefault="000D75EF">
      <w:pPr>
        <w:pStyle w:val="TOC4"/>
        <w:rPr>
          <w:rFonts w:ascii="Calibri" w:eastAsia="Malgun Gothic" w:hAnsi="Calibri"/>
          <w:sz w:val="22"/>
          <w:szCs w:val="22"/>
        </w:rPr>
      </w:pPr>
      <w:r w:rsidRPr="00BB104E">
        <w:rPr>
          <w:rFonts w:eastAsia="Batang"/>
        </w:rPr>
        <w:t>9.3.1.100</w:t>
      </w:r>
      <w:r w:rsidRPr="00AA2F22">
        <w:rPr>
          <w:rFonts w:ascii="Calibri" w:eastAsia="Malgun Gothic" w:hAnsi="Calibri"/>
          <w:sz w:val="22"/>
          <w:szCs w:val="22"/>
        </w:rPr>
        <w:tab/>
      </w:r>
      <w:r>
        <w:t>Information on Recommended Cells and RAN Nodes for Paging</w:t>
      </w:r>
      <w:r>
        <w:tab/>
      </w:r>
      <w:r>
        <w:fldChar w:fldCharType="begin" w:fldLock="1"/>
      </w:r>
      <w:r>
        <w:instrText xml:space="preserve"> PAGEREF _Toc106109377 \h </w:instrText>
      </w:r>
      <w:r>
        <w:fldChar w:fldCharType="separate"/>
      </w:r>
      <w:r>
        <w:t>204</w:t>
      </w:r>
      <w:r>
        <w:fldChar w:fldCharType="end"/>
      </w:r>
    </w:p>
    <w:p w14:paraId="2A366CEB" w14:textId="77777777" w:rsidR="000D75EF" w:rsidRPr="00AA2F22" w:rsidRDefault="000D75EF">
      <w:pPr>
        <w:pStyle w:val="TOC4"/>
        <w:rPr>
          <w:rFonts w:ascii="Calibri" w:eastAsia="Malgun Gothic" w:hAnsi="Calibri"/>
          <w:sz w:val="22"/>
          <w:szCs w:val="22"/>
        </w:rPr>
      </w:pPr>
      <w:r w:rsidRPr="00BB104E">
        <w:rPr>
          <w:rFonts w:eastAsia="Batang"/>
        </w:rPr>
        <w:t>9.3.1.101</w:t>
      </w:r>
      <w:r w:rsidRPr="00AA2F22">
        <w:rPr>
          <w:rFonts w:ascii="Calibri" w:eastAsia="Malgun Gothic" w:hAnsi="Calibri"/>
          <w:sz w:val="22"/>
          <w:szCs w:val="22"/>
        </w:rPr>
        <w:tab/>
      </w:r>
      <w:r>
        <w:t>Recommended RAN Nodes for Paging</w:t>
      </w:r>
      <w:r>
        <w:tab/>
      </w:r>
      <w:r>
        <w:fldChar w:fldCharType="begin" w:fldLock="1"/>
      </w:r>
      <w:r>
        <w:instrText xml:space="preserve"> PAGEREF _Toc106109378 \h </w:instrText>
      </w:r>
      <w:r>
        <w:fldChar w:fldCharType="separate"/>
      </w:r>
      <w:r>
        <w:t>205</w:t>
      </w:r>
      <w:r>
        <w:fldChar w:fldCharType="end"/>
      </w:r>
    </w:p>
    <w:p w14:paraId="04FD2FD8" w14:textId="77777777" w:rsidR="000D75EF" w:rsidRPr="00AA2F22" w:rsidRDefault="000D75EF">
      <w:pPr>
        <w:pStyle w:val="TOC4"/>
        <w:rPr>
          <w:rFonts w:ascii="Calibri" w:eastAsia="Malgun Gothic" w:hAnsi="Calibri"/>
          <w:sz w:val="22"/>
          <w:szCs w:val="22"/>
        </w:rPr>
      </w:pPr>
      <w:r w:rsidRPr="00BB104E">
        <w:rPr>
          <w:rFonts w:eastAsia="Batang"/>
        </w:rPr>
        <w:t>9.3.1.102</w:t>
      </w:r>
      <w:r w:rsidRPr="00AA2F22">
        <w:rPr>
          <w:rFonts w:ascii="Calibri" w:eastAsia="Malgun Gothic" w:hAnsi="Calibri"/>
          <w:sz w:val="22"/>
          <w:szCs w:val="22"/>
        </w:rPr>
        <w:tab/>
      </w:r>
      <w:r>
        <w:t>PDU Session Aggregate Maximum Bit Rate</w:t>
      </w:r>
      <w:r>
        <w:tab/>
      </w:r>
      <w:r>
        <w:fldChar w:fldCharType="begin" w:fldLock="1"/>
      </w:r>
      <w:r>
        <w:instrText xml:space="preserve"> PAGEREF _Toc106109379 \h </w:instrText>
      </w:r>
      <w:r>
        <w:fldChar w:fldCharType="separate"/>
      </w:r>
      <w:r>
        <w:t>205</w:t>
      </w:r>
      <w:r>
        <w:fldChar w:fldCharType="end"/>
      </w:r>
    </w:p>
    <w:p w14:paraId="002114FD" w14:textId="77777777" w:rsidR="000D75EF" w:rsidRPr="00AA2F22" w:rsidRDefault="000D75EF">
      <w:pPr>
        <w:pStyle w:val="TOC4"/>
        <w:rPr>
          <w:rFonts w:ascii="Calibri" w:eastAsia="Malgun Gothic" w:hAnsi="Calibri"/>
          <w:sz w:val="22"/>
          <w:szCs w:val="22"/>
        </w:rPr>
      </w:pPr>
      <w:r w:rsidRPr="00BB104E">
        <w:rPr>
          <w:rFonts w:eastAsia="Batang"/>
        </w:rPr>
        <w:t>9.3.1.103</w:t>
      </w:r>
      <w:r w:rsidRPr="00AA2F22">
        <w:rPr>
          <w:rFonts w:ascii="Calibri" w:eastAsia="Malgun Gothic" w:hAnsi="Calibri"/>
          <w:sz w:val="22"/>
          <w:szCs w:val="22"/>
        </w:rPr>
        <w:tab/>
      </w:r>
      <w:r>
        <w:t>Maximum Integrity Protected Data Rate</w:t>
      </w:r>
      <w:r>
        <w:tab/>
      </w:r>
      <w:r>
        <w:fldChar w:fldCharType="begin" w:fldLock="1"/>
      </w:r>
      <w:r>
        <w:instrText xml:space="preserve"> PAGEREF _Toc106109380 \h </w:instrText>
      </w:r>
      <w:r>
        <w:fldChar w:fldCharType="separate"/>
      </w:r>
      <w:r>
        <w:t>205</w:t>
      </w:r>
      <w:r>
        <w:fldChar w:fldCharType="end"/>
      </w:r>
    </w:p>
    <w:p w14:paraId="102EE523" w14:textId="77777777" w:rsidR="000D75EF" w:rsidRPr="00AA2F22" w:rsidRDefault="000D75EF">
      <w:pPr>
        <w:pStyle w:val="TOC4"/>
        <w:rPr>
          <w:rFonts w:ascii="Calibri" w:eastAsia="Malgun Gothic" w:hAnsi="Calibri"/>
          <w:sz w:val="22"/>
          <w:szCs w:val="22"/>
        </w:rPr>
      </w:pPr>
      <w:r w:rsidRPr="00BB104E">
        <w:rPr>
          <w:rFonts w:eastAsia="Batang"/>
        </w:rPr>
        <w:t>9.3.1.104</w:t>
      </w:r>
      <w:r w:rsidRPr="00AA2F22">
        <w:rPr>
          <w:rFonts w:ascii="Calibri" w:eastAsia="Malgun Gothic" w:hAnsi="Calibri"/>
          <w:sz w:val="22"/>
          <w:szCs w:val="22"/>
        </w:rPr>
        <w:tab/>
      </w:r>
      <w:r>
        <w:t>Overload Response</w:t>
      </w:r>
      <w:r>
        <w:tab/>
      </w:r>
      <w:r>
        <w:fldChar w:fldCharType="begin" w:fldLock="1"/>
      </w:r>
      <w:r>
        <w:instrText xml:space="preserve"> PAGEREF _Toc106109381 \h </w:instrText>
      </w:r>
      <w:r>
        <w:fldChar w:fldCharType="separate"/>
      </w:r>
      <w:r>
        <w:t>206</w:t>
      </w:r>
      <w:r>
        <w:fldChar w:fldCharType="end"/>
      </w:r>
    </w:p>
    <w:p w14:paraId="72191E2B" w14:textId="77777777" w:rsidR="000D75EF" w:rsidRPr="00AA2F22" w:rsidRDefault="000D75EF">
      <w:pPr>
        <w:pStyle w:val="TOC4"/>
        <w:rPr>
          <w:rFonts w:ascii="Calibri" w:eastAsia="Malgun Gothic" w:hAnsi="Calibri"/>
          <w:sz w:val="22"/>
          <w:szCs w:val="22"/>
        </w:rPr>
      </w:pPr>
      <w:r w:rsidRPr="00BB104E">
        <w:rPr>
          <w:rFonts w:eastAsia="Batang"/>
        </w:rPr>
        <w:t>9.3.1.105</w:t>
      </w:r>
      <w:r w:rsidRPr="00AA2F22">
        <w:rPr>
          <w:rFonts w:ascii="Calibri" w:eastAsia="Malgun Gothic" w:hAnsi="Calibri"/>
          <w:sz w:val="22"/>
          <w:szCs w:val="22"/>
        </w:rPr>
        <w:tab/>
      </w:r>
      <w:r>
        <w:t>Overload Action</w:t>
      </w:r>
      <w:r>
        <w:tab/>
      </w:r>
      <w:r>
        <w:fldChar w:fldCharType="begin" w:fldLock="1"/>
      </w:r>
      <w:r>
        <w:instrText xml:space="preserve"> PAGEREF _Toc106109382 \h </w:instrText>
      </w:r>
      <w:r>
        <w:fldChar w:fldCharType="separate"/>
      </w:r>
      <w:r>
        <w:t>206</w:t>
      </w:r>
      <w:r>
        <w:fldChar w:fldCharType="end"/>
      </w:r>
    </w:p>
    <w:p w14:paraId="48A75781" w14:textId="77777777" w:rsidR="000D75EF" w:rsidRPr="00AA2F22" w:rsidRDefault="000D75EF">
      <w:pPr>
        <w:pStyle w:val="TOC4"/>
        <w:rPr>
          <w:rFonts w:ascii="Calibri" w:eastAsia="Malgun Gothic" w:hAnsi="Calibri"/>
          <w:sz w:val="22"/>
          <w:szCs w:val="22"/>
        </w:rPr>
      </w:pPr>
      <w:r w:rsidRPr="00BB104E">
        <w:rPr>
          <w:rFonts w:eastAsia="Batang"/>
        </w:rPr>
        <w:t>9.3.1.106</w:t>
      </w:r>
      <w:r w:rsidRPr="00AA2F22">
        <w:rPr>
          <w:rFonts w:ascii="Calibri" w:eastAsia="Malgun Gothic" w:hAnsi="Calibri"/>
          <w:sz w:val="22"/>
          <w:szCs w:val="22"/>
        </w:rPr>
        <w:tab/>
      </w:r>
      <w:r>
        <w:t>Traffic Load Reduction Indication</w:t>
      </w:r>
      <w:r>
        <w:tab/>
      </w:r>
      <w:r>
        <w:fldChar w:fldCharType="begin" w:fldLock="1"/>
      </w:r>
      <w:r>
        <w:instrText xml:space="preserve"> PAGEREF _Toc106109383 \h </w:instrText>
      </w:r>
      <w:r>
        <w:fldChar w:fldCharType="separate"/>
      </w:r>
      <w:r>
        <w:t>206</w:t>
      </w:r>
      <w:r>
        <w:fldChar w:fldCharType="end"/>
      </w:r>
    </w:p>
    <w:p w14:paraId="56D4D3E4" w14:textId="77777777" w:rsidR="000D75EF" w:rsidRPr="00AA2F22" w:rsidRDefault="000D75EF">
      <w:pPr>
        <w:pStyle w:val="TOC4"/>
        <w:rPr>
          <w:rFonts w:ascii="Calibri" w:eastAsia="Malgun Gothic" w:hAnsi="Calibri"/>
          <w:sz w:val="22"/>
          <w:szCs w:val="22"/>
        </w:rPr>
      </w:pPr>
      <w:r w:rsidRPr="00BB104E">
        <w:rPr>
          <w:rFonts w:eastAsia="Batang"/>
        </w:rPr>
        <w:t>9.3.1.107</w:t>
      </w:r>
      <w:r w:rsidRPr="00AA2F22">
        <w:rPr>
          <w:rFonts w:ascii="Calibri" w:eastAsia="Malgun Gothic" w:hAnsi="Calibri"/>
          <w:sz w:val="22"/>
          <w:szCs w:val="22"/>
        </w:rPr>
        <w:tab/>
      </w:r>
      <w:r>
        <w:t>Slice Overload List</w:t>
      </w:r>
      <w:r>
        <w:tab/>
      </w:r>
      <w:r>
        <w:fldChar w:fldCharType="begin" w:fldLock="1"/>
      </w:r>
      <w:r>
        <w:instrText xml:space="preserve"> PAGEREF _Toc106109384 \h </w:instrText>
      </w:r>
      <w:r>
        <w:fldChar w:fldCharType="separate"/>
      </w:r>
      <w:r>
        <w:t>206</w:t>
      </w:r>
      <w:r>
        <w:fldChar w:fldCharType="end"/>
      </w:r>
    </w:p>
    <w:p w14:paraId="3DD1BE79" w14:textId="77777777" w:rsidR="000D75EF" w:rsidRPr="00AA2F22" w:rsidRDefault="000D75EF">
      <w:pPr>
        <w:pStyle w:val="TOC4"/>
        <w:rPr>
          <w:rFonts w:ascii="Calibri" w:eastAsia="Malgun Gothic" w:hAnsi="Calibri"/>
          <w:sz w:val="22"/>
          <w:szCs w:val="22"/>
        </w:rPr>
      </w:pPr>
      <w:r w:rsidRPr="00BB104E">
        <w:rPr>
          <w:rFonts w:eastAsia="Batang"/>
        </w:rPr>
        <w:t>9.3.1.108</w:t>
      </w:r>
      <w:r w:rsidRPr="00AA2F22">
        <w:rPr>
          <w:rFonts w:ascii="Calibri" w:eastAsia="Malgun Gothic" w:hAnsi="Calibri"/>
          <w:sz w:val="22"/>
          <w:szCs w:val="22"/>
        </w:rPr>
        <w:tab/>
      </w:r>
      <w:r>
        <w:t>RAN Status Transfer Transparent Container</w:t>
      </w:r>
      <w:r>
        <w:tab/>
      </w:r>
      <w:r>
        <w:fldChar w:fldCharType="begin" w:fldLock="1"/>
      </w:r>
      <w:r>
        <w:instrText xml:space="preserve"> PAGEREF _Toc106109385 \h </w:instrText>
      </w:r>
      <w:r>
        <w:fldChar w:fldCharType="separate"/>
      </w:r>
      <w:r>
        <w:t>207</w:t>
      </w:r>
      <w:r>
        <w:fldChar w:fldCharType="end"/>
      </w:r>
    </w:p>
    <w:p w14:paraId="32851055" w14:textId="77777777" w:rsidR="000D75EF" w:rsidRPr="00AA2F22" w:rsidRDefault="000D75EF">
      <w:pPr>
        <w:pStyle w:val="TOC4"/>
        <w:rPr>
          <w:rFonts w:ascii="Calibri" w:eastAsia="Malgun Gothic" w:hAnsi="Calibri"/>
          <w:sz w:val="22"/>
          <w:szCs w:val="22"/>
        </w:rPr>
      </w:pPr>
      <w:r>
        <w:t>9.3.1.109</w:t>
      </w:r>
      <w:r w:rsidRPr="00AA2F22">
        <w:rPr>
          <w:rFonts w:ascii="Calibri" w:eastAsia="Malgun Gothic" w:hAnsi="Calibri"/>
          <w:sz w:val="22"/>
          <w:szCs w:val="22"/>
        </w:rPr>
        <w:tab/>
      </w:r>
      <w:r w:rsidRPr="00BB104E">
        <w:rPr>
          <w:rFonts w:cs="Arial"/>
        </w:rPr>
        <w:t>COUNT Value for PDCP SN Length 12</w:t>
      </w:r>
      <w:r>
        <w:tab/>
      </w:r>
      <w:r>
        <w:fldChar w:fldCharType="begin" w:fldLock="1"/>
      </w:r>
      <w:r>
        <w:instrText xml:space="preserve"> PAGEREF _Toc106109386 \h </w:instrText>
      </w:r>
      <w:r>
        <w:fldChar w:fldCharType="separate"/>
      </w:r>
      <w:r>
        <w:t>209</w:t>
      </w:r>
      <w:r>
        <w:fldChar w:fldCharType="end"/>
      </w:r>
    </w:p>
    <w:p w14:paraId="35D067B1" w14:textId="77777777" w:rsidR="000D75EF" w:rsidRPr="00AA2F22" w:rsidRDefault="000D75EF">
      <w:pPr>
        <w:pStyle w:val="TOC4"/>
        <w:rPr>
          <w:rFonts w:ascii="Calibri" w:eastAsia="Malgun Gothic" w:hAnsi="Calibri"/>
          <w:sz w:val="22"/>
          <w:szCs w:val="22"/>
        </w:rPr>
      </w:pPr>
      <w:r>
        <w:t>9.3.1.110</w:t>
      </w:r>
      <w:r w:rsidRPr="00AA2F22">
        <w:rPr>
          <w:rFonts w:ascii="Calibri" w:eastAsia="Malgun Gothic" w:hAnsi="Calibri"/>
          <w:sz w:val="22"/>
          <w:szCs w:val="22"/>
        </w:rPr>
        <w:tab/>
      </w:r>
      <w:r w:rsidRPr="00BB104E">
        <w:rPr>
          <w:rFonts w:cs="Arial"/>
        </w:rPr>
        <w:t>COUNT Value for PDCP SN Length 18</w:t>
      </w:r>
      <w:r>
        <w:tab/>
      </w:r>
      <w:r>
        <w:fldChar w:fldCharType="begin" w:fldLock="1"/>
      </w:r>
      <w:r>
        <w:instrText xml:space="preserve"> PAGEREF _Toc106109387 \h </w:instrText>
      </w:r>
      <w:r>
        <w:fldChar w:fldCharType="separate"/>
      </w:r>
      <w:r>
        <w:t>209</w:t>
      </w:r>
      <w:r>
        <w:fldChar w:fldCharType="end"/>
      </w:r>
    </w:p>
    <w:p w14:paraId="1726D0D6" w14:textId="77777777" w:rsidR="000D75EF" w:rsidRPr="00AA2F22" w:rsidRDefault="000D75EF">
      <w:pPr>
        <w:pStyle w:val="TOC4"/>
        <w:rPr>
          <w:rFonts w:ascii="Calibri" w:eastAsia="Malgun Gothic" w:hAnsi="Calibri"/>
          <w:sz w:val="22"/>
          <w:szCs w:val="22"/>
        </w:rPr>
      </w:pPr>
      <w:r>
        <w:t>9.3.1.111</w:t>
      </w:r>
      <w:r w:rsidRPr="00AA2F22">
        <w:rPr>
          <w:rFonts w:ascii="Calibri" w:eastAsia="Malgun Gothic" w:hAnsi="Calibri"/>
          <w:sz w:val="22"/>
          <w:szCs w:val="22"/>
        </w:rPr>
        <w:tab/>
      </w:r>
      <w:r>
        <w:t>RRC Establishment Cause</w:t>
      </w:r>
      <w:r>
        <w:tab/>
      </w:r>
      <w:r>
        <w:fldChar w:fldCharType="begin" w:fldLock="1"/>
      </w:r>
      <w:r>
        <w:instrText xml:space="preserve"> PAGEREF _Toc106109388 \h </w:instrText>
      </w:r>
      <w:r>
        <w:fldChar w:fldCharType="separate"/>
      </w:r>
      <w:r>
        <w:t>210</w:t>
      </w:r>
      <w:r>
        <w:fldChar w:fldCharType="end"/>
      </w:r>
    </w:p>
    <w:p w14:paraId="47266BEC" w14:textId="77777777" w:rsidR="000D75EF" w:rsidRPr="00AA2F22" w:rsidRDefault="000D75EF">
      <w:pPr>
        <w:pStyle w:val="TOC4"/>
        <w:rPr>
          <w:rFonts w:ascii="Calibri" w:eastAsia="Malgun Gothic" w:hAnsi="Calibri"/>
          <w:sz w:val="22"/>
          <w:szCs w:val="22"/>
        </w:rPr>
      </w:pPr>
      <w:r>
        <w:t>9.3.1.112</w:t>
      </w:r>
      <w:r w:rsidRPr="00AA2F22">
        <w:rPr>
          <w:rFonts w:ascii="Calibri" w:eastAsia="Malgun Gothic" w:hAnsi="Calibri"/>
          <w:sz w:val="22"/>
          <w:szCs w:val="22"/>
        </w:rPr>
        <w:tab/>
      </w:r>
      <w:r>
        <w:t>Warning Area Coordinates</w:t>
      </w:r>
      <w:r>
        <w:tab/>
      </w:r>
      <w:r>
        <w:fldChar w:fldCharType="begin" w:fldLock="1"/>
      </w:r>
      <w:r>
        <w:instrText xml:space="preserve"> PAGEREF _Toc106109389 \h </w:instrText>
      </w:r>
      <w:r>
        <w:fldChar w:fldCharType="separate"/>
      </w:r>
      <w:r>
        <w:t>210</w:t>
      </w:r>
      <w:r>
        <w:fldChar w:fldCharType="end"/>
      </w:r>
    </w:p>
    <w:p w14:paraId="28070FD5" w14:textId="77777777" w:rsidR="000D75EF" w:rsidRPr="00AA2F22" w:rsidRDefault="000D75EF">
      <w:pPr>
        <w:pStyle w:val="TOC4"/>
        <w:rPr>
          <w:rFonts w:ascii="Calibri" w:eastAsia="Malgun Gothic" w:hAnsi="Calibri"/>
          <w:sz w:val="22"/>
          <w:szCs w:val="22"/>
        </w:rPr>
      </w:pPr>
      <w:r>
        <w:t>9.3.1.113</w:t>
      </w:r>
      <w:r w:rsidRPr="00AA2F22">
        <w:rPr>
          <w:rFonts w:ascii="Calibri" w:eastAsia="Malgun Gothic" w:hAnsi="Calibri"/>
          <w:sz w:val="22"/>
          <w:szCs w:val="22"/>
        </w:rPr>
        <w:tab/>
      </w:r>
      <w:r>
        <w:t>Network Instance</w:t>
      </w:r>
      <w:r>
        <w:tab/>
      </w:r>
      <w:r>
        <w:fldChar w:fldCharType="begin" w:fldLock="1"/>
      </w:r>
      <w:r>
        <w:instrText xml:space="preserve"> PAGEREF _Toc106109390 \h </w:instrText>
      </w:r>
      <w:r>
        <w:fldChar w:fldCharType="separate"/>
      </w:r>
      <w:r>
        <w:t>210</w:t>
      </w:r>
      <w:r>
        <w:fldChar w:fldCharType="end"/>
      </w:r>
    </w:p>
    <w:p w14:paraId="31F722B7" w14:textId="77777777" w:rsidR="000D75EF" w:rsidRPr="00AA2F22" w:rsidRDefault="000D75EF">
      <w:pPr>
        <w:pStyle w:val="TOC4"/>
        <w:rPr>
          <w:rFonts w:ascii="Calibri" w:eastAsia="Malgun Gothic" w:hAnsi="Calibri"/>
          <w:sz w:val="22"/>
          <w:szCs w:val="22"/>
        </w:rPr>
      </w:pPr>
      <w:r>
        <w:t>9.3.1.114</w:t>
      </w:r>
      <w:r w:rsidRPr="00AA2F22">
        <w:rPr>
          <w:rFonts w:ascii="Calibri" w:eastAsia="Malgun Gothic" w:hAnsi="Calibri"/>
          <w:sz w:val="22"/>
          <w:szCs w:val="22"/>
        </w:rPr>
        <w:tab/>
      </w:r>
      <w:r>
        <w:t>Secondary RAT Usage Information</w:t>
      </w:r>
      <w:r>
        <w:tab/>
      </w:r>
      <w:r>
        <w:fldChar w:fldCharType="begin" w:fldLock="1"/>
      </w:r>
      <w:r>
        <w:instrText xml:space="preserve"> PAGEREF _Toc106109391 \h </w:instrText>
      </w:r>
      <w:r>
        <w:fldChar w:fldCharType="separate"/>
      </w:r>
      <w:r>
        <w:t>210</w:t>
      </w:r>
      <w:r>
        <w:fldChar w:fldCharType="end"/>
      </w:r>
    </w:p>
    <w:p w14:paraId="70FB9321" w14:textId="77777777" w:rsidR="000D75EF" w:rsidRPr="00AA2F22" w:rsidRDefault="000D75EF">
      <w:pPr>
        <w:pStyle w:val="TOC4"/>
        <w:rPr>
          <w:rFonts w:ascii="Calibri" w:eastAsia="Malgun Gothic" w:hAnsi="Calibri"/>
          <w:sz w:val="22"/>
          <w:szCs w:val="22"/>
        </w:rPr>
      </w:pPr>
      <w:r w:rsidRPr="00BB104E">
        <w:rPr>
          <w:lang w:val="en-US"/>
        </w:rPr>
        <w:t>9.3.1.115</w:t>
      </w:r>
      <w:r w:rsidRPr="00AA2F22">
        <w:rPr>
          <w:rFonts w:ascii="Calibri" w:eastAsia="Malgun Gothic" w:hAnsi="Calibri"/>
          <w:sz w:val="22"/>
          <w:szCs w:val="22"/>
        </w:rPr>
        <w:tab/>
      </w:r>
      <w:r>
        <w:rPr>
          <w:lang w:eastAsia="ja-JP"/>
        </w:rPr>
        <w:t>Volume Timed Report List</w:t>
      </w:r>
      <w:r>
        <w:tab/>
      </w:r>
      <w:r>
        <w:fldChar w:fldCharType="begin" w:fldLock="1"/>
      </w:r>
      <w:r>
        <w:instrText xml:space="preserve"> PAGEREF _Toc106109392 \h </w:instrText>
      </w:r>
      <w:r>
        <w:fldChar w:fldCharType="separate"/>
      </w:r>
      <w:r>
        <w:t>211</w:t>
      </w:r>
      <w:r>
        <w:fldChar w:fldCharType="end"/>
      </w:r>
    </w:p>
    <w:p w14:paraId="7E485238" w14:textId="77777777" w:rsidR="000D75EF" w:rsidRPr="00AA2F22" w:rsidRDefault="000D75EF">
      <w:pPr>
        <w:pStyle w:val="TOC4"/>
        <w:rPr>
          <w:rFonts w:ascii="Calibri" w:eastAsia="Malgun Gothic" w:hAnsi="Calibri"/>
          <w:sz w:val="22"/>
          <w:szCs w:val="22"/>
        </w:rPr>
      </w:pPr>
      <w:r>
        <w:t>9.3.1.116</w:t>
      </w:r>
      <w:r w:rsidRPr="00AA2F22">
        <w:rPr>
          <w:rFonts w:ascii="Calibri" w:eastAsia="Malgun Gothic" w:hAnsi="Calibri"/>
          <w:sz w:val="22"/>
          <w:szCs w:val="22"/>
        </w:rPr>
        <w:tab/>
      </w:r>
      <w:r>
        <w:t>Redirection for Voice EPS Fallback</w:t>
      </w:r>
      <w:r>
        <w:tab/>
      </w:r>
      <w:r>
        <w:fldChar w:fldCharType="begin" w:fldLock="1"/>
      </w:r>
      <w:r>
        <w:instrText xml:space="preserve"> PAGEREF _Toc106109393 \h </w:instrText>
      </w:r>
      <w:r>
        <w:fldChar w:fldCharType="separate"/>
      </w:r>
      <w:r>
        <w:t>211</w:t>
      </w:r>
      <w:r>
        <w:fldChar w:fldCharType="end"/>
      </w:r>
    </w:p>
    <w:p w14:paraId="37872AA7" w14:textId="77777777" w:rsidR="000D75EF" w:rsidRPr="00AA2F22" w:rsidRDefault="000D75EF">
      <w:pPr>
        <w:pStyle w:val="TOC4"/>
        <w:rPr>
          <w:rFonts w:ascii="Calibri" w:eastAsia="Malgun Gothic" w:hAnsi="Calibri"/>
          <w:sz w:val="22"/>
          <w:szCs w:val="22"/>
        </w:rPr>
      </w:pPr>
      <w:r>
        <w:t>9.3.1.117</w:t>
      </w:r>
      <w:r w:rsidRPr="00AA2F22">
        <w:rPr>
          <w:rFonts w:ascii="Calibri" w:eastAsia="Malgun Gothic" w:hAnsi="Calibri"/>
          <w:sz w:val="22"/>
          <w:szCs w:val="22"/>
        </w:rPr>
        <w:tab/>
      </w:r>
      <w:r>
        <w:t>UE Retention Information</w:t>
      </w:r>
      <w:r>
        <w:tab/>
      </w:r>
      <w:r>
        <w:fldChar w:fldCharType="begin" w:fldLock="1"/>
      </w:r>
      <w:r>
        <w:instrText xml:space="preserve"> PAGEREF _Toc106109394 \h </w:instrText>
      </w:r>
      <w:r>
        <w:fldChar w:fldCharType="separate"/>
      </w:r>
      <w:r>
        <w:t>212</w:t>
      </w:r>
      <w:r>
        <w:fldChar w:fldCharType="end"/>
      </w:r>
    </w:p>
    <w:p w14:paraId="577C0954" w14:textId="77777777" w:rsidR="000D75EF" w:rsidRPr="00AA2F22" w:rsidRDefault="000D75EF">
      <w:pPr>
        <w:pStyle w:val="TOC4"/>
        <w:rPr>
          <w:rFonts w:ascii="Calibri" w:eastAsia="Malgun Gothic" w:hAnsi="Calibri"/>
          <w:sz w:val="22"/>
          <w:szCs w:val="22"/>
        </w:rPr>
      </w:pPr>
      <w:r w:rsidRPr="00BB104E">
        <w:rPr>
          <w:rFonts w:eastAsia="SimSun"/>
        </w:rPr>
        <w:t>9.3.1.118</w:t>
      </w:r>
      <w:r w:rsidRPr="00AA2F22">
        <w:rPr>
          <w:rFonts w:ascii="Calibri" w:eastAsia="Malgun Gothic" w:hAnsi="Calibri"/>
          <w:sz w:val="22"/>
          <w:szCs w:val="22"/>
        </w:rPr>
        <w:tab/>
      </w:r>
      <w:r w:rsidRPr="00BB104E">
        <w:rPr>
          <w:rFonts w:eastAsia="SimSun"/>
        </w:rPr>
        <w:t>UL Forwarding</w:t>
      </w:r>
      <w:r>
        <w:tab/>
      </w:r>
      <w:r>
        <w:fldChar w:fldCharType="begin" w:fldLock="1"/>
      </w:r>
      <w:r>
        <w:instrText xml:space="preserve"> PAGEREF _Toc106109395 \h </w:instrText>
      </w:r>
      <w:r>
        <w:fldChar w:fldCharType="separate"/>
      </w:r>
      <w:r>
        <w:t>212</w:t>
      </w:r>
      <w:r>
        <w:fldChar w:fldCharType="end"/>
      </w:r>
    </w:p>
    <w:p w14:paraId="4C7ED25A" w14:textId="77777777" w:rsidR="000D75EF" w:rsidRPr="00AA2F22" w:rsidRDefault="000D75EF">
      <w:pPr>
        <w:pStyle w:val="TOC4"/>
        <w:rPr>
          <w:rFonts w:ascii="Calibri" w:eastAsia="Malgun Gothic" w:hAnsi="Calibri"/>
          <w:sz w:val="22"/>
          <w:szCs w:val="22"/>
        </w:rPr>
      </w:pPr>
      <w:r>
        <w:t>9.3.1.119</w:t>
      </w:r>
      <w:r w:rsidRPr="00AA2F22">
        <w:rPr>
          <w:rFonts w:ascii="Calibri" w:eastAsia="Malgun Gothic" w:hAnsi="Calibri"/>
          <w:sz w:val="22"/>
          <w:szCs w:val="22"/>
        </w:rPr>
        <w:tab/>
      </w:r>
      <w:r>
        <w:t>CN Assisted RAN Parameters Tuning</w:t>
      </w:r>
      <w:r>
        <w:tab/>
      </w:r>
      <w:r>
        <w:fldChar w:fldCharType="begin" w:fldLock="1"/>
      </w:r>
      <w:r>
        <w:instrText xml:space="preserve"> PAGEREF _Toc106109396 \h </w:instrText>
      </w:r>
      <w:r>
        <w:fldChar w:fldCharType="separate"/>
      </w:r>
      <w:r>
        <w:t>212</w:t>
      </w:r>
      <w:r>
        <w:fldChar w:fldCharType="end"/>
      </w:r>
    </w:p>
    <w:p w14:paraId="3858A3AF" w14:textId="77777777" w:rsidR="000D75EF" w:rsidRPr="00AA2F22" w:rsidRDefault="000D75EF">
      <w:pPr>
        <w:pStyle w:val="TOC4"/>
        <w:rPr>
          <w:rFonts w:ascii="Calibri" w:eastAsia="Malgun Gothic" w:hAnsi="Calibri"/>
          <w:sz w:val="22"/>
          <w:szCs w:val="22"/>
        </w:rPr>
      </w:pPr>
      <w:r>
        <w:t>9.3.1.120</w:t>
      </w:r>
      <w:r w:rsidRPr="00AA2F22">
        <w:rPr>
          <w:rFonts w:ascii="Calibri" w:eastAsia="Malgun Gothic" w:hAnsi="Calibri"/>
          <w:sz w:val="22"/>
          <w:szCs w:val="22"/>
        </w:rPr>
        <w:tab/>
      </w:r>
      <w:r>
        <w:t>Common Network Instance</w:t>
      </w:r>
      <w:r>
        <w:tab/>
      </w:r>
      <w:r>
        <w:fldChar w:fldCharType="begin" w:fldLock="1"/>
      </w:r>
      <w:r>
        <w:instrText xml:space="preserve"> PAGEREF _Toc106109397 \h </w:instrText>
      </w:r>
      <w:r>
        <w:fldChar w:fldCharType="separate"/>
      </w:r>
      <w:r>
        <w:t>212</w:t>
      </w:r>
      <w:r>
        <w:fldChar w:fldCharType="end"/>
      </w:r>
    </w:p>
    <w:p w14:paraId="3B8C3403" w14:textId="77777777" w:rsidR="000D75EF" w:rsidRPr="00AA2F22" w:rsidRDefault="000D75EF">
      <w:pPr>
        <w:pStyle w:val="TOC4"/>
        <w:rPr>
          <w:rFonts w:ascii="Calibri" w:eastAsia="Malgun Gothic" w:hAnsi="Calibri"/>
          <w:sz w:val="22"/>
          <w:szCs w:val="22"/>
        </w:rPr>
      </w:pPr>
      <w:r w:rsidRPr="00BB104E">
        <w:rPr>
          <w:rFonts w:eastAsia="SimSun"/>
        </w:rPr>
        <w:t>9.3.1.121</w:t>
      </w:r>
      <w:r w:rsidRPr="00AA2F22">
        <w:rPr>
          <w:rFonts w:ascii="Calibri" w:eastAsia="Malgun Gothic" w:hAnsi="Calibri"/>
          <w:sz w:val="22"/>
          <w:szCs w:val="22"/>
        </w:rPr>
        <w:tab/>
      </w:r>
      <w:r w:rsidRPr="00BB104E">
        <w:rPr>
          <w:rFonts w:eastAsia="SimSun"/>
        </w:rPr>
        <w:t>Data Forwarding Response E-RAB List</w:t>
      </w:r>
      <w:r>
        <w:tab/>
      </w:r>
      <w:r>
        <w:fldChar w:fldCharType="begin" w:fldLock="1"/>
      </w:r>
      <w:r>
        <w:instrText xml:space="preserve"> PAGEREF _Toc106109398 \h </w:instrText>
      </w:r>
      <w:r>
        <w:fldChar w:fldCharType="separate"/>
      </w:r>
      <w:r>
        <w:t>212</w:t>
      </w:r>
      <w:r>
        <w:fldChar w:fldCharType="end"/>
      </w:r>
    </w:p>
    <w:p w14:paraId="0CB41CDA" w14:textId="77777777" w:rsidR="000D75EF" w:rsidRPr="00AA2F22" w:rsidRDefault="000D75EF">
      <w:pPr>
        <w:pStyle w:val="TOC4"/>
        <w:rPr>
          <w:rFonts w:ascii="Calibri" w:eastAsia="Malgun Gothic" w:hAnsi="Calibri"/>
          <w:sz w:val="22"/>
          <w:szCs w:val="22"/>
        </w:rPr>
      </w:pPr>
      <w:r w:rsidRPr="00BB104E">
        <w:rPr>
          <w:rFonts w:eastAsia="Batang"/>
        </w:rPr>
        <w:t>9.3.1.122</w:t>
      </w:r>
      <w:r w:rsidRPr="00AA2F22">
        <w:rPr>
          <w:rFonts w:ascii="Calibri" w:eastAsia="Malgun Gothic" w:hAnsi="Calibri"/>
          <w:sz w:val="22"/>
          <w:szCs w:val="22"/>
        </w:rPr>
        <w:tab/>
      </w:r>
      <w:r>
        <w:rPr>
          <w:lang w:eastAsia="zh-CN"/>
        </w:rPr>
        <w:t>gNB</w:t>
      </w:r>
      <w:r w:rsidRPr="00BB104E">
        <w:rPr>
          <w:rFonts w:eastAsia="Batang"/>
        </w:rPr>
        <w:t xml:space="preserve"> Set ID</w:t>
      </w:r>
      <w:r>
        <w:tab/>
      </w:r>
      <w:r>
        <w:fldChar w:fldCharType="begin" w:fldLock="1"/>
      </w:r>
      <w:r>
        <w:instrText xml:space="preserve"> PAGEREF _Toc106109399 \h </w:instrText>
      </w:r>
      <w:r>
        <w:fldChar w:fldCharType="separate"/>
      </w:r>
      <w:r>
        <w:t>213</w:t>
      </w:r>
      <w:r>
        <w:fldChar w:fldCharType="end"/>
      </w:r>
    </w:p>
    <w:p w14:paraId="74C38ECA" w14:textId="77777777" w:rsidR="000D75EF" w:rsidRPr="00AA2F22" w:rsidRDefault="000D75EF">
      <w:pPr>
        <w:pStyle w:val="TOC4"/>
        <w:rPr>
          <w:rFonts w:ascii="Calibri" w:eastAsia="Malgun Gothic" w:hAnsi="Calibri"/>
          <w:sz w:val="22"/>
          <w:szCs w:val="22"/>
        </w:rPr>
      </w:pPr>
      <w:r>
        <w:t>9.3.1.123</w:t>
      </w:r>
      <w:r w:rsidRPr="00AA2F22">
        <w:rPr>
          <w:rFonts w:ascii="Calibri" w:eastAsia="Malgun Gothic" w:hAnsi="Calibri"/>
          <w:sz w:val="22"/>
          <w:szCs w:val="22"/>
        </w:rPr>
        <w:tab/>
      </w:r>
      <w:r>
        <w:t>RNC-ID</w:t>
      </w:r>
      <w:r>
        <w:tab/>
      </w:r>
      <w:r>
        <w:fldChar w:fldCharType="begin" w:fldLock="1"/>
      </w:r>
      <w:r>
        <w:instrText xml:space="preserve"> PAGEREF _Toc106109400 \h </w:instrText>
      </w:r>
      <w:r>
        <w:fldChar w:fldCharType="separate"/>
      </w:r>
      <w:r>
        <w:t>213</w:t>
      </w:r>
      <w:r>
        <w:fldChar w:fldCharType="end"/>
      </w:r>
    </w:p>
    <w:p w14:paraId="0D49D30C" w14:textId="77777777" w:rsidR="000D75EF" w:rsidRPr="00AA2F22" w:rsidRDefault="000D75EF">
      <w:pPr>
        <w:pStyle w:val="TOC4"/>
        <w:rPr>
          <w:rFonts w:ascii="Calibri" w:eastAsia="Malgun Gothic" w:hAnsi="Calibri"/>
          <w:sz w:val="22"/>
          <w:szCs w:val="22"/>
        </w:rPr>
      </w:pPr>
      <w:r>
        <w:t>9.3.1.124</w:t>
      </w:r>
      <w:r w:rsidRPr="00AA2F22">
        <w:rPr>
          <w:rFonts w:ascii="Calibri" w:eastAsia="Malgun Gothic" w:hAnsi="Calibri"/>
          <w:sz w:val="22"/>
          <w:szCs w:val="22"/>
        </w:rPr>
        <w:tab/>
      </w:r>
      <w:r>
        <w:t>Extended RNC-ID</w:t>
      </w:r>
      <w:r>
        <w:tab/>
      </w:r>
      <w:r>
        <w:fldChar w:fldCharType="begin" w:fldLock="1"/>
      </w:r>
      <w:r>
        <w:instrText xml:space="preserve"> PAGEREF _Toc106109401 \h </w:instrText>
      </w:r>
      <w:r>
        <w:fldChar w:fldCharType="separate"/>
      </w:r>
      <w:r>
        <w:t>213</w:t>
      </w:r>
      <w:r>
        <w:fldChar w:fldCharType="end"/>
      </w:r>
    </w:p>
    <w:p w14:paraId="643229FB" w14:textId="77777777" w:rsidR="000D75EF" w:rsidRPr="00AA2F22" w:rsidRDefault="000D75EF">
      <w:pPr>
        <w:pStyle w:val="TOC4"/>
        <w:rPr>
          <w:rFonts w:ascii="Calibri" w:eastAsia="Malgun Gothic" w:hAnsi="Calibri"/>
          <w:sz w:val="22"/>
          <w:szCs w:val="22"/>
        </w:rPr>
      </w:pPr>
      <w:r w:rsidRPr="00BB104E">
        <w:rPr>
          <w:rFonts w:eastAsia="SimSun"/>
        </w:rPr>
        <w:t>9.3.1.125</w:t>
      </w:r>
      <w:r w:rsidRPr="00AA2F22">
        <w:rPr>
          <w:rFonts w:ascii="Calibri" w:eastAsia="Malgun Gothic" w:hAnsi="Calibri"/>
          <w:sz w:val="22"/>
          <w:szCs w:val="22"/>
        </w:rPr>
        <w:tab/>
      </w:r>
      <w:r w:rsidRPr="00BB104E">
        <w:rPr>
          <w:rFonts w:eastAsia="SimSun"/>
        </w:rPr>
        <w:t>RAT Information</w:t>
      </w:r>
      <w:r>
        <w:tab/>
      </w:r>
      <w:r>
        <w:fldChar w:fldCharType="begin" w:fldLock="1"/>
      </w:r>
      <w:r>
        <w:instrText xml:space="preserve"> PAGEREF _Toc106109402 \h </w:instrText>
      </w:r>
      <w:r>
        <w:fldChar w:fldCharType="separate"/>
      </w:r>
      <w:r>
        <w:t>213</w:t>
      </w:r>
      <w:r>
        <w:fldChar w:fldCharType="end"/>
      </w:r>
    </w:p>
    <w:p w14:paraId="73816BFB" w14:textId="77777777" w:rsidR="000D75EF" w:rsidRPr="00AA2F22" w:rsidRDefault="000D75EF">
      <w:pPr>
        <w:pStyle w:val="TOC4"/>
        <w:rPr>
          <w:rFonts w:ascii="Calibri" w:eastAsia="Malgun Gothic" w:hAnsi="Calibri"/>
          <w:sz w:val="22"/>
          <w:szCs w:val="22"/>
        </w:rPr>
      </w:pPr>
      <w:r w:rsidRPr="00BB104E">
        <w:rPr>
          <w:rFonts w:eastAsia="SimSun"/>
        </w:rPr>
        <w:t>9.3.1.126</w:t>
      </w:r>
      <w:r w:rsidRPr="00AA2F22">
        <w:rPr>
          <w:rFonts w:ascii="Calibri" w:eastAsia="Malgun Gothic" w:hAnsi="Calibri"/>
          <w:sz w:val="22"/>
          <w:szCs w:val="22"/>
        </w:rPr>
        <w:tab/>
      </w:r>
      <w:r w:rsidRPr="00BB104E">
        <w:rPr>
          <w:rFonts w:eastAsia="SimSun"/>
        </w:rPr>
        <w:t>Extended RAT Restriction Information</w:t>
      </w:r>
      <w:r>
        <w:tab/>
      </w:r>
      <w:r>
        <w:fldChar w:fldCharType="begin" w:fldLock="1"/>
      </w:r>
      <w:r>
        <w:instrText xml:space="preserve"> PAGEREF _Toc106109403 \h </w:instrText>
      </w:r>
      <w:r>
        <w:fldChar w:fldCharType="separate"/>
      </w:r>
      <w:r>
        <w:t>213</w:t>
      </w:r>
      <w:r>
        <w:fldChar w:fldCharType="end"/>
      </w:r>
    </w:p>
    <w:p w14:paraId="4718684E" w14:textId="77777777" w:rsidR="000D75EF" w:rsidRPr="00AA2F22" w:rsidRDefault="000D75EF">
      <w:pPr>
        <w:pStyle w:val="TOC4"/>
        <w:rPr>
          <w:rFonts w:ascii="Calibri" w:eastAsia="Malgun Gothic" w:hAnsi="Calibri"/>
          <w:sz w:val="22"/>
          <w:szCs w:val="22"/>
        </w:rPr>
      </w:pPr>
      <w:r>
        <w:t>9.3.1.127</w:t>
      </w:r>
      <w:r w:rsidRPr="00AA2F22">
        <w:rPr>
          <w:rFonts w:ascii="Calibri" w:eastAsia="Malgun Gothic" w:hAnsi="Calibri"/>
          <w:sz w:val="22"/>
          <w:szCs w:val="22"/>
        </w:rPr>
        <w:tab/>
      </w:r>
      <w:r>
        <w:t>SgNB UE X2AP ID</w:t>
      </w:r>
      <w:r>
        <w:tab/>
      </w:r>
      <w:r>
        <w:fldChar w:fldCharType="begin" w:fldLock="1"/>
      </w:r>
      <w:r>
        <w:instrText xml:space="preserve"> PAGEREF _Toc106109404 \h </w:instrText>
      </w:r>
      <w:r>
        <w:fldChar w:fldCharType="separate"/>
      </w:r>
      <w:r>
        <w:t>214</w:t>
      </w:r>
      <w:r>
        <w:fldChar w:fldCharType="end"/>
      </w:r>
    </w:p>
    <w:p w14:paraId="0E665660" w14:textId="77777777" w:rsidR="000D75EF" w:rsidRPr="00AA2F22" w:rsidRDefault="000D75EF">
      <w:pPr>
        <w:pStyle w:val="TOC4"/>
        <w:rPr>
          <w:rFonts w:ascii="Calibri" w:eastAsia="Malgun Gothic" w:hAnsi="Calibri"/>
          <w:sz w:val="22"/>
          <w:szCs w:val="22"/>
        </w:rPr>
      </w:pPr>
      <w:r>
        <w:t>9.3.1.128</w:t>
      </w:r>
      <w:r w:rsidRPr="00AA2F22">
        <w:rPr>
          <w:rFonts w:ascii="Calibri" w:eastAsia="Malgun Gothic" w:hAnsi="Calibri"/>
          <w:sz w:val="22"/>
          <w:szCs w:val="22"/>
        </w:rPr>
        <w:tab/>
      </w:r>
      <w:r>
        <w:t>SRVCC Operation Possible</w:t>
      </w:r>
      <w:r>
        <w:tab/>
      </w:r>
      <w:r>
        <w:fldChar w:fldCharType="begin" w:fldLock="1"/>
      </w:r>
      <w:r>
        <w:instrText xml:space="preserve"> PAGEREF _Toc106109405 \h </w:instrText>
      </w:r>
      <w:r>
        <w:fldChar w:fldCharType="separate"/>
      </w:r>
      <w:r>
        <w:t>214</w:t>
      </w:r>
      <w:r>
        <w:fldChar w:fldCharType="end"/>
      </w:r>
    </w:p>
    <w:p w14:paraId="070C52C8" w14:textId="77777777" w:rsidR="000D75EF" w:rsidRPr="00AA2F22" w:rsidRDefault="000D75EF">
      <w:pPr>
        <w:pStyle w:val="TOC4"/>
        <w:rPr>
          <w:rFonts w:ascii="Calibri" w:eastAsia="Malgun Gothic" w:hAnsi="Calibri"/>
          <w:sz w:val="22"/>
          <w:szCs w:val="22"/>
        </w:rPr>
      </w:pPr>
      <w:r w:rsidRPr="00BB104E">
        <w:rPr>
          <w:rFonts w:eastAsia="SimSun"/>
        </w:rPr>
        <w:t>9.3.1.129</w:t>
      </w:r>
      <w:r w:rsidRPr="00AA2F22">
        <w:rPr>
          <w:rFonts w:ascii="Calibri" w:eastAsia="Malgun Gothic" w:hAnsi="Calibri"/>
          <w:sz w:val="22"/>
          <w:szCs w:val="22"/>
        </w:rPr>
        <w:tab/>
      </w:r>
      <w:r w:rsidRPr="00BB104E">
        <w:rPr>
          <w:rFonts w:eastAsia="SimSun"/>
        </w:rPr>
        <w:t>IAB Authorized</w:t>
      </w:r>
      <w:r>
        <w:tab/>
      </w:r>
      <w:r>
        <w:fldChar w:fldCharType="begin" w:fldLock="1"/>
      </w:r>
      <w:r>
        <w:instrText xml:space="preserve"> PAGEREF _Toc106109406 \h </w:instrText>
      </w:r>
      <w:r>
        <w:fldChar w:fldCharType="separate"/>
      </w:r>
      <w:r>
        <w:t>214</w:t>
      </w:r>
      <w:r>
        <w:fldChar w:fldCharType="end"/>
      </w:r>
    </w:p>
    <w:p w14:paraId="7ED07514" w14:textId="77777777" w:rsidR="000D75EF" w:rsidRPr="00AA2F22" w:rsidRDefault="000D75EF">
      <w:pPr>
        <w:pStyle w:val="TOC4"/>
        <w:rPr>
          <w:rFonts w:ascii="Calibri" w:eastAsia="Malgun Gothic" w:hAnsi="Calibri"/>
          <w:sz w:val="22"/>
          <w:szCs w:val="22"/>
        </w:rPr>
      </w:pPr>
      <w:r>
        <w:t>9.3.1.130</w:t>
      </w:r>
      <w:r w:rsidRPr="00AA2F22">
        <w:rPr>
          <w:rFonts w:ascii="Calibri" w:eastAsia="Malgun Gothic" w:hAnsi="Calibri"/>
          <w:sz w:val="22"/>
          <w:szCs w:val="22"/>
        </w:rPr>
        <w:tab/>
      </w:r>
      <w:r>
        <w:t>TSC Traffic Characteristics</w:t>
      </w:r>
      <w:r>
        <w:tab/>
      </w:r>
      <w:r>
        <w:fldChar w:fldCharType="begin" w:fldLock="1"/>
      </w:r>
      <w:r>
        <w:instrText xml:space="preserve"> PAGEREF _Toc106109407 \h </w:instrText>
      </w:r>
      <w:r>
        <w:fldChar w:fldCharType="separate"/>
      </w:r>
      <w:r>
        <w:t>214</w:t>
      </w:r>
      <w:r>
        <w:fldChar w:fldCharType="end"/>
      </w:r>
    </w:p>
    <w:p w14:paraId="1E2889D6" w14:textId="77777777" w:rsidR="000D75EF" w:rsidRPr="00AA2F22" w:rsidRDefault="000D75EF">
      <w:pPr>
        <w:pStyle w:val="TOC4"/>
        <w:rPr>
          <w:rFonts w:ascii="Calibri" w:eastAsia="Malgun Gothic" w:hAnsi="Calibri"/>
          <w:sz w:val="22"/>
          <w:szCs w:val="22"/>
        </w:rPr>
      </w:pPr>
      <w:r>
        <w:t>9.3.1.131</w:t>
      </w:r>
      <w:r w:rsidRPr="00AA2F22">
        <w:rPr>
          <w:rFonts w:ascii="Calibri" w:eastAsia="Malgun Gothic" w:hAnsi="Calibri"/>
          <w:sz w:val="22"/>
          <w:szCs w:val="22"/>
        </w:rPr>
        <w:tab/>
      </w:r>
      <w:r>
        <w:t>TSC Assistance Information</w:t>
      </w:r>
      <w:r>
        <w:tab/>
      </w:r>
      <w:r>
        <w:fldChar w:fldCharType="begin" w:fldLock="1"/>
      </w:r>
      <w:r>
        <w:instrText xml:space="preserve"> PAGEREF _Toc106109408 \h </w:instrText>
      </w:r>
      <w:r>
        <w:fldChar w:fldCharType="separate"/>
      </w:r>
      <w:r>
        <w:t>215</w:t>
      </w:r>
      <w:r>
        <w:fldChar w:fldCharType="end"/>
      </w:r>
    </w:p>
    <w:p w14:paraId="143C9D1A" w14:textId="77777777" w:rsidR="000D75EF" w:rsidRPr="00AA2F22" w:rsidRDefault="000D75EF">
      <w:pPr>
        <w:pStyle w:val="TOC4"/>
        <w:rPr>
          <w:rFonts w:ascii="Calibri" w:eastAsia="Malgun Gothic" w:hAnsi="Calibri"/>
          <w:sz w:val="22"/>
          <w:szCs w:val="22"/>
        </w:rPr>
      </w:pPr>
      <w:r>
        <w:t>9.3.1.132</w:t>
      </w:r>
      <w:r w:rsidRPr="00AA2F22">
        <w:rPr>
          <w:rFonts w:ascii="Calibri" w:eastAsia="Malgun Gothic" w:hAnsi="Calibri"/>
          <w:sz w:val="22"/>
          <w:szCs w:val="22"/>
        </w:rPr>
        <w:tab/>
      </w:r>
      <w:r>
        <w:t>Periodicity</w:t>
      </w:r>
      <w:r>
        <w:tab/>
      </w:r>
      <w:r>
        <w:fldChar w:fldCharType="begin" w:fldLock="1"/>
      </w:r>
      <w:r>
        <w:instrText xml:space="preserve"> PAGEREF _Toc106109409 \h </w:instrText>
      </w:r>
      <w:r>
        <w:fldChar w:fldCharType="separate"/>
      </w:r>
      <w:r>
        <w:t>215</w:t>
      </w:r>
      <w:r>
        <w:fldChar w:fldCharType="end"/>
      </w:r>
    </w:p>
    <w:p w14:paraId="7463B76C" w14:textId="77777777" w:rsidR="000D75EF" w:rsidRPr="00AA2F22" w:rsidRDefault="000D75EF">
      <w:pPr>
        <w:pStyle w:val="TOC4"/>
        <w:rPr>
          <w:rFonts w:ascii="Calibri" w:eastAsia="Malgun Gothic" w:hAnsi="Calibri"/>
          <w:sz w:val="22"/>
          <w:szCs w:val="22"/>
        </w:rPr>
      </w:pPr>
      <w:r>
        <w:t>9.3.1.133</w:t>
      </w:r>
      <w:r w:rsidRPr="00AA2F22">
        <w:rPr>
          <w:rFonts w:ascii="Calibri" w:eastAsia="Malgun Gothic" w:hAnsi="Calibri"/>
          <w:sz w:val="22"/>
          <w:szCs w:val="22"/>
        </w:rPr>
        <w:tab/>
      </w:r>
      <w:r>
        <w:t>Burst Arrival Time</w:t>
      </w:r>
      <w:r>
        <w:tab/>
      </w:r>
      <w:r>
        <w:fldChar w:fldCharType="begin" w:fldLock="1"/>
      </w:r>
      <w:r>
        <w:instrText xml:space="preserve"> PAGEREF _Toc106109410 \h </w:instrText>
      </w:r>
      <w:r>
        <w:fldChar w:fldCharType="separate"/>
      </w:r>
      <w:r>
        <w:t>215</w:t>
      </w:r>
      <w:r>
        <w:fldChar w:fldCharType="end"/>
      </w:r>
    </w:p>
    <w:p w14:paraId="3080A74A" w14:textId="77777777" w:rsidR="000D75EF" w:rsidRPr="00AA2F22" w:rsidRDefault="000D75EF">
      <w:pPr>
        <w:pStyle w:val="TOC4"/>
        <w:rPr>
          <w:rFonts w:ascii="Calibri" w:eastAsia="Malgun Gothic" w:hAnsi="Calibri"/>
          <w:sz w:val="22"/>
          <w:szCs w:val="22"/>
        </w:rPr>
      </w:pPr>
      <w:r>
        <w:t>9.3.1.134</w:t>
      </w:r>
      <w:r w:rsidRPr="00AA2F22">
        <w:rPr>
          <w:rFonts w:ascii="Calibri" w:eastAsia="Malgun Gothic" w:hAnsi="Calibri"/>
          <w:sz w:val="22"/>
          <w:szCs w:val="22"/>
        </w:rPr>
        <w:tab/>
      </w:r>
      <w:r>
        <w:t>Redundant QoS Flow Indicator</w:t>
      </w:r>
      <w:r>
        <w:tab/>
      </w:r>
      <w:r>
        <w:fldChar w:fldCharType="begin" w:fldLock="1"/>
      </w:r>
      <w:r>
        <w:instrText xml:space="preserve"> PAGEREF _Toc106109411 \h </w:instrText>
      </w:r>
      <w:r>
        <w:fldChar w:fldCharType="separate"/>
      </w:r>
      <w:r>
        <w:t>215</w:t>
      </w:r>
      <w:r>
        <w:fldChar w:fldCharType="end"/>
      </w:r>
    </w:p>
    <w:p w14:paraId="529EA1DD" w14:textId="77777777" w:rsidR="000D75EF" w:rsidRPr="00AA2F22" w:rsidRDefault="000D75EF">
      <w:pPr>
        <w:pStyle w:val="TOC4"/>
        <w:rPr>
          <w:rFonts w:ascii="Calibri" w:eastAsia="Malgun Gothic" w:hAnsi="Calibri"/>
          <w:sz w:val="22"/>
          <w:szCs w:val="22"/>
        </w:rPr>
      </w:pPr>
      <w:r w:rsidRPr="00BB104E">
        <w:rPr>
          <w:rFonts w:eastAsia="Batang"/>
        </w:rPr>
        <w:t>9.3.1.135</w:t>
      </w:r>
      <w:r w:rsidRPr="00AA2F22">
        <w:rPr>
          <w:rFonts w:ascii="Calibri" w:eastAsia="Malgun Gothic" w:hAnsi="Calibri"/>
          <w:sz w:val="22"/>
          <w:szCs w:val="22"/>
        </w:rPr>
        <w:tab/>
      </w:r>
      <w:r w:rsidRPr="00BB104E">
        <w:rPr>
          <w:rFonts w:eastAsia="Batang"/>
        </w:rPr>
        <w:t xml:space="preserve">Extended </w:t>
      </w:r>
      <w:r>
        <w:t>Packet Delay Budget</w:t>
      </w:r>
      <w:r>
        <w:tab/>
      </w:r>
      <w:r>
        <w:fldChar w:fldCharType="begin" w:fldLock="1"/>
      </w:r>
      <w:r>
        <w:instrText xml:space="preserve"> PAGEREF _Toc106109412 \h </w:instrText>
      </w:r>
      <w:r>
        <w:fldChar w:fldCharType="separate"/>
      </w:r>
      <w:r>
        <w:t>215</w:t>
      </w:r>
      <w:r>
        <w:fldChar w:fldCharType="end"/>
      </w:r>
    </w:p>
    <w:p w14:paraId="2AB48F47" w14:textId="77777777" w:rsidR="000D75EF" w:rsidRPr="00AA2F22" w:rsidRDefault="000D75EF">
      <w:pPr>
        <w:pStyle w:val="TOC4"/>
        <w:rPr>
          <w:rFonts w:ascii="Calibri" w:eastAsia="Malgun Gothic" w:hAnsi="Calibri"/>
          <w:sz w:val="22"/>
          <w:szCs w:val="22"/>
        </w:rPr>
      </w:pPr>
      <w:r w:rsidRPr="00BB104E">
        <w:rPr>
          <w:rFonts w:eastAsia="Batang"/>
        </w:rPr>
        <w:t>9.3.1.136</w:t>
      </w:r>
      <w:r w:rsidRPr="00AA2F22">
        <w:rPr>
          <w:rFonts w:ascii="Calibri" w:eastAsia="Malgun Gothic" w:hAnsi="Calibri"/>
          <w:sz w:val="22"/>
          <w:szCs w:val="22"/>
        </w:rPr>
        <w:tab/>
      </w:r>
      <w:r w:rsidRPr="00BB104E">
        <w:rPr>
          <w:rFonts w:eastAsia="SimSun"/>
          <w:lang w:eastAsia="zh-CN"/>
        </w:rPr>
        <w:t>Redundant PDU Session Information</w:t>
      </w:r>
      <w:r>
        <w:tab/>
      </w:r>
      <w:r>
        <w:fldChar w:fldCharType="begin" w:fldLock="1"/>
      </w:r>
      <w:r>
        <w:instrText xml:space="preserve"> PAGEREF _Toc106109413 \h </w:instrText>
      </w:r>
      <w:r>
        <w:fldChar w:fldCharType="separate"/>
      </w:r>
      <w:r>
        <w:t>216</w:t>
      </w:r>
      <w:r>
        <w:fldChar w:fldCharType="end"/>
      </w:r>
    </w:p>
    <w:p w14:paraId="6BE95129" w14:textId="77777777" w:rsidR="000D75EF" w:rsidRPr="00AA2F22" w:rsidRDefault="000D75EF">
      <w:pPr>
        <w:pStyle w:val="TOC4"/>
        <w:rPr>
          <w:rFonts w:ascii="Calibri" w:eastAsia="Malgun Gothic" w:hAnsi="Calibri"/>
          <w:sz w:val="22"/>
          <w:szCs w:val="22"/>
        </w:rPr>
      </w:pPr>
      <w:r w:rsidRPr="00BB104E">
        <w:rPr>
          <w:rFonts w:eastAsia="Batang"/>
        </w:rPr>
        <w:t>9.3.1.137</w:t>
      </w:r>
      <w:r w:rsidRPr="00AA2F22">
        <w:rPr>
          <w:rFonts w:ascii="Calibri" w:eastAsia="Malgun Gothic" w:hAnsi="Calibri"/>
          <w:sz w:val="22"/>
          <w:szCs w:val="22"/>
        </w:rPr>
        <w:tab/>
      </w:r>
      <w:r w:rsidRPr="00BB104E">
        <w:rPr>
          <w:rFonts w:eastAsia="Batang"/>
        </w:rPr>
        <w:t>NB-IoT Default Paging DRX</w:t>
      </w:r>
      <w:r>
        <w:tab/>
      </w:r>
      <w:r>
        <w:fldChar w:fldCharType="begin" w:fldLock="1"/>
      </w:r>
      <w:r>
        <w:instrText xml:space="preserve"> PAGEREF _Toc106109414 \h </w:instrText>
      </w:r>
      <w:r>
        <w:fldChar w:fldCharType="separate"/>
      </w:r>
      <w:r>
        <w:t>216</w:t>
      </w:r>
      <w:r>
        <w:fldChar w:fldCharType="end"/>
      </w:r>
    </w:p>
    <w:p w14:paraId="70DB7ED6" w14:textId="77777777" w:rsidR="000D75EF" w:rsidRPr="00AA2F22" w:rsidRDefault="000D75EF">
      <w:pPr>
        <w:pStyle w:val="TOC4"/>
        <w:rPr>
          <w:rFonts w:ascii="Calibri" w:eastAsia="Malgun Gothic" w:hAnsi="Calibri"/>
          <w:sz w:val="22"/>
          <w:szCs w:val="22"/>
        </w:rPr>
      </w:pPr>
      <w:r w:rsidRPr="00BB104E">
        <w:rPr>
          <w:rFonts w:eastAsia="Batang"/>
        </w:rPr>
        <w:t>9.3.1.138</w:t>
      </w:r>
      <w:r w:rsidRPr="00AA2F22">
        <w:rPr>
          <w:rFonts w:ascii="Calibri" w:eastAsia="Malgun Gothic" w:hAnsi="Calibri"/>
          <w:sz w:val="22"/>
          <w:szCs w:val="22"/>
        </w:rPr>
        <w:tab/>
      </w:r>
      <w:r w:rsidRPr="00BB104E">
        <w:rPr>
          <w:rFonts w:eastAsia="Batang"/>
        </w:rPr>
        <w:t>NB-IoT Paging eDRX Information</w:t>
      </w:r>
      <w:r>
        <w:tab/>
      </w:r>
      <w:r>
        <w:fldChar w:fldCharType="begin" w:fldLock="1"/>
      </w:r>
      <w:r>
        <w:instrText xml:space="preserve"> PAGEREF _Toc106109415 \h </w:instrText>
      </w:r>
      <w:r>
        <w:fldChar w:fldCharType="separate"/>
      </w:r>
      <w:r>
        <w:t>216</w:t>
      </w:r>
      <w:r>
        <w:fldChar w:fldCharType="end"/>
      </w:r>
    </w:p>
    <w:p w14:paraId="2F9DDC24" w14:textId="77777777" w:rsidR="000D75EF" w:rsidRPr="00AA2F22" w:rsidRDefault="000D75EF">
      <w:pPr>
        <w:pStyle w:val="TOC4"/>
        <w:rPr>
          <w:rFonts w:ascii="Calibri" w:eastAsia="Malgun Gothic" w:hAnsi="Calibri"/>
          <w:sz w:val="22"/>
          <w:szCs w:val="22"/>
        </w:rPr>
      </w:pPr>
      <w:r w:rsidRPr="00BB104E">
        <w:rPr>
          <w:rFonts w:eastAsia="Batang"/>
        </w:rPr>
        <w:t>9.3.1.139</w:t>
      </w:r>
      <w:r w:rsidRPr="00AA2F22">
        <w:rPr>
          <w:rFonts w:ascii="Calibri" w:eastAsia="Malgun Gothic" w:hAnsi="Calibri"/>
          <w:sz w:val="22"/>
          <w:szCs w:val="22"/>
        </w:rPr>
        <w:tab/>
      </w:r>
      <w:r w:rsidRPr="00BB104E">
        <w:rPr>
          <w:rFonts w:eastAsia="Batang"/>
        </w:rPr>
        <w:t xml:space="preserve">NB-IoT </w:t>
      </w:r>
      <w:r w:rsidRPr="00BB104E">
        <w:rPr>
          <w:rFonts w:eastAsia="MS Mincho"/>
        </w:rPr>
        <w:t>Paging DRX</w:t>
      </w:r>
      <w:r>
        <w:tab/>
      </w:r>
      <w:r>
        <w:fldChar w:fldCharType="begin" w:fldLock="1"/>
      </w:r>
      <w:r>
        <w:instrText xml:space="preserve"> PAGEREF _Toc106109416 \h </w:instrText>
      </w:r>
      <w:r>
        <w:fldChar w:fldCharType="separate"/>
      </w:r>
      <w:r>
        <w:t>216</w:t>
      </w:r>
      <w:r>
        <w:fldChar w:fldCharType="end"/>
      </w:r>
    </w:p>
    <w:p w14:paraId="5613296B" w14:textId="77777777" w:rsidR="000D75EF" w:rsidRPr="00AA2F22" w:rsidRDefault="000D75EF">
      <w:pPr>
        <w:pStyle w:val="TOC4"/>
        <w:rPr>
          <w:rFonts w:ascii="Calibri" w:eastAsia="Malgun Gothic" w:hAnsi="Calibri"/>
          <w:sz w:val="22"/>
          <w:szCs w:val="22"/>
        </w:rPr>
      </w:pPr>
      <w:r>
        <w:t>9.3.1.140</w:t>
      </w:r>
      <w:r w:rsidRPr="00AA2F22">
        <w:rPr>
          <w:rFonts w:ascii="Calibri" w:eastAsia="Malgun Gothic" w:hAnsi="Calibri"/>
          <w:sz w:val="22"/>
          <w:szCs w:val="22"/>
        </w:rPr>
        <w:tab/>
      </w:r>
      <w:r w:rsidRPr="00BB104E">
        <w:rPr>
          <w:rFonts w:eastAsia="Batang"/>
          <w:lang w:eastAsia="ja-JP"/>
        </w:rPr>
        <w:t>Enhanced Coverage Restriction</w:t>
      </w:r>
      <w:r>
        <w:tab/>
      </w:r>
      <w:r>
        <w:fldChar w:fldCharType="begin" w:fldLock="1"/>
      </w:r>
      <w:r>
        <w:instrText xml:space="preserve"> PAGEREF _Toc106109417 \h </w:instrText>
      </w:r>
      <w:r>
        <w:fldChar w:fldCharType="separate"/>
      </w:r>
      <w:r>
        <w:t>216</w:t>
      </w:r>
      <w:r>
        <w:fldChar w:fldCharType="end"/>
      </w:r>
    </w:p>
    <w:p w14:paraId="3828CDA1" w14:textId="77777777" w:rsidR="000D75EF" w:rsidRPr="00AA2F22" w:rsidRDefault="000D75EF">
      <w:pPr>
        <w:pStyle w:val="TOC4"/>
        <w:rPr>
          <w:rFonts w:ascii="Calibri" w:eastAsia="Malgun Gothic" w:hAnsi="Calibri"/>
          <w:sz w:val="22"/>
          <w:szCs w:val="22"/>
        </w:rPr>
      </w:pPr>
      <w:r>
        <w:t>9.3.1.141</w:t>
      </w:r>
      <w:r w:rsidRPr="00AA2F22">
        <w:rPr>
          <w:rFonts w:ascii="Calibri" w:eastAsia="Malgun Gothic" w:hAnsi="Calibri"/>
          <w:sz w:val="22"/>
          <w:szCs w:val="22"/>
        </w:rPr>
        <w:tab/>
      </w:r>
      <w:r>
        <w:t>Paging Assistance Data for CE Capable UE</w:t>
      </w:r>
      <w:r>
        <w:tab/>
      </w:r>
      <w:r>
        <w:fldChar w:fldCharType="begin" w:fldLock="1"/>
      </w:r>
      <w:r>
        <w:instrText xml:space="preserve"> PAGEREF _Toc106109418 \h </w:instrText>
      </w:r>
      <w:r>
        <w:fldChar w:fldCharType="separate"/>
      </w:r>
      <w:r>
        <w:t>217</w:t>
      </w:r>
      <w:r>
        <w:fldChar w:fldCharType="end"/>
      </w:r>
    </w:p>
    <w:p w14:paraId="10657893" w14:textId="77777777" w:rsidR="000D75EF" w:rsidRPr="00AA2F22" w:rsidRDefault="000D75EF">
      <w:pPr>
        <w:pStyle w:val="TOC4"/>
        <w:rPr>
          <w:rFonts w:ascii="Calibri" w:eastAsia="Malgun Gothic" w:hAnsi="Calibri"/>
          <w:sz w:val="22"/>
          <w:szCs w:val="22"/>
        </w:rPr>
      </w:pPr>
      <w:r w:rsidRPr="00BB104E">
        <w:rPr>
          <w:rFonts w:eastAsia="Batang"/>
        </w:rPr>
        <w:t>9.3.1.142</w:t>
      </w:r>
      <w:r w:rsidRPr="00AA2F22">
        <w:rPr>
          <w:rFonts w:ascii="Calibri" w:eastAsia="Malgun Gothic" w:hAnsi="Calibri"/>
          <w:sz w:val="22"/>
          <w:szCs w:val="22"/>
        </w:rPr>
        <w:tab/>
      </w:r>
      <w:r w:rsidRPr="00BB104E">
        <w:rPr>
          <w:rFonts w:cs="Arial"/>
          <w:lang w:eastAsia="zh-CN"/>
        </w:rPr>
        <w:t>UE Radio Capability ID</w:t>
      </w:r>
      <w:r>
        <w:tab/>
      </w:r>
      <w:r>
        <w:fldChar w:fldCharType="begin" w:fldLock="1"/>
      </w:r>
      <w:r>
        <w:instrText xml:space="preserve"> PAGEREF _Toc106109419 \h </w:instrText>
      </w:r>
      <w:r>
        <w:fldChar w:fldCharType="separate"/>
      </w:r>
      <w:r>
        <w:t>217</w:t>
      </w:r>
      <w:r>
        <w:fldChar w:fldCharType="end"/>
      </w:r>
    </w:p>
    <w:p w14:paraId="1FCF6623" w14:textId="77777777" w:rsidR="000D75EF" w:rsidRPr="00AA2F22" w:rsidRDefault="000D75EF">
      <w:pPr>
        <w:pStyle w:val="TOC4"/>
        <w:rPr>
          <w:rFonts w:ascii="Calibri" w:eastAsia="Malgun Gothic" w:hAnsi="Calibri"/>
          <w:sz w:val="22"/>
          <w:szCs w:val="22"/>
        </w:rPr>
      </w:pPr>
      <w:r>
        <w:t>9.3.1.143</w:t>
      </w:r>
      <w:r w:rsidRPr="00AA2F22">
        <w:rPr>
          <w:rFonts w:ascii="Calibri" w:eastAsia="Malgun Gothic" w:hAnsi="Calibri"/>
          <w:sz w:val="22"/>
          <w:szCs w:val="22"/>
        </w:rPr>
        <w:tab/>
      </w:r>
      <w:r>
        <w:t>WUS Assistance Information</w:t>
      </w:r>
      <w:r>
        <w:tab/>
      </w:r>
      <w:r>
        <w:fldChar w:fldCharType="begin" w:fldLock="1"/>
      </w:r>
      <w:r>
        <w:instrText xml:space="preserve"> PAGEREF _Toc106109420 \h </w:instrText>
      </w:r>
      <w:r>
        <w:fldChar w:fldCharType="separate"/>
      </w:r>
      <w:r>
        <w:t>217</w:t>
      </w:r>
      <w:r>
        <w:fldChar w:fldCharType="end"/>
      </w:r>
    </w:p>
    <w:p w14:paraId="728E122C" w14:textId="77777777" w:rsidR="000D75EF" w:rsidRPr="00AA2F22" w:rsidRDefault="000D75EF">
      <w:pPr>
        <w:pStyle w:val="TOC4"/>
        <w:rPr>
          <w:rFonts w:ascii="Calibri" w:eastAsia="Malgun Gothic" w:hAnsi="Calibri"/>
          <w:sz w:val="22"/>
          <w:szCs w:val="22"/>
        </w:rPr>
      </w:pPr>
      <w:r>
        <w:t>9.3.1.144</w:t>
      </w:r>
      <w:r w:rsidRPr="00AA2F22">
        <w:rPr>
          <w:rFonts w:ascii="Calibri" w:eastAsia="Malgun Gothic" w:hAnsi="Calibri"/>
          <w:sz w:val="22"/>
          <w:szCs w:val="22"/>
        </w:rPr>
        <w:tab/>
      </w:r>
      <w:r>
        <w:t>UE Differentiation Information</w:t>
      </w:r>
      <w:r>
        <w:tab/>
      </w:r>
      <w:r>
        <w:fldChar w:fldCharType="begin" w:fldLock="1"/>
      </w:r>
      <w:r>
        <w:instrText xml:space="preserve"> PAGEREF _Toc106109421 \h </w:instrText>
      </w:r>
      <w:r>
        <w:fldChar w:fldCharType="separate"/>
      </w:r>
      <w:r>
        <w:t>217</w:t>
      </w:r>
      <w:r>
        <w:fldChar w:fldCharType="end"/>
      </w:r>
    </w:p>
    <w:p w14:paraId="4F5C0A6F" w14:textId="77777777" w:rsidR="000D75EF" w:rsidRPr="00AA2F22" w:rsidRDefault="000D75EF">
      <w:pPr>
        <w:pStyle w:val="TOC4"/>
        <w:rPr>
          <w:rFonts w:ascii="Calibri" w:eastAsia="Malgun Gothic" w:hAnsi="Calibri"/>
          <w:sz w:val="22"/>
          <w:szCs w:val="22"/>
        </w:rPr>
      </w:pPr>
      <w:r>
        <w:t>9.3.1.145</w:t>
      </w:r>
      <w:r w:rsidRPr="00AA2F22">
        <w:rPr>
          <w:rFonts w:ascii="Calibri" w:eastAsia="Malgun Gothic" w:hAnsi="Calibri"/>
          <w:sz w:val="22"/>
          <w:szCs w:val="22"/>
        </w:rPr>
        <w:tab/>
      </w:r>
      <w:r>
        <w:t>NB-IoT UE Priority</w:t>
      </w:r>
      <w:r>
        <w:tab/>
      </w:r>
      <w:r>
        <w:fldChar w:fldCharType="begin" w:fldLock="1"/>
      </w:r>
      <w:r>
        <w:instrText xml:space="preserve"> PAGEREF _Toc106109422 \h </w:instrText>
      </w:r>
      <w:r>
        <w:fldChar w:fldCharType="separate"/>
      </w:r>
      <w:r>
        <w:t>219</w:t>
      </w:r>
      <w:r>
        <w:fldChar w:fldCharType="end"/>
      </w:r>
    </w:p>
    <w:p w14:paraId="19092642" w14:textId="77777777" w:rsidR="000D75EF" w:rsidRPr="00AA2F22" w:rsidRDefault="000D75EF">
      <w:pPr>
        <w:pStyle w:val="TOC4"/>
        <w:rPr>
          <w:rFonts w:ascii="Calibri" w:eastAsia="Malgun Gothic" w:hAnsi="Calibri"/>
          <w:sz w:val="22"/>
          <w:szCs w:val="22"/>
        </w:rPr>
      </w:pPr>
      <w:r>
        <w:t>9.3.1.146</w:t>
      </w:r>
      <w:r w:rsidRPr="00AA2F22">
        <w:rPr>
          <w:rFonts w:ascii="Calibri" w:eastAsia="Malgun Gothic" w:hAnsi="Calibri"/>
          <w:sz w:val="22"/>
          <w:szCs w:val="22"/>
        </w:rPr>
        <w:tab/>
      </w:r>
      <w:r>
        <w:t>NR V2X Services Authorized</w:t>
      </w:r>
      <w:r>
        <w:tab/>
      </w:r>
      <w:r>
        <w:fldChar w:fldCharType="begin" w:fldLock="1"/>
      </w:r>
      <w:r>
        <w:instrText xml:space="preserve"> PAGEREF _Toc106109423 \h </w:instrText>
      </w:r>
      <w:r>
        <w:fldChar w:fldCharType="separate"/>
      </w:r>
      <w:r>
        <w:t>219</w:t>
      </w:r>
      <w:r>
        <w:fldChar w:fldCharType="end"/>
      </w:r>
    </w:p>
    <w:p w14:paraId="0F0D74F7" w14:textId="77777777" w:rsidR="000D75EF" w:rsidRPr="00AA2F22" w:rsidRDefault="000D75EF">
      <w:pPr>
        <w:pStyle w:val="TOC4"/>
        <w:rPr>
          <w:rFonts w:ascii="Calibri" w:eastAsia="Malgun Gothic" w:hAnsi="Calibri"/>
          <w:sz w:val="22"/>
          <w:szCs w:val="22"/>
        </w:rPr>
      </w:pPr>
      <w:r>
        <w:t>9.3.1.147</w:t>
      </w:r>
      <w:r w:rsidRPr="00AA2F22">
        <w:rPr>
          <w:rFonts w:ascii="Calibri" w:eastAsia="Malgun Gothic" w:hAnsi="Calibri"/>
          <w:sz w:val="22"/>
          <w:szCs w:val="22"/>
        </w:rPr>
        <w:tab/>
      </w:r>
      <w:r>
        <w:t>LTE V2X Services Authorized</w:t>
      </w:r>
      <w:r>
        <w:tab/>
      </w:r>
      <w:r>
        <w:fldChar w:fldCharType="begin" w:fldLock="1"/>
      </w:r>
      <w:r>
        <w:instrText xml:space="preserve"> PAGEREF _Toc106109424 \h </w:instrText>
      </w:r>
      <w:r>
        <w:fldChar w:fldCharType="separate"/>
      </w:r>
      <w:r>
        <w:t>219</w:t>
      </w:r>
      <w:r>
        <w:fldChar w:fldCharType="end"/>
      </w:r>
    </w:p>
    <w:p w14:paraId="124CEA0C" w14:textId="77777777" w:rsidR="000D75EF" w:rsidRPr="00AA2F22" w:rsidRDefault="000D75EF">
      <w:pPr>
        <w:pStyle w:val="TOC4"/>
        <w:rPr>
          <w:rFonts w:ascii="Calibri" w:eastAsia="Malgun Gothic" w:hAnsi="Calibri"/>
          <w:sz w:val="22"/>
          <w:szCs w:val="22"/>
        </w:rPr>
      </w:pPr>
      <w:r>
        <w:t>9.3.1.148</w:t>
      </w:r>
      <w:r w:rsidRPr="00AA2F22">
        <w:rPr>
          <w:rFonts w:ascii="Calibri" w:eastAsia="Malgun Gothic" w:hAnsi="Calibri"/>
          <w:sz w:val="22"/>
          <w:szCs w:val="22"/>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_Toc106109425 \h </w:instrText>
      </w:r>
      <w:r>
        <w:fldChar w:fldCharType="separate"/>
      </w:r>
      <w:r>
        <w:t>219</w:t>
      </w:r>
      <w:r>
        <w:fldChar w:fldCharType="end"/>
      </w:r>
    </w:p>
    <w:p w14:paraId="2BBB7852" w14:textId="77777777" w:rsidR="000D75EF" w:rsidRPr="00AA2F22" w:rsidRDefault="000D75EF">
      <w:pPr>
        <w:pStyle w:val="TOC4"/>
        <w:rPr>
          <w:rFonts w:ascii="Calibri" w:eastAsia="Malgun Gothic" w:hAnsi="Calibri"/>
          <w:sz w:val="22"/>
          <w:szCs w:val="22"/>
        </w:rPr>
      </w:pPr>
      <w:r>
        <w:t>9.3.1.149</w:t>
      </w:r>
      <w:r w:rsidRPr="00AA2F22">
        <w:rPr>
          <w:rFonts w:ascii="Calibri" w:eastAsia="Malgun Gothic" w:hAnsi="Calibri"/>
          <w:sz w:val="22"/>
          <w:szCs w:val="22"/>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_Toc106109426 \h </w:instrText>
      </w:r>
      <w:r>
        <w:fldChar w:fldCharType="separate"/>
      </w:r>
      <w:r>
        <w:t>219</w:t>
      </w:r>
      <w:r>
        <w:fldChar w:fldCharType="end"/>
      </w:r>
    </w:p>
    <w:p w14:paraId="5203B0D6" w14:textId="77777777" w:rsidR="000D75EF" w:rsidRPr="00AA2F22" w:rsidRDefault="000D75EF">
      <w:pPr>
        <w:pStyle w:val="TOC4"/>
        <w:rPr>
          <w:rFonts w:ascii="Calibri" w:eastAsia="Malgun Gothic" w:hAnsi="Calibri"/>
          <w:sz w:val="22"/>
          <w:szCs w:val="22"/>
        </w:rPr>
      </w:pPr>
      <w:r>
        <w:t>9.3.1.150</w:t>
      </w:r>
      <w:r w:rsidRPr="00AA2F22">
        <w:rPr>
          <w:rFonts w:ascii="Calibri" w:eastAsia="Malgun Gothic" w:hAnsi="Calibri"/>
          <w:sz w:val="22"/>
          <w:szCs w:val="22"/>
        </w:rPr>
        <w:tab/>
      </w:r>
      <w:r w:rsidRPr="00BB104E">
        <w:rPr>
          <w:rFonts w:cs="Arial"/>
          <w:lang w:eastAsia="zh-CN"/>
        </w:rPr>
        <w:t>PC5 QoS Parameters</w:t>
      </w:r>
      <w:r>
        <w:tab/>
      </w:r>
      <w:r>
        <w:fldChar w:fldCharType="begin" w:fldLock="1"/>
      </w:r>
      <w:r>
        <w:instrText xml:space="preserve"> PAGEREF _Toc106109427 \h </w:instrText>
      </w:r>
      <w:r>
        <w:fldChar w:fldCharType="separate"/>
      </w:r>
      <w:r>
        <w:t>220</w:t>
      </w:r>
      <w:r>
        <w:fldChar w:fldCharType="end"/>
      </w:r>
    </w:p>
    <w:p w14:paraId="72A3F3C8" w14:textId="77777777" w:rsidR="000D75EF" w:rsidRPr="00AA2F22" w:rsidRDefault="000D75EF">
      <w:pPr>
        <w:pStyle w:val="TOC4"/>
        <w:rPr>
          <w:rFonts w:ascii="Calibri" w:eastAsia="Malgun Gothic" w:hAnsi="Calibri"/>
          <w:sz w:val="22"/>
          <w:szCs w:val="22"/>
        </w:rPr>
      </w:pPr>
      <w:r>
        <w:t>9.3.1.151</w:t>
      </w:r>
      <w:r w:rsidRPr="00AA2F22">
        <w:rPr>
          <w:rFonts w:ascii="Calibri" w:eastAsia="Malgun Gothic" w:hAnsi="Calibri"/>
          <w:sz w:val="22"/>
          <w:szCs w:val="22"/>
        </w:rPr>
        <w:tab/>
      </w:r>
      <w:r>
        <w:t>Alternative QoS Parameters Set List</w:t>
      </w:r>
      <w:r>
        <w:tab/>
      </w:r>
      <w:r>
        <w:fldChar w:fldCharType="begin" w:fldLock="1"/>
      </w:r>
      <w:r>
        <w:instrText xml:space="preserve"> PAGEREF _Toc106109428 \h </w:instrText>
      </w:r>
      <w:r>
        <w:fldChar w:fldCharType="separate"/>
      </w:r>
      <w:r>
        <w:t>220</w:t>
      </w:r>
      <w:r>
        <w:fldChar w:fldCharType="end"/>
      </w:r>
    </w:p>
    <w:p w14:paraId="16CC2B08" w14:textId="77777777" w:rsidR="000D75EF" w:rsidRPr="00AA2F22" w:rsidRDefault="000D75EF">
      <w:pPr>
        <w:pStyle w:val="TOC4"/>
        <w:rPr>
          <w:rFonts w:ascii="Calibri" w:eastAsia="Malgun Gothic" w:hAnsi="Calibri"/>
          <w:sz w:val="22"/>
          <w:szCs w:val="22"/>
        </w:rPr>
      </w:pPr>
      <w:r>
        <w:t>9.3.1.152</w:t>
      </w:r>
      <w:r w:rsidRPr="00AA2F22">
        <w:rPr>
          <w:rFonts w:ascii="Calibri" w:eastAsia="Malgun Gothic" w:hAnsi="Calibri"/>
          <w:sz w:val="22"/>
          <w:szCs w:val="22"/>
        </w:rPr>
        <w:tab/>
      </w:r>
      <w:r>
        <w:t>Alternative QoS Parameters Set Index</w:t>
      </w:r>
      <w:r>
        <w:tab/>
      </w:r>
      <w:r>
        <w:fldChar w:fldCharType="begin" w:fldLock="1"/>
      </w:r>
      <w:r>
        <w:instrText xml:space="preserve"> PAGEREF _Toc106109429 \h </w:instrText>
      </w:r>
      <w:r>
        <w:fldChar w:fldCharType="separate"/>
      </w:r>
      <w:r>
        <w:t>221</w:t>
      </w:r>
      <w:r>
        <w:fldChar w:fldCharType="end"/>
      </w:r>
    </w:p>
    <w:p w14:paraId="319B909F" w14:textId="77777777" w:rsidR="000D75EF" w:rsidRPr="00AA2F22" w:rsidRDefault="000D75EF">
      <w:pPr>
        <w:pStyle w:val="TOC4"/>
        <w:rPr>
          <w:rFonts w:ascii="Calibri" w:eastAsia="Malgun Gothic" w:hAnsi="Calibri"/>
          <w:sz w:val="22"/>
          <w:szCs w:val="22"/>
        </w:rPr>
      </w:pPr>
      <w:r>
        <w:t>9.3.1.153</w:t>
      </w:r>
      <w:r w:rsidRPr="00AA2F22">
        <w:rPr>
          <w:rFonts w:ascii="Calibri" w:eastAsia="Malgun Gothic" w:hAnsi="Calibri"/>
          <w:sz w:val="22"/>
          <w:szCs w:val="22"/>
        </w:rPr>
        <w:tab/>
      </w:r>
      <w:r>
        <w:t>Alternative QoS Parameters Set Notify Index</w:t>
      </w:r>
      <w:r>
        <w:tab/>
      </w:r>
      <w:r>
        <w:fldChar w:fldCharType="begin" w:fldLock="1"/>
      </w:r>
      <w:r>
        <w:instrText xml:space="preserve"> PAGEREF _Toc106109430 \h </w:instrText>
      </w:r>
      <w:r>
        <w:fldChar w:fldCharType="separate"/>
      </w:r>
      <w:r>
        <w:t>221</w:t>
      </w:r>
      <w:r>
        <w:fldChar w:fldCharType="end"/>
      </w:r>
    </w:p>
    <w:p w14:paraId="3807FEE0" w14:textId="77777777" w:rsidR="000D75EF" w:rsidRPr="00AA2F22" w:rsidRDefault="000D75EF">
      <w:pPr>
        <w:pStyle w:val="TOC4"/>
        <w:rPr>
          <w:rFonts w:ascii="Calibri" w:eastAsia="Malgun Gothic" w:hAnsi="Calibri"/>
          <w:sz w:val="22"/>
          <w:szCs w:val="22"/>
        </w:rPr>
      </w:pPr>
      <w:r>
        <w:t>9.3.1.154</w:t>
      </w:r>
      <w:r w:rsidRPr="00AA2F22">
        <w:rPr>
          <w:rFonts w:ascii="Calibri" w:eastAsia="Malgun Gothic" w:hAnsi="Calibri"/>
          <w:sz w:val="22"/>
          <w:szCs w:val="22"/>
        </w:rPr>
        <w:tab/>
      </w:r>
      <w:r>
        <w:t>Paging eDRX Information</w:t>
      </w:r>
      <w:r>
        <w:tab/>
      </w:r>
      <w:r>
        <w:fldChar w:fldCharType="begin" w:fldLock="1"/>
      </w:r>
      <w:r>
        <w:instrText xml:space="preserve"> PAGEREF _Toc106109431 \h </w:instrText>
      </w:r>
      <w:r>
        <w:fldChar w:fldCharType="separate"/>
      </w:r>
      <w:r>
        <w:t>221</w:t>
      </w:r>
      <w:r>
        <w:fldChar w:fldCharType="end"/>
      </w:r>
    </w:p>
    <w:p w14:paraId="25C9AC6C" w14:textId="77777777" w:rsidR="000D75EF" w:rsidRPr="00AA2F22" w:rsidRDefault="000D75EF">
      <w:pPr>
        <w:pStyle w:val="TOC4"/>
        <w:rPr>
          <w:rFonts w:ascii="Calibri" w:eastAsia="Malgun Gothic" w:hAnsi="Calibri"/>
          <w:sz w:val="22"/>
          <w:szCs w:val="22"/>
        </w:rPr>
      </w:pPr>
      <w:r>
        <w:t>9.3.1.155</w:t>
      </w:r>
      <w:r w:rsidRPr="00AA2F22">
        <w:rPr>
          <w:rFonts w:ascii="Calibri" w:eastAsia="Malgun Gothic" w:hAnsi="Calibri"/>
          <w:sz w:val="22"/>
          <w:szCs w:val="22"/>
        </w:rPr>
        <w:tab/>
      </w:r>
      <w:r>
        <w:t>CE-mode-B Restricted</w:t>
      </w:r>
      <w:r>
        <w:tab/>
      </w:r>
      <w:r>
        <w:fldChar w:fldCharType="begin" w:fldLock="1"/>
      </w:r>
      <w:r>
        <w:instrText xml:space="preserve"> PAGEREF _Toc106109432 \h </w:instrText>
      </w:r>
      <w:r>
        <w:fldChar w:fldCharType="separate"/>
      </w:r>
      <w:r>
        <w:t>221</w:t>
      </w:r>
      <w:r>
        <w:fldChar w:fldCharType="end"/>
      </w:r>
    </w:p>
    <w:p w14:paraId="44E864EE" w14:textId="77777777" w:rsidR="000D75EF" w:rsidRPr="00AA2F22" w:rsidRDefault="000D75EF">
      <w:pPr>
        <w:pStyle w:val="TOC4"/>
        <w:rPr>
          <w:rFonts w:ascii="Calibri" w:eastAsia="Malgun Gothic" w:hAnsi="Calibri"/>
          <w:sz w:val="22"/>
          <w:szCs w:val="22"/>
        </w:rPr>
      </w:pPr>
      <w:r>
        <w:t>9.3.1.156</w:t>
      </w:r>
      <w:r w:rsidRPr="00AA2F22">
        <w:rPr>
          <w:rFonts w:ascii="Calibri" w:eastAsia="Malgun Gothic" w:hAnsi="Calibri"/>
          <w:sz w:val="22"/>
          <w:szCs w:val="22"/>
        </w:rPr>
        <w:tab/>
      </w:r>
      <w:r>
        <w:t>CE-mode-B Support Indicator</w:t>
      </w:r>
      <w:r>
        <w:tab/>
      </w:r>
      <w:r>
        <w:fldChar w:fldCharType="begin" w:fldLock="1"/>
      </w:r>
      <w:r>
        <w:instrText xml:space="preserve"> PAGEREF _Toc106109433 \h </w:instrText>
      </w:r>
      <w:r>
        <w:fldChar w:fldCharType="separate"/>
      </w:r>
      <w:r>
        <w:t>222</w:t>
      </w:r>
      <w:r>
        <w:fldChar w:fldCharType="end"/>
      </w:r>
    </w:p>
    <w:p w14:paraId="2274D30F" w14:textId="77777777" w:rsidR="000D75EF" w:rsidRPr="00AA2F22" w:rsidRDefault="000D75EF">
      <w:pPr>
        <w:pStyle w:val="TOC4"/>
        <w:rPr>
          <w:rFonts w:ascii="Calibri" w:eastAsia="Malgun Gothic" w:hAnsi="Calibri"/>
          <w:sz w:val="22"/>
          <w:szCs w:val="22"/>
        </w:rPr>
      </w:pPr>
      <w:r>
        <w:t>9.3.1.157</w:t>
      </w:r>
      <w:r w:rsidRPr="00AA2F22">
        <w:rPr>
          <w:rFonts w:ascii="Calibri" w:eastAsia="Malgun Gothic" w:hAnsi="Calibri"/>
          <w:sz w:val="22"/>
          <w:szCs w:val="22"/>
        </w:rPr>
        <w:tab/>
      </w:r>
      <w:r>
        <w:t>LTE-M Indication</w:t>
      </w:r>
      <w:r>
        <w:tab/>
      </w:r>
      <w:r>
        <w:fldChar w:fldCharType="begin" w:fldLock="1"/>
      </w:r>
      <w:r>
        <w:instrText xml:space="preserve"> PAGEREF _Toc106109434 \h </w:instrText>
      </w:r>
      <w:r>
        <w:fldChar w:fldCharType="separate"/>
      </w:r>
      <w:r>
        <w:t>222</w:t>
      </w:r>
      <w:r>
        <w:fldChar w:fldCharType="end"/>
      </w:r>
    </w:p>
    <w:p w14:paraId="76D19CB2" w14:textId="77777777" w:rsidR="000D75EF" w:rsidRPr="00AA2F22" w:rsidRDefault="000D75EF">
      <w:pPr>
        <w:pStyle w:val="TOC4"/>
        <w:rPr>
          <w:rFonts w:ascii="Calibri" w:eastAsia="Malgun Gothic" w:hAnsi="Calibri"/>
          <w:sz w:val="22"/>
          <w:szCs w:val="22"/>
        </w:rPr>
      </w:pPr>
      <w:r w:rsidRPr="00BB104E">
        <w:rPr>
          <w:rFonts w:eastAsia="Batang"/>
        </w:rPr>
        <w:t>9.3.1.158</w:t>
      </w:r>
      <w:r w:rsidRPr="00AA2F22">
        <w:rPr>
          <w:rFonts w:ascii="Calibri" w:eastAsia="Malgun Gothic" w:hAnsi="Calibri"/>
          <w:sz w:val="22"/>
          <w:szCs w:val="22"/>
        </w:rPr>
        <w:tab/>
      </w:r>
      <w:r>
        <w:t>Suspend Request Indication</w:t>
      </w:r>
      <w:r>
        <w:tab/>
      </w:r>
      <w:r>
        <w:fldChar w:fldCharType="begin" w:fldLock="1"/>
      </w:r>
      <w:r>
        <w:instrText xml:space="preserve"> PAGEREF _Toc106109435 \h </w:instrText>
      </w:r>
      <w:r>
        <w:fldChar w:fldCharType="separate"/>
      </w:r>
      <w:r>
        <w:t>222</w:t>
      </w:r>
      <w:r>
        <w:fldChar w:fldCharType="end"/>
      </w:r>
    </w:p>
    <w:p w14:paraId="627545FC" w14:textId="77777777" w:rsidR="000D75EF" w:rsidRPr="00AA2F22" w:rsidRDefault="000D75EF">
      <w:pPr>
        <w:pStyle w:val="TOC4"/>
        <w:rPr>
          <w:rFonts w:ascii="Calibri" w:eastAsia="Malgun Gothic" w:hAnsi="Calibri"/>
          <w:sz w:val="22"/>
          <w:szCs w:val="22"/>
        </w:rPr>
      </w:pPr>
      <w:r w:rsidRPr="00BB104E">
        <w:rPr>
          <w:rFonts w:eastAsia="Batang"/>
        </w:rPr>
        <w:t>9.3.1.159</w:t>
      </w:r>
      <w:r w:rsidRPr="00AA2F22">
        <w:rPr>
          <w:rFonts w:ascii="Calibri" w:eastAsia="Malgun Gothic" w:hAnsi="Calibri"/>
          <w:sz w:val="22"/>
          <w:szCs w:val="22"/>
        </w:rPr>
        <w:tab/>
      </w:r>
      <w:r>
        <w:t>Suspend Response Indication</w:t>
      </w:r>
      <w:r>
        <w:tab/>
      </w:r>
      <w:r>
        <w:fldChar w:fldCharType="begin" w:fldLock="1"/>
      </w:r>
      <w:r>
        <w:instrText xml:space="preserve"> PAGEREF _Toc106109436 \h </w:instrText>
      </w:r>
      <w:r>
        <w:fldChar w:fldCharType="separate"/>
      </w:r>
      <w:r>
        <w:t>222</w:t>
      </w:r>
      <w:r>
        <w:fldChar w:fldCharType="end"/>
      </w:r>
    </w:p>
    <w:p w14:paraId="480AAEFC" w14:textId="77777777" w:rsidR="000D75EF" w:rsidRPr="00AA2F22" w:rsidRDefault="000D75EF">
      <w:pPr>
        <w:pStyle w:val="TOC4"/>
        <w:rPr>
          <w:rFonts w:ascii="Calibri" w:eastAsia="Malgun Gothic" w:hAnsi="Calibri"/>
          <w:sz w:val="22"/>
          <w:szCs w:val="22"/>
        </w:rPr>
      </w:pPr>
      <w:r>
        <w:t>9.3.1.160</w:t>
      </w:r>
      <w:r w:rsidRPr="00AA2F22">
        <w:rPr>
          <w:rFonts w:ascii="Calibri" w:eastAsia="Malgun Gothic" w:hAnsi="Calibri"/>
          <w:sz w:val="22"/>
          <w:szCs w:val="22"/>
        </w:rPr>
        <w:tab/>
      </w:r>
      <w:r>
        <w:t>UE User Plane CIoT Support Indicator</w:t>
      </w:r>
      <w:r>
        <w:tab/>
      </w:r>
      <w:r>
        <w:fldChar w:fldCharType="begin" w:fldLock="1"/>
      </w:r>
      <w:r>
        <w:instrText xml:space="preserve"> PAGEREF _Toc106109437 \h </w:instrText>
      </w:r>
      <w:r>
        <w:fldChar w:fldCharType="separate"/>
      </w:r>
      <w:r>
        <w:t>222</w:t>
      </w:r>
      <w:r>
        <w:fldChar w:fldCharType="end"/>
      </w:r>
    </w:p>
    <w:p w14:paraId="5CE7DC9A" w14:textId="77777777" w:rsidR="000D75EF" w:rsidRPr="00AA2F22" w:rsidRDefault="000D75EF">
      <w:pPr>
        <w:pStyle w:val="TOC4"/>
        <w:rPr>
          <w:rFonts w:ascii="Calibri" w:eastAsia="Malgun Gothic" w:hAnsi="Calibri"/>
          <w:sz w:val="22"/>
          <w:szCs w:val="22"/>
        </w:rPr>
      </w:pPr>
      <w:r>
        <w:t>9.3.1.161</w:t>
      </w:r>
      <w:r w:rsidRPr="00AA2F22">
        <w:rPr>
          <w:rFonts w:ascii="Calibri" w:eastAsia="Malgun Gothic" w:hAnsi="Calibri"/>
          <w:sz w:val="22"/>
          <w:szCs w:val="22"/>
        </w:rPr>
        <w:tab/>
      </w:r>
      <w:r>
        <w:t>Global TNGF ID</w:t>
      </w:r>
      <w:r>
        <w:tab/>
      </w:r>
      <w:r>
        <w:fldChar w:fldCharType="begin" w:fldLock="1"/>
      </w:r>
      <w:r>
        <w:instrText xml:space="preserve"> PAGEREF _Toc106109438 \h </w:instrText>
      </w:r>
      <w:r>
        <w:fldChar w:fldCharType="separate"/>
      </w:r>
      <w:r>
        <w:t>223</w:t>
      </w:r>
      <w:r>
        <w:fldChar w:fldCharType="end"/>
      </w:r>
    </w:p>
    <w:p w14:paraId="4606DEBB" w14:textId="77777777" w:rsidR="000D75EF" w:rsidRPr="00AA2F22" w:rsidRDefault="000D75EF">
      <w:pPr>
        <w:pStyle w:val="TOC4"/>
        <w:rPr>
          <w:rFonts w:ascii="Calibri" w:eastAsia="Malgun Gothic" w:hAnsi="Calibri"/>
          <w:sz w:val="22"/>
          <w:szCs w:val="22"/>
        </w:rPr>
      </w:pPr>
      <w:r>
        <w:t>9.3.1.162</w:t>
      </w:r>
      <w:r w:rsidRPr="00AA2F22">
        <w:rPr>
          <w:rFonts w:ascii="Calibri" w:eastAsia="Malgun Gothic" w:hAnsi="Calibri"/>
          <w:sz w:val="22"/>
          <w:szCs w:val="22"/>
        </w:rPr>
        <w:tab/>
      </w:r>
      <w:r>
        <w:t>Global W-AGF ID</w:t>
      </w:r>
      <w:r>
        <w:tab/>
      </w:r>
      <w:r>
        <w:fldChar w:fldCharType="begin" w:fldLock="1"/>
      </w:r>
      <w:r>
        <w:instrText xml:space="preserve"> PAGEREF _Toc106109439 \h </w:instrText>
      </w:r>
      <w:r>
        <w:fldChar w:fldCharType="separate"/>
      </w:r>
      <w:r>
        <w:t>223</w:t>
      </w:r>
      <w:r>
        <w:fldChar w:fldCharType="end"/>
      </w:r>
    </w:p>
    <w:p w14:paraId="109B7D29" w14:textId="77777777" w:rsidR="000D75EF" w:rsidRPr="00AA2F22" w:rsidRDefault="000D75EF">
      <w:pPr>
        <w:pStyle w:val="TOC4"/>
        <w:rPr>
          <w:rFonts w:ascii="Calibri" w:eastAsia="Malgun Gothic" w:hAnsi="Calibri"/>
          <w:sz w:val="22"/>
          <w:szCs w:val="22"/>
        </w:rPr>
      </w:pPr>
      <w:r>
        <w:t>9.3.1.163</w:t>
      </w:r>
      <w:r w:rsidRPr="00AA2F22">
        <w:rPr>
          <w:rFonts w:ascii="Calibri" w:eastAsia="Malgun Gothic" w:hAnsi="Calibri"/>
          <w:sz w:val="22"/>
          <w:szCs w:val="22"/>
        </w:rPr>
        <w:tab/>
      </w:r>
      <w:r>
        <w:t>Global TWIF ID</w:t>
      </w:r>
      <w:r>
        <w:tab/>
      </w:r>
      <w:r>
        <w:fldChar w:fldCharType="begin" w:fldLock="1"/>
      </w:r>
      <w:r>
        <w:instrText xml:space="preserve"> PAGEREF _Toc106109440 \h </w:instrText>
      </w:r>
      <w:r>
        <w:fldChar w:fldCharType="separate"/>
      </w:r>
      <w:r>
        <w:t>223</w:t>
      </w:r>
      <w:r>
        <w:fldChar w:fldCharType="end"/>
      </w:r>
    </w:p>
    <w:p w14:paraId="381D3D7A" w14:textId="77777777" w:rsidR="000D75EF" w:rsidRPr="00AA2F22" w:rsidRDefault="000D75EF">
      <w:pPr>
        <w:pStyle w:val="TOC4"/>
        <w:rPr>
          <w:rFonts w:ascii="Calibri" w:eastAsia="Malgun Gothic" w:hAnsi="Calibri"/>
          <w:sz w:val="22"/>
          <w:szCs w:val="22"/>
        </w:rPr>
      </w:pPr>
      <w:r>
        <w:t>9.3.1.164</w:t>
      </w:r>
      <w:r w:rsidRPr="00AA2F22">
        <w:rPr>
          <w:rFonts w:ascii="Calibri" w:eastAsia="Malgun Gothic" w:hAnsi="Calibri"/>
          <w:sz w:val="22"/>
          <w:szCs w:val="22"/>
        </w:rPr>
        <w:tab/>
      </w:r>
      <w:r>
        <w:t>W-AGF User Location Information</w:t>
      </w:r>
      <w:r>
        <w:tab/>
      </w:r>
      <w:r>
        <w:fldChar w:fldCharType="begin" w:fldLock="1"/>
      </w:r>
      <w:r>
        <w:instrText xml:space="preserve"> PAGEREF _Toc106109441 \h </w:instrText>
      </w:r>
      <w:r>
        <w:fldChar w:fldCharType="separate"/>
      </w:r>
      <w:r>
        <w:t>224</w:t>
      </w:r>
      <w:r>
        <w:fldChar w:fldCharType="end"/>
      </w:r>
    </w:p>
    <w:p w14:paraId="54CC31E8" w14:textId="77777777" w:rsidR="000D75EF" w:rsidRPr="00AA2F22" w:rsidRDefault="000D75EF">
      <w:pPr>
        <w:pStyle w:val="TOC4"/>
        <w:rPr>
          <w:rFonts w:ascii="Calibri" w:eastAsia="Malgun Gothic" w:hAnsi="Calibri"/>
          <w:sz w:val="22"/>
          <w:szCs w:val="22"/>
        </w:rPr>
      </w:pPr>
      <w:r>
        <w:t>9.3.1.165</w:t>
      </w:r>
      <w:r w:rsidRPr="00AA2F22">
        <w:rPr>
          <w:rFonts w:ascii="Calibri" w:eastAsia="Malgun Gothic" w:hAnsi="Calibri"/>
          <w:sz w:val="22"/>
          <w:szCs w:val="22"/>
        </w:rPr>
        <w:tab/>
      </w:r>
      <w:r>
        <w:t>Global eNB ID</w:t>
      </w:r>
      <w:r>
        <w:tab/>
      </w:r>
      <w:r>
        <w:fldChar w:fldCharType="begin" w:fldLock="1"/>
      </w:r>
      <w:r>
        <w:instrText xml:space="preserve"> PAGEREF _Toc106109442 \h </w:instrText>
      </w:r>
      <w:r>
        <w:fldChar w:fldCharType="separate"/>
      </w:r>
      <w:r>
        <w:t>224</w:t>
      </w:r>
      <w:r>
        <w:fldChar w:fldCharType="end"/>
      </w:r>
    </w:p>
    <w:p w14:paraId="38A38126" w14:textId="77777777" w:rsidR="000D75EF" w:rsidRPr="00AA2F22" w:rsidRDefault="000D75EF">
      <w:pPr>
        <w:pStyle w:val="TOC4"/>
        <w:rPr>
          <w:rFonts w:ascii="Calibri" w:eastAsia="Malgun Gothic" w:hAnsi="Calibri"/>
          <w:sz w:val="22"/>
          <w:szCs w:val="22"/>
        </w:rPr>
      </w:pPr>
      <w:r>
        <w:t>9.3.1.166</w:t>
      </w:r>
      <w:r w:rsidRPr="00AA2F22">
        <w:rPr>
          <w:rFonts w:ascii="Calibri" w:eastAsia="Malgun Gothic" w:hAnsi="Calibri"/>
          <w:sz w:val="22"/>
          <w:szCs w:val="22"/>
        </w:rPr>
        <w:tab/>
      </w:r>
      <w:r>
        <w:t>UE History Information from UE</w:t>
      </w:r>
      <w:r>
        <w:tab/>
      </w:r>
      <w:r>
        <w:fldChar w:fldCharType="begin" w:fldLock="1"/>
      </w:r>
      <w:r>
        <w:instrText xml:space="preserve"> PAGEREF _Toc106109443 \h </w:instrText>
      </w:r>
      <w:r>
        <w:fldChar w:fldCharType="separate"/>
      </w:r>
      <w:r>
        <w:t>224</w:t>
      </w:r>
      <w:r>
        <w:fldChar w:fldCharType="end"/>
      </w:r>
    </w:p>
    <w:p w14:paraId="739E6FE9" w14:textId="77777777" w:rsidR="000D75EF" w:rsidRPr="00AA2F22" w:rsidRDefault="000D75EF">
      <w:pPr>
        <w:pStyle w:val="TOC4"/>
        <w:rPr>
          <w:rFonts w:ascii="Calibri" w:eastAsia="Malgun Gothic" w:hAnsi="Calibri"/>
          <w:sz w:val="22"/>
          <w:szCs w:val="22"/>
        </w:rPr>
      </w:pPr>
      <w:r>
        <w:t>9.3.1.167</w:t>
      </w:r>
      <w:r w:rsidRPr="00AA2F22">
        <w:rPr>
          <w:rFonts w:ascii="Calibri" w:eastAsia="Malgun Gothic" w:hAnsi="Calibri"/>
          <w:sz w:val="22"/>
          <w:szCs w:val="22"/>
        </w:rPr>
        <w:tab/>
      </w:r>
      <w:r>
        <w:t>MDT Configuration</w:t>
      </w:r>
      <w:r>
        <w:tab/>
      </w:r>
      <w:r>
        <w:fldChar w:fldCharType="begin" w:fldLock="1"/>
      </w:r>
      <w:r>
        <w:instrText xml:space="preserve"> PAGEREF _Toc106109444 \h </w:instrText>
      </w:r>
      <w:r>
        <w:fldChar w:fldCharType="separate"/>
      </w:r>
      <w:r>
        <w:t>225</w:t>
      </w:r>
      <w:r>
        <w:fldChar w:fldCharType="end"/>
      </w:r>
    </w:p>
    <w:p w14:paraId="20382712" w14:textId="77777777" w:rsidR="000D75EF" w:rsidRPr="00AA2F22" w:rsidRDefault="000D75EF">
      <w:pPr>
        <w:pStyle w:val="TOC4"/>
        <w:rPr>
          <w:rFonts w:ascii="Calibri" w:eastAsia="Malgun Gothic" w:hAnsi="Calibri"/>
          <w:sz w:val="22"/>
          <w:szCs w:val="22"/>
        </w:rPr>
      </w:pPr>
      <w:r>
        <w:t>9.3.1.168</w:t>
      </w:r>
      <w:r w:rsidRPr="00AA2F22">
        <w:rPr>
          <w:rFonts w:ascii="Calibri" w:eastAsia="Malgun Gothic" w:hAnsi="Calibri"/>
          <w:sz w:val="22"/>
          <w:szCs w:val="22"/>
        </w:rPr>
        <w:tab/>
      </w:r>
      <w:r>
        <w:t>MDT PLMN List</w:t>
      </w:r>
      <w:r>
        <w:tab/>
      </w:r>
      <w:r>
        <w:fldChar w:fldCharType="begin" w:fldLock="1"/>
      </w:r>
      <w:r>
        <w:instrText xml:space="preserve"> PAGEREF _Toc106109445 \h </w:instrText>
      </w:r>
      <w:r>
        <w:fldChar w:fldCharType="separate"/>
      </w:r>
      <w:r>
        <w:t>225</w:t>
      </w:r>
      <w:r>
        <w:fldChar w:fldCharType="end"/>
      </w:r>
    </w:p>
    <w:p w14:paraId="253FA6E5" w14:textId="77777777" w:rsidR="000D75EF" w:rsidRPr="00AA2F22" w:rsidRDefault="000D75EF">
      <w:pPr>
        <w:pStyle w:val="TOC4"/>
        <w:rPr>
          <w:rFonts w:ascii="Calibri" w:eastAsia="Malgun Gothic" w:hAnsi="Calibri"/>
          <w:sz w:val="22"/>
          <w:szCs w:val="22"/>
        </w:rPr>
      </w:pPr>
      <w:r>
        <w:t>9.3.1.169</w:t>
      </w:r>
      <w:r w:rsidRPr="00AA2F22">
        <w:rPr>
          <w:rFonts w:ascii="Calibri" w:eastAsia="Malgun Gothic" w:hAnsi="Calibri"/>
          <w:sz w:val="22"/>
          <w:szCs w:val="22"/>
        </w:rPr>
        <w:tab/>
      </w:r>
      <w:r>
        <w:t>MDT Configuration-NR</w:t>
      </w:r>
      <w:r>
        <w:tab/>
      </w:r>
      <w:r>
        <w:fldChar w:fldCharType="begin" w:fldLock="1"/>
      </w:r>
      <w:r>
        <w:instrText xml:space="preserve"> PAGEREF _Toc106109446 \h </w:instrText>
      </w:r>
      <w:r>
        <w:fldChar w:fldCharType="separate"/>
      </w:r>
      <w:r>
        <w:t>225</w:t>
      </w:r>
      <w:r>
        <w:fldChar w:fldCharType="end"/>
      </w:r>
    </w:p>
    <w:p w14:paraId="15F2725D" w14:textId="77777777" w:rsidR="000D75EF" w:rsidRPr="00AA2F22" w:rsidRDefault="000D75EF">
      <w:pPr>
        <w:pStyle w:val="TOC4"/>
        <w:rPr>
          <w:rFonts w:ascii="Calibri" w:eastAsia="Malgun Gothic" w:hAnsi="Calibri"/>
          <w:sz w:val="22"/>
          <w:szCs w:val="22"/>
        </w:rPr>
      </w:pPr>
      <w:r>
        <w:t>9.3.1.170</w:t>
      </w:r>
      <w:r w:rsidRPr="00AA2F22">
        <w:rPr>
          <w:rFonts w:ascii="Calibri" w:eastAsia="Malgun Gothic" w:hAnsi="Calibri"/>
          <w:sz w:val="22"/>
          <w:szCs w:val="22"/>
        </w:rPr>
        <w:tab/>
      </w:r>
      <w:r>
        <w:t>MDT Configuration-EUTRA</w:t>
      </w:r>
      <w:r>
        <w:tab/>
      </w:r>
      <w:r>
        <w:fldChar w:fldCharType="begin" w:fldLock="1"/>
      </w:r>
      <w:r>
        <w:instrText xml:space="preserve"> PAGEREF _Toc106109447 \h </w:instrText>
      </w:r>
      <w:r>
        <w:fldChar w:fldCharType="separate"/>
      </w:r>
      <w:r>
        <w:t>227</w:t>
      </w:r>
      <w:r>
        <w:fldChar w:fldCharType="end"/>
      </w:r>
    </w:p>
    <w:p w14:paraId="111A2517" w14:textId="77777777" w:rsidR="000D75EF" w:rsidRPr="00AA2F22" w:rsidRDefault="000D75EF">
      <w:pPr>
        <w:pStyle w:val="TOC4"/>
        <w:rPr>
          <w:rFonts w:ascii="Calibri" w:eastAsia="Malgun Gothic" w:hAnsi="Calibri"/>
          <w:sz w:val="22"/>
          <w:szCs w:val="22"/>
        </w:rPr>
      </w:pPr>
      <w:r>
        <w:t>9.3.1.171</w:t>
      </w:r>
      <w:r w:rsidRPr="00AA2F22">
        <w:rPr>
          <w:rFonts w:ascii="Calibri" w:eastAsia="Malgun Gothic" w:hAnsi="Calibri"/>
          <w:sz w:val="22"/>
          <w:szCs w:val="22"/>
        </w:rPr>
        <w:tab/>
      </w:r>
      <w:r>
        <w:t>M1 Configuration</w:t>
      </w:r>
      <w:r>
        <w:tab/>
      </w:r>
      <w:r>
        <w:fldChar w:fldCharType="begin" w:fldLock="1"/>
      </w:r>
      <w:r>
        <w:instrText xml:space="preserve"> PAGEREF _Toc106109448 \h </w:instrText>
      </w:r>
      <w:r>
        <w:fldChar w:fldCharType="separate"/>
      </w:r>
      <w:r>
        <w:t>228</w:t>
      </w:r>
      <w:r>
        <w:fldChar w:fldCharType="end"/>
      </w:r>
    </w:p>
    <w:p w14:paraId="330DABE3" w14:textId="77777777" w:rsidR="000D75EF" w:rsidRPr="00AA2F22" w:rsidRDefault="000D75EF">
      <w:pPr>
        <w:pStyle w:val="TOC4"/>
        <w:rPr>
          <w:rFonts w:ascii="Calibri" w:eastAsia="Malgun Gothic" w:hAnsi="Calibri"/>
          <w:sz w:val="22"/>
          <w:szCs w:val="22"/>
        </w:rPr>
      </w:pPr>
      <w:r>
        <w:t>9.3.1.172</w:t>
      </w:r>
      <w:r w:rsidRPr="00AA2F22">
        <w:rPr>
          <w:rFonts w:ascii="Calibri" w:eastAsia="Malgun Gothic" w:hAnsi="Calibri"/>
          <w:sz w:val="22"/>
          <w:szCs w:val="22"/>
        </w:rPr>
        <w:tab/>
      </w:r>
      <w:r>
        <w:t>M4 Configuration</w:t>
      </w:r>
      <w:r>
        <w:tab/>
      </w:r>
      <w:r>
        <w:fldChar w:fldCharType="begin" w:fldLock="1"/>
      </w:r>
      <w:r>
        <w:instrText xml:space="preserve"> PAGEREF _Toc106109449 \h </w:instrText>
      </w:r>
      <w:r>
        <w:fldChar w:fldCharType="separate"/>
      </w:r>
      <w:r>
        <w:t>229</w:t>
      </w:r>
      <w:r>
        <w:fldChar w:fldCharType="end"/>
      </w:r>
    </w:p>
    <w:p w14:paraId="2E87F6B6" w14:textId="77777777" w:rsidR="000D75EF" w:rsidRPr="00AA2F22" w:rsidRDefault="000D75EF">
      <w:pPr>
        <w:pStyle w:val="TOC4"/>
        <w:rPr>
          <w:rFonts w:ascii="Calibri" w:eastAsia="Malgun Gothic" w:hAnsi="Calibri"/>
          <w:sz w:val="22"/>
          <w:szCs w:val="22"/>
        </w:rPr>
      </w:pPr>
      <w:r>
        <w:t>9.3.1.173</w:t>
      </w:r>
      <w:r w:rsidRPr="00AA2F22">
        <w:rPr>
          <w:rFonts w:ascii="Calibri" w:eastAsia="Malgun Gothic" w:hAnsi="Calibri"/>
          <w:sz w:val="22"/>
          <w:szCs w:val="22"/>
        </w:rPr>
        <w:tab/>
      </w:r>
      <w:r>
        <w:t>M5 Configuration</w:t>
      </w:r>
      <w:r>
        <w:tab/>
      </w:r>
      <w:r>
        <w:fldChar w:fldCharType="begin" w:fldLock="1"/>
      </w:r>
      <w:r>
        <w:instrText xml:space="preserve"> PAGEREF _Toc106109450 \h </w:instrText>
      </w:r>
      <w:r>
        <w:fldChar w:fldCharType="separate"/>
      </w:r>
      <w:r>
        <w:t>229</w:t>
      </w:r>
      <w:r>
        <w:fldChar w:fldCharType="end"/>
      </w:r>
    </w:p>
    <w:p w14:paraId="31107664" w14:textId="77777777" w:rsidR="000D75EF" w:rsidRPr="00AA2F22" w:rsidRDefault="000D75EF">
      <w:pPr>
        <w:pStyle w:val="TOC4"/>
        <w:rPr>
          <w:rFonts w:ascii="Calibri" w:eastAsia="Malgun Gothic" w:hAnsi="Calibri"/>
          <w:sz w:val="22"/>
          <w:szCs w:val="22"/>
        </w:rPr>
      </w:pPr>
      <w:r>
        <w:t>9.3.1.174</w:t>
      </w:r>
      <w:r w:rsidRPr="00AA2F22">
        <w:rPr>
          <w:rFonts w:ascii="Calibri" w:eastAsia="Malgun Gothic" w:hAnsi="Calibri"/>
          <w:sz w:val="22"/>
          <w:szCs w:val="22"/>
        </w:rPr>
        <w:tab/>
      </w:r>
      <w:r>
        <w:t>M6 Configuration</w:t>
      </w:r>
      <w:r>
        <w:tab/>
      </w:r>
      <w:r>
        <w:fldChar w:fldCharType="begin" w:fldLock="1"/>
      </w:r>
      <w:r>
        <w:instrText xml:space="preserve"> PAGEREF _Toc106109451 \h </w:instrText>
      </w:r>
      <w:r>
        <w:fldChar w:fldCharType="separate"/>
      </w:r>
      <w:r>
        <w:t>229</w:t>
      </w:r>
      <w:r>
        <w:fldChar w:fldCharType="end"/>
      </w:r>
    </w:p>
    <w:p w14:paraId="5F9A9EBC" w14:textId="77777777" w:rsidR="000D75EF" w:rsidRPr="00AA2F22" w:rsidRDefault="000D75EF">
      <w:pPr>
        <w:pStyle w:val="TOC4"/>
        <w:rPr>
          <w:rFonts w:ascii="Calibri" w:eastAsia="Malgun Gothic" w:hAnsi="Calibri"/>
          <w:sz w:val="22"/>
          <w:szCs w:val="22"/>
        </w:rPr>
      </w:pPr>
      <w:r>
        <w:t>9.3.1.175</w:t>
      </w:r>
      <w:r w:rsidRPr="00AA2F22">
        <w:rPr>
          <w:rFonts w:ascii="Calibri" w:eastAsia="Malgun Gothic" w:hAnsi="Calibri"/>
          <w:sz w:val="22"/>
          <w:szCs w:val="22"/>
        </w:rPr>
        <w:tab/>
      </w:r>
      <w:r>
        <w:t>M7 Configuration</w:t>
      </w:r>
      <w:r>
        <w:tab/>
      </w:r>
      <w:r>
        <w:fldChar w:fldCharType="begin" w:fldLock="1"/>
      </w:r>
      <w:r>
        <w:instrText xml:space="preserve"> PAGEREF _Toc106109452 \h </w:instrText>
      </w:r>
      <w:r>
        <w:fldChar w:fldCharType="separate"/>
      </w:r>
      <w:r>
        <w:t>229</w:t>
      </w:r>
      <w:r>
        <w:fldChar w:fldCharType="end"/>
      </w:r>
    </w:p>
    <w:p w14:paraId="49C88C48" w14:textId="77777777" w:rsidR="000D75EF" w:rsidRPr="00AA2F22" w:rsidRDefault="000D75EF">
      <w:pPr>
        <w:pStyle w:val="TOC4"/>
        <w:rPr>
          <w:rFonts w:ascii="Calibri" w:eastAsia="Malgun Gothic" w:hAnsi="Calibri"/>
          <w:sz w:val="22"/>
          <w:szCs w:val="22"/>
        </w:rPr>
      </w:pPr>
      <w:r>
        <w:t>9.3.1.176</w:t>
      </w:r>
      <w:r w:rsidRPr="00AA2F22">
        <w:rPr>
          <w:rFonts w:ascii="Calibri" w:eastAsia="Malgun Gothic" w:hAnsi="Calibri"/>
          <w:sz w:val="22"/>
          <w:szCs w:val="22"/>
        </w:rPr>
        <w:tab/>
      </w:r>
      <w:r>
        <w:t>MDT Location Information</w:t>
      </w:r>
      <w:r>
        <w:tab/>
      </w:r>
      <w:r>
        <w:fldChar w:fldCharType="begin" w:fldLock="1"/>
      </w:r>
      <w:r>
        <w:instrText xml:space="preserve"> PAGEREF _Toc106109453 \h </w:instrText>
      </w:r>
      <w:r>
        <w:fldChar w:fldCharType="separate"/>
      </w:r>
      <w:r>
        <w:t>230</w:t>
      </w:r>
      <w:r>
        <w:fldChar w:fldCharType="end"/>
      </w:r>
    </w:p>
    <w:p w14:paraId="2DBA74E8" w14:textId="77777777" w:rsidR="000D75EF" w:rsidRPr="00AA2F22" w:rsidRDefault="000D75EF">
      <w:pPr>
        <w:pStyle w:val="TOC4"/>
        <w:rPr>
          <w:rFonts w:ascii="Calibri" w:eastAsia="Malgun Gothic" w:hAnsi="Calibri"/>
          <w:sz w:val="22"/>
          <w:szCs w:val="22"/>
        </w:rPr>
      </w:pPr>
      <w:r>
        <w:t>9.3.1.177</w:t>
      </w:r>
      <w:r w:rsidRPr="00AA2F22">
        <w:rPr>
          <w:rFonts w:ascii="Calibri" w:eastAsia="Malgun Gothic" w:hAnsi="Calibri"/>
          <w:sz w:val="22"/>
          <w:szCs w:val="22"/>
        </w:rPr>
        <w:tab/>
      </w:r>
      <w:r>
        <w:t>Bluetooth Measurement Configuration</w:t>
      </w:r>
      <w:r>
        <w:tab/>
      </w:r>
      <w:r>
        <w:fldChar w:fldCharType="begin" w:fldLock="1"/>
      </w:r>
      <w:r>
        <w:instrText xml:space="preserve"> PAGEREF _Toc106109454 \h </w:instrText>
      </w:r>
      <w:r>
        <w:fldChar w:fldCharType="separate"/>
      </w:r>
      <w:r>
        <w:t>230</w:t>
      </w:r>
      <w:r>
        <w:fldChar w:fldCharType="end"/>
      </w:r>
    </w:p>
    <w:p w14:paraId="6523BE72" w14:textId="77777777" w:rsidR="000D75EF" w:rsidRPr="00AA2F22" w:rsidRDefault="000D75EF">
      <w:pPr>
        <w:pStyle w:val="TOC4"/>
        <w:rPr>
          <w:rFonts w:ascii="Calibri" w:eastAsia="Malgun Gothic" w:hAnsi="Calibri"/>
          <w:sz w:val="22"/>
          <w:szCs w:val="22"/>
        </w:rPr>
      </w:pPr>
      <w:r>
        <w:t>9.3.1.178</w:t>
      </w:r>
      <w:r w:rsidRPr="00AA2F22">
        <w:rPr>
          <w:rFonts w:ascii="Calibri" w:eastAsia="Malgun Gothic" w:hAnsi="Calibri"/>
          <w:sz w:val="22"/>
          <w:szCs w:val="22"/>
        </w:rPr>
        <w:tab/>
      </w:r>
      <w:r>
        <w:t>WLAN Measurement Configuration</w:t>
      </w:r>
      <w:r>
        <w:tab/>
      </w:r>
      <w:r>
        <w:fldChar w:fldCharType="begin" w:fldLock="1"/>
      </w:r>
      <w:r>
        <w:instrText xml:space="preserve"> PAGEREF _Toc106109455 \h </w:instrText>
      </w:r>
      <w:r>
        <w:fldChar w:fldCharType="separate"/>
      </w:r>
      <w:r>
        <w:t>230</w:t>
      </w:r>
      <w:r>
        <w:fldChar w:fldCharType="end"/>
      </w:r>
    </w:p>
    <w:p w14:paraId="274E1746" w14:textId="77777777" w:rsidR="000D75EF" w:rsidRPr="00AA2F22" w:rsidRDefault="000D75EF">
      <w:pPr>
        <w:pStyle w:val="TOC4"/>
        <w:rPr>
          <w:rFonts w:ascii="Calibri" w:eastAsia="Malgun Gothic" w:hAnsi="Calibri"/>
          <w:sz w:val="22"/>
          <w:szCs w:val="22"/>
        </w:rPr>
      </w:pPr>
      <w:r>
        <w:t>9.3.1.179</w:t>
      </w:r>
      <w:r w:rsidRPr="00AA2F22">
        <w:rPr>
          <w:rFonts w:ascii="Calibri" w:eastAsia="Malgun Gothic" w:hAnsi="Calibri"/>
          <w:sz w:val="22"/>
          <w:szCs w:val="22"/>
        </w:rPr>
        <w:tab/>
      </w:r>
      <w:r>
        <w:t>Sensor Measurement Configuration</w:t>
      </w:r>
      <w:r>
        <w:tab/>
      </w:r>
      <w:r>
        <w:fldChar w:fldCharType="begin" w:fldLock="1"/>
      </w:r>
      <w:r>
        <w:instrText xml:space="preserve"> PAGEREF _Toc106109456 \h </w:instrText>
      </w:r>
      <w:r>
        <w:fldChar w:fldCharType="separate"/>
      </w:r>
      <w:r>
        <w:t>231</w:t>
      </w:r>
      <w:r>
        <w:fldChar w:fldCharType="end"/>
      </w:r>
    </w:p>
    <w:p w14:paraId="79DF9591" w14:textId="77777777" w:rsidR="000D75EF" w:rsidRPr="00AA2F22" w:rsidRDefault="000D75EF">
      <w:pPr>
        <w:pStyle w:val="TOC4"/>
        <w:rPr>
          <w:rFonts w:ascii="Calibri" w:eastAsia="Malgun Gothic" w:hAnsi="Calibri"/>
          <w:sz w:val="22"/>
          <w:szCs w:val="22"/>
        </w:rPr>
      </w:pPr>
      <w:r>
        <w:t>9.3.1.180</w:t>
      </w:r>
      <w:r w:rsidRPr="00AA2F22">
        <w:rPr>
          <w:rFonts w:ascii="Calibri" w:eastAsia="Malgun Gothic" w:hAnsi="Calibri"/>
          <w:sz w:val="22"/>
          <w:szCs w:val="22"/>
        </w:rPr>
        <w:tab/>
      </w:r>
      <w:r>
        <w:t>Event Trigger Logged MDT Configuration</w:t>
      </w:r>
      <w:r>
        <w:tab/>
      </w:r>
      <w:r>
        <w:fldChar w:fldCharType="begin" w:fldLock="1"/>
      </w:r>
      <w:r>
        <w:instrText xml:space="preserve"> PAGEREF _Toc106109457 \h </w:instrText>
      </w:r>
      <w:r>
        <w:fldChar w:fldCharType="separate"/>
      </w:r>
      <w:r>
        <w:t>231</w:t>
      </w:r>
      <w:r>
        <w:fldChar w:fldCharType="end"/>
      </w:r>
    </w:p>
    <w:p w14:paraId="1179E446" w14:textId="77777777" w:rsidR="000D75EF" w:rsidRPr="00AA2F22" w:rsidRDefault="000D75EF">
      <w:pPr>
        <w:pStyle w:val="TOC4"/>
        <w:rPr>
          <w:rFonts w:ascii="Calibri" w:eastAsia="Malgun Gothic" w:hAnsi="Calibri"/>
          <w:sz w:val="22"/>
          <w:szCs w:val="22"/>
        </w:rPr>
      </w:pPr>
      <w:r>
        <w:t>9.3.1.181</w:t>
      </w:r>
      <w:r w:rsidRPr="00AA2F22">
        <w:rPr>
          <w:rFonts w:ascii="Calibri" w:eastAsia="Malgun Gothic" w:hAnsi="Calibri"/>
          <w:sz w:val="22"/>
          <w:szCs w:val="22"/>
        </w:rPr>
        <w:tab/>
      </w:r>
      <w:r>
        <w:t>NR Frequency Info</w:t>
      </w:r>
      <w:r>
        <w:tab/>
      </w:r>
      <w:r>
        <w:fldChar w:fldCharType="begin" w:fldLock="1"/>
      </w:r>
      <w:r>
        <w:instrText xml:space="preserve"> PAGEREF _Toc106109458 \h </w:instrText>
      </w:r>
      <w:r>
        <w:fldChar w:fldCharType="separate"/>
      </w:r>
      <w:r>
        <w:t>232</w:t>
      </w:r>
      <w:r>
        <w:fldChar w:fldCharType="end"/>
      </w:r>
    </w:p>
    <w:p w14:paraId="0C370A01" w14:textId="77777777" w:rsidR="000D75EF" w:rsidRPr="00AA2F22" w:rsidRDefault="000D75EF">
      <w:pPr>
        <w:pStyle w:val="TOC4"/>
        <w:rPr>
          <w:rFonts w:ascii="Calibri" w:eastAsia="Malgun Gothic" w:hAnsi="Calibri"/>
          <w:sz w:val="22"/>
          <w:szCs w:val="22"/>
        </w:rPr>
      </w:pPr>
      <w:r>
        <w:t>9.3.1.182</w:t>
      </w:r>
      <w:r w:rsidRPr="00AA2F22">
        <w:rPr>
          <w:rFonts w:ascii="Calibri" w:eastAsia="Malgun Gothic" w:hAnsi="Calibri"/>
          <w:sz w:val="22"/>
          <w:szCs w:val="22"/>
        </w:rPr>
        <w:tab/>
      </w:r>
      <w:r>
        <w:t>Area Scope of Neighbour Cells</w:t>
      </w:r>
      <w:r>
        <w:tab/>
      </w:r>
      <w:r>
        <w:fldChar w:fldCharType="begin" w:fldLock="1"/>
      </w:r>
      <w:r>
        <w:instrText xml:space="preserve"> PAGEREF _Toc106109459 \h </w:instrText>
      </w:r>
      <w:r>
        <w:fldChar w:fldCharType="separate"/>
      </w:r>
      <w:r>
        <w:t>233</w:t>
      </w:r>
      <w:r>
        <w:fldChar w:fldCharType="end"/>
      </w:r>
    </w:p>
    <w:p w14:paraId="36878129" w14:textId="77777777" w:rsidR="000D75EF" w:rsidRPr="00AA2F22" w:rsidRDefault="000D75EF">
      <w:pPr>
        <w:pStyle w:val="TOC4"/>
        <w:rPr>
          <w:rFonts w:ascii="Calibri" w:eastAsia="Malgun Gothic" w:hAnsi="Calibri"/>
          <w:sz w:val="22"/>
          <w:szCs w:val="22"/>
        </w:rPr>
      </w:pPr>
      <w:r>
        <w:t>9.3.1.183</w:t>
      </w:r>
      <w:r w:rsidRPr="00AA2F22">
        <w:rPr>
          <w:rFonts w:ascii="Calibri" w:eastAsia="Malgun Gothic" w:hAnsi="Calibri"/>
          <w:sz w:val="22"/>
          <w:szCs w:val="22"/>
        </w:rPr>
        <w:tab/>
      </w:r>
      <w:r>
        <w:t>NPN Paging Assistance Information</w:t>
      </w:r>
      <w:r>
        <w:tab/>
      </w:r>
      <w:r>
        <w:fldChar w:fldCharType="begin" w:fldLock="1"/>
      </w:r>
      <w:r>
        <w:instrText xml:space="preserve"> PAGEREF _Toc106109460 \h </w:instrText>
      </w:r>
      <w:r>
        <w:fldChar w:fldCharType="separate"/>
      </w:r>
      <w:r>
        <w:t>233</w:t>
      </w:r>
      <w:r>
        <w:fldChar w:fldCharType="end"/>
      </w:r>
    </w:p>
    <w:p w14:paraId="0772CF99" w14:textId="77777777" w:rsidR="000D75EF" w:rsidRPr="00AA2F22" w:rsidRDefault="000D75EF">
      <w:pPr>
        <w:pStyle w:val="TOC4"/>
        <w:rPr>
          <w:rFonts w:ascii="Calibri" w:eastAsia="Malgun Gothic" w:hAnsi="Calibri"/>
          <w:sz w:val="22"/>
          <w:szCs w:val="22"/>
        </w:rPr>
      </w:pPr>
      <w:r w:rsidRPr="00BB104E">
        <w:rPr>
          <w:rFonts w:eastAsia="SimSun"/>
        </w:rPr>
        <w:t>9.3.1.184</w:t>
      </w:r>
      <w:r w:rsidRPr="00AA2F22">
        <w:rPr>
          <w:rFonts w:ascii="Calibri" w:eastAsia="Malgun Gothic" w:hAnsi="Calibri"/>
          <w:sz w:val="22"/>
          <w:szCs w:val="22"/>
        </w:rPr>
        <w:tab/>
      </w:r>
      <w:r w:rsidRPr="00BB104E">
        <w:rPr>
          <w:rFonts w:eastAsia="SimSun"/>
        </w:rPr>
        <w:t>NPN Mobility Information</w:t>
      </w:r>
      <w:r>
        <w:tab/>
      </w:r>
      <w:r>
        <w:fldChar w:fldCharType="begin" w:fldLock="1"/>
      </w:r>
      <w:r>
        <w:instrText xml:space="preserve"> PAGEREF _Toc106109461 \h </w:instrText>
      </w:r>
      <w:r>
        <w:fldChar w:fldCharType="separate"/>
      </w:r>
      <w:r>
        <w:t>233</w:t>
      </w:r>
      <w:r>
        <w:fldChar w:fldCharType="end"/>
      </w:r>
    </w:p>
    <w:p w14:paraId="5A92E1EB" w14:textId="77777777" w:rsidR="000D75EF" w:rsidRPr="00AA2F22" w:rsidRDefault="000D75EF">
      <w:pPr>
        <w:pStyle w:val="TOC4"/>
        <w:rPr>
          <w:rFonts w:ascii="Calibri" w:eastAsia="Malgun Gothic" w:hAnsi="Calibri"/>
          <w:sz w:val="22"/>
          <w:szCs w:val="22"/>
        </w:rPr>
      </w:pPr>
      <w:r>
        <w:t>9.3.1.185</w:t>
      </w:r>
      <w:r w:rsidRPr="00AA2F22">
        <w:rPr>
          <w:rFonts w:ascii="Calibri" w:eastAsia="Malgun Gothic" w:hAnsi="Calibri"/>
          <w:sz w:val="22"/>
          <w:szCs w:val="22"/>
        </w:rPr>
        <w:tab/>
      </w:r>
      <w:r>
        <w:t>Cell CAG Information</w:t>
      </w:r>
      <w:r>
        <w:tab/>
      </w:r>
      <w:r>
        <w:fldChar w:fldCharType="begin" w:fldLock="1"/>
      </w:r>
      <w:r>
        <w:instrText xml:space="preserve"> PAGEREF _Toc106109462 \h </w:instrText>
      </w:r>
      <w:r>
        <w:fldChar w:fldCharType="separate"/>
      </w:r>
      <w:r>
        <w:t>233</w:t>
      </w:r>
      <w:r>
        <w:fldChar w:fldCharType="end"/>
      </w:r>
    </w:p>
    <w:p w14:paraId="4FF1DD32" w14:textId="77777777" w:rsidR="000D75EF" w:rsidRPr="00AA2F22" w:rsidRDefault="000D75EF">
      <w:pPr>
        <w:pStyle w:val="TOC4"/>
        <w:rPr>
          <w:rFonts w:ascii="Calibri" w:eastAsia="Malgun Gothic" w:hAnsi="Calibri"/>
          <w:sz w:val="22"/>
          <w:szCs w:val="22"/>
        </w:rPr>
      </w:pPr>
      <w:r>
        <w:t>9.3.1.186</w:t>
      </w:r>
      <w:r w:rsidRPr="00AA2F22">
        <w:rPr>
          <w:rFonts w:ascii="Calibri" w:eastAsia="Malgun Gothic" w:hAnsi="Calibri"/>
          <w:sz w:val="22"/>
          <w:szCs w:val="22"/>
        </w:rPr>
        <w:tab/>
      </w:r>
      <w:r>
        <w:t>Target to Source Failure Transparent Container</w:t>
      </w:r>
      <w:r>
        <w:tab/>
      </w:r>
      <w:r>
        <w:fldChar w:fldCharType="begin" w:fldLock="1"/>
      </w:r>
      <w:r>
        <w:instrText xml:space="preserve"> PAGEREF _Toc106109463 \h </w:instrText>
      </w:r>
      <w:r>
        <w:fldChar w:fldCharType="separate"/>
      </w:r>
      <w:r>
        <w:t>234</w:t>
      </w:r>
      <w:r>
        <w:fldChar w:fldCharType="end"/>
      </w:r>
    </w:p>
    <w:p w14:paraId="0CBFA56D" w14:textId="77777777" w:rsidR="000D75EF" w:rsidRPr="00AA2F22" w:rsidRDefault="000D75EF">
      <w:pPr>
        <w:pStyle w:val="TOC4"/>
        <w:rPr>
          <w:rFonts w:ascii="Calibri" w:eastAsia="Malgun Gothic" w:hAnsi="Calibri"/>
          <w:sz w:val="22"/>
          <w:szCs w:val="22"/>
        </w:rPr>
      </w:pPr>
      <w:r>
        <w:t>9.3.1.187</w:t>
      </w:r>
      <w:r w:rsidRPr="00AA2F22">
        <w:rPr>
          <w:rFonts w:ascii="Calibri" w:eastAsia="Malgun Gothic" w:hAnsi="Calibri"/>
          <w:sz w:val="22"/>
          <w:szCs w:val="22"/>
        </w:rPr>
        <w:tab/>
      </w:r>
      <w:r>
        <w:t>Target NG-RAN Node to Source NG-RAN Node Failure Transparent Container</w:t>
      </w:r>
      <w:r>
        <w:tab/>
      </w:r>
      <w:r>
        <w:fldChar w:fldCharType="begin" w:fldLock="1"/>
      </w:r>
      <w:r>
        <w:instrText xml:space="preserve"> PAGEREF _Toc106109464 \h </w:instrText>
      </w:r>
      <w:r>
        <w:fldChar w:fldCharType="separate"/>
      </w:r>
      <w:r>
        <w:t>234</w:t>
      </w:r>
      <w:r>
        <w:fldChar w:fldCharType="end"/>
      </w:r>
    </w:p>
    <w:p w14:paraId="2F3A0D68" w14:textId="77777777" w:rsidR="000D75EF" w:rsidRPr="00AA2F22" w:rsidRDefault="000D75EF">
      <w:pPr>
        <w:pStyle w:val="TOC4"/>
        <w:rPr>
          <w:rFonts w:ascii="Calibri" w:eastAsia="Malgun Gothic" w:hAnsi="Calibri"/>
          <w:sz w:val="22"/>
          <w:szCs w:val="22"/>
        </w:rPr>
      </w:pPr>
      <w:r>
        <w:t>9.3.1.188</w:t>
      </w:r>
      <w:r w:rsidRPr="00AA2F22">
        <w:rPr>
          <w:rFonts w:ascii="Calibri" w:eastAsia="Malgun Gothic" w:hAnsi="Calibri"/>
          <w:sz w:val="22"/>
          <w:szCs w:val="22"/>
        </w:rPr>
        <w:tab/>
      </w:r>
      <w:r>
        <w:t xml:space="preserve">DAPS </w:t>
      </w:r>
      <w:r>
        <w:rPr>
          <w:lang w:eastAsia="zh-CN"/>
        </w:rPr>
        <w:t xml:space="preserve">Request </w:t>
      </w:r>
      <w:r>
        <w:t>Information</w:t>
      </w:r>
      <w:r>
        <w:tab/>
      </w:r>
      <w:r>
        <w:fldChar w:fldCharType="begin" w:fldLock="1"/>
      </w:r>
      <w:r>
        <w:instrText xml:space="preserve"> PAGEREF _Toc106109465 \h </w:instrText>
      </w:r>
      <w:r>
        <w:fldChar w:fldCharType="separate"/>
      </w:r>
      <w:r>
        <w:t>234</w:t>
      </w:r>
      <w:r>
        <w:fldChar w:fldCharType="end"/>
      </w:r>
    </w:p>
    <w:p w14:paraId="61211B35" w14:textId="77777777" w:rsidR="000D75EF" w:rsidRPr="00AA2F22" w:rsidRDefault="000D75EF">
      <w:pPr>
        <w:pStyle w:val="TOC4"/>
        <w:rPr>
          <w:rFonts w:ascii="Calibri" w:eastAsia="Malgun Gothic" w:hAnsi="Calibri"/>
          <w:sz w:val="22"/>
          <w:szCs w:val="22"/>
        </w:rPr>
      </w:pPr>
      <w:r>
        <w:t>9.3.1.189</w:t>
      </w:r>
      <w:r w:rsidRPr="00AA2F22">
        <w:rPr>
          <w:rFonts w:ascii="Calibri" w:eastAsia="Malgun Gothic" w:hAnsi="Calibri"/>
          <w:sz w:val="22"/>
          <w:szCs w:val="22"/>
        </w:rPr>
        <w:tab/>
      </w:r>
      <w:r>
        <w:t>DAPS Response Information</w:t>
      </w:r>
      <w:r>
        <w:tab/>
      </w:r>
      <w:r>
        <w:fldChar w:fldCharType="begin" w:fldLock="1"/>
      </w:r>
      <w:r>
        <w:instrText xml:space="preserve"> PAGEREF _Toc106109466 \h </w:instrText>
      </w:r>
      <w:r>
        <w:fldChar w:fldCharType="separate"/>
      </w:r>
      <w:r>
        <w:t>234</w:t>
      </w:r>
      <w:r>
        <w:fldChar w:fldCharType="end"/>
      </w:r>
    </w:p>
    <w:p w14:paraId="4E1DA495" w14:textId="77777777" w:rsidR="000D75EF" w:rsidRPr="00AA2F22" w:rsidRDefault="000D75EF">
      <w:pPr>
        <w:pStyle w:val="TOC4"/>
        <w:rPr>
          <w:rFonts w:ascii="Calibri" w:eastAsia="Malgun Gothic" w:hAnsi="Calibri"/>
          <w:sz w:val="22"/>
          <w:szCs w:val="22"/>
        </w:rPr>
      </w:pPr>
      <w:r>
        <w:t>9.3.1.190</w:t>
      </w:r>
      <w:r w:rsidRPr="00AA2F22">
        <w:rPr>
          <w:rFonts w:ascii="Calibri" w:eastAsia="Malgun Gothic" w:hAnsi="Calibri"/>
          <w:sz w:val="22"/>
          <w:szCs w:val="22"/>
        </w:rPr>
        <w:tab/>
      </w:r>
      <w:r>
        <w:t>Early Status Transfer Transparent Container</w:t>
      </w:r>
      <w:r>
        <w:tab/>
      </w:r>
      <w:r>
        <w:fldChar w:fldCharType="begin" w:fldLock="1"/>
      </w:r>
      <w:r>
        <w:instrText xml:space="preserve"> PAGEREF _Toc106109467 \h </w:instrText>
      </w:r>
      <w:r>
        <w:fldChar w:fldCharType="separate"/>
      </w:r>
      <w:r>
        <w:t>234</w:t>
      </w:r>
      <w:r>
        <w:fldChar w:fldCharType="end"/>
      </w:r>
    </w:p>
    <w:p w14:paraId="623FCA49" w14:textId="77777777" w:rsidR="000D75EF" w:rsidRPr="00AA2F22" w:rsidRDefault="000D75EF">
      <w:pPr>
        <w:pStyle w:val="TOC4"/>
        <w:rPr>
          <w:rFonts w:ascii="Calibri" w:eastAsia="Malgun Gothic" w:hAnsi="Calibri"/>
          <w:sz w:val="22"/>
          <w:szCs w:val="22"/>
        </w:rPr>
      </w:pPr>
      <w:r>
        <w:t>9.3.1.191</w:t>
      </w:r>
      <w:r w:rsidRPr="00AA2F22">
        <w:rPr>
          <w:rFonts w:ascii="Calibri" w:eastAsia="Malgun Gothic" w:hAnsi="Calibri"/>
          <w:sz w:val="22"/>
          <w:szCs w:val="22"/>
        </w:rPr>
        <w:tab/>
      </w:r>
      <w:r>
        <w:t>Extended Slice Support List</w:t>
      </w:r>
      <w:r>
        <w:tab/>
      </w:r>
      <w:r>
        <w:fldChar w:fldCharType="begin" w:fldLock="1"/>
      </w:r>
      <w:r>
        <w:instrText xml:space="preserve"> PAGEREF _Toc106109468 \h </w:instrText>
      </w:r>
      <w:r>
        <w:fldChar w:fldCharType="separate"/>
      </w:r>
      <w:r>
        <w:t>235</w:t>
      </w:r>
      <w:r>
        <w:fldChar w:fldCharType="end"/>
      </w:r>
    </w:p>
    <w:p w14:paraId="44402A69" w14:textId="77777777" w:rsidR="000D75EF" w:rsidRPr="00AA2F22" w:rsidRDefault="000D75EF">
      <w:pPr>
        <w:pStyle w:val="TOC4"/>
        <w:rPr>
          <w:rFonts w:ascii="Calibri" w:eastAsia="Malgun Gothic" w:hAnsi="Calibri"/>
          <w:sz w:val="22"/>
          <w:szCs w:val="22"/>
        </w:rPr>
      </w:pPr>
      <w:r w:rsidRPr="00BB104E">
        <w:rPr>
          <w:rFonts w:eastAsia="Batang"/>
        </w:rPr>
        <w:t>9.3.1.192</w:t>
      </w:r>
      <w:r w:rsidRPr="00AA2F22">
        <w:rPr>
          <w:rFonts w:ascii="Calibri" w:eastAsia="Malgun Gothic" w:hAnsi="Calibri"/>
          <w:sz w:val="22"/>
          <w:szCs w:val="22"/>
        </w:rPr>
        <w:tab/>
      </w:r>
      <w:r>
        <w:t>UE Capability Info Request</w:t>
      </w:r>
      <w:r>
        <w:tab/>
      </w:r>
      <w:r>
        <w:fldChar w:fldCharType="begin" w:fldLock="1"/>
      </w:r>
      <w:r>
        <w:instrText xml:space="preserve"> PAGEREF _Toc106109469 \h </w:instrText>
      </w:r>
      <w:r>
        <w:fldChar w:fldCharType="separate"/>
      </w:r>
      <w:r>
        <w:t>235</w:t>
      </w:r>
      <w:r>
        <w:fldChar w:fldCharType="end"/>
      </w:r>
    </w:p>
    <w:p w14:paraId="6CA7DA74" w14:textId="77777777" w:rsidR="000D75EF" w:rsidRPr="00AA2F22" w:rsidRDefault="000D75EF">
      <w:pPr>
        <w:pStyle w:val="TOC4"/>
        <w:rPr>
          <w:rFonts w:ascii="Calibri" w:eastAsia="Malgun Gothic" w:hAnsi="Calibri"/>
          <w:sz w:val="22"/>
          <w:szCs w:val="22"/>
        </w:rPr>
      </w:pPr>
      <w:r>
        <w:t>9.3.1.193</w:t>
      </w:r>
      <w:r w:rsidRPr="00AA2F22">
        <w:rPr>
          <w:rFonts w:ascii="Calibri" w:eastAsia="Malgun Gothic" w:hAnsi="Calibri"/>
          <w:sz w:val="22"/>
          <w:szCs w:val="22"/>
        </w:rPr>
        <w:tab/>
      </w:r>
      <w:r>
        <w:t>Extended RAN Node Name</w:t>
      </w:r>
      <w:r>
        <w:tab/>
      </w:r>
      <w:r>
        <w:fldChar w:fldCharType="begin" w:fldLock="1"/>
      </w:r>
      <w:r>
        <w:instrText xml:space="preserve"> PAGEREF _Toc106109470 \h </w:instrText>
      </w:r>
      <w:r>
        <w:fldChar w:fldCharType="separate"/>
      </w:r>
      <w:r>
        <w:t>235</w:t>
      </w:r>
      <w:r>
        <w:fldChar w:fldCharType="end"/>
      </w:r>
    </w:p>
    <w:p w14:paraId="7E748BF3" w14:textId="77777777" w:rsidR="000D75EF" w:rsidRPr="00AA2F22" w:rsidRDefault="000D75EF">
      <w:pPr>
        <w:pStyle w:val="TOC4"/>
        <w:rPr>
          <w:rFonts w:ascii="Calibri" w:eastAsia="Malgun Gothic" w:hAnsi="Calibri"/>
          <w:sz w:val="22"/>
          <w:szCs w:val="22"/>
        </w:rPr>
      </w:pPr>
      <w:r>
        <w:t>9.3.1.194</w:t>
      </w:r>
      <w:r w:rsidRPr="00AA2F22">
        <w:rPr>
          <w:rFonts w:ascii="Calibri" w:eastAsia="Malgun Gothic" w:hAnsi="Calibri"/>
          <w:sz w:val="22"/>
          <w:szCs w:val="22"/>
        </w:rPr>
        <w:tab/>
      </w:r>
      <w:r>
        <w:t>MICO All PLMN</w:t>
      </w:r>
      <w:r>
        <w:tab/>
      </w:r>
      <w:r>
        <w:fldChar w:fldCharType="begin" w:fldLock="1"/>
      </w:r>
      <w:r>
        <w:instrText xml:space="preserve"> PAGEREF _Toc106109471 \h </w:instrText>
      </w:r>
      <w:r>
        <w:fldChar w:fldCharType="separate"/>
      </w:r>
      <w:r>
        <w:t>236</w:t>
      </w:r>
      <w:r>
        <w:fldChar w:fldCharType="end"/>
      </w:r>
    </w:p>
    <w:p w14:paraId="5829D433" w14:textId="77777777" w:rsidR="000D75EF" w:rsidRPr="00AA2F22" w:rsidRDefault="000D75EF">
      <w:pPr>
        <w:pStyle w:val="TOC4"/>
        <w:rPr>
          <w:rFonts w:ascii="Calibri" w:eastAsia="Malgun Gothic" w:hAnsi="Calibri"/>
          <w:sz w:val="22"/>
          <w:szCs w:val="22"/>
        </w:rPr>
      </w:pPr>
      <w:r w:rsidRPr="00BB104E">
        <w:rPr>
          <w:rFonts w:eastAsia="SimSun"/>
        </w:rPr>
        <w:t>9.3.1.195</w:t>
      </w:r>
      <w:r w:rsidRPr="00AA2F22">
        <w:rPr>
          <w:rFonts w:ascii="Calibri" w:eastAsia="Malgun Gothic" w:hAnsi="Calibri"/>
          <w:sz w:val="22"/>
          <w:szCs w:val="22"/>
        </w:rPr>
        <w:tab/>
      </w:r>
      <w:r w:rsidRPr="00BB104E">
        <w:rPr>
          <w:rFonts w:eastAsia="SimSun"/>
        </w:rPr>
        <w:t>Source Node ID</w:t>
      </w:r>
      <w:r>
        <w:tab/>
      </w:r>
      <w:r>
        <w:fldChar w:fldCharType="begin" w:fldLock="1"/>
      </w:r>
      <w:r>
        <w:instrText xml:space="preserve"> PAGEREF _Toc106109472 \h </w:instrText>
      </w:r>
      <w:r>
        <w:fldChar w:fldCharType="separate"/>
      </w:r>
      <w:r>
        <w:t>236</w:t>
      </w:r>
      <w:r>
        <w:fldChar w:fldCharType="end"/>
      </w:r>
    </w:p>
    <w:p w14:paraId="57BE8A28" w14:textId="77777777" w:rsidR="000D75EF" w:rsidRPr="00AA2F22" w:rsidRDefault="000D75EF">
      <w:pPr>
        <w:pStyle w:val="TOC3"/>
        <w:rPr>
          <w:rFonts w:ascii="Calibri" w:eastAsia="Malgun Gothic" w:hAnsi="Calibri"/>
          <w:sz w:val="22"/>
          <w:szCs w:val="22"/>
        </w:rPr>
      </w:pPr>
      <w:r>
        <w:t>9.3.2</w:t>
      </w:r>
      <w:r w:rsidRPr="00AA2F22">
        <w:rPr>
          <w:rFonts w:ascii="Calibri" w:eastAsia="Malgun Gothic" w:hAnsi="Calibri"/>
          <w:sz w:val="22"/>
          <w:szCs w:val="22"/>
        </w:rPr>
        <w:tab/>
      </w:r>
      <w:r>
        <w:t>Transport Network Layer Related IEs</w:t>
      </w:r>
      <w:r>
        <w:tab/>
      </w:r>
      <w:r>
        <w:fldChar w:fldCharType="begin" w:fldLock="1"/>
      </w:r>
      <w:r>
        <w:instrText xml:space="preserve"> PAGEREF _Toc106109473 \h </w:instrText>
      </w:r>
      <w:r>
        <w:fldChar w:fldCharType="separate"/>
      </w:r>
      <w:r>
        <w:t>236</w:t>
      </w:r>
      <w:r>
        <w:fldChar w:fldCharType="end"/>
      </w:r>
    </w:p>
    <w:p w14:paraId="43C7145F" w14:textId="77777777" w:rsidR="000D75EF" w:rsidRPr="00AA2F22" w:rsidRDefault="000D75EF">
      <w:pPr>
        <w:pStyle w:val="TOC4"/>
        <w:rPr>
          <w:rFonts w:ascii="Calibri" w:eastAsia="Malgun Gothic" w:hAnsi="Calibri"/>
          <w:sz w:val="22"/>
          <w:szCs w:val="22"/>
        </w:rPr>
      </w:pPr>
      <w:r w:rsidRPr="00BB104E">
        <w:rPr>
          <w:rFonts w:eastAsia="SimSun"/>
        </w:rPr>
        <w:t>9.3.2.1</w:t>
      </w:r>
      <w:r w:rsidRPr="00AA2F22">
        <w:rPr>
          <w:rFonts w:ascii="Calibri" w:eastAsia="Malgun Gothic" w:hAnsi="Calibri"/>
          <w:sz w:val="22"/>
          <w:szCs w:val="22"/>
        </w:rPr>
        <w:tab/>
      </w:r>
      <w:r w:rsidRPr="00BB104E">
        <w:rPr>
          <w:rFonts w:eastAsia="SimSun"/>
        </w:rPr>
        <w:t>QoS Flow per TNL Information List</w:t>
      </w:r>
      <w:r>
        <w:tab/>
      </w:r>
      <w:r>
        <w:fldChar w:fldCharType="begin" w:fldLock="1"/>
      </w:r>
      <w:r>
        <w:instrText xml:space="preserve"> PAGEREF _Toc106109474 \h </w:instrText>
      </w:r>
      <w:r>
        <w:fldChar w:fldCharType="separate"/>
      </w:r>
      <w:r>
        <w:t>236</w:t>
      </w:r>
      <w:r>
        <w:fldChar w:fldCharType="end"/>
      </w:r>
    </w:p>
    <w:p w14:paraId="4765534F" w14:textId="77777777" w:rsidR="000D75EF" w:rsidRPr="00AA2F22" w:rsidRDefault="000D75EF">
      <w:pPr>
        <w:pStyle w:val="TOC4"/>
        <w:rPr>
          <w:rFonts w:ascii="Calibri" w:eastAsia="Malgun Gothic" w:hAnsi="Calibri"/>
          <w:sz w:val="22"/>
          <w:szCs w:val="22"/>
        </w:rPr>
      </w:pPr>
      <w:r>
        <w:rPr>
          <w:lang w:eastAsia="ja-JP"/>
        </w:rPr>
        <w:t>9.3.2.2</w:t>
      </w:r>
      <w:r w:rsidRPr="00AA2F22">
        <w:rPr>
          <w:rFonts w:ascii="Calibri" w:eastAsia="Malgun Gothic" w:hAnsi="Calibri"/>
          <w:sz w:val="22"/>
          <w:szCs w:val="22"/>
        </w:rPr>
        <w:tab/>
      </w:r>
      <w:r>
        <w:rPr>
          <w:lang w:eastAsia="ja-JP"/>
        </w:rPr>
        <w:t>UP Transport Layer Information</w:t>
      </w:r>
      <w:r>
        <w:tab/>
      </w:r>
      <w:r>
        <w:fldChar w:fldCharType="begin" w:fldLock="1"/>
      </w:r>
      <w:r>
        <w:instrText xml:space="preserve"> PAGEREF _Toc106109475 \h </w:instrText>
      </w:r>
      <w:r>
        <w:fldChar w:fldCharType="separate"/>
      </w:r>
      <w:r>
        <w:t>236</w:t>
      </w:r>
      <w:r>
        <w:fldChar w:fldCharType="end"/>
      </w:r>
    </w:p>
    <w:p w14:paraId="1539CC87" w14:textId="77777777" w:rsidR="000D75EF" w:rsidRPr="00AA2F22" w:rsidRDefault="000D75EF">
      <w:pPr>
        <w:pStyle w:val="TOC4"/>
        <w:rPr>
          <w:rFonts w:ascii="Calibri" w:eastAsia="Malgun Gothic" w:hAnsi="Calibri"/>
          <w:sz w:val="22"/>
          <w:szCs w:val="22"/>
        </w:rPr>
      </w:pPr>
      <w:r>
        <w:rPr>
          <w:lang w:eastAsia="ja-JP"/>
        </w:rPr>
        <w:t>9.3.2.3</w:t>
      </w:r>
      <w:r w:rsidRPr="00AA2F22">
        <w:rPr>
          <w:rFonts w:ascii="Calibri" w:eastAsia="Malgun Gothic" w:hAnsi="Calibri"/>
          <w:sz w:val="22"/>
          <w:szCs w:val="22"/>
        </w:rPr>
        <w:tab/>
      </w:r>
      <w:r>
        <w:rPr>
          <w:lang w:eastAsia="ja-JP"/>
        </w:rPr>
        <w:t>E-RAB ID</w:t>
      </w:r>
      <w:r>
        <w:tab/>
      </w:r>
      <w:r>
        <w:fldChar w:fldCharType="begin" w:fldLock="1"/>
      </w:r>
      <w:r>
        <w:instrText xml:space="preserve"> PAGEREF _Toc106109476 \h </w:instrText>
      </w:r>
      <w:r>
        <w:fldChar w:fldCharType="separate"/>
      </w:r>
      <w:r>
        <w:t>237</w:t>
      </w:r>
      <w:r>
        <w:fldChar w:fldCharType="end"/>
      </w:r>
    </w:p>
    <w:p w14:paraId="65680DD0" w14:textId="77777777" w:rsidR="000D75EF" w:rsidRPr="00AA2F22" w:rsidRDefault="000D75EF">
      <w:pPr>
        <w:pStyle w:val="TOC4"/>
        <w:rPr>
          <w:rFonts w:ascii="Calibri" w:eastAsia="Malgun Gothic" w:hAnsi="Calibri"/>
          <w:sz w:val="22"/>
          <w:szCs w:val="22"/>
        </w:rPr>
      </w:pPr>
      <w:r w:rsidRPr="00BB104E">
        <w:rPr>
          <w:rFonts w:eastAsia="SimSun"/>
        </w:rPr>
        <w:t>9.3.2.4</w:t>
      </w:r>
      <w:r w:rsidRPr="00AA2F22">
        <w:rPr>
          <w:rFonts w:ascii="Calibri" w:eastAsia="Malgun Gothic" w:hAnsi="Calibri"/>
          <w:sz w:val="22"/>
          <w:szCs w:val="22"/>
        </w:rPr>
        <w:tab/>
      </w:r>
      <w:r w:rsidRPr="00BB104E">
        <w:rPr>
          <w:rFonts w:eastAsia="SimSun"/>
        </w:rPr>
        <w:t>Transport Layer Address</w:t>
      </w:r>
      <w:r>
        <w:tab/>
      </w:r>
      <w:r>
        <w:fldChar w:fldCharType="begin" w:fldLock="1"/>
      </w:r>
      <w:r>
        <w:instrText xml:space="preserve"> PAGEREF _Toc106109477 \h </w:instrText>
      </w:r>
      <w:r>
        <w:fldChar w:fldCharType="separate"/>
      </w:r>
      <w:r>
        <w:t>237</w:t>
      </w:r>
      <w:r>
        <w:fldChar w:fldCharType="end"/>
      </w:r>
    </w:p>
    <w:p w14:paraId="63E6DC4C" w14:textId="77777777" w:rsidR="000D75EF" w:rsidRPr="00AA2F22" w:rsidRDefault="000D75EF">
      <w:pPr>
        <w:pStyle w:val="TOC4"/>
        <w:rPr>
          <w:rFonts w:ascii="Calibri" w:eastAsia="Malgun Gothic" w:hAnsi="Calibri"/>
          <w:sz w:val="22"/>
          <w:szCs w:val="22"/>
        </w:rPr>
      </w:pPr>
      <w:r w:rsidRPr="00BB104E">
        <w:rPr>
          <w:rFonts w:eastAsia="SimSun"/>
        </w:rPr>
        <w:t>9.3.2.5</w:t>
      </w:r>
      <w:r w:rsidRPr="00AA2F22">
        <w:rPr>
          <w:rFonts w:ascii="Calibri" w:eastAsia="Malgun Gothic" w:hAnsi="Calibri"/>
          <w:sz w:val="22"/>
          <w:szCs w:val="22"/>
        </w:rPr>
        <w:tab/>
      </w:r>
      <w:r w:rsidRPr="00BB104E">
        <w:rPr>
          <w:rFonts w:eastAsia="SimSun"/>
        </w:rPr>
        <w:t>GTP-TEID</w:t>
      </w:r>
      <w:r>
        <w:tab/>
      </w:r>
      <w:r>
        <w:fldChar w:fldCharType="begin" w:fldLock="1"/>
      </w:r>
      <w:r>
        <w:instrText xml:space="preserve"> PAGEREF _Toc106109478 \h </w:instrText>
      </w:r>
      <w:r>
        <w:fldChar w:fldCharType="separate"/>
      </w:r>
      <w:r>
        <w:t>237</w:t>
      </w:r>
      <w:r>
        <w:fldChar w:fldCharType="end"/>
      </w:r>
    </w:p>
    <w:p w14:paraId="2A9E337E" w14:textId="77777777" w:rsidR="000D75EF" w:rsidRPr="00AA2F22" w:rsidRDefault="000D75EF">
      <w:pPr>
        <w:pStyle w:val="TOC4"/>
        <w:rPr>
          <w:rFonts w:ascii="Calibri" w:eastAsia="Malgun Gothic" w:hAnsi="Calibri"/>
          <w:sz w:val="22"/>
          <w:szCs w:val="22"/>
        </w:rPr>
      </w:pPr>
      <w:r w:rsidRPr="00BB104E">
        <w:rPr>
          <w:rFonts w:eastAsia="SimSun"/>
        </w:rPr>
        <w:t>9.3.2.6</w:t>
      </w:r>
      <w:r w:rsidRPr="00AA2F22">
        <w:rPr>
          <w:rFonts w:ascii="Calibri" w:eastAsia="Malgun Gothic" w:hAnsi="Calibri"/>
          <w:sz w:val="22"/>
          <w:szCs w:val="22"/>
        </w:rPr>
        <w:tab/>
      </w:r>
      <w:r w:rsidRPr="00BB104E">
        <w:rPr>
          <w:rFonts w:eastAsia="SimSun"/>
        </w:rPr>
        <w:t>CP Transport Layer Information</w:t>
      </w:r>
      <w:r>
        <w:tab/>
      </w:r>
      <w:r>
        <w:fldChar w:fldCharType="begin" w:fldLock="1"/>
      </w:r>
      <w:r>
        <w:instrText xml:space="preserve"> PAGEREF _Toc106109479 \h </w:instrText>
      </w:r>
      <w:r>
        <w:fldChar w:fldCharType="separate"/>
      </w:r>
      <w:r>
        <w:t>238</w:t>
      </w:r>
      <w:r>
        <w:fldChar w:fldCharType="end"/>
      </w:r>
    </w:p>
    <w:p w14:paraId="122A211F" w14:textId="77777777" w:rsidR="000D75EF" w:rsidRPr="00AA2F22" w:rsidRDefault="000D75EF">
      <w:pPr>
        <w:pStyle w:val="TOC4"/>
        <w:rPr>
          <w:rFonts w:ascii="Calibri" w:eastAsia="Malgun Gothic" w:hAnsi="Calibri"/>
          <w:sz w:val="22"/>
          <w:szCs w:val="22"/>
        </w:rPr>
      </w:pPr>
      <w:r>
        <w:t>9.3.2.7</w:t>
      </w:r>
      <w:r w:rsidRPr="00AA2F22">
        <w:rPr>
          <w:rFonts w:ascii="Calibri" w:eastAsia="Malgun Gothic" w:hAnsi="Calibri"/>
          <w:sz w:val="22"/>
          <w:szCs w:val="22"/>
        </w:rPr>
        <w:tab/>
      </w:r>
      <w:r>
        <w:t>TNL Association List</w:t>
      </w:r>
      <w:r>
        <w:tab/>
      </w:r>
      <w:r>
        <w:fldChar w:fldCharType="begin" w:fldLock="1"/>
      </w:r>
      <w:r>
        <w:instrText xml:space="preserve"> PAGEREF _Toc106109480 \h </w:instrText>
      </w:r>
      <w:r>
        <w:fldChar w:fldCharType="separate"/>
      </w:r>
      <w:r>
        <w:t>238</w:t>
      </w:r>
      <w:r>
        <w:fldChar w:fldCharType="end"/>
      </w:r>
    </w:p>
    <w:p w14:paraId="75456C83" w14:textId="77777777" w:rsidR="000D75EF" w:rsidRPr="00AA2F22" w:rsidRDefault="000D75EF">
      <w:pPr>
        <w:pStyle w:val="TOC4"/>
        <w:rPr>
          <w:rFonts w:ascii="Calibri" w:eastAsia="Malgun Gothic" w:hAnsi="Calibri"/>
          <w:sz w:val="22"/>
          <w:szCs w:val="22"/>
        </w:rPr>
      </w:pPr>
      <w:r>
        <w:t>9.3.2.8</w:t>
      </w:r>
      <w:r w:rsidRPr="00AA2F22">
        <w:rPr>
          <w:rFonts w:ascii="Calibri" w:eastAsia="Malgun Gothic" w:hAnsi="Calibri"/>
          <w:sz w:val="22"/>
          <w:szCs w:val="22"/>
        </w:rPr>
        <w:tab/>
      </w:r>
      <w:r>
        <w:t>QoS Flow per TNL Information</w:t>
      </w:r>
      <w:r>
        <w:tab/>
      </w:r>
      <w:r>
        <w:fldChar w:fldCharType="begin" w:fldLock="1"/>
      </w:r>
      <w:r>
        <w:instrText xml:space="preserve"> PAGEREF _Toc106109481 \h </w:instrText>
      </w:r>
      <w:r>
        <w:fldChar w:fldCharType="separate"/>
      </w:r>
      <w:r>
        <w:t>238</w:t>
      </w:r>
      <w:r>
        <w:fldChar w:fldCharType="end"/>
      </w:r>
    </w:p>
    <w:p w14:paraId="0360DE05" w14:textId="77777777" w:rsidR="000D75EF" w:rsidRPr="00AA2F22" w:rsidRDefault="000D75EF">
      <w:pPr>
        <w:pStyle w:val="TOC4"/>
        <w:rPr>
          <w:rFonts w:ascii="Calibri" w:eastAsia="Malgun Gothic" w:hAnsi="Calibri"/>
          <w:sz w:val="22"/>
          <w:szCs w:val="22"/>
        </w:rPr>
      </w:pPr>
      <w:r>
        <w:t>9.3.2.9</w:t>
      </w:r>
      <w:r w:rsidRPr="00AA2F22">
        <w:rPr>
          <w:rFonts w:ascii="Calibri" w:eastAsia="Malgun Gothic" w:hAnsi="Calibri"/>
          <w:sz w:val="22"/>
          <w:szCs w:val="22"/>
        </w:rPr>
        <w:tab/>
      </w:r>
      <w:r>
        <w:t>TNL Association Usage</w:t>
      </w:r>
      <w:r>
        <w:tab/>
      </w:r>
      <w:r>
        <w:fldChar w:fldCharType="begin" w:fldLock="1"/>
      </w:r>
      <w:r>
        <w:instrText xml:space="preserve"> PAGEREF _Toc106109482 \h </w:instrText>
      </w:r>
      <w:r>
        <w:fldChar w:fldCharType="separate"/>
      </w:r>
      <w:r>
        <w:t>238</w:t>
      </w:r>
      <w:r>
        <w:fldChar w:fldCharType="end"/>
      </w:r>
    </w:p>
    <w:p w14:paraId="3632262E" w14:textId="77777777" w:rsidR="000D75EF" w:rsidRPr="00AA2F22" w:rsidRDefault="000D75EF">
      <w:pPr>
        <w:pStyle w:val="TOC4"/>
        <w:rPr>
          <w:rFonts w:ascii="Calibri" w:eastAsia="Malgun Gothic" w:hAnsi="Calibri"/>
          <w:sz w:val="22"/>
          <w:szCs w:val="22"/>
        </w:rPr>
      </w:pPr>
      <w:r>
        <w:t>9.3.2.10</w:t>
      </w:r>
      <w:r w:rsidRPr="00AA2F22">
        <w:rPr>
          <w:rFonts w:ascii="Calibri" w:eastAsia="Malgun Gothic" w:hAnsi="Calibri"/>
          <w:sz w:val="22"/>
          <w:szCs w:val="22"/>
        </w:rPr>
        <w:tab/>
      </w:r>
      <w:r>
        <w:t>TNL Address Weight Factor</w:t>
      </w:r>
      <w:r>
        <w:tab/>
      </w:r>
      <w:r>
        <w:fldChar w:fldCharType="begin" w:fldLock="1"/>
      </w:r>
      <w:r>
        <w:instrText xml:space="preserve"> PAGEREF _Toc106109483 \h </w:instrText>
      </w:r>
      <w:r>
        <w:fldChar w:fldCharType="separate"/>
      </w:r>
      <w:r>
        <w:t>239</w:t>
      </w:r>
      <w:r>
        <w:fldChar w:fldCharType="end"/>
      </w:r>
    </w:p>
    <w:p w14:paraId="3CEF8DAD" w14:textId="77777777" w:rsidR="000D75EF" w:rsidRPr="00AA2F22" w:rsidRDefault="000D75EF">
      <w:pPr>
        <w:pStyle w:val="TOC4"/>
        <w:rPr>
          <w:rFonts w:ascii="Calibri" w:eastAsia="Malgun Gothic" w:hAnsi="Calibri"/>
          <w:sz w:val="22"/>
          <w:szCs w:val="22"/>
        </w:rPr>
      </w:pPr>
      <w:r w:rsidRPr="00BB104E">
        <w:rPr>
          <w:rFonts w:eastAsia="SimSun"/>
        </w:rPr>
        <w:t>9.3.2.11</w:t>
      </w:r>
      <w:r w:rsidRPr="00AA2F22">
        <w:rPr>
          <w:rFonts w:ascii="Calibri" w:eastAsia="Malgun Gothic" w:hAnsi="Calibri"/>
          <w:sz w:val="22"/>
          <w:szCs w:val="22"/>
        </w:rPr>
        <w:tab/>
      </w:r>
      <w:r w:rsidRPr="00BB104E">
        <w:rPr>
          <w:rFonts w:eastAsia="SimSun"/>
        </w:rPr>
        <w:t>UP Transport Layer Information Pair List</w:t>
      </w:r>
      <w:r>
        <w:tab/>
      </w:r>
      <w:r>
        <w:fldChar w:fldCharType="begin" w:fldLock="1"/>
      </w:r>
      <w:r>
        <w:instrText xml:space="preserve"> PAGEREF _Toc106109484 \h </w:instrText>
      </w:r>
      <w:r>
        <w:fldChar w:fldCharType="separate"/>
      </w:r>
      <w:r>
        <w:t>239</w:t>
      </w:r>
      <w:r>
        <w:fldChar w:fldCharType="end"/>
      </w:r>
    </w:p>
    <w:p w14:paraId="4D1AECF4" w14:textId="77777777" w:rsidR="000D75EF" w:rsidRPr="00AA2F22" w:rsidRDefault="000D75EF">
      <w:pPr>
        <w:pStyle w:val="TOC4"/>
        <w:rPr>
          <w:rFonts w:ascii="Calibri" w:eastAsia="Malgun Gothic" w:hAnsi="Calibri"/>
          <w:sz w:val="22"/>
          <w:szCs w:val="22"/>
        </w:rPr>
      </w:pPr>
      <w:r w:rsidRPr="00BB104E">
        <w:rPr>
          <w:rFonts w:eastAsia="SimSun"/>
        </w:rPr>
        <w:t>9.3.2.12</w:t>
      </w:r>
      <w:r w:rsidRPr="00AA2F22">
        <w:rPr>
          <w:rFonts w:ascii="Calibri" w:eastAsia="Malgun Gothic" w:hAnsi="Calibri"/>
          <w:sz w:val="22"/>
          <w:szCs w:val="22"/>
        </w:rPr>
        <w:tab/>
      </w:r>
      <w:r w:rsidRPr="00BB104E">
        <w:rPr>
          <w:rFonts w:eastAsia="SimSun"/>
        </w:rPr>
        <w:t>UP Transport Layer Information List</w:t>
      </w:r>
      <w:r>
        <w:tab/>
      </w:r>
      <w:r>
        <w:fldChar w:fldCharType="begin" w:fldLock="1"/>
      </w:r>
      <w:r>
        <w:instrText xml:space="preserve"> PAGEREF _Toc106109485 \h </w:instrText>
      </w:r>
      <w:r>
        <w:fldChar w:fldCharType="separate"/>
      </w:r>
      <w:r>
        <w:t>239</w:t>
      </w:r>
      <w:r>
        <w:fldChar w:fldCharType="end"/>
      </w:r>
    </w:p>
    <w:p w14:paraId="1D0134F1" w14:textId="77777777" w:rsidR="000D75EF" w:rsidRPr="00AA2F22" w:rsidRDefault="000D75EF">
      <w:pPr>
        <w:pStyle w:val="TOC4"/>
        <w:rPr>
          <w:rFonts w:ascii="Calibri" w:eastAsia="Malgun Gothic" w:hAnsi="Calibri"/>
          <w:sz w:val="22"/>
          <w:szCs w:val="22"/>
        </w:rPr>
      </w:pPr>
      <w:r w:rsidRPr="00BB104E">
        <w:rPr>
          <w:rFonts w:eastAsia="SimSun"/>
        </w:rPr>
        <w:t>9.3.2.13</w:t>
      </w:r>
      <w:r w:rsidRPr="00AA2F22">
        <w:rPr>
          <w:rFonts w:ascii="Calibri" w:eastAsia="Malgun Gothic" w:hAnsi="Calibri"/>
          <w:sz w:val="22"/>
          <w:szCs w:val="22"/>
        </w:rPr>
        <w:tab/>
      </w:r>
      <w:r w:rsidRPr="00BB104E">
        <w:rPr>
          <w:rFonts w:eastAsia="SimSun"/>
        </w:rPr>
        <w:t>QoS Flow List with Data Forwarding</w:t>
      </w:r>
      <w:r>
        <w:tab/>
      </w:r>
      <w:r>
        <w:fldChar w:fldCharType="begin" w:fldLock="1"/>
      </w:r>
      <w:r>
        <w:instrText xml:space="preserve"> PAGEREF _Toc106109486 \h </w:instrText>
      </w:r>
      <w:r>
        <w:fldChar w:fldCharType="separate"/>
      </w:r>
      <w:r>
        <w:t>239</w:t>
      </w:r>
      <w:r>
        <w:fldChar w:fldCharType="end"/>
      </w:r>
    </w:p>
    <w:p w14:paraId="5258D565" w14:textId="77777777" w:rsidR="000D75EF" w:rsidRPr="00AA2F22" w:rsidRDefault="000D75EF">
      <w:pPr>
        <w:pStyle w:val="TOC4"/>
        <w:rPr>
          <w:rFonts w:ascii="Calibri" w:eastAsia="Malgun Gothic" w:hAnsi="Calibri"/>
          <w:sz w:val="22"/>
          <w:szCs w:val="22"/>
        </w:rPr>
      </w:pPr>
      <w:r w:rsidRPr="00BB104E">
        <w:rPr>
          <w:rFonts w:eastAsia="SimSun"/>
        </w:rPr>
        <w:t>9.3.2.</w:t>
      </w:r>
      <w:r w:rsidRPr="00BB104E">
        <w:rPr>
          <w:rFonts w:eastAsia="SimSun"/>
          <w:lang w:val="en-US"/>
        </w:rPr>
        <w:t>14</w:t>
      </w:r>
      <w:r w:rsidRPr="00AA2F22">
        <w:rPr>
          <w:rFonts w:ascii="Calibri" w:eastAsia="Malgun Gothic" w:hAnsi="Calibri"/>
          <w:sz w:val="22"/>
          <w:szCs w:val="22"/>
        </w:rPr>
        <w:tab/>
      </w:r>
      <w:r w:rsidRPr="00BB104E">
        <w:rPr>
          <w:rFonts w:eastAsia="SimSun"/>
          <w:lang w:val="en-US"/>
        </w:rPr>
        <w:t>URI</w:t>
      </w:r>
      <w:r>
        <w:tab/>
      </w:r>
      <w:r>
        <w:fldChar w:fldCharType="begin" w:fldLock="1"/>
      </w:r>
      <w:r>
        <w:instrText xml:space="preserve"> PAGEREF _Toc106109487 \h </w:instrText>
      </w:r>
      <w:r>
        <w:fldChar w:fldCharType="separate"/>
      </w:r>
      <w:r>
        <w:t>240</w:t>
      </w:r>
      <w:r>
        <w:fldChar w:fldCharType="end"/>
      </w:r>
    </w:p>
    <w:p w14:paraId="34FF6759" w14:textId="77777777" w:rsidR="000D75EF" w:rsidRPr="00AA2F22" w:rsidRDefault="000D75EF">
      <w:pPr>
        <w:pStyle w:val="TOC3"/>
        <w:rPr>
          <w:rFonts w:ascii="Calibri" w:eastAsia="Malgun Gothic" w:hAnsi="Calibri"/>
          <w:sz w:val="22"/>
          <w:szCs w:val="22"/>
        </w:rPr>
      </w:pPr>
      <w:r>
        <w:t>9.3.3</w:t>
      </w:r>
      <w:r w:rsidRPr="00AA2F22">
        <w:rPr>
          <w:rFonts w:ascii="Calibri" w:eastAsia="Malgun Gothic" w:hAnsi="Calibri"/>
          <w:sz w:val="22"/>
          <w:szCs w:val="22"/>
        </w:rPr>
        <w:tab/>
      </w:r>
      <w:r>
        <w:t>NAS Related IEs</w:t>
      </w:r>
      <w:r>
        <w:tab/>
      </w:r>
      <w:r>
        <w:fldChar w:fldCharType="begin" w:fldLock="1"/>
      </w:r>
      <w:r>
        <w:instrText xml:space="preserve"> PAGEREF _Toc106109488 \h </w:instrText>
      </w:r>
      <w:r>
        <w:fldChar w:fldCharType="separate"/>
      </w:r>
      <w:r>
        <w:t>240</w:t>
      </w:r>
      <w:r>
        <w:fldChar w:fldCharType="end"/>
      </w:r>
    </w:p>
    <w:p w14:paraId="452C8B23" w14:textId="77777777" w:rsidR="000D75EF" w:rsidRPr="00AA2F22" w:rsidRDefault="000D75EF">
      <w:pPr>
        <w:pStyle w:val="TOC4"/>
        <w:rPr>
          <w:rFonts w:ascii="Calibri" w:eastAsia="Malgun Gothic" w:hAnsi="Calibri"/>
          <w:sz w:val="22"/>
          <w:szCs w:val="22"/>
        </w:rPr>
      </w:pPr>
      <w:r w:rsidRPr="00BB104E">
        <w:rPr>
          <w:rFonts w:eastAsia="Batang"/>
        </w:rPr>
        <w:t>9.3.3.1</w:t>
      </w:r>
      <w:r w:rsidRPr="00AA2F22">
        <w:rPr>
          <w:rFonts w:ascii="Calibri" w:eastAsia="Malgun Gothic" w:hAnsi="Calibri"/>
          <w:sz w:val="22"/>
          <w:szCs w:val="22"/>
        </w:rPr>
        <w:tab/>
      </w:r>
      <w:r w:rsidRPr="00BB104E">
        <w:rPr>
          <w:rFonts w:eastAsia="Batang"/>
        </w:rPr>
        <w:t>AMF UE NGAP ID</w:t>
      </w:r>
      <w:r>
        <w:tab/>
      </w:r>
      <w:r>
        <w:fldChar w:fldCharType="begin" w:fldLock="1"/>
      </w:r>
      <w:r>
        <w:instrText xml:space="preserve"> PAGEREF _Toc106109489 \h </w:instrText>
      </w:r>
      <w:r>
        <w:fldChar w:fldCharType="separate"/>
      </w:r>
      <w:r>
        <w:t>240</w:t>
      </w:r>
      <w:r>
        <w:fldChar w:fldCharType="end"/>
      </w:r>
    </w:p>
    <w:p w14:paraId="58E29455" w14:textId="77777777" w:rsidR="000D75EF" w:rsidRPr="00AA2F22" w:rsidRDefault="000D75EF">
      <w:pPr>
        <w:pStyle w:val="TOC4"/>
        <w:rPr>
          <w:rFonts w:ascii="Calibri" w:eastAsia="Malgun Gothic" w:hAnsi="Calibri"/>
          <w:sz w:val="22"/>
          <w:szCs w:val="22"/>
        </w:rPr>
      </w:pPr>
      <w:r w:rsidRPr="00BB104E">
        <w:rPr>
          <w:rFonts w:eastAsia="Batang"/>
        </w:rPr>
        <w:t>9.3.3.2</w:t>
      </w:r>
      <w:r w:rsidRPr="00AA2F22">
        <w:rPr>
          <w:rFonts w:ascii="Calibri" w:eastAsia="Malgun Gothic" w:hAnsi="Calibri"/>
          <w:sz w:val="22"/>
          <w:szCs w:val="22"/>
        </w:rPr>
        <w:tab/>
      </w:r>
      <w:r w:rsidRPr="00BB104E">
        <w:rPr>
          <w:rFonts w:eastAsia="Batang"/>
        </w:rPr>
        <w:t>RAN UE NGAP ID</w:t>
      </w:r>
      <w:r>
        <w:tab/>
      </w:r>
      <w:r>
        <w:fldChar w:fldCharType="begin" w:fldLock="1"/>
      </w:r>
      <w:r>
        <w:instrText xml:space="preserve"> PAGEREF _Toc106109490 \h </w:instrText>
      </w:r>
      <w:r>
        <w:fldChar w:fldCharType="separate"/>
      </w:r>
      <w:r>
        <w:t>240</w:t>
      </w:r>
      <w:r>
        <w:fldChar w:fldCharType="end"/>
      </w:r>
    </w:p>
    <w:p w14:paraId="076159D3" w14:textId="77777777" w:rsidR="000D75EF" w:rsidRPr="00AA2F22" w:rsidRDefault="000D75EF">
      <w:pPr>
        <w:pStyle w:val="TOC4"/>
        <w:rPr>
          <w:rFonts w:ascii="Calibri" w:eastAsia="Malgun Gothic" w:hAnsi="Calibri"/>
          <w:sz w:val="22"/>
          <w:szCs w:val="22"/>
        </w:rPr>
      </w:pPr>
      <w:r>
        <w:t>9.3.3.3</w:t>
      </w:r>
      <w:r w:rsidRPr="00AA2F22">
        <w:rPr>
          <w:rFonts w:ascii="Calibri" w:eastAsia="Malgun Gothic" w:hAnsi="Calibri"/>
          <w:sz w:val="22"/>
          <w:szCs w:val="22"/>
        </w:rPr>
        <w:tab/>
      </w:r>
      <w:r>
        <w:t>GUAMI</w:t>
      </w:r>
      <w:r>
        <w:tab/>
      </w:r>
      <w:r>
        <w:fldChar w:fldCharType="begin" w:fldLock="1"/>
      </w:r>
      <w:r>
        <w:instrText xml:space="preserve"> PAGEREF _Toc106109491 \h </w:instrText>
      </w:r>
      <w:r>
        <w:fldChar w:fldCharType="separate"/>
      </w:r>
      <w:r>
        <w:t>240</w:t>
      </w:r>
      <w:r>
        <w:fldChar w:fldCharType="end"/>
      </w:r>
    </w:p>
    <w:p w14:paraId="3CBF9811" w14:textId="77777777" w:rsidR="000D75EF" w:rsidRPr="00AA2F22" w:rsidRDefault="000D75EF">
      <w:pPr>
        <w:pStyle w:val="TOC4"/>
        <w:rPr>
          <w:rFonts w:ascii="Calibri" w:eastAsia="Malgun Gothic" w:hAnsi="Calibri"/>
          <w:sz w:val="22"/>
          <w:szCs w:val="22"/>
        </w:rPr>
      </w:pPr>
      <w:r w:rsidRPr="00BB104E">
        <w:rPr>
          <w:rFonts w:eastAsia="Batang"/>
        </w:rPr>
        <w:t>9.3.3.4</w:t>
      </w:r>
      <w:r w:rsidRPr="00AA2F22">
        <w:rPr>
          <w:rFonts w:ascii="Calibri" w:eastAsia="Malgun Gothic" w:hAnsi="Calibri"/>
          <w:sz w:val="22"/>
          <w:szCs w:val="22"/>
        </w:rPr>
        <w:tab/>
      </w:r>
      <w:r w:rsidRPr="00BB104E">
        <w:rPr>
          <w:rFonts w:eastAsia="Batang"/>
        </w:rPr>
        <w:t>NAS-PDU</w:t>
      </w:r>
      <w:r>
        <w:tab/>
      </w:r>
      <w:r>
        <w:fldChar w:fldCharType="begin" w:fldLock="1"/>
      </w:r>
      <w:r>
        <w:instrText xml:space="preserve"> PAGEREF _Toc106109492 \h </w:instrText>
      </w:r>
      <w:r>
        <w:fldChar w:fldCharType="separate"/>
      </w:r>
      <w:r>
        <w:t>241</w:t>
      </w:r>
      <w:r>
        <w:fldChar w:fldCharType="end"/>
      </w:r>
    </w:p>
    <w:p w14:paraId="1D39A8A8" w14:textId="77777777" w:rsidR="000D75EF" w:rsidRPr="00AA2F22" w:rsidRDefault="000D75EF">
      <w:pPr>
        <w:pStyle w:val="TOC4"/>
        <w:rPr>
          <w:rFonts w:ascii="Calibri" w:eastAsia="Malgun Gothic" w:hAnsi="Calibri"/>
          <w:sz w:val="22"/>
          <w:szCs w:val="22"/>
        </w:rPr>
      </w:pPr>
      <w:r>
        <w:t>9.3.3.5</w:t>
      </w:r>
      <w:r w:rsidRPr="00AA2F22">
        <w:rPr>
          <w:rFonts w:ascii="Calibri" w:eastAsia="Malgun Gothic" w:hAnsi="Calibri"/>
          <w:sz w:val="22"/>
          <w:szCs w:val="22"/>
        </w:rPr>
        <w:tab/>
      </w:r>
      <w:r>
        <w:t>PLMN Identity</w:t>
      </w:r>
      <w:r>
        <w:tab/>
      </w:r>
      <w:r>
        <w:fldChar w:fldCharType="begin" w:fldLock="1"/>
      </w:r>
      <w:r>
        <w:instrText xml:space="preserve"> PAGEREF _Toc106109493 \h </w:instrText>
      </w:r>
      <w:r>
        <w:fldChar w:fldCharType="separate"/>
      </w:r>
      <w:r>
        <w:t>241</w:t>
      </w:r>
      <w:r>
        <w:fldChar w:fldCharType="end"/>
      </w:r>
    </w:p>
    <w:p w14:paraId="4807FEC3" w14:textId="77777777" w:rsidR="000D75EF" w:rsidRPr="00AA2F22" w:rsidRDefault="000D75EF">
      <w:pPr>
        <w:pStyle w:val="TOC4"/>
        <w:rPr>
          <w:rFonts w:ascii="Calibri" w:eastAsia="Malgun Gothic" w:hAnsi="Calibri"/>
          <w:sz w:val="22"/>
          <w:szCs w:val="22"/>
        </w:rPr>
      </w:pPr>
      <w:r>
        <w:t>9.3.3.6</w:t>
      </w:r>
      <w:r w:rsidRPr="00AA2F22">
        <w:rPr>
          <w:rFonts w:ascii="Calibri" w:eastAsia="Malgun Gothic" w:hAnsi="Calibri"/>
          <w:sz w:val="22"/>
          <w:szCs w:val="22"/>
        </w:rPr>
        <w:tab/>
      </w:r>
      <w:r>
        <w:t>SON Configuration Transfer</w:t>
      </w:r>
      <w:r>
        <w:tab/>
      </w:r>
      <w:r>
        <w:fldChar w:fldCharType="begin" w:fldLock="1"/>
      </w:r>
      <w:r>
        <w:instrText xml:space="preserve"> PAGEREF _Toc106109494 \h </w:instrText>
      </w:r>
      <w:r>
        <w:fldChar w:fldCharType="separate"/>
      </w:r>
      <w:r>
        <w:t>241</w:t>
      </w:r>
      <w:r>
        <w:fldChar w:fldCharType="end"/>
      </w:r>
    </w:p>
    <w:p w14:paraId="75C54E7C" w14:textId="77777777" w:rsidR="000D75EF" w:rsidRPr="00AA2F22" w:rsidRDefault="000D75EF">
      <w:pPr>
        <w:pStyle w:val="TOC4"/>
        <w:rPr>
          <w:rFonts w:ascii="Calibri" w:eastAsia="Malgun Gothic" w:hAnsi="Calibri"/>
          <w:sz w:val="22"/>
          <w:szCs w:val="22"/>
        </w:rPr>
      </w:pPr>
      <w:r>
        <w:t>9.3.3.7</w:t>
      </w:r>
      <w:r w:rsidRPr="00AA2F22">
        <w:rPr>
          <w:rFonts w:ascii="Calibri" w:eastAsia="Malgun Gothic" w:hAnsi="Calibri"/>
          <w:sz w:val="22"/>
          <w:szCs w:val="22"/>
        </w:rPr>
        <w:tab/>
      </w:r>
      <w:r>
        <w:t>SON Information</w:t>
      </w:r>
      <w:r>
        <w:tab/>
      </w:r>
      <w:r>
        <w:fldChar w:fldCharType="begin" w:fldLock="1"/>
      </w:r>
      <w:r>
        <w:instrText xml:space="preserve"> PAGEREF _Toc106109495 \h </w:instrText>
      </w:r>
      <w:r>
        <w:fldChar w:fldCharType="separate"/>
      </w:r>
      <w:r>
        <w:t>242</w:t>
      </w:r>
      <w:r>
        <w:fldChar w:fldCharType="end"/>
      </w:r>
    </w:p>
    <w:p w14:paraId="2D60EE79" w14:textId="77777777" w:rsidR="000D75EF" w:rsidRPr="00AA2F22" w:rsidRDefault="000D75EF">
      <w:pPr>
        <w:pStyle w:val="TOC4"/>
        <w:rPr>
          <w:rFonts w:ascii="Calibri" w:eastAsia="Malgun Gothic" w:hAnsi="Calibri"/>
          <w:sz w:val="22"/>
          <w:szCs w:val="22"/>
        </w:rPr>
      </w:pPr>
      <w:r>
        <w:t>9.3.3.8</w:t>
      </w:r>
      <w:r w:rsidRPr="00AA2F22">
        <w:rPr>
          <w:rFonts w:ascii="Calibri" w:eastAsia="Malgun Gothic" w:hAnsi="Calibri"/>
          <w:sz w:val="22"/>
          <w:szCs w:val="22"/>
        </w:rPr>
        <w:tab/>
      </w:r>
      <w:r>
        <w:t>SON Information Reply</w:t>
      </w:r>
      <w:r>
        <w:tab/>
      </w:r>
      <w:r>
        <w:fldChar w:fldCharType="begin" w:fldLock="1"/>
      </w:r>
      <w:r>
        <w:instrText xml:space="preserve"> PAGEREF _Toc106109496 \h </w:instrText>
      </w:r>
      <w:r>
        <w:fldChar w:fldCharType="separate"/>
      </w:r>
      <w:r>
        <w:t>242</w:t>
      </w:r>
      <w:r>
        <w:fldChar w:fldCharType="end"/>
      </w:r>
    </w:p>
    <w:p w14:paraId="7AA96282" w14:textId="77777777" w:rsidR="000D75EF" w:rsidRPr="00AA2F22" w:rsidRDefault="000D75EF">
      <w:pPr>
        <w:pStyle w:val="TOC4"/>
        <w:rPr>
          <w:rFonts w:ascii="Calibri" w:eastAsia="Malgun Gothic" w:hAnsi="Calibri"/>
          <w:sz w:val="22"/>
          <w:szCs w:val="22"/>
        </w:rPr>
      </w:pPr>
      <w:r>
        <w:t>9.3.3.9</w:t>
      </w:r>
      <w:r w:rsidRPr="00AA2F22">
        <w:rPr>
          <w:rFonts w:ascii="Calibri" w:eastAsia="Malgun Gothic" w:hAnsi="Calibri"/>
          <w:sz w:val="22"/>
          <w:szCs w:val="22"/>
        </w:rPr>
        <w:tab/>
      </w:r>
      <w:r>
        <w:t>Xn TNL Configuration Info</w:t>
      </w:r>
      <w:r>
        <w:tab/>
      </w:r>
      <w:r>
        <w:fldChar w:fldCharType="begin" w:fldLock="1"/>
      </w:r>
      <w:r>
        <w:instrText xml:space="preserve"> PAGEREF _Toc106109497 \h </w:instrText>
      </w:r>
      <w:r>
        <w:fldChar w:fldCharType="separate"/>
      </w:r>
      <w:r>
        <w:t>242</w:t>
      </w:r>
      <w:r>
        <w:fldChar w:fldCharType="end"/>
      </w:r>
    </w:p>
    <w:p w14:paraId="4F350B2A" w14:textId="77777777" w:rsidR="000D75EF" w:rsidRPr="00AA2F22" w:rsidRDefault="000D75EF">
      <w:pPr>
        <w:pStyle w:val="TOC4"/>
        <w:rPr>
          <w:rFonts w:ascii="Calibri" w:eastAsia="Malgun Gothic" w:hAnsi="Calibri"/>
          <w:sz w:val="22"/>
          <w:szCs w:val="22"/>
        </w:rPr>
      </w:pPr>
      <w:r>
        <w:t>9.3.3.10</w:t>
      </w:r>
      <w:r w:rsidRPr="00AA2F22">
        <w:rPr>
          <w:rFonts w:ascii="Calibri" w:eastAsia="Malgun Gothic" w:hAnsi="Calibri"/>
          <w:sz w:val="22"/>
          <w:szCs w:val="22"/>
        </w:rPr>
        <w:tab/>
      </w:r>
      <w:r>
        <w:t>TAC</w:t>
      </w:r>
      <w:r>
        <w:tab/>
      </w:r>
      <w:r>
        <w:fldChar w:fldCharType="begin" w:fldLock="1"/>
      </w:r>
      <w:r>
        <w:instrText xml:space="preserve"> PAGEREF _Toc106109498 \h </w:instrText>
      </w:r>
      <w:r>
        <w:fldChar w:fldCharType="separate"/>
      </w:r>
      <w:r>
        <w:t>243</w:t>
      </w:r>
      <w:r>
        <w:fldChar w:fldCharType="end"/>
      </w:r>
    </w:p>
    <w:p w14:paraId="40FA2080" w14:textId="77777777" w:rsidR="000D75EF" w:rsidRPr="00AA2F22" w:rsidRDefault="000D75EF">
      <w:pPr>
        <w:pStyle w:val="TOC4"/>
        <w:rPr>
          <w:rFonts w:ascii="Calibri" w:eastAsia="Malgun Gothic" w:hAnsi="Calibri"/>
          <w:sz w:val="22"/>
          <w:szCs w:val="22"/>
        </w:rPr>
      </w:pPr>
      <w:r>
        <w:t>9.3.3.11</w:t>
      </w:r>
      <w:r w:rsidRPr="00AA2F22">
        <w:rPr>
          <w:rFonts w:ascii="Calibri" w:eastAsia="Malgun Gothic" w:hAnsi="Calibri"/>
          <w:sz w:val="22"/>
          <w:szCs w:val="22"/>
        </w:rPr>
        <w:tab/>
      </w:r>
      <w:r>
        <w:t>TAI</w:t>
      </w:r>
      <w:r>
        <w:tab/>
      </w:r>
      <w:r>
        <w:fldChar w:fldCharType="begin" w:fldLock="1"/>
      </w:r>
      <w:r>
        <w:instrText xml:space="preserve"> PAGEREF _Toc106109499 \h </w:instrText>
      </w:r>
      <w:r>
        <w:fldChar w:fldCharType="separate"/>
      </w:r>
      <w:r>
        <w:t>243</w:t>
      </w:r>
      <w:r>
        <w:fldChar w:fldCharType="end"/>
      </w:r>
    </w:p>
    <w:p w14:paraId="56BDAAF6" w14:textId="77777777" w:rsidR="000D75EF" w:rsidRPr="00AA2F22" w:rsidRDefault="000D75EF">
      <w:pPr>
        <w:pStyle w:val="TOC4"/>
        <w:rPr>
          <w:rFonts w:ascii="Calibri" w:eastAsia="Malgun Gothic" w:hAnsi="Calibri"/>
          <w:sz w:val="22"/>
          <w:szCs w:val="22"/>
        </w:rPr>
      </w:pPr>
      <w:r>
        <w:t>9.3.3.12</w:t>
      </w:r>
      <w:r w:rsidRPr="00AA2F22">
        <w:rPr>
          <w:rFonts w:ascii="Calibri" w:eastAsia="Malgun Gothic" w:hAnsi="Calibri"/>
          <w:sz w:val="22"/>
          <w:szCs w:val="22"/>
        </w:rPr>
        <w:tab/>
      </w:r>
      <w:r>
        <w:t>AMF Set ID</w:t>
      </w:r>
      <w:r>
        <w:tab/>
      </w:r>
      <w:r>
        <w:fldChar w:fldCharType="begin" w:fldLock="1"/>
      </w:r>
      <w:r>
        <w:instrText xml:space="preserve"> PAGEREF _Toc106109500 \h </w:instrText>
      </w:r>
      <w:r>
        <w:fldChar w:fldCharType="separate"/>
      </w:r>
      <w:r>
        <w:t>244</w:t>
      </w:r>
      <w:r>
        <w:fldChar w:fldCharType="end"/>
      </w:r>
    </w:p>
    <w:p w14:paraId="45547EC0" w14:textId="77777777" w:rsidR="000D75EF" w:rsidRPr="00AA2F22" w:rsidRDefault="000D75EF">
      <w:pPr>
        <w:pStyle w:val="TOC4"/>
        <w:rPr>
          <w:rFonts w:ascii="Calibri" w:eastAsia="Malgun Gothic" w:hAnsi="Calibri"/>
          <w:sz w:val="22"/>
          <w:szCs w:val="22"/>
        </w:rPr>
      </w:pPr>
      <w:r>
        <w:t>9.3.3.13</w:t>
      </w:r>
      <w:r w:rsidRPr="00AA2F22">
        <w:rPr>
          <w:rFonts w:ascii="Calibri" w:eastAsia="Malgun Gothic" w:hAnsi="Calibri"/>
          <w:sz w:val="22"/>
          <w:szCs w:val="22"/>
        </w:rPr>
        <w:tab/>
      </w:r>
      <w:r>
        <w:t>Routing ID</w:t>
      </w:r>
      <w:r>
        <w:tab/>
      </w:r>
      <w:r>
        <w:fldChar w:fldCharType="begin" w:fldLock="1"/>
      </w:r>
      <w:r>
        <w:instrText xml:space="preserve"> PAGEREF _Toc106109501 \h </w:instrText>
      </w:r>
      <w:r>
        <w:fldChar w:fldCharType="separate"/>
      </w:r>
      <w:r>
        <w:t>244</w:t>
      </w:r>
      <w:r>
        <w:fldChar w:fldCharType="end"/>
      </w:r>
    </w:p>
    <w:p w14:paraId="558F6E5B" w14:textId="77777777" w:rsidR="000D75EF" w:rsidRPr="00AA2F22" w:rsidRDefault="000D75EF">
      <w:pPr>
        <w:pStyle w:val="TOC4"/>
        <w:rPr>
          <w:rFonts w:ascii="Calibri" w:eastAsia="Malgun Gothic" w:hAnsi="Calibri"/>
          <w:sz w:val="22"/>
          <w:szCs w:val="22"/>
        </w:rPr>
      </w:pPr>
      <w:r>
        <w:t>9.3.3.14</w:t>
      </w:r>
      <w:r w:rsidRPr="00AA2F22">
        <w:rPr>
          <w:rFonts w:ascii="Calibri" w:eastAsia="Malgun Gothic" w:hAnsi="Calibri"/>
          <w:sz w:val="22"/>
          <w:szCs w:val="22"/>
        </w:rPr>
        <w:tab/>
      </w:r>
      <w:r>
        <w:t>NRPPa-PDU</w:t>
      </w:r>
      <w:r>
        <w:tab/>
      </w:r>
      <w:r>
        <w:fldChar w:fldCharType="begin" w:fldLock="1"/>
      </w:r>
      <w:r>
        <w:instrText xml:space="preserve"> PAGEREF _Toc106109502 \h </w:instrText>
      </w:r>
      <w:r>
        <w:fldChar w:fldCharType="separate"/>
      </w:r>
      <w:r>
        <w:t>244</w:t>
      </w:r>
      <w:r>
        <w:fldChar w:fldCharType="end"/>
      </w:r>
    </w:p>
    <w:p w14:paraId="7A897465" w14:textId="77777777" w:rsidR="000D75EF" w:rsidRPr="00AA2F22" w:rsidRDefault="000D75EF">
      <w:pPr>
        <w:pStyle w:val="TOC4"/>
        <w:rPr>
          <w:rFonts w:ascii="Calibri" w:eastAsia="Malgun Gothic" w:hAnsi="Calibri"/>
          <w:sz w:val="22"/>
          <w:szCs w:val="22"/>
        </w:rPr>
      </w:pPr>
      <w:r>
        <w:t>9.3.3.15</w:t>
      </w:r>
      <w:r w:rsidRPr="00AA2F22">
        <w:rPr>
          <w:rFonts w:ascii="Calibri" w:eastAsia="Malgun Gothic" w:hAnsi="Calibri"/>
          <w:sz w:val="22"/>
          <w:szCs w:val="22"/>
        </w:rPr>
        <w:tab/>
      </w:r>
      <w:r>
        <w:t>RAN Paging Priority</w:t>
      </w:r>
      <w:r>
        <w:tab/>
      </w:r>
      <w:r>
        <w:fldChar w:fldCharType="begin" w:fldLock="1"/>
      </w:r>
      <w:r>
        <w:instrText xml:space="preserve"> PAGEREF _Toc106109503 \h </w:instrText>
      </w:r>
      <w:r>
        <w:fldChar w:fldCharType="separate"/>
      </w:r>
      <w:r>
        <w:t>244</w:t>
      </w:r>
      <w:r>
        <w:fldChar w:fldCharType="end"/>
      </w:r>
    </w:p>
    <w:p w14:paraId="064330A5" w14:textId="77777777" w:rsidR="000D75EF" w:rsidRPr="00AA2F22" w:rsidRDefault="000D75EF">
      <w:pPr>
        <w:pStyle w:val="TOC4"/>
        <w:rPr>
          <w:rFonts w:ascii="Calibri" w:eastAsia="Malgun Gothic" w:hAnsi="Calibri"/>
          <w:sz w:val="22"/>
          <w:szCs w:val="22"/>
        </w:rPr>
      </w:pPr>
      <w:r>
        <w:t>9.3.3.16</w:t>
      </w:r>
      <w:r w:rsidRPr="00AA2F22">
        <w:rPr>
          <w:rFonts w:ascii="Calibri" w:eastAsia="Malgun Gothic" w:hAnsi="Calibri"/>
          <w:sz w:val="22"/>
          <w:szCs w:val="22"/>
        </w:rPr>
        <w:tab/>
      </w:r>
      <w:r>
        <w:t>EPS TAC</w:t>
      </w:r>
      <w:r>
        <w:tab/>
      </w:r>
      <w:r>
        <w:fldChar w:fldCharType="begin" w:fldLock="1"/>
      </w:r>
      <w:r>
        <w:instrText xml:space="preserve"> PAGEREF _Toc106109504 \h </w:instrText>
      </w:r>
      <w:r>
        <w:fldChar w:fldCharType="separate"/>
      </w:r>
      <w:r>
        <w:t>244</w:t>
      </w:r>
      <w:r>
        <w:fldChar w:fldCharType="end"/>
      </w:r>
    </w:p>
    <w:p w14:paraId="5AADD76C" w14:textId="77777777" w:rsidR="000D75EF" w:rsidRPr="00AA2F22" w:rsidRDefault="000D75EF">
      <w:pPr>
        <w:pStyle w:val="TOC4"/>
        <w:rPr>
          <w:rFonts w:ascii="Calibri" w:eastAsia="Malgun Gothic" w:hAnsi="Calibri"/>
          <w:sz w:val="22"/>
          <w:szCs w:val="22"/>
        </w:rPr>
      </w:pPr>
      <w:r>
        <w:t>9.3.3.17</w:t>
      </w:r>
      <w:r w:rsidRPr="00AA2F22">
        <w:rPr>
          <w:rFonts w:ascii="Calibri" w:eastAsia="Malgun Gothic" w:hAnsi="Calibri"/>
          <w:sz w:val="22"/>
          <w:szCs w:val="22"/>
        </w:rPr>
        <w:tab/>
      </w:r>
      <w:r>
        <w:t>EPS TAI</w:t>
      </w:r>
      <w:r>
        <w:tab/>
      </w:r>
      <w:r>
        <w:fldChar w:fldCharType="begin" w:fldLock="1"/>
      </w:r>
      <w:r>
        <w:instrText xml:space="preserve"> PAGEREF _Toc106109505 \h </w:instrText>
      </w:r>
      <w:r>
        <w:fldChar w:fldCharType="separate"/>
      </w:r>
      <w:r>
        <w:t>244</w:t>
      </w:r>
      <w:r>
        <w:fldChar w:fldCharType="end"/>
      </w:r>
    </w:p>
    <w:p w14:paraId="5A2E2DE3" w14:textId="77777777" w:rsidR="000D75EF" w:rsidRPr="00AA2F22" w:rsidRDefault="000D75EF">
      <w:pPr>
        <w:pStyle w:val="TOC4"/>
        <w:rPr>
          <w:rFonts w:ascii="Calibri" w:eastAsia="Malgun Gothic" w:hAnsi="Calibri"/>
          <w:sz w:val="22"/>
          <w:szCs w:val="22"/>
        </w:rPr>
      </w:pPr>
      <w:r>
        <w:t>9.3.3.18</w:t>
      </w:r>
      <w:r w:rsidRPr="00AA2F22">
        <w:rPr>
          <w:rFonts w:ascii="Calibri" w:eastAsia="Malgun Gothic" w:hAnsi="Calibri"/>
          <w:sz w:val="22"/>
          <w:szCs w:val="22"/>
        </w:rPr>
        <w:tab/>
      </w:r>
      <w:r>
        <w:t>UE Paging Identity</w:t>
      </w:r>
      <w:r>
        <w:tab/>
      </w:r>
      <w:r>
        <w:fldChar w:fldCharType="begin" w:fldLock="1"/>
      </w:r>
      <w:r>
        <w:instrText xml:space="preserve"> PAGEREF _Toc106109506 \h </w:instrText>
      </w:r>
      <w:r>
        <w:fldChar w:fldCharType="separate"/>
      </w:r>
      <w:r>
        <w:t>245</w:t>
      </w:r>
      <w:r>
        <w:fldChar w:fldCharType="end"/>
      </w:r>
    </w:p>
    <w:p w14:paraId="38A34DA2" w14:textId="77777777" w:rsidR="000D75EF" w:rsidRPr="00AA2F22" w:rsidRDefault="000D75EF">
      <w:pPr>
        <w:pStyle w:val="TOC4"/>
        <w:rPr>
          <w:rFonts w:ascii="Calibri" w:eastAsia="Malgun Gothic" w:hAnsi="Calibri"/>
          <w:sz w:val="22"/>
          <w:szCs w:val="22"/>
        </w:rPr>
      </w:pPr>
      <w:r>
        <w:t>9.3.3.19</w:t>
      </w:r>
      <w:r w:rsidRPr="00AA2F22">
        <w:rPr>
          <w:rFonts w:ascii="Calibri" w:eastAsia="Malgun Gothic" w:hAnsi="Calibri"/>
          <w:sz w:val="22"/>
          <w:szCs w:val="22"/>
        </w:rPr>
        <w:tab/>
      </w:r>
      <w:r>
        <w:t>AMF Pointer</w:t>
      </w:r>
      <w:r>
        <w:tab/>
      </w:r>
      <w:r>
        <w:fldChar w:fldCharType="begin" w:fldLock="1"/>
      </w:r>
      <w:r>
        <w:instrText xml:space="preserve"> PAGEREF _Toc106109507 \h </w:instrText>
      </w:r>
      <w:r>
        <w:fldChar w:fldCharType="separate"/>
      </w:r>
      <w:r>
        <w:t>245</w:t>
      </w:r>
      <w:r>
        <w:fldChar w:fldCharType="end"/>
      </w:r>
    </w:p>
    <w:p w14:paraId="6BE61677" w14:textId="77777777" w:rsidR="000D75EF" w:rsidRPr="00AA2F22" w:rsidRDefault="000D75EF">
      <w:pPr>
        <w:pStyle w:val="TOC4"/>
        <w:rPr>
          <w:rFonts w:ascii="Calibri" w:eastAsia="Malgun Gothic" w:hAnsi="Calibri"/>
          <w:sz w:val="22"/>
          <w:szCs w:val="22"/>
        </w:rPr>
      </w:pPr>
      <w:r>
        <w:t>9.3.3.20</w:t>
      </w:r>
      <w:r w:rsidRPr="00AA2F22">
        <w:rPr>
          <w:rFonts w:ascii="Calibri" w:eastAsia="Malgun Gothic" w:hAnsi="Calibri"/>
          <w:sz w:val="22"/>
          <w:szCs w:val="22"/>
        </w:rPr>
        <w:tab/>
      </w:r>
      <w:r>
        <w:t>5G-S-TMSI</w:t>
      </w:r>
      <w:r>
        <w:tab/>
      </w:r>
      <w:r>
        <w:fldChar w:fldCharType="begin" w:fldLock="1"/>
      </w:r>
      <w:r>
        <w:instrText xml:space="preserve"> PAGEREF _Toc106109508 \h </w:instrText>
      </w:r>
      <w:r>
        <w:fldChar w:fldCharType="separate"/>
      </w:r>
      <w:r>
        <w:t>245</w:t>
      </w:r>
      <w:r>
        <w:fldChar w:fldCharType="end"/>
      </w:r>
    </w:p>
    <w:p w14:paraId="74F8D288" w14:textId="77777777" w:rsidR="000D75EF" w:rsidRPr="00AA2F22" w:rsidRDefault="000D75EF">
      <w:pPr>
        <w:pStyle w:val="TOC4"/>
        <w:rPr>
          <w:rFonts w:ascii="Calibri" w:eastAsia="Malgun Gothic" w:hAnsi="Calibri"/>
          <w:sz w:val="22"/>
          <w:szCs w:val="22"/>
        </w:rPr>
      </w:pPr>
      <w:r>
        <w:t>9.3.3.21</w:t>
      </w:r>
      <w:r w:rsidRPr="00AA2F22">
        <w:rPr>
          <w:rFonts w:ascii="Calibri" w:eastAsia="Malgun Gothic" w:hAnsi="Calibri"/>
          <w:sz w:val="22"/>
          <w:szCs w:val="22"/>
        </w:rPr>
        <w:tab/>
      </w:r>
      <w:r>
        <w:t>AMF Name</w:t>
      </w:r>
      <w:r>
        <w:tab/>
      </w:r>
      <w:r>
        <w:fldChar w:fldCharType="begin" w:fldLock="1"/>
      </w:r>
      <w:r>
        <w:instrText xml:space="preserve"> PAGEREF _Toc106109509 \h </w:instrText>
      </w:r>
      <w:r>
        <w:fldChar w:fldCharType="separate"/>
      </w:r>
      <w:r>
        <w:t>245</w:t>
      </w:r>
      <w:r>
        <w:fldChar w:fldCharType="end"/>
      </w:r>
    </w:p>
    <w:p w14:paraId="08B19CA0" w14:textId="77777777" w:rsidR="000D75EF" w:rsidRPr="00AA2F22" w:rsidRDefault="000D75EF">
      <w:pPr>
        <w:pStyle w:val="TOC4"/>
        <w:rPr>
          <w:rFonts w:ascii="Calibri" w:eastAsia="Malgun Gothic" w:hAnsi="Calibri"/>
          <w:sz w:val="22"/>
          <w:szCs w:val="22"/>
        </w:rPr>
      </w:pPr>
      <w:r>
        <w:t>9.3.3.22</w:t>
      </w:r>
      <w:r w:rsidRPr="00AA2F22">
        <w:rPr>
          <w:rFonts w:ascii="Calibri" w:eastAsia="Malgun Gothic" w:hAnsi="Calibri"/>
          <w:sz w:val="22"/>
          <w:szCs w:val="22"/>
        </w:rPr>
        <w:tab/>
      </w:r>
      <w:r>
        <w:t>Paging Origin</w:t>
      </w:r>
      <w:r>
        <w:tab/>
      </w:r>
      <w:r>
        <w:fldChar w:fldCharType="begin" w:fldLock="1"/>
      </w:r>
      <w:r>
        <w:instrText xml:space="preserve"> PAGEREF _Toc106109510 \h </w:instrText>
      </w:r>
      <w:r>
        <w:fldChar w:fldCharType="separate"/>
      </w:r>
      <w:r>
        <w:t>245</w:t>
      </w:r>
      <w:r>
        <w:fldChar w:fldCharType="end"/>
      </w:r>
    </w:p>
    <w:p w14:paraId="20D26B49" w14:textId="77777777" w:rsidR="000D75EF" w:rsidRPr="00AA2F22" w:rsidRDefault="000D75EF">
      <w:pPr>
        <w:pStyle w:val="TOC4"/>
        <w:rPr>
          <w:rFonts w:ascii="Calibri" w:eastAsia="Malgun Gothic" w:hAnsi="Calibri"/>
          <w:sz w:val="22"/>
          <w:szCs w:val="22"/>
        </w:rPr>
      </w:pPr>
      <w:r>
        <w:t>9.3.3.23</w:t>
      </w:r>
      <w:r w:rsidRPr="00AA2F22">
        <w:rPr>
          <w:rFonts w:ascii="Calibri" w:eastAsia="Malgun Gothic" w:hAnsi="Calibri"/>
          <w:sz w:val="22"/>
          <w:szCs w:val="22"/>
        </w:rPr>
        <w:tab/>
      </w:r>
      <w:r>
        <w:t>UE Identity Index Value</w:t>
      </w:r>
      <w:r>
        <w:tab/>
      </w:r>
      <w:r>
        <w:fldChar w:fldCharType="begin" w:fldLock="1"/>
      </w:r>
      <w:r>
        <w:instrText xml:space="preserve"> PAGEREF _Toc106109511 \h </w:instrText>
      </w:r>
      <w:r>
        <w:fldChar w:fldCharType="separate"/>
      </w:r>
      <w:r>
        <w:t>246</w:t>
      </w:r>
      <w:r>
        <w:fldChar w:fldCharType="end"/>
      </w:r>
    </w:p>
    <w:p w14:paraId="436A9C19" w14:textId="77777777" w:rsidR="000D75EF" w:rsidRPr="00AA2F22" w:rsidRDefault="000D75EF">
      <w:pPr>
        <w:pStyle w:val="TOC4"/>
        <w:rPr>
          <w:rFonts w:ascii="Calibri" w:eastAsia="Malgun Gothic" w:hAnsi="Calibri"/>
          <w:sz w:val="22"/>
          <w:szCs w:val="22"/>
        </w:rPr>
      </w:pPr>
      <w:r>
        <w:t>9.3.3.24</w:t>
      </w:r>
      <w:r w:rsidRPr="00AA2F22">
        <w:rPr>
          <w:rFonts w:ascii="Calibri" w:eastAsia="Malgun Gothic" w:hAnsi="Calibri"/>
          <w:sz w:val="22"/>
          <w:szCs w:val="22"/>
        </w:rPr>
        <w:tab/>
      </w:r>
      <w:r>
        <w:t>Periodic Registration Update Timer</w:t>
      </w:r>
      <w:r>
        <w:tab/>
      </w:r>
      <w:r>
        <w:fldChar w:fldCharType="begin" w:fldLock="1"/>
      </w:r>
      <w:r>
        <w:instrText xml:space="preserve"> PAGEREF _Toc106109512 \h </w:instrText>
      </w:r>
      <w:r>
        <w:fldChar w:fldCharType="separate"/>
      </w:r>
      <w:r>
        <w:t>246</w:t>
      </w:r>
      <w:r>
        <w:fldChar w:fldCharType="end"/>
      </w:r>
    </w:p>
    <w:p w14:paraId="6BF336FB" w14:textId="77777777" w:rsidR="000D75EF" w:rsidRPr="00AA2F22" w:rsidRDefault="000D75EF">
      <w:pPr>
        <w:pStyle w:val="TOC4"/>
        <w:rPr>
          <w:rFonts w:ascii="Calibri" w:eastAsia="Malgun Gothic" w:hAnsi="Calibri"/>
          <w:sz w:val="22"/>
          <w:szCs w:val="22"/>
        </w:rPr>
      </w:pPr>
      <w:r>
        <w:t>9.3.3.25</w:t>
      </w:r>
      <w:r w:rsidRPr="00AA2F22">
        <w:rPr>
          <w:rFonts w:ascii="Calibri" w:eastAsia="Malgun Gothic" w:hAnsi="Calibri"/>
          <w:sz w:val="22"/>
          <w:szCs w:val="22"/>
        </w:rPr>
        <w:tab/>
      </w:r>
      <w:r>
        <w:t>UE-associated Logical NG-connection List</w:t>
      </w:r>
      <w:r>
        <w:tab/>
      </w:r>
      <w:r>
        <w:fldChar w:fldCharType="begin" w:fldLock="1"/>
      </w:r>
      <w:r>
        <w:instrText xml:space="preserve"> PAGEREF _Toc106109513 \h </w:instrText>
      </w:r>
      <w:r>
        <w:fldChar w:fldCharType="separate"/>
      </w:r>
      <w:r>
        <w:t>246</w:t>
      </w:r>
      <w:r>
        <w:fldChar w:fldCharType="end"/>
      </w:r>
    </w:p>
    <w:p w14:paraId="6C913B75" w14:textId="77777777" w:rsidR="000D75EF" w:rsidRPr="00AA2F22" w:rsidRDefault="000D75EF">
      <w:pPr>
        <w:pStyle w:val="TOC4"/>
        <w:rPr>
          <w:rFonts w:ascii="Calibri" w:eastAsia="Malgun Gothic" w:hAnsi="Calibri"/>
          <w:sz w:val="22"/>
          <w:szCs w:val="22"/>
        </w:rPr>
      </w:pPr>
      <w:r>
        <w:t>9.3.3.26</w:t>
      </w:r>
      <w:r w:rsidRPr="00AA2F22">
        <w:rPr>
          <w:rFonts w:ascii="Calibri" w:eastAsia="Malgun Gothic" w:hAnsi="Calibri"/>
          <w:sz w:val="22"/>
          <w:szCs w:val="22"/>
        </w:rPr>
        <w:tab/>
      </w:r>
      <w:r>
        <w:t>NAS Security Parameters from NG-RAN</w:t>
      </w:r>
      <w:r>
        <w:tab/>
      </w:r>
      <w:r>
        <w:fldChar w:fldCharType="begin" w:fldLock="1"/>
      </w:r>
      <w:r>
        <w:instrText xml:space="preserve"> PAGEREF _Toc106109514 \h </w:instrText>
      </w:r>
      <w:r>
        <w:fldChar w:fldCharType="separate"/>
      </w:r>
      <w:r>
        <w:t>247</w:t>
      </w:r>
      <w:r>
        <w:fldChar w:fldCharType="end"/>
      </w:r>
    </w:p>
    <w:p w14:paraId="1AA2F683" w14:textId="77777777" w:rsidR="000D75EF" w:rsidRPr="00AA2F22" w:rsidRDefault="000D75EF">
      <w:pPr>
        <w:pStyle w:val="TOC4"/>
        <w:rPr>
          <w:rFonts w:ascii="Calibri" w:eastAsia="Malgun Gothic" w:hAnsi="Calibri"/>
          <w:sz w:val="22"/>
          <w:szCs w:val="22"/>
        </w:rPr>
      </w:pPr>
      <w:r>
        <w:t>9.3.3.27</w:t>
      </w:r>
      <w:r w:rsidRPr="00AA2F22">
        <w:rPr>
          <w:rFonts w:ascii="Calibri" w:eastAsia="Malgun Gothic" w:hAnsi="Calibri"/>
          <w:sz w:val="22"/>
          <w:szCs w:val="22"/>
        </w:rPr>
        <w:tab/>
      </w:r>
      <w:r w:rsidRPr="00BB104E">
        <w:rPr>
          <w:lang w:val="en-US" w:eastAsia="zh-CN"/>
        </w:rPr>
        <w:t>Source to Target AMF Information Reroute</w:t>
      </w:r>
      <w:r>
        <w:tab/>
      </w:r>
      <w:r>
        <w:fldChar w:fldCharType="begin" w:fldLock="1"/>
      </w:r>
      <w:r>
        <w:instrText xml:space="preserve"> PAGEREF _Toc106109515 \h </w:instrText>
      </w:r>
      <w:r>
        <w:fldChar w:fldCharType="separate"/>
      </w:r>
      <w:r>
        <w:t>247</w:t>
      </w:r>
      <w:r>
        <w:fldChar w:fldCharType="end"/>
      </w:r>
    </w:p>
    <w:p w14:paraId="78D7AE91" w14:textId="77777777" w:rsidR="000D75EF" w:rsidRPr="00AA2F22" w:rsidRDefault="000D75EF">
      <w:pPr>
        <w:pStyle w:val="TOC4"/>
        <w:rPr>
          <w:rFonts w:ascii="Calibri" w:eastAsia="Malgun Gothic" w:hAnsi="Calibri"/>
          <w:sz w:val="22"/>
          <w:szCs w:val="22"/>
        </w:rPr>
      </w:pPr>
      <w:r>
        <w:t>9.3.3.28</w:t>
      </w:r>
      <w:r w:rsidRPr="00AA2F22">
        <w:rPr>
          <w:rFonts w:ascii="Calibri" w:eastAsia="Malgun Gothic" w:hAnsi="Calibri"/>
          <w:sz w:val="22"/>
          <w:szCs w:val="22"/>
        </w:rPr>
        <w:tab/>
      </w:r>
      <w:r>
        <w:t>RIM Information Transfer</w:t>
      </w:r>
      <w:r>
        <w:tab/>
      </w:r>
      <w:r>
        <w:fldChar w:fldCharType="begin" w:fldLock="1"/>
      </w:r>
      <w:r>
        <w:instrText xml:space="preserve"> PAGEREF _Toc106109516 \h </w:instrText>
      </w:r>
      <w:r>
        <w:fldChar w:fldCharType="separate"/>
      </w:r>
      <w:r>
        <w:t>247</w:t>
      </w:r>
      <w:r>
        <w:fldChar w:fldCharType="end"/>
      </w:r>
    </w:p>
    <w:p w14:paraId="0550EC9C" w14:textId="77777777" w:rsidR="000D75EF" w:rsidRPr="00AA2F22" w:rsidRDefault="000D75EF">
      <w:pPr>
        <w:pStyle w:val="TOC4"/>
        <w:rPr>
          <w:rFonts w:ascii="Calibri" w:eastAsia="Malgun Gothic" w:hAnsi="Calibri"/>
          <w:sz w:val="22"/>
          <w:szCs w:val="22"/>
        </w:rPr>
      </w:pPr>
      <w:r>
        <w:t>9.3.3.29</w:t>
      </w:r>
      <w:r w:rsidRPr="00AA2F22">
        <w:rPr>
          <w:rFonts w:ascii="Calibri" w:eastAsia="Malgun Gothic" w:hAnsi="Calibri"/>
          <w:sz w:val="22"/>
          <w:szCs w:val="22"/>
        </w:rPr>
        <w:tab/>
      </w:r>
      <w:r>
        <w:t>RIM Information</w:t>
      </w:r>
      <w:r>
        <w:tab/>
      </w:r>
      <w:r>
        <w:fldChar w:fldCharType="begin" w:fldLock="1"/>
      </w:r>
      <w:r>
        <w:instrText xml:space="preserve"> PAGEREF _Toc106109517 \h </w:instrText>
      </w:r>
      <w:r>
        <w:fldChar w:fldCharType="separate"/>
      </w:r>
      <w:r>
        <w:t>248</w:t>
      </w:r>
      <w:r>
        <w:fldChar w:fldCharType="end"/>
      </w:r>
    </w:p>
    <w:p w14:paraId="0C91E0EF" w14:textId="77777777" w:rsidR="000D75EF" w:rsidRPr="00AA2F22" w:rsidRDefault="000D75EF">
      <w:pPr>
        <w:pStyle w:val="TOC4"/>
        <w:rPr>
          <w:rFonts w:ascii="Calibri" w:eastAsia="Malgun Gothic" w:hAnsi="Calibri"/>
          <w:sz w:val="22"/>
          <w:szCs w:val="22"/>
        </w:rPr>
      </w:pPr>
      <w:r>
        <w:t>9.3.3.30</w:t>
      </w:r>
      <w:r w:rsidRPr="00AA2F22">
        <w:rPr>
          <w:rFonts w:ascii="Calibri" w:eastAsia="Malgun Gothic" w:hAnsi="Calibri"/>
          <w:sz w:val="22"/>
          <w:szCs w:val="22"/>
        </w:rPr>
        <w:tab/>
      </w:r>
      <w:r>
        <w:t>LAI</w:t>
      </w:r>
      <w:r>
        <w:tab/>
      </w:r>
      <w:r>
        <w:fldChar w:fldCharType="begin" w:fldLock="1"/>
      </w:r>
      <w:r>
        <w:instrText xml:space="preserve"> PAGEREF _Toc106109518 \h </w:instrText>
      </w:r>
      <w:r>
        <w:fldChar w:fldCharType="separate"/>
      </w:r>
      <w:r>
        <w:t>248</w:t>
      </w:r>
      <w:r>
        <w:fldChar w:fldCharType="end"/>
      </w:r>
    </w:p>
    <w:p w14:paraId="536EF682" w14:textId="77777777" w:rsidR="000D75EF" w:rsidRPr="00AA2F22" w:rsidRDefault="000D75EF">
      <w:pPr>
        <w:pStyle w:val="TOC4"/>
        <w:rPr>
          <w:rFonts w:ascii="Calibri" w:eastAsia="Malgun Gothic" w:hAnsi="Calibri"/>
          <w:sz w:val="22"/>
          <w:szCs w:val="22"/>
        </w:rPr>
      </w:pPr>
      <w:r>
        <w:t>9.3.3.31</w:t>
      </w:r>
      <w:r w:rsidRPr="00AA2F22">
        <w:rPr>
          <w:rFonts w:ascii="Calibri" w:eastAsia="Malgun Gothic" w:hAnsi="Calibri"/>
          <w:sz w:val="22"/>
          <w:szCs w:val="22"/>
        </w:rPr>
        <w:tab/>
      </w:r>
      <w:r>
        <w:t>Extended Connected Time</w:t>
      </w:r>
      <w:r>
        <w:tab/>
      </w:r>
      <w:r>
        <w:fldChar w:fldCharType="begin" w:fldLock="1"/>
      </w:r>
      <w:r>
        <w:instrText xml:space="preserve"> PAGEREF _Toc106109519 \h </w:instrText>
      </w:r>
      <w:r>
        <w:fldChar w:fldCharType="separate"/>
      </w:r>
      <w:r>
        <w:t>248</w:t>
      </w:r>
      <w:r>
        <w:fldChar w:fldCharType="end"/>
      </w:r>
    </w:p>
    <w:p w14:paraId="62F3B037" w14:textId="77777777" w:rsidR="000D75EF" w:rsidRPr="00AA2F22" w:rsidRDefault="000D75EF">
      <w:pPr>
        <w:pStyle w:val="TOC4"/>
        <w:rPr>
          <w:rFonts w:ascii="Calibri" w:eastAsia="Malgun Gothic" w:hAnsi="Calibri"/>
          <w:sz w:val="22"/>
          <w:szCs w:val="22"/>
        </w:rPr>
      </w:pPr>
      <w:r w:rsidRPr="00BB104E">
        <w:rPr>
          <w:rFonts w:eastAsia="Batang"/>
        </w:rPr>
        <w:t>9.3.3.32</w:t>
      </w:r>
      <w:r w:rsidRPr="00AA2F22">
        <w:rPr>
          <w:rFonts w:ascii="Calibri" w:eastAsia="Malgun Gothic" w:hAnsi="Calibri"/>
          <w:sz w:val="22"/>
          <w:szCs w:val="22"/>
        </w:rPr>
        <w:tab/>
      </w:r>
      <w:r w:rsidRPr="00BB104E">
        <w:rPr>
          <w:rFonts w:cs="Arial"/>
          <w:lang w:eastAsia="zh-CN"/>
        </w:rPr>
        <w:t>End Indication</w:t>
      </w:r>
      <w:r>
        <w:tab/>
      </w:r>
      <w:r>
        <w:fldChar w:fldCharType="begin" w:fldLock="1"/>
      </w:r>
      <w:r>
        <w:instrText xml:space="preserve"> PAGEREF _Toc106109520 \h </w:instrText>
      </w:r>
      <w:r>
        <w:fldChar w:fldCharType="separate"/>
      </w:r>
      <w:r>
        <w:t>248</w:t>
      </w:r>
      <w:r>
        <w:fldChar w:fldCharType="end"/>
      </w:r>
    </w:p>
    <w:p w14:paraId="39BC29C3" w14:textId="77777777" w:rsidR="000D75EF" w:rsidRPr="00AA2F22" w:rsidRDefault="000D75EF">
      <w:pPr>
        <w:pStyle w:val="TOC4"/>
        <w:rPr>
          <w:rFonts w:ascii="Calibri" w:eastAsia="Malgun Gothic" w:hAnsi="Calibri"/>
          <w:sz w:val="22"/>
          <w:szCs w:val="22"/>
        </w:rPr>
      </w:pPr>
      <w:r>
        <w:t>9.3.3.33</w:t>
      </w:r>
      <w:r w:rsidRPr="00AA2F22">
        <w:rPr>
          <w:rFonts w:ascii="Calibri" w:eastAsia="Malgun Gothic" w:hAnsi="Calibri"/>
          <w:sz w:val="22"/>
          <w:szCs w:val="22"/>
        </w:rPr>
        <w:tab/>
      </w:r>
      <w:r w:rsidRPr="00BB104E">
        <w:rPr>
          <w:rFonts w:eastAsia="Batang" w:cs="Arial"/>
          <w:bCs/>
          <w:lang w:eastAsia="ja-JP"/>
        </w:rPr>
        <w:t>Inter-system SON Configuration Transfer</w:t>
      </w:r>
      <w:r>
        <w:tab/>
      </w:r>
      <w:r>
        <w:fldChar w:fldCharType="begin" w:fldLock="1"/>
      </w:r>
      <w:r>
        <w:instrText xml:space="preserve"> PAGEREF _Toc106109521 \h </w:instrText>
      </w:r>
      <w:r>
        <w:fldChar w:fldCharType="separate"/>
      </w:r>
      <w:r>
        <w:t>249</w:t>
      </w:r>
      <w:r>
        <w:fldChar w:fldCharType="end"/>
      </w:r>
    </w:p>
    <w:p w14:paraId="029AFA61" w14:textId="77777777" w:rsidR="000D75EF" w:rsidRPr="00AA2F22" w:rsidRDefault="000D75EF">
      <w:pPr>
        <w:pStyle w:val="TOC4"/>
        <w:rPr>
          <w:rFonts w:ascii="Calibri" w:eastAsia="Malgun Gothic" w:hAnsi="Calibri"/>
          <w:sz w:val="22"/>
          <w:szCs w:val="22"/>
        </w:rPr>
      </w:pPr>
      <w:r>
        <w:t>9.3.3.34</w:t>
      </w:r>
      <w:r w:rsidRPr="00AA2F22">
        <w:rPr>
          <w:rFonts w:ascii="Calibri" w:eastAsia="Malgun Gothic" w:hAnsi="Calibri"/>
          <w:sz w:val="22"/>
          <w:szCs w:val="22"/>
        </w:rPr>
        <w:tab/>
      </w:r>
      <w:r>
        <w:t>Inter-system SON Information</w:t>
      </w:r>
      <w:r>
        <w:tab/>
      </w:r>
      <w:r>
        <w:fldChar w:fldCharType="begin" w:fldLock="1"/>
      </w:r>
      <w:r>
        <w:instrText xml:space="preserve"> PAGEREF _Toc106109522 \h </w:instrText>
      </w:r>
      <w:r>
        <w:fldChar w:fldCharType="separate"/>
      </w:r>
      <w:r>
        <w:t>249</w:t>
      </w:r>
      <w:r>
        <w:fldChar w:fldCharType="end"/>
      </w:r>
    </w:p>
    <w:p w14:paraId="0E841B3B" w14:textId="77777777" w:rsidR="000D75EF" w:rsidRPr="00AA2F22" w:rsidRDefault="000D75EF">
      <w:pPr>
        <w:pStyle w:val="TOC4"/>
        <w:rPr>
          <w:rFonts w:ascii="Calibri" w:eastAsia="Malgun Gothic" w:hAnsi="Calibri"/>
          <w:sz w:val="22"/>
          <w:szCs w:val="22"/>
        </w:rPr>
      </w:pPr>
      <w:r>
        <w:t>9.3.3.35</w:t>
      </w:r>
      <w:r w:rsidRPr="00AA2F22">
        <w:rPr>
          <w:rFonts w:ascii="Calibri" w:eastAsia="Malgun Gothic" w:hAnsi="Calibri"/>
          <w:sz w:val="22"/>
          <w:szCs w:val="22"/>
        </w:rPr>
        <w:tab/>
      </w:r>
      <w:r>
        <w:t>SON Information Report</w:t>
      </w:r>
      <w:r>
        <w:tab/>
      </w:r>
      <w:r>
        <w:fldChar w:fldCharType="begin" w:fldLock="1"/>
      </w:r>
      <w:r>
        <w:instrText xml:space="preserve"> PAGEREF _Toc106109523 \h </w:instrText>
      </w:r>
      <w:r>
        <w:fldChar w:fldCharType="separate"/>
      </w:r>
      <w:r>
        <w:t>249</w:t>
      </w:r>
      <w:r>
        <w:fldChar w:fldCharType="end"/>
      </w:r>
    </w:p>
    <w:p w14:paraId="7D155E8E" w14:textId="77777777" w:rsidR="000D75EF" w:rsidRPr="00AA2F22" w:rsidRDefault="000D75EF">
      <w:pPr>
        <w:pStyle w:val="TOC4"/>
        <w:rPr>
          <w:rFonts w:ascii="Calibri" w:eastAsia="Malgun Gothic" w:hAnsi="Calibri"/>
          <w:sz w:val="22"/>
          <w:szCs w:val="22"/>
        </w:rPr>
      </w:pPr>
      <w:r>
        <w:t>9.3.3.36</w:t>
      </w:r>
      <w:r w:rsidRPr="00AA2F22">
        <w:rPr>
          <w:rFonts w:ascii="Calibri" w:eastAsia="Malgun Gothic" w:hAnsi="Calibri"/>
          <w:sz w:val="22"/>
          <w:szCs w:val="22"/>
        </w:rPr>
        <w:tab/>
      </w:r>
      <w:r>
        <w:t>Inter-system SON Information Report</w:t>
      </w:r>
      <w:r>
        <w:tab/>
      </w:r>
      <w:r>
        <w:fldChar w:fldCharType="begin" w:fldLock="1"/>
      </w:r>
      <w:r>
        <w:instrText xml:space="preserve"> PAGEREF _Toc106109524 \h </w:instrText>
      </w:r>
      <w:r>
        <w:fldChar w:fldCharType="separate"/>
      </w:r>
      <w:r>
        <w:t>250</w:t>
      </w:r>
      <w:r>
        <w:fldChar w:fldCharType="end"/>
      </w:r>
    </w:p>
    <w:p w14:paraId="37D9604D" w14:textId="77777777" w:rsidR="000D75EF" w:rsidRPr="00AA2F22" w:rsidRDefault="000D75EF">
      <w:pPr>
        <w:pStyle w:val="TOC4"/>
        <w:rPr>
          <w:rFonts w:ascii="Calibri" w:eastAsia="Malgun Gothic" w:hAnsi="Calibri"/>
          <w:sz w:val="22"/>
          <w:szCs w:val="22"/>
        </w:rPr>
      </w:pPr>
      <w:r>
        <w:t>9.3.3.37</w:t>
      </w:r>
      <w:r w:rsidRPr="00AA2F22">
        <w:rPr>
          <w:rFonts w:ascii="Calibri" w:eastAsia="Malgun Gothic" w:hAnsi="Calibri"/>
          <w:sz w:val="22"/>
          <w:szCs w:val="22"/>
        </w:rPr>
        <w:tab/>
      </w:r>
      <w:r>
        <w:t>Failure Indication</w:t>
      </w:r>
      <w:r>
        <w:tab/>
      </w:r>
      <w:r>
        <w:fldChar w:fldCharType="begin" w:fldLock="1"/>
      </w:r>
      <w:r>
        <w:instrText xml:space="preserve"> PAGEREF _Toc106109525 \h </w:instrText>
      </w:r>
      <w:r>
        <w:fldChar w:fldCharType="separate"/>
      </w:r>
      <w:r>
        <w:t>250</w:t>
      </w:r>
      <w:r>
        <w:fldChar w:fldCharType="end"/>
      </w:r>
    </w:p>
    <w:p w14:paraId="29504769" w14:textId="77777777" w:rsidR="000D75EF" w:rsidRPr="00AA2F22" w:rsidRDefault="000D75EF">
      <w:pPr>
        <w:pStyle w:val="TOC4"/>
        <w:rPr>
          <w:rFonts w:ascii="Calibri" w:eastAsia="Malgun Gothic" w:hAnsi="Calibri"/>
          <w:sz w:val="22"/>
          <w:szCs w:val="22"/>
        </w:rPr>
      </w:pPr>
      <w:r>
        <w:t>9.3.3.38</w:t>
      </w:r>
      <w:r w:rsidRPr="00AA2F22">
        <w:rPr>
          <w:rFonts w:ascii="Calibri" w:eastAsia="Malgun Gothic" w:hAnsi="Calibri"/>
          <w:sz w:val="22"/>
          <w:szCs w:val="22"/>
        </w:rPr>
        <w:tab/>
      </w:r>
      <w:r>
        <w:t>Inter-system Failure Indication</w:t>
      </w:r>
      <w:r>
        <w:tab/>
      </w:r>
      <w:r>
        <w:fldChar w:fldCharType="begin" w:fldLock="1"/>
      </w:r>
      <w:r>
        <w:instrText xml:space="preserve"> PAGEREF _Toc106109526 \h </w:instrText>
      </w:r>
      <w:r>
        <w:fldChar w:fldCharType="separate"/>
      </w:r>
      <w:r>
        <w:t>250</w:t>
      </w:r>
      <w:r>
        <w:fldChar w:fldCharType="end"/>
      </w:r>
    </w:p>
    <w:p w14:paraId="07D04E08" w14:textId="77777777" w:rsidR="000D75EF" w:rsidRPr="00AA2F22" w:rsidRDefault="000D75EF">
      <w:pPr>
        <w:pStyle w:val="TOC4"/>
        <w:rPr>
          <w:rFonts w:ascii="Calibri" w:eastAsia="Malgun Gothic" w:hAnsi="Calibri"/>
          <w:sz w:val="22"/>
          <w:szCs w:val="22"/>
        </w:rPr>
      </w:pPr>
      <w:r>
        <w:t>9.3.3.39</w:t>
      </w:r>
      <w:r w:rsidRPr="00AA2F22">
        <w:rPr>
          <w:rFonts w:ascii="Calibri" w:eastAsia="Malgun Gothic" w:hAnsi="Calibri"/>
          <w:sz w:val="22"/>
          <w:szCs w:val="22"/>
        </w:rPr>
        <w:tab/>
      </w:r>
      <w:r>
        <w:t>HO Report</w:t>
      </w:r>
      <w:r>
        <w:tab/>
      </w:r>
      <w:r>
        <w:fldChar w:fldCharType="begin" w:fldLock="1"/>
      </w:r>
      <w:r>
        <w:instrText xml:space="preserve"> PAGEREF _Toc106109527 \h </w:instrText>
      </w:r>
      <w:r>
        <w:fldChar w:fldCharType="separate"/>
      </w:r>
      <w:r>
        <w:t>250</w:t>
      </w:r>
      <w:r>
        <w:fldChar w:fldCharType="end"/>
      </w:r>
    </w:p>
    <w:p w14:paraId="5D4E35F0" w14:textId="77777777" w:rsidR="000D75EF" w:rsidRPr="00AA2F22" w:rsidRDefault="000D75EF">
      <w:pPr>
        <w:pStyle w:val="TOC4"/>
        <w:rPr>
          <w:rFonts w:ascii="Calibri" w:eastAsia="Malgun Gothic" w:hAnsi="Calibri"/>
          <w:sz w:val="22"/>
          <w:szCs w:val="22"/>
        </w:rPr>
      </w:pPr>
      <w:r>
        <w:t>9.3.3.40</w:t>
      </w:r>
      <w:r w:rsidRPr="00AA2F22">
        <w:rPr>
          <w:rFonts w:ascii="Calibri" w:eastAsia="Malgun Gothic" w:hAnsi="Calibri"/>
          <w:sz w:val="22"/>
          <w:szCs w:val="22"/>
        </w:rPr>
        <w:tab/>
      </w:r>
      <w:r>
        <w:t>Inter-system HO Report</w:t>
      </w:r>
      <w:r>
        <w:tab/>
      </w:r>
      <w:r>
        <w:fldChar w:fldCharType="begin" w:fldLock="1"/>
      </w:r>
      <w:r>
        <w:instrText xml:space="preserve"> PAGEREF _Toc106109528 \h </w:instrText>
      </w:r>
      <w:r>
        <w:fldChar w:fldCharType="separate"/>
      </w:r>
      <w:r>
        <w:t>251</w:t>
      </w:r>
      <w:r>
        <w:fldChar w:fldCharType="end"/>
      </w:r>
    </w:p>
    <w:p w14:paraId="1C781866" w14:textId="77777777" w:rsidR="000D75EF" w:rsidRPr="00AA2F22" w:rsidRDefault="000D75EF">
      <w:pPr>
        <w:pStyle w:val="TOC4"/>
        <w:rPr>
          <w:rFonts w:ascii="Calibri" w:eastAsia="Malgun Gothic" w:hAnsi="Calibri"/>
          <w:sz w:val="22"/>
          <w:szCs w:val="22"/>
        </w:rPr>
      </w:pPr>
      <w:r w:rsidRPr="00BB104E">
        <w:rPr>
          <w:rFonts w:eastAsia="SimSun"/>
        </w:rPr>
        <w:t>9.3.3.41</w:t>
      </w:r>
      <w:r w:rsidRPr="00AA2F22">
        <w:rPr>
          <w:rFonts w:ascii="Calibri" w:eastAsia="Malgun Gothic" w:hAnsi="Calibri"/>
          <w:sz w:val="22"/>
          <w:szCs w:val="22"/>
        </w:rPr>
        <w:tab/>
      </w:r>
      <w:r w:rsidRPr="00BB104E">
        <w:rPr>
          <w:rFonts w:eastAsia="SimSun"/>
        </w:rPr>
        <w:t>UE RLF Report Container</w:t>
      </w:r>
      <w:r>
        <w:tab/>
      </w:r>
      <w:r>
        <w:fldChar w:fldCharType="begin" w:fldLock="1"/>
      </w:r>
      <w:r>
        <w:instrText xml:space="preserve"> PAGEREF _Toc106109529 \h </w:instrText>
      </w:r>
      <w:r>
        <w:fldChar w:fldCharType="separate"/>
      </w:r>
      <w:r>
        <w:t>252</w:t>
      </w:r>
      <w:r>
        <w:fldChar w:fldCharType="end"/>
      </w:r>
    </w:p>
    <w:p w14:paraId="464CBD39" w14:textId="77777777" w:rsidR="000D75EF" w:rsidRPr="00AA2F22" w:rsidRDefault="000D75EF">
      <w:pPr>
        <w:pStyle w:val="TOC4"/>
        <w:rPr>
          <w:rFonts w:ascii="Calibri" w:eastAsia="Malgun Gothic" w:hAnsi="Calibri"/>
          <w:sz w:val="22"/>
          <w:szCs w:val="22"/>
        </w:rPr>
      </w:pPr>
      <w:r w:rsidRPr="00BB104E">
        <w:rPr>
          <w:rFonts w:eastAsia="SimSun"/>
        </w:rPr>
        <w:t>9.3.3.42</w:t>
      </w:r>
      <w:r w:rsidRPr="00AA2F22">
        <w:rPr>
          <w:rFonts w:ascii="Calibri" w:eastAsia="Malgun Gothic" w:hAnsi="Calibri"/>
          <w:sz w:val="22"/>
          <w:szCs w:val="22"/>
        </w:rPr>
        <w:tab/>
      </w:r>
      <w:r w:rsidRPr="00BB104E">
        <w:rPr>
          <w:rFonts w:eastAsia="SimSun"/>
        </w:rPr>
        <w:t>NID</w:t>
      </w:r>
      <w:r>
        <w:tab/>
      </w:r>
      <w:r>
        <w:fldChar w:fldCharType="begin" w:fldLock="1"/>
      </w:r>
      <w:r>
        <w:instrText xml:space="preserve"> PAGEREF _Toc106109530 \h </w:instrText>
      </w:r>
      <w:r>
        <w:fldChar w:fldCharType="separate"/>
      </w:r>
      <w:r>
        <w:t>253</w:t>
      </w:r>
      <w:r>
        <w:fldChar w:fldCharType="end"/>
      </w:r>
    </w:p>
    <w:p w14:paraId="09040814" w14:textId="77777777" w:rsidR="000D75EF" w:rsidRPr="00AA2F22" w:rsidRDefault="000D75EF">
      <w:pPr>
        <w:pStyle w:val="TOC4"/>
        <w:rPr>
          <w:rFonts w:ascii="Calibri" w:eastAsia="Malgun Gothic" w:hAnsi="Calibri"/>
          <w:sz w:val="22"/>
          <w:szCs w:val="22"/>
        </w:rPr>
      </w:pPr>
      <w:r w:rsidRPr="00BB104E">
        <w:rPr>
          <w:rFonts w:eastAsia="SimSun"/>
        </w:rPr>
        <w:t>9.3.3.43</w:t>
      </w:r>
      <w:r w:rsidRPr="00AA2F22">
        <w:rPr>
          <w:rFonts w:ascii="Calibri" w:eastAsia="Malgun Gothic" w:hAnsi="Calibri"/>
          <w:sz w:val="22"/>
          <w:szCs w:val="22"/>
        </w:rPr>
        <w:tab/>
      </w:r>
      <w:r w:rsidRPr="00BB104E">
        <w:rPr>
          <w:rFonts w:eastAsia="SimSun"/>
        </w:rPr>
        <w:t>CAG ID</w:t>
      </w:r>
      <w:r>
        <w:tab/>
      </w:r>
      <w:r>
        <w:fldChar w:fldCharType="begin" w:fldLock="1"/>
      </w:r>
      <w:r>
        <w:instrText xml:space="preserve"> PAGEREF _Toc106109531 \h </w:instrText>
      </w:r>
      <w:r>
        <w:fldChar w:fldCharType="separate"/>
      </w:r>
      <w:r>
        <w:t>253</w:t>
      </w:r>
      <w:r>
        <w:fldChar w:fldCharType="end"/>
      </w:r>
    </w:p>
    <w:p w14:paraId="7AB6AEF8" w14:textId="77777777" w:rsidR="000D75EF" w:rsidRPr="00AA2F22" w:rsidRDefault="000D75EF">
      <w:pPr>
        <w:pStyle w:val="TOC4"/>
        <w:rPr>
          <w:rFonts w:ascii="Calibri" w:eastAsia="Malgun Gothic" w:hAnsi="Calibri"/>
          <w:sz w:val="22"/>
          <w:szCs w:val="22"/>
        </w:rPr>
      </w:pPr>
      <w:r w:rsidRPr="00BB104E">
        <w:rPr>
          <w:rFonts w:eastAsia="SimSun"/>
        </w:rPr>
        <w:t>9.3.3.44</w:t>
      </w:r>
      <w:r w:rsidRPr="00AA2F22">
        <w:rPr>
          <w:rFonts w:ascii="Calibri" w:eastAsia="Malgun Gothic" w:hAnsi="Calibri"/>
          <w:sz w:val="22"/>
          <w:szCs w:val="22"/>
        </w:rPr>
        <w:tab/>
      </w:r>
      <w:r w:rsidRPr="00BB104E">
        <w:rPr>
          <w:rFonts w:eastAsia="SimSun"/>
        </w:rPr>
        <w:t>NPN Support</w:t>
      </w:r>
      <w:r>
        <w:tab/>
      </w:r>
      <w:r>
        <w:fldChar w:fldCharType="begin" w:fldLock="1"/>
      </w:r>
      <w:r>
        <w:instrText xml:space="preserve"> PAGEREF _Toc106109532 \h </w:instrText>
      </w:r>
      <w:r>
        <w:fldChar w:fldCharType="separate"/>
      </w:r>
      <w:r>
        <w:t>253</w:t>
      </w:r>
      <w:r>
        <w:fldChar w:fldCharType="end"/>
      </w:r>
    </w:p>
    <w:p w14:paraId="4D6359C7" w14:textId="77777777" w:rsidR="000D75EF" w:rsidRPr="00AA2F22" w:rsidRDefault="000D75EF">
      <w:pPr>
        <w:pStyle w:val="TOC4"/>
        <w:rPr>
          <w:rFonts w:ascii="Calibri" w:eastAsia="Malgun Gothic" w:hAnsi="Calibri"/>
          <w:sz w:val="22"/>
          <w:szCs w:val="22"/>
        </w:rPr>
      </w:pPr>
      <w:r>
        <w:t>9.3.3.45</w:t>
      </w:r>
      <w:r w:rsidRPr="00AA2F22">
        <w:rPr>
          <w:rFonts w:ascii="Calibri" w:eastAsia="Malgun Gothic" w:hAnsi="Calibri"/>
          <w:sz w:val="22"/>
          <w:szCs w:val="22"/>
        </w:rPr>
        <w:tab/>
      </w:r>
      <w:r>
        <w:t>Allowed PNI-NPN List</w:t>
      </w:r>
      <w:r>
        <w:tab/>
      </w:r>
      <w:r>
        <w:fldChar w:fldCharType="begin" w:fldLock="1"/>
      </w:r>
      <w:r>
        <w:instrText xml:space="preserve"> PAGEREF _Toc106109533 \h </w:instrText>
      </w:r>
      <w:r>
        <w:fldChar w:fldCharType="separate"/>
      </w:r>
      <w:r>
        <w:t>253</w:t>
      </w:r>
      <w:r>
        <w:fldChar w:fldCharType="end"/>
      </w:r>
    </w:p>
    <w:p w14:paraId="77780088" w14:textId="77777777" w:rsidR="000D75EF" w:rsidRPr="00AA2F22" w:rsidRDefault="000D75EF">
      <w:pPr>
        <w:pStyle w:val="TOC4"/>
        <w:rPr>
          <w:rFonts w:ascii="Calibri" w:eastAsia="Malgun Gothic" w:hAnsi="Calibri"/>
          <w:sz w:val="22"/>
          <w:szCs w:val="22"/>
        </w:rPr>
      </w:pPr>
      <w:r w:rsidRPr="00BB104E">
        <w:rPr>
          <w:rFonts w:eastAsia="MS Mincho"/>
        </w:rPr>
        <w:t>9.3.3.46</w:t>
      </w:r>
      <w:r w:rsidRPr="00AA2F22">
        <w:rPr>
          <w:rFonts w:ascii="Calibri" w:eastAsia="Malgun Gothic" w:hAnsi="Calibri"/>
          <w:sz w:val="22"/>
          <w:szCs w:val="22"/>
        </w:rPr>
        <w:tab/>
      </w:r>
      <w:r w:rsidRPr="00BB104E">
        <w:rPr>
          <w:rFonts w:eastAsia="MS Mincho"/>
        </w:rPr>
        <w:t>NPN Access Information</w:t>
      </w:r>
      <w:r>
        <w:tab/>
      </w:r>
      <w:r>
        <w:fldChar w:fldCharType="begin" w:fldLock="1"/>
      </w:r>
      <w:r>
        <w:instrText xml:space="preserve"> PAGEREF _Toc106109534 \h </w:instrText>
      </w:r>
      <w:r>
        <w:fldChar w:fldCharType="separate"/>
      </w:r>
      <w:r>
        <w:t>254</w:t>
      </w:r>
      <w:r>
        <w:fldChar w:fldCharType="end"/>
      </w:r>
    </w:p>
    <w:p w14:paraId="51B9480F" w14:textId="77777777" w:rsidR="000D75EF" w:rsidRPr="00AA2F22" w:rsidRDefault="000D75EF">
      <w:pPr>
        <w:pStyle w:val="TOC4"/>
        <w:rPr>
          <w:rFonts w:ascii="Calibri" w:eastAsia="Malgun Gothic" w:hAnsi="Calibri"/>
          <w:sz w:val="22"/>
          <w:szCs w:val="22"/>
        </w:rPr>
      </w:pPr>
      <w:r w:rsidRPr="00BB104E">
        <w:rPr>
          <w:rFonts w:eastAsia="Batang"/>
        </w:rPr>
        <w:t>9.3.3.47</w:t>
      </w:r>
      <w:r w:rsidRPr="00AA2F22">
        <w:rPr>
          <w:rFonts w:ascii="Calibri" w:eastAsia="Malgun Gothic" w:hAnsi="Calibri"/>
          <w:sz w:val="22"/>
          <w:szCs w:val="22"/>
        </w:rPr>
        <w:tab/>
      </w:r>
      <w:r w:rsidRPr="00BB104E">
        <w:rPr>
          <w:rFonts w:eastAsia="Batang"/>
        </w:rPr>
        <w:t xml:space="preserve">Cell </w:t>
      </w:r>
      <w:r>
        <w:t>CAG</w:t>
      </w:r>
      <w:r w:rsidRPr="00BB104E">
        <w:rPr>
          <w:rFonts w:cs="Arial"/>
        </w:rPr>
        <w:t xml:space="preserve"> List</w:t>
      </w:r>
      <w:r>
        <w:tab/>
      </w:r>
      <w:r>
        <w:fldChar w:fldCharType="begin" w:fldLock="1"/>
      </w:r>
      <w:r>
        <w:instrText xml:space="preserve"> PAGEREF _Toc106109535 \h </w:instrText>
      </w:r>
      <w:r>
        <w:fldChar w:fldCharType="separate"/>
      </w:r>
      <w:r>
        <w:t>254</w:t>
      </w:r>
      <w:r>
        <w:fldChar w:fldCharType="end"/>
      </w:r>
    </w:p>
    <w:p w14:paraId="4C0E3B98" w14:textId="77777777" w:rsidR="000D75EF" w:rsidRPr="00AA2F22" w:rsidRDefault="000D75EF">
      <w:pPr>
        <w:pStyle w:val="TOC4"/>
        <w:rPr>
          <w:rFonts w:ascii="Calibri" w:eastAsia="Malgun Gothic" w:hAnsi="Calibri"/>
          <w:sz w:val="22"/>
          <w:szCs w:val="22"/>
        </w:rPr>
      </w:pPr>
      <w:r>
        <w:t>9.3.3.48</w:t>
      </w:r>
      <w:r w:rsidRPr="00AA2F22">
        <w:rPr>
          <w:rFonts w:ascii="Calibri" w:eastAsia="Malgun Gothic" w:hAnsi="Calibri"/>
          <w:sz w:val="22"/>
          <w:szCs w:val="22"/>
        </w:rPr>
        <w:tab/>
      </w:r>
      <w:r>
        <w:t>UL CP Security Information</w:t>
      </w:r>
      <w:r>
        <w:tab/>
      </w:r>
      <w:r>
        <w:fldChar w:fldCharType="begin" w:fldLock="1"/>
      </w:r>
      <w:r>
        <w:instrText xml:space="preserve"> PAGEREF _Toc106109536 \h </w:instrText>
      </w:r>
      <w:r>
        <w:fldChar w:fldCharType="separate"/>
      </w:r>
      <w:r>
        <w:t>254</w:t>
      </w:r>
      <w:r>
        <w:fldChar w:fldCharType="end"/>
      </w:r>
    </w:p>
    <w:p w14:paraId="59110F62" w14:textId="77777777" w:rsidR="000D75EF" w:rsidRPr="00AA2F22" w:rsidRDefault="000D75EF">
      <w:pPr>
        <w:pStyle w:val="TOC4"/>
        <w:rPr>
          <w:rFonts w:ascii="Calibri" w:eastAsia="Malgun Gothic" w:hAnsi="Calibri"/>
          <w:sz w:val="22"/>
          <w:szCs w:val="22"/>
        </w:rPr>
      </w:pPr>
      <w:r>
        <w:t>9.3.3.49</w:t>
      </w:r>
      <w:r w:rsidRPr="00AA2F22">
        <w:rPr>
          <w:rFonts w:ascii="Calibri" w:eastAsia="Malgun Gothic" w:hAnsi="Calibri"/>
          <w:sz w:val="22"/>
          <w:szCs w:val="22"/>
        </w:rPr>
        <w:tab/>
      </w:r>
      <w:r>
        <w:t>DL CP Security Information</w:t>
      </w:r>
      <w:r>
        <w:tab/>
      </w:r>
      <w:r>
        <w:fldChar w:fldCharType="begin" w:fldLock="1"/>
      </w:r>
      <w:r>
        <w:instrText xml:space="preserve"> PAGEREF _Toc106109537 \h </w:instrText>
      </w:r>
      <w:r>
        <w:fldChar w:fldCharType="separate"/>
      </w:r>
      <w:r>
        <w:t>255</w:t>
      </w:r>
      <w:r>
        <w:fldChar w:fldCharType="end"/>
      </w:r>
    </w:p>
    <w:p w14:paraId="7E880248" w14:textId="77777777" w:rsidR="000D75EF" w:rsidRPr="00AA2F22" w:rsidRDefault="000D75EF">
      <w:pPr>
        <w:pStyle w:val="TOC4"/>
        <w:rPr>
          <w:rFonts w:ascii="Calibri" w:eastAsia="Malgun Gothic" w:hAnsi="Calibri"/>
          <w:sz w:val="22"/>
          <w:szCs w:val="22"/>
        </w:rPr>
      </w:pPr>
      <w:r w:rsidRPr="00BB104E">
        <w:rPr>
          <w:rFonts w:eastAsia="Batang"/>
        </w:rPr>
        <w:t>9.3.3.50</w:t>
      </w:r>
      <w:r w:rsidRPr="00AA2F22">
        <w:rPr>
          <w:rFonts w:ascii="Calibri" w:eastAsia="Malgun Gothic" w:hAnsi="Calibri"/>
          <w:sz w:val="22"/>
          <w:szCs w:val="22"/>
        </w:rPr>
        <w:tab/>
      </w:r>
      <w:r w:rsidRPr="00BB104E">
        <w:rPr>
          <w:rFonts w:eastAsia="Batang"/>
        </w:rPr>
        <w:t>Configured TAC Indication</w:t>
      </w:r>
      <w:r>
        <w:tab/>
      </w:r>
      <w:r>
        <w:fldChar w:fldCharType="begin" w:fldLock="1"/>
      </w:r>
      <w:r>
        <w:instrText xml:space="preserve"> PAGEREF _Toc106109538 \h </w:instrText>
      </w:r>
      <w:r>
        <w:fldChar w:fldCharType="separate"/>
      </w:r>
      <w:r>
        <w:t>255</w:t>
      </w:r>
      <w:r>
        <w:fldChar w:fldCharType="end"/>
      </w:r>
    </w:p>
    <w:p w14:paraId="42CC82A3" w14:textId="77777777" w:rsidR="000D75EF" w:rsidRPr="00AA2F22" w:rsidRDefault="000D75EF">
      <w:pPr>
        <w:pStyle w:val="TOC4"/>
        <w:rPr>
          <w:rFonts w:ascii="Calibri" w:eastAsia="Malgun Gothic" w:hAnsi="Calibri"/>
          <w:sz w:val="22"/>
          <w:szCs w:val="22"/>
        </w:rPr>
      </w:pPr>
      <w:r w:rsidRPr="00BB104E">
        <w:rPr>
          <w:rFonts w:eastAsia="Batang"/>
        </w:rPr>
        <w:t>9.3.3.51</w:t>
      </w:r>
      <w:r w:rsidRPr="00AA2F22">
        <w:rPr>
          <w:rFonts w:ascii="Calibri" w:eastAsia="Malgun Gothic" w:hAnsi="Calibri"/>
          <w:sz w:val="22"/>
          <w:szCs w:val="22"/>
        </w:rPr>
        <w:tab/>
      </w:r>
      <w:r w:rsidRPr="00BB104E">
        <w:rPr>
          <w:rFonts w:eastAsia="Batang"/>
        </w:rPr>
        <w:t>Extended AMF Name</w:t>
      </w:r>
      <w:r>
        <w:tab/>
      </w:r>
      <w:r>
        <w:fldChar w:fldCharType="begin" w:fldLock="1"/>
      </w:r>
      <w:r>
        <w:instrText xml:space="preserve"> PAGEREF _Toc106109539 \h </w:instrText>
      </w:r>
      <w:r>
        <w:fldChar w:fldCharType="separate"/>
      </w:r>
      <w:r>
        <w:t>255</w:t>
      </w:r>
      <w:r>
        <w:fldChar w:fldCharType="end"/>
      </w:r>
    </w:p>
    <w:p w14:paraId="3ABC7212" w14:textId="77777777" w:rsidR="000D75EF" w:rsidRPr="00AA2F22" w:rsidRDefault="000D75EF">
      <w:pPr>
        <w:pStyle w:val="TOC4"/>
        <w:rPr>
          <w:rFonts w:ascii="Calibri" w:eastAsia="Malgun Gothic" w:hAnsi="Calibri"/>
          <w:sz w:val="22"/>
          <w:szCs w:val="22"/>
        </w:rPr>
      </w:pPr>
      <w:r>
        <w:t>9.3.3.</w:t>
      </w:r>
      <w:r w:rsidRPr="00BB104E">
        <w:rPr>
          <w:lang w:val="en-US" w:eastAsia="zh-CN"/>
        </w:rPr>
        <w:t>52</w:t>
      </w:r>
      <w:r w:rsidRPr="00AA2F22">
        <w:rPr>
          <w:rFonts w:ascii="Calibri" w:eastAsia="Malgun Gothic" w:hAnsi="Calibri"/>
          <w:sz w:val="22"/>
          <w:szCs w:val="22"/>
        </w:rPr>
        <w:tab/>
      </w:r>
      <w:r w:rsidRPr="00BB104E">
        <w:rPr>
          <w:lang w:val="en-US" w:eastAsia="zh-CN"/>
        </w:rPr>
        <w:t xml:space="preserve">Extended </w:t>
      </w:r>
      <w:r>
        <w:t>UE Identity Index Value</w:t>
      </w:r>
      <w:r>
        <w:tab/>
      </w:r>
      <w:r>
        <w:fldChar w:fldCharType="begin" w:fldLock="1"/>
      </w:r>
      <w:r>
        <w:instrText xml:space="preserve"> PAGEREF _Toc106109540 \h </w:instrText>
      </w:r>
      <w:r>
        <w:fldChar w:fldCharType="separate"/>
      </w:r>
      <w:r>
        <w:t>255</w:t>
      </w:r>
      <w:r>
        <w:fldChar w:fldCharType="end"/>
      </w:r>
    </w:p>
    <w:p w14:paraId="6A70E19F" w14:textId="77777777" w:rsidR="000D75EF" w:rsidRPr="00AA2F22" w:rsidRDefault="000D75EF">
      <w:pPr>
        <w:pStyle w:val="TOC3"/>
        <w:rPr>
          <w:rFonts w:ascii="Calibri" w:eastAsia="Malgun Gothic" w:hAnsi="Calibri"/>
          <w:sz w:val="22"/>
          <w:szCs w:val="22"/>
        </w:rPr>
      </w:pPr>
      <w:r>
        <w:t>9.3.4</w:t>
      </w:r>
      <w:r w:rsidRPr="00AA2F22">
        <w:rPr>
          <w:rFonts w:ascii="Calibri" w:eastAsia="Malgun Gothic" w:hAnsi="Calibri"/>
          <w:sz w:val="22"/>
          <w:szCs w:val="22"/>
        </w:rPr>
        <w:tab/>
      </w:r>
      <w:r>
        <w:t>SMF Related IEs</w:t>
      </w:r>
      <w:r>
        <w:tab/>
      </w:r>
      <w:r>
        <w:fldChar w:fldCharType="begin" w:fldLock="1"/>
      </w:r>
      <w:r>
        <w:instrText xml:space="preserve"> PAGEREF _Toc106109541 \h </w:instrText>
      </w:r>
      <w:r>
        <w:fldChar w:fldCharType="separate"/>
      </w:r>
      <w:r>
        <w:t>255</w:t>
      </w:r>
      <w:r>
        <w:fldChar w:fldCharType="end"/>
      </w:r>
    </w:p>
    <w:p w14:paraId="078C7CBD" w14:textId="77777777" w:rsidR="000D75EF" w:rsidRPr="00AA2F22" w:rsidRDefault="000D75EF">
      <w:pPr>
        <w:pStyle w:val="TOC4"/>
        <w:rPr>
          <w:rFonts w:ascii="Calibri" w:eastAsia="Malgun Gothic" w:hAnsi="Calibri"/>
          <w:sz w:val="22"/>
          <w:szCs w:val="22"/>
        </w:rPr>
      </w:pPr>
      <w:r>
        <w:t>9.3.4.1</w:t>
      </w:r>
      <w:r w:rsidRPr="00AA2F22">
        <w:rPr>
          <w:rFonts w:ascii="Calibri" w:eastAsia="Malgun Gothic" w:hAnsi="Calibri"/>
          <w:sz w:val="22"/>
          <w:szCs w:val="22"/>
        </w:rPr>
        <w:tab/>
      </w:r>
      <w:r>
        <w:t>PDU Session Resource Setup Request Transfer</w:t>
      </w:r>
      <w:r>
        <w:tab/>
      </w:r>
      <w:r>
        <w:fldChar w:fldCharType="begin" w:fldLock="1"/>
      </w:r>
      <w:r>
        <w:instrText xml:space="preserve"> PAGEREF _Toc106109542 \h </w:instrText>
      </w:r>
      <w:r>
        <w:fldChar w:fldCharType="separate"/>
      </w:r>
      <w:r>
        <w:t>255</w:t>
      </w:r>
      <w:r>
        <w:fldChar w:fldCharType="end"/>
      </w:r>
    </w:p>
    <w:p w14:paraId="339A0852" w14:textId="77777777" w:rsidR="000D75EF" w:rsidRPr="00AA2F22" w:rsidRDefault="000D75EF">
      <w:pPr>
        <w:pStyle w:val="TOC4"/>
        <w:rPr>
          <w:rFonts w:ascii="Calibri" w:eastAsia="Malgun Gothic" w:hAnsi="Calibri"/>
          <w:sz w:val="22"/>
          <w:szCs w:val="22"/>
        </w:rPr>
      </w:pPr>
      <w:r>
        <w:t>9.3.4.2</w:t>
      </w:r>
      <w:r w:rsidRPr="00AA2F22">
        <w:rPr>
          <w:rFonts w:ascii="Calibri" w:eastAsia="Malgun Gothic" w:hAnsi="Calibri"/>
          <w:sz w:val="22"/>
          <w:szCs w:val="22"/>
        </w:rPr>
        <w:tab/>
      </w:r>
      <w:r>
        <w:t>PDU Session Resource Setup Response Transfer</w:t>
      </w:r>
      <w:r>
        <w:tab/>
      </w:r>
      <w:r>
        <w:fldChar w:fldCharType="begin" w:fldLock="1"/>
      </w:r>
      <w:r>
        <w:instrText xml:space="preserve"> PAGEREF _Toc106109543 \h </w:instrText>
      </w:r>
      <w:r>
        <w:fldChar w:fldCharType="separate"/>
      </w:r>
      <w:r>
        <w:t>257</w:t>
      </w:r>
      <w:r>
        <w:fldChar w:fldCharType="end"/>
      </w:r>
    </w:p>
    <w:p w14:paraId="373E0B54" w14:textId="77777777" w:rsidR="000D75EF" w:rsidRPr="00AA2F22" w:rsidRDefault="000D75EF">
      <w:pPr>
        <w:pStyle w:val="TOC4"/>
        <w:rPr>
          <w:rFonts w:ascii="Calibri" w:eastAsia="Malgun Gothic" w:hAnsi="Calibri"/>
          <w:sz w:val="22"/>
          <w:szCs w:val="22"/>
        </w:rPr>
      </w:pPr>
      <w:r>
        <w:t>9.3.4.3</w:t>
      </w:r>
      <w:r w:rsidRPr="00AA2F22">
        <w:rPr>
          <w:rFonts w:ascii="Calibri" w:eastAsia="Malgun Gothic" w:hAnsi="Calibri"/>
          <w:sz w:val="22"/>
          <w:szCs w:val="22"/>
        </w:rPr>
        <w:tab/>
      </w:r>
      <w:r>
        <w:t>PDU Session Resource Modify Request Transfer</w:t>
      </w:r>
      <w:r>
        <w:tab/>
      </w:r>
      <w:r>
        <w:fldChar w:fldCharType="begin" w:fldLock="1"/>
      </w:r>
      <w:r>
        <w:instrText xml:space="preserve"> PAGEREF _Toc106109544 \h </w:instrText>
      </w:r>
      <w:r>
        <w:fldChar w:fldCharType="separate"/>
      </w:r>
      <w:r>
        <w:t>259</w:t>
      </w:r>
      <w:r>
        <w:fldChar w:fldCharType="end"/>
      </w:r>
    </w:p>
    <w:p w14:paraId="624571AD" w14:textId="77777777" w:rsidR="000D75EF" w:rsidRPr="00AA2F22" w:rsidRDefault="000D75EF">
      <w:pPr>
        <w:pStyle w:val="TOC4"/>
        <w:rPr>
          <w:rFonts w:ascii="Calibri" w:eastAsia="Malgun Gothic" w:hAnsi="Calibri"/>
          <w:sz w:val="22"/>
          <w:szCs w:val="22"/>
        </w:rPr>
      </w:pPr>
      <w:r w:rsidRPr="00BB104E">
        <w:rPr>
          <w:rFonts w:eastAsia="SimSun"/>
        </w:rPr>
        <w:t>9.3.4.4</w:t>
      </w:r>
      <w:r w:rsidRPr="00AA2F22">
        <w:rPr>
          <w:rFonts w:ascii="Calibri" w:eastAsia="Malgun Gothic" w:hAnsi="Calibri"/>
          <w:sz w:val="22"/>
          <w:szCs w:val="22"/>
        </w:rPr>
        <w:tab/>
      </w:r>
      <w:r w:rsidRPr="00BB104E">
        <w:rPr>
          <w:rFonts w:eastAsia="SimSun"/>
        </w:rPr>
        <w:t>PDU Session Resource Modify Response Transfer</w:t>
      </w:r>
      <w:r>
        <w:tab/>
      </w:r>
      <w:r>
        <w:fldChar w:fldCharType="begin" w:fldLock="1"/>
      </w:r>
      <w:r>
        <w:instrText xml:space="preserve"> PAGEREF _Toc106109545 \h </w:instrText>
      </w:r>
      <w:r>
        <w:fldChar w:fldCharType="separate"/>
      </w:r>
      <w:r>
        <w:t>261</w:t>
      </w:r>
      <w:r>
        <w:fldChar w:fldCharType="end"/>
      </w:r>
    </w:p>
    <w:p w14:paraId="1D26E3B9" w14:textId="77777777" w:rsidR="000D75EF" w:rsidRPr="00AA2F22" w:rsidRDefault="000D75EF">
      <w:pPr>
        <w:pStyle w:val="TOC4"/>
        <w:rPr>
          <w:rFonts w:ascii="Calibri" w:eastAsia="Malgun Gothic" w:hAnsi="Calibri"/>
          <w:sz w:val="22"/>
          <w:szCs w:val="22"/>
        </w:rPr>
      </w:pPr>
      <w:r>
        <w:t>9.3.4.5</w:t>
      </w:r>
      <w:r w:rsidRPr="00AA2F22">
        <w:rPr>
          <w:rFonts w:ascii="Calibri" w:eastAsia="Malgun Gothic" w:hAnsi="Calibri"/>
          <w:sz w:val="22"/>
          <w:szCs w:val="22"/>
        </w:rPr>
        <w:tab/>
      </w:r>
      <w:r>
        <w:t>PDU Session Resource Notify Transfer</w:t>
      </w:r>
      <w:r>
        <w:tab/>
      </w:r>
      <w:r>
        <w:fldChar w:fldCharType="begin" w:fldLock="1"/>
      </w:r>
      <w:r>
        <w:instrText xml:space="preserve"> PAGEREF _Toc106109546 \h </w:instrText>
      </w:r>
      <w:r>
        <w:fldChar w:fldCharType="separate"/>
      </w:r>
      <w:r>
        <w:t>263</w:t>
      </w:r>
      <w:r>
        <w:fldChar w:fldCharType="end"/>
      </w:r>
    </w:p>
    <w:p w14:paraId="77FAFCEE" w14:textId="77777777" w:rsidR="000D75EF" w:rsidRPr="00AA2F22" w:rsidRDefault="000D75EF">
      <w:pPr>
        <w:pStyle w:val="TOC4"/>
        <w:rPr>
          <w:rFonts w:ascii="Calibri" w:eastAsia="Malgun Gothic" w:hAnsi="Calibri"/>
          <w:sz w:val="22"/>
          <w:szCs w:val="22"/>
        </w:rPr>
      </w:pPr>
      <w:r w:rsidRPr="00BB104E">
        <w:rPr>
          <w:rFonts w:eastAsia="SimSun"/>
        </w:rPr>
        <w:t>9.3.4.6</w:t>
      </w:r>
      <w:r w:rsidRPr="00AA2F22">
        <w:rPr>
          <w:rFonts w:ascii="Calibri" w:eastAsia="Malgun Gothic" w:hAnsi="Calibri"/>
          <w:sz w:val="22"/>
          <w:szCs w:val="22"/>
        </w:rPr>
        <w:tab/>
      </w:r>
      <w:r w:rsidRPr="00BB104E">
        <w:rPr>
          <w:rFonts w:eastAsia="SimSun"/>
        </w:rPr>
        <w:t>PDU Session Resource Modify Indication Transfer</w:t>
      </w:r>
      <w:r>
        <w:tab/>
      </w:r>
      <w:r>
        <w:fldChar w:fldCharType="begin" w:fldLock="1"/>
      </w:r>
      <w:r>
        <w:instrText xml:space="preserve"> PAGEREF _Toc106109547 \h </w:instrText>
      </w:r>
      <w:r>
        <w:fldChar w:fldCharType="separate"/>
      </w:r>
      <w:r>
        <w:t>265</w:t>
      </w:r>
      <w:r>
        <w:fldChar w:fldCharType="end"/>
      </w:r>
    </w:p>
    <w:p w14:paraId="72C636A9" w14:textId="77777777" w:rsidR="000D75EF" w:rsidRPr="00AA2F22" w:rsidRDefault="000D75EF">
      <w:pPr>
        <w:pStyle w:val="TOC4"/>
        <w:rPr>
          <w:rFonts w:ascii="Calibri" w:eastAsia="Malgun Gothic" w:hAnsi="Calibri"/>
          <w:sz w:val="22"/>
          <w:szCs w:val="22"/>
        </w:rPr>
      </w:pPr>
      <w:r w:rsidRPr="00BB104E">
        <w:rPr>
          <w:rFonts w:eastAsia="SimSun"/>
        </w:rPr>
        <w:t>9.3.4.7</w:t>
      </w:r>
      <w:r w:rsidRPr="00AA2F22">
        <w:rPr>
          <w:rFonts w:ascii="Calibri" w:eastAsia="Malgun Gothic" w:hAnsi="Calibri"/>
          <w:sz w:val="22"/>
          <w:szCs w:val="22"/>
        </w:rPr>
        <w:tab/>
      </w:r>
      <w:r w:rsidRPr="00BB104E">
        <w:rPr>
          <w:rFonts w:eastAsia="SimSun"/>
        </w:rPr>
        <w:t>PDU Session Resource Modify Confirm Transfer</w:t>
      </w:r>
      <w:r>
        <w:tab/>
      </w:r>
      <w:r>
        <w:fldChar w:fldCharType="begin" w:fldLock="1"/>
      </w:r>
      <w:r>
        <w:instrText xml:space="preserve"> PAGEREF _Toc106109548 \h </w:instrText>
      </w:r>
      <w:r>
        <w:fldChar w:fldCharType="separate"/>
      </w:r>
      <w:r>
        <w:t>265</w:t>
      </w:r>
      <w:r>
        <w:fldChar w:fldCharType="end"/>
      </w:r>
    </w:p>
    <w:p w14:paraId="392BE981" w14:textId="77777777" w:rsidR="000D75EF" w:rsidRPr="00AA2F22" w:rsidRDefault="000D75EF">
      <w:pPr>
        <w:pStyle w:val="TOC4"/>
        <w:rPr>
          <w:rFonts w:ascii="Calibri" w:eastAsia="Malgun Gothic" w:hAnsi="Calibri"/>
          <w:sz w:val="22"/>
          <w:szCs w:val="22"/>
        </w:rPr>
      </w:pPr>
      <w:r>
        <w:t>9.3.4.8</w:t>
      </w:r>
      <w:r w:rsidRPr="00AA2F22">
        <w:rPr>
          <w:rFonts w:ascii="Calibri" w:eastAsia="Malgun Gothic" w:hAnsi="Calibri"/>
          <w:sz w:val="22"/>
          <w:szCs w:val="22"/>
        </w:rPr>
        <w:tab/>
      </w:r>
      <w:r>
        <w:t>Path Switch Request Transfer</w:t>
      </w:r>
      <w:r>
        <w:tab/>
      </w:r>
      <w:r>
        <w:fldChar w:fldCharType="begin" w:fldLock="1"/>
      </w:r>
      <w:r>
        <w:instrText xml:space="preserve"> PAGEREF _Toc106109549 \h </w:instrText>
      </w:r>
      <w:r>
        <w:fldChar w:fldCharType="separate"/>
      </w:r>
      <w:r>
        <w:t>266</w:t>
      </w:r>
      <w:r>
        <w:fldChar w:fldCharType="end"/>
      </w:r>
    </w:p>
    <w:p w14:paraId="64A9DA4B" w14:textId="77777777" w:rsidR="000D75EF" w:rsidRPr="00AA2F22" w:rsidRDefault="000D75EF">
      <w:pPr>
        <w:pStyle w:val="TOC4"/>
        <w:rPr>
          <w:rFonts w:ascii="Calibri" w:eastAsia="Malgun Gothic" w:hAnsi="Calibri"/>
          <w:sz w:val="22"/>
          <w:szCs w:val="22"/>
        </w:rPr>
      </w:pPr>
      <w:r>
        <w:t>9.3.4.9</w:t>
      </w:r>
      <w:r w:rsidRPr="00AA2F22">
        <w:rPr>
          <w:rFonts w:ascii="Calibri" w:eastAsia="Malgun Gothic" w:hAnsi="Calibri"/>
          <w:sz w:val="22"/>
          <w:szCs w:val="22"/>
        </w:rPr>
        <w:tab/>
      </w:r>
      <w:r>
        <w:t>Path Switch Request Acknowledge Transfer</w:t>
      </w:r>
      <w:r>
        <w:tab/>
      </w:r>
      <w:r>
        <w:fldChar w:fldCharType="begin" w:fldLock="1"/>
      </w:r>
      <w:r>
        <w:instrText xml:space="preserve"> PAGEREF _Toc106109550 \h </w:instrText>
      </w:r>
      <w:r>
        <w:fldChar w:fldCharType="separate"/>
      </w:r>
      <w:r>
        <w:t>268</w:t>
      </w:r>
      <w:r>
        <w:fldChar w:fldCharType="end"/>
      </w:r>
    </w:p>
    <w:p w14:paraId="632866AE" w14:textId="77777777" w:rsidR="000D75EF" w:rsidRPr="00AA2F22" w:rsidRDefault="000D75EF">
      <w:pPr>
        <w:pStyle w:val="TOC4"/>
        <w:rPr>
          <w:rFonts w:ascii="Calibri" w:eastAsia="Malgun Gothic" w:hAnsi="Calibri"/>
          <w:sz w:val="22"/>
          <w:szCs w:val="22"/>
        </w:rPr>
      </w:pPr>
      <w:r>
        <w:t>9.3.4.10</w:t>
      </w:r>
      <w:r w:rsidRPr="00AA2F22">
        <w:rPr>
          <w:rFonts w:ascii="Calibri" w:eastAsia="Malgun Gothic" w:hAnsi="Calibri"/>
          <w:sz w:val="22"/>
          <w:szCs w:val="22"/>
        </w:rPr>
        <w:tab/>
      </w:r>
      <w:r>
        <w:t>Handover Command Transfer</w:t>
      </w:r>
      <w:r>
        <w:tab/>
      </w:r>
      <w:r>
        <w:fldChar w:fldCharType="begin" w:fldLock="1"/>
      </w:r>
      <w:r>
        <w:instrText xml:space="preserve"> PAGEREF _Toc106109551 \h </w:instrText>
      </w:r>
      <w:r>
        <w:fldChar w:fldCharType="separate"/>
      </w:r>
      <w:r>
        <w:t>270</w:t>
      </w:r>
      <w:r>
        <w:fldChar w:fldCharType="end"/>
      </w:r>
    </w:p>
    <w:p w14:paraId="1FF80F95" w14:textId="77777777" w:rsidR="000D75EF" w:rsidRPr="00AA2F22" w:rsidRDefault="000D75EF">
      <w:pPr>
        <w:pStyle w:val="TOC4"/>
        <w:rPr>
          <w:rFonts w:ascii="Calibri" w:eastAsia="Malgun Gothic" w:hAnsi="Calibri"/>
          <w:sz w:val="22"/>
          <w:szCs w:val="22"/>
        </w:rPr>
      </w:pPr>
      <w:r>
        <w:t>9.3.4.11</w:t>
      </w:r>
      <w:r w:rsidRPr="00AA2F22">
        <w:rPr>
          <w:rFonts w:ascii="Calibri" w:eastAsia="Malgun Gothic" w:hAnsi="Calibri"/>
          <w:sz w:val="22"/>
          <w:szCs w:val="22"/>
        </w:rPr>
        <w:tab/>
      </w:r>
      <w:r>
        <w:t>Handover Request Acknowledge Transfer</w:t>
      </w:r>
      <w:r>
        <w:tab/>
      </w:r>
      <w:r>
        <w:fldChar w:fldCharType="begin" w:fldLock="1"/>
      </w:r>
      <w:r>
        <w:instrText xml:space="preserve"> PAGEREF _Toc106109552 \h </w:instrText>
      </w:r>
      <w:r>
        <w:fldChar w:fldCharType="separate"/>
      </w:r>
      <w:r>
        <w:t>270</w:t>
      </w:r>
      <w:r>
        <w:fldChar w:fldCharType="end"/>
      </w:r>
    </w:p>
    <w:p w14:paraId="0A7A8FF6" w14:textId="77777777" w:rsidR="000D75EF" w:rsidRPr="00AA2F22" w:rsidRDefault="000D75EF">
      <w:pPr>
        <w:pStyle w:val="TOC4"/>
        <w:rPr>
          <w:rFonts w:ascii="Calibri" w:eastAsia="Malgun Gothic" w:hAnsi="Calibri"/>
          <w:sz w:val="22"/>
          <w:szCs w:val="22"/>
        </w:rPr>
      </w:pPr>
      <w:r>
        <w:t>9.3.4.12</w:t>
      </w:r>
      <w:r w:rsidRPr="00AA2F22">
        <w:rPr>
          <w:rFonts w:ascii="Calibri" w:eastAsia="Malgun Gothic" w:hAnsi="Calibri"/>
          <w:sz w:val="22"/>
          <w:szCs w:val="22"/>
        </w:rPr>
        <w:tab/>
      </w:r>
      <w:r>
        <w:t>PDU Session Resource Release Command Transfer</w:t>
      </w:r>
      <w:r>
        <w:tab/>
      </w:r>
      <w:r>
        <w:fldChar w:fldCharType="begin" w:fldLock="1"/>
      </w:r>
      <w:r>
        <w:instrText xml:space="preserve"> PAGEREF _Toc106109553 \h </w:instrText>
      </w:r>
      <w:r>
        <w:fldChar w:fldCharType="separate"/>
      </w:r>
      <w:r>
        <w:t>272</w:t>
      </w:r>
      <w:r>
        <w:fldChar w:fldCharType="end"/>
      </w:r>
    </w:p>
    <w:p w14:paraId="1AF19920" w14:textId="77777777" w:rsidR="000D75EF" w:rsidRPr="00AA2F22" w:rsidRDefault="000D75EF">
      <w:pPr>
        <w:pStyle w:val="TOC4"/>
        <w:rPr>
          <w:rFonts w:ascii="Calibri" w:eastAsia="Malgun Gothic" w:hAnsi="Calibri"/>
          <w:sz w:val="22"/>
          <w:szCs w:val="22"/>
        </w:rPr>
      </w:pPr>
      <w:r>
        <w:t>9.3.4.13</w:t>
      </w:r>
      <w:r w:rsidRPr="00AA2F22">
        <w:rPr>
          <w:rFonts w:ascii="Calibri" w:eastAsia="Malgun Gothic" w:hAnsi="Calibri"/>
          <w:sz w:val="22"/>
          <w:szCs w:val="22"/>
        </w:rPr>
        <w:tab/>
      </w:r>
      <w:r>
        <w:t>PDU Session Resource Notify Released Transfer</w:t>
      </w:r>
      <w:r>
        <w:tab/>
      </w:r>
      <w:r>
        <w:fldChar w:fldCharType="begin" w:fldLock="1"/>
      </w:r>
      <w:r>
        <w:instrText xml:space="preserve"> PAGEREF _Toc106109554 \h </w:instrText>
      </w:r>
      <w:r>
        <w:fldChar w:fldCharType="separate"/>
      </w:r>
      <w:r>
        <w:t>272</w:t>
      </w:r>
      <w:r>
        <w:fldChar w:fldCharType="end"/>
      </w:r>
    </w:p>
    <w:p w14:paraId="418C226A" w14:textId="77777777" w:rsidR="000D75EF" w:rsidRPr="00AA2F22" w:rsidRDefault="000D75EF">
      <w:pPr>
        <w:pStyle w:val="TOC4"/>
        <w:rPr>
          <w:rFonts w:ascii="Calibri" w:eastAsia="Malgun Gothic" w:hAnsi="Calibri"/>
          <w:sz w:val="22"/>
          <w:szCs w:val="22"/>
        </w:rPr>
      </w:pPr>
      <w:r>
        <w:t>9.3.4.14</w:t>
      </w:r>
      <w:r w:rsidRPr="00AA2F22">
        <w:rPr>
          <w:rFonts w:ascii="Calibri" w:eastAsia="Malgun Gothic" w:hAnsi="Calibri"/>
          <w:sz w:val="22"/>
          <w:szCs w:val="22"/>
        </w:rPr>
        <w:tab/>
      </w:r>
      <w:r>
        <w:t>Handover Required Transfer</w:t>
      </w:r>
      <w:r>
        <w:tab/>
      </w:r>
      <w:r>
        <w:fldChar w:fldCharType="begin" w:fldLock="1"/>
      </w:r>
      <w:r>
        <w:instrText xml:space="preserve"> PAGEREF _Toc106109555 \h </w:instrText>
      </w:r>
      <w:r>
        <w:fldChar w:fldCharType="separate"/>
      </w:r>
      <w:r>
        <w:t>272</w:t>
      </w:r>
      <w:r>
        <w:fldChar w:fldCharType="end"/>
      </w:r>
    </w:p>
    <w:p w14:paraId="3811026B" w14:textId="77777777" w:rsidR="000D75EF" w:rsidRPr="00AA2F22" w:rsidRDefault="000D75EF">
      <w:pPr>
        <w:pStyle w:val="TOC4"/>
        <w:rPr>
          <w:rFonts w:ascii="Calibri" w:eastAsia="Malgun Gothic" w:hAnsi="Calibri"/>
          <w:sz w:val="22"/>
          <w:szCs w:val="22"/>
        </w:rPr>
      </w:pPr>
      <w:r>
        <w:t>9.3.4.15</w:t>
      </w:r>
      <w:r w:rsidRPr="00AA2F22">
        <w:rPr>
          <w:rFonts w:ascii="Calibri" w:eastAsia="Malgun Gothic" w:hAnsi="Calibri"/>
          <w:sz w:val="22"/>
          <w:szCs w:val="22"/>
        </w:rPr>
        <w:tab/>
      </w:r>
      <w:r>
        <w:t>Path Switch Request Setup Failed Transfer</w:t>
      </w:r>
      <w:r>
        <w:tab/>
      </w:r>
      <w:r>
        <w:fldChar w:fldCharType="begin" w:fldLock="1"/>
      </w:r>
      <w:r>
        <w:instrText xml:space="preserve"> PAGEREF _Toc106109556 \h </w:instrText>
      </w:r>
      <w:r>
        <w:fldChar w:fldCharType="separate"/>
      </w:r>
      <w:r>
        <w:t>272</w:t>
      </w:r>
      <w:r>
        <w:fldChar w:fldCharType="end"/>
      </w:r>
    </w:p>
    <w:p w14:paraId="7F968867" w14:textId="77777777" w:rsidR="000D75EF" w:rsidRPr="00AA2F22" w:rsidRDefault="000D75EF">
      <w:pPr>
        <w:pStyle w:val="TOC4"/>
        <w:rPr>
          <w:rFonts w:ascii="Calibri" w:eastAsia="Malgun Gothic" w:hAnsi="Calibri"/>
          <w:sz w:val="22"/>
          <w:szCs w:val="22"/>
        </w:rPr>
      </w:pPr>
      <w:r>
        <w:t>9.3.4.16</w:t>
      </w:r>
      <w:r w:rsidRPr="00AA2F22">
        <w:rPr>
          <w:rFonts w:ascii="Calibri" w:eastAsia="Malgun Gothic" w:hAnsi="Calibri"/>
          <w:sz w:val="22"/>
          <w:szCs w:val="22"/>
        </w:rPr>
        <w:tab/>
      </w:r>
      <w:r>
        <w:t>PDU Session Resource Setup Unsuccessful Transfer</w:t>
      </w:r>
      <w:r>
        <w:tab/>
      </w:r>
      <w:r>
        <w:fldChar w:fldCharType="begin" w:fldLock="1"/>
      </w:r>
      <w:r>
        <w:instrText xml:space="preserve"> PAGEREF _Toc106109557 \h </w:instrText>
      </w:r>
      <w:r>
        <w:fldChar w:fldCharType="separate"/>
      </w:r>
      <w:r>
        <w:t>273</w:t>
      </w:r>
      <w:r>
        <w:fldChar w:fldCharType="end"/>
      </w:r>
    </w:p>
    <w:p w14:paraId="4CFBC6D6" w14:textId="77777777" w:rsidR="000D75EF" w:rsidRPr="00AA2F22" w:rsidRDefault="000D75EF">
      <w:pPr>
        <w:pStyle w:val="TOC4"/>
        <w:rPr>
          <w:rFonts w:ascii="Calibri" w:eastAsia="Malgun Gothic" w:hAnsi="Calibri"/>
          <w:sz w:val="22"/>
          <w:szCs w:val="22"/>
        </w:rPr>
      </w:pPr>
      <w:r>
        <w:t>9.3.4.17</w:t>
      </w:r>
      <w:r w:rsidRPr="00AA2F22">
        <w:rPr>
          <w:rFonts w:ascii="Calibri" w:eastAsia="Malgun Gothic" w:hAnsi="Calibri"/>
          <w:sz w:val="22"/>
          <w:szCs w:val="22"/>
        </w:rPr>
        <w:tab/>
      </w:r>
      <w:r>
        <w:t>PDU Session Resource Modify Unsuccessful Transfer</w:t>
      </w:r>
      <w:r>
        <w:tab/>
      </w:r>
      <w:r>
        <w:fldChar w:fldCharType="begin" w:fldLock="1"/>
      </w:r>
      <w:r>
        <w:instrText xml:space="preserve"> PAGEREF _Toc106109558 \h </w:instrText>
      </w:r>
      <w:r>
        <w:fldChar w:fldCharType="separate"/>
      </w:r>
      <w:r>
        <w:t>273</w:t>
      </w:r>
      <w:r>
        <w:fldChar w:fldCharType="end"/>
      </w:r>
    </w:p>
    <w:p w14:paraId="7207DD7A" w14:textId="77777777" w:rsidR="000D75EF" w:rsidRPr="00AA2F22" w:rsidRDefault="000D75EF">
      <w:pPr>
        <w:pStyle w:val="TOC4"/>
        <w:rPr>
          <w:rFonts w:ascii="Calibri" w:eastAsia="Malgun Gothic" w:hAnsi="Calibri"/>
          <w:sz w:val="22"/>
          <w:szCs w:val="22"/>
        </w:rPr>
      </w:pPr>
      <w:r>
        <w:t>9.3.4.18</w:t>
      </w:r>
      <w:r w:rsidRPr="00AA2F22">
        <w:rPr>
          <w:rFonts w:ascii="Calibri" w:eastAsia="Malgun Gothic" w:hAnsi="Calibri"/>
          <w:sz w:val="22"/>
          <w:szCs w:val="22"/>
        </w:rPr>
        <w:tab/>
      </w:r>
      <w:r>
        <w:t>Handover Preparation Unsuccessful Transfer</w:t>
      </w:r>
      <w:r>
        <w:tab/>
      </w:r>
      <w:r>
        <w:fldChar w:fldCharType="begin" w:fldLock="1"/>
      </w:r>
      <w:r>
        <w:instrText xml:space="preserve"> PAGEREF _Toc106109559 \h </w:instrText>
      </w:r>
      <w:r>
        <w:fldChar w:fldCharType="separate"/>
      </w:r>
      <w:r>
        <w:t>273</w:t>
      </w:r>
      <w:r>
        <w:fldChar w:fldCharType="end"/>
      </w:r>
    </w:p>
    <w:p w14:paraId="32C87414" w14:textId="77777777" w:rsidR="000D75EF" w:rsidRPr="00AA2F22" w:rsidRDefault="000D75EF">
      <w:pPr>
        <w:pStyle w:val="TOC4"/>
        <w:rPr>
          <w:rFonts w:ascii="Calibri" w:eastAsia="Malgun Gothic" w:hAnsi="Calibri"/>
          <w:sz w:val="22"/>
          <w:szCs w:val="22"/>
        </w:rPr>
      </w:pPr>
      <w:r>
        <w:t>9.3.4.19</w:t>
      </w:r>
      <w:r w:rsidRPr="00AA2F22">
        <w:rPr>
          <w:rFonts w:ascii="Calibri" w:eastAsia="Malgun Gothic" w:hAnsi="Calibri"/>
          <w:sz w:val="22"/>
          <w:szCs w:val="22"/>
        </w:rPr>
        <w:tab/>
      </w:r>
      <w:r>
        <w:t>Handover Resource Allocation Unsuccessful Transfer</w:t>
      </w:r>
      <w:r>
        <w:tab/>
      </w:r>
      <w:r>
        <w:fldChar w:fldCharType="begin" w:fldLock="1"/>
      </w:r>
      <w:r>
        <w:instrText xml:space="preserve"> PAGEREF _Toc106109560 \h </w:instrText>
      </w:r>
      <w:r>
        <w:fldChar w:fldCharType="separate"/>
      </w:r>
      <w:r>
        <w:t>273</w:t>
      </w:r>
      <w:r>
        <w:fldChar w:fldCharType="end"/>
      </w:r>
    </w:p>
    <w:p w14:paraId="4F19E653" w14:textId="77777777" w:rsidR="000D75EF" w:rsidRPr="00AA2F22" w:rsidRDefault="000D75EF">
      <w:pPr>
        <w:pStyle w:val="TOC4"/>
        <w:rPr>
          <w:rFonts w:ascii="Calibri" w:eastAsia="Malgun Gothic" w:hAnsi="Calibri"/>
          <w:sz w:val="22"/>
          <w:szCs w:val="22"/>
        </w:rPr>
      </w:pPr>
      <w:r>
        <w:t>9.3.4.20</w:t>
      </w:r>
      <w:r w:rsidRPr="00AA2F22">
        <w:rPr>
          <w:rFonts w:ascii="Calibri" w:eastAsia="Malgun Gothic" w:hAnsi="Calibri"/>
          <w:sz w:val="22"/>
          <w:szCs w:val="22"/>
        </w:rPr>
        <w:tab/>
      </w:r>
      <w:r>
        <w:t>Path Switch Request Unsuccessful Transfer</w:t>
      </w:r>
      <w:r>
        <w:tab/>
      </w:r>
      <w:r>
        <w:fldChar w:fldCharType="begin" w:fldLock="1"/>
      </w:r>
      <w:r>
        <w:instrText xml:space="preserve"> PAGEREF _Toc106109561 \h </w:instrText>
      </w:r>
      <w:r>
        <w:fldChar w:fldCharType="separate"/>
      </w:r>
      <w:r>
        <w:t>273</w:t>
      </w:r>
      <w:r>
        <w:fldChar w:fldCharType="end"/>
      </w:r>
    </w:p>
    <w:p w14:paraId="2FA5EDCC" w14:textId="77777777" w:rsidR="000D75EF" w:rsidRPr="00AA2F22" w:rsidRDefault="000D75EF">
      <w:pPr>
        <w:pStyle w:val="TOC4"/>
        <w:rPr>
          <w:rFonts w:ascii="Calibri" w:eastAsia="Malgun Gothic" w:hAnsi="Calibri"/>
          <w:sz w:val="22"/>
          <w:szCs w:val="22"/>
        </w:rPr>
      </w:pPr>
      <w:r>
        <w:t>9.3.4.21</w:t>
      </w:r>
      <w:r w:rsidRPr="00AA2F22">
        <w:rPr>
          <w:rFonts w:ascii="Calibri" w:eastAsia="Malgun Gothic" w:hAnsi="Calibri"/>
          <w:sz w:val="22"/>
          <w:szCs w:val="22"/>
        </w:rPr>
        <w:tab/>
      </w:r>
      <w:r>
        <w:t>PDU Session Resource Release Response Transfer</w:t>
      </w:r>
      <w:r>
        <w:tab/>
      </w:r>
      <w:r>
        <w:fldChar w:fldCharType="begin" w:fldLock="1"/>
      </w:r>
      <w:r>
        <w:instrText xml:space="preserve"> PAGEREF _Toc106109562 \h </w:instrText>
      </w:r>
      <w:r>
        <w:fldChar w:fldCharType="separate"/>
      </w:r>
      <w:r>
        <w:t>273</w:t>
      </w:r>
      <w:r>
        <w:fldChar w:fldCharType="end"/>
      </w:r>
    </w:p>
    <w:p w14:paraId="0BA07751" w14:textId="77777777" w:rsidR="000D75EF" w:rsidRPr="00AA2F22" w:rsidRDefault="000D75EF">
      <w:pPr>
        <w:pStyle w:val="TOC4"/>
        <w:rPr>
          <w:rFonts w:ascii="Calibri" w:eastAsia="Malgun Gothic" w:hAnsi="Calibri"/>
          <w:sz w:val="22"/>
          <w:szCs w:val="22"/>
        </w:rPr>
      </w:pPr>
      <w:r>
        <w:t>9.3.4.22</w:t>
      </w:r>
      <w:r w:rsidRPr="00AA2F22">
        <w:rPr>
          <w:rFonts w:ascii="Calibri" w:eastAsia="Malgun Gothic" w:hAnsi="Calibri"/>
          <w:sz w:val="22"/>
          <w:szCs w:val="22"/>
        </w:rPr>
        <w:tab/>
      </w:r>
      <w:r>
        <w:t>PDU Session Resource Modify Indication Unsuccessful Transfer</w:t>
      </w:r>
      <w:r>
        <w:tab/>
      </w:r>
      <w:r>
        <w:fldChar w:fldCharType="begin" w:fldLock="1"/>
      </w:r>
      <w:r>
        <w:instrText xml:space="preserve"> PAGEREF _Toc106109563 \h </w:instrText>
      </w:r>
      <w:r>
        <w:fldChar w:fldCharType="separate"/>
      </w:r>
      <w:r>
        <w:t>273</w:t>
      </w:r>
      <w:r>
        <w:fldChar w:fldCharType="end"/>
      </w:r>
    </w:p>
    <w:p w14:paraId="260E077D" w14:textId="77777777" w:rsidR="000D75EF" w:rsidRPr="00AA2F22" w:rsidRDefault="000D75EF">
      <w:pPr>
        <w:pStyle w:val="TOC4"/>
        <w:rPr>
          <w:rFonts w:ascii="Calibri" w:eastAsia="Malgun Gothic" w:hAnsi="Calibri"/>
          <w:sz w:val="22"/>
          <w:szCs w:val="22"/>
        </w:rPr>
      </w:pPr>
      <w:r>
        <w:t>9.3.4.23</w:t>
      </w:r>
      <w:r w:rsidRPr="00AA2F22">
        <w:rPr>
          <w:rFonts w:ascii="Calibri" w:eastAsia="Malgun Gothic" w:hAnsi="Calibri"/>
          <w:sz w:val="22"/>
          <w:szCs w:val="22"/>
        </w:rPr>
        <w:tab/>
      </w:r>
      <w:r>
        <w:t>Secondary RAT Data Usage Report Transfer</w:t>
      </w:r>
      <w:r>
        <w:tab/>
      </w:r>
      <w:r>
        <w:fldChar w:fldCharType="begin" w:fldLock="1"/>
      </w:r>
      <w:r>
        <w:instrText xml:space="preserve"> PAGEREF _Toc106109564 \h </w:instrText>
      </w:r>
      <w:r>
        <w:fldChar w:fldCharType="separate"/>
      </w:r>
      <w:r>
        <w:t>274</w:t>
      </w:r>
      <w:r>
        <w:fldChar w:fldCharType="end"/>
      </w:r>
    </w:p>
    <w:p w14:paraId="03420E92" w14:textId="77777777" w:rsidR="000D75EF" w:rsidRPr="00AA2F22" w:rsidRDefault="000D75EF">
      <w:pPr>
        <w:pStyle w:val="TOC4"/>
        <w:rPr>
          <w:rFonts w:ascii="Calibri" w:eastAsia="Malgun Gothic" w:hAnsi="Calibri"/>
          <w:sz w:val="22"/>
          <w:szCs w:val="22"/>
        </w:rPr>
      </w:pPr>
      <w:r>
        <w:t>9.3.4.24</w:t>
      </w:r>
      <w:r w:rsidRPr="00AA2F22">
        <w:rPr>
          <w:rFonts w:ascii="Calibri" w:eastAsia="Malgun Gothic" w:hAnsi="Calibri"/>
          <w:sz w:val="22"/>
          <w:szCs w:val="22"/>
        </w:rPr>
        <w:tab/>
      </w:r>
      <w:r>
        <w:t>UE Context Resume Request Transfer</w:t>
      </w:r>
      <w:r>
        <w:tab/>
      </w:r>
      <w:r>
        <w:fldChar w:fldCharType="begin" w:fldLock="1"/>
      </w:r>
      <w:r>
        <w:instrText xml:space="preserve"> PAGEREF _Toc106109565 \h </w:instrText>
      </w:r>
      <w:r>
        <w:fldChar w:fldCharType="separate"/>
      </w:r>
      <w:r>
        <w:t>274</w:t>
      </w:r>
      <w:r>
        <w:fldChar w:fldCharType="end"/>
      </w:r>
    </w:p>
    <w:p w14:paraId="1835A772" w14:textId="77777777" w:rsidR="000D75EF" w:rsidRPr="00AA2F22" w:rsidRDefault="000D75EF">
      <w:pPr>
        <w:pStyle w:val="TOC4"/>
        <w:rPr>
          <w:rFonts w:ascii="Calibri" w:eastAsia="Malgun Gothic" w:hAnsi="Calibri"/>
          <w:sz w:val="22"/>
          <w:szCs w:val="22"/>
        </w:rPr>
      </w:pPr>
      <w:r>
        <w:t>9.3.4.25</w:t>
      </w:r>
      <w:r w:rsidRPr="00AA2F22">
        <w:rPr>
          <w:rFonts w:ascii="Calibri" w:eastAsia="Malgun Gothic" w:hAnsi="Calibri"/>
          <w:sz w:val="22"/>
          <w:szCs w:val="22"/>
        </w:rPr>
        <w:tab/>
      </w:r>
      <w:r>
        <w:t>UE Context Resume Response Transfer</w:t>
      </w:r>
      <w:r>
        <w:tab/>
      </w:r>
      <w:r>
        <w:fldChar w:fldCharType="begin" w:fldLock="1"/>
      </w:r>
      <w:r>
        <w:instrText xml:space="preserve"> PAGEREF _Toc106109566 \h </w:instrText>
      </w:r>
      <w:r>
        <w:fldChar w:fldCharType="separate"/>
      </w:r>
      <w:r>
        <w:t>274</w:t>
      </w:r>
      <w:r>
        <w:fldChar w:fldCharType="end"/>
      </w:r>
    </w:p>
    <w:p w14:paraId="5D6580EE" w14:textId="77777777" w:rsidR="000D75EF" w:rsidRPr="00AA2F22" w:rsidRDefault="000D75EF">
      <w:pPr>
        <w:pStyle w:val="TOC4"/>
        <w:rPr>
          <w:rFonts w:ascii="Calibri" w:eastAsia="Malgun Gothic" w:hAnsi="Calibri"/>
          <w:sz w:val="22"/>
          <w:szCs w:val="22"/>
        </w:rPr>
      </w:pPr>
      <w:r>
        <w:t>9.3.4.26</w:t>
      </w:r>
      <w:r w:rsidRPr="00AA2F22">
        <w:rPr>
          <w:rFonts w:ascii="Calibri" w:eastAsia="Malgun Gothic" w:hAnsi="Calibri"/>
          <w:sz w:val="22"/>
          <w:szCs w:val="22"/>
        </w:rPr>
        <w:tab/>
      </w:r>
      <w:r>
        <w:t>UE Context Suspend Request Transfer</w:t>
      </w:r>
      <w:r>
        <w:tab/>
      </w:r>
      <w:r>
        <w:fldChar w:fldCharType="begin" w:fldLock="1"/>
      </w:r>
      <w:r>
        <w:instrText xml:space="preserve"> PAGEREF _Toc106109567 \h </w:instrText>
      </w:r>
      <w:r>
        <w:fldChar w:fldCharType="separate"/>
      </w:r>
      <w:r>
        <w:t>274</w:t>
      </w:r>
      <w:r>
        <w:fldChar w:fldCharType="end"/>
      </w:r>
    </w:p>
    <w:p w14:paraId="1A100401" w14:textId="77777777" w:rsidR="000D75EF" w:rsidRPr="00AA2F22" w:rsidRDefault="000D75EF">
      <w:pPr>
        <w:pStyle w:val="TOC2"/>
        <w:rPr>
          <w:rFonts w:ascii="Calibri" w:eastAsia="Malgun Gothic" w:hAnsi="Calibri"/>
          <w:sz w:val="22"/>
          <w:szCs w:val="22"/>
        </w:rPr>
      </w:pPr>
      <w:r>
        <w:t>9.4</w:t>
      </w:r>
      <w:r w:rsidRPr="00AA2F22">
        <w:rPr>
          <w:rFonts w:ascii="Calibri" w:eastAsia="Malgun Gothic" w:hAnsi="Calibri"/>
          <w:sz w:val="22"/>
          <w:szCs w:val="22"/>
        </w:rPr>
        <w:tab/>
      </w:r>
      <w:r>
        <w:t>Message and Information Element Abstract Syntax (with ASN.1)</w:t>
      </w:r>
      <w:r>
        <w:tab/>
      </w:r>
      <w:r>
        <w:fldChar w:fldCharType="begin" w:fldLock="1"/>
      </w:r>
      <w:r>
        <w:instrText xml:space="preserve"> PAGEREF _Toc106109568 \h </w:instrText>
      </w:r>
      <w:r>
        <w:fldChar w:fldCharType="separate"/>
      </w:r>
      <w:r>
        <w:t>274</w:t>
      </w:r>
      <w:r>
        <w:fldChar w:fldCharType="end"/>
      </w:r>
    </w:p>
    <w:p w14:paraId="73765029" w14:textId="77777777" w:rsidR="000D75EF" w:rsidRPr="00AA2F22" w:rsidRDefault="000D75EF">
      <w:pPr>
        <w:pStyle w:val="TOC3"/>
        <w:rPr>
          <w:rFonts w:ascii="Calibri" w:eastAsia="Malgun Gothic" w:hAnsi="Calibri"/>
          <w:sz w:val="22"/>
          <w:szCs w:val="22"/>
        </w:rPr>
      </w:pPr>
      <w:r>
        <w:t>9.4.1</w:t>
      </w:r>
      <w:r w:rsidRPr="00AA2F22">
        <w:rPr>
          <w:rFonts w:ascii="Calibri" w:eastAsia="Malgun Gothic" w:hAnsi="Calibri"/>
          <w:sz w:val="22"/>
          <w:szCs w:val="22"/>
        </w:rPr>
        <w:tab/>
      </w:r>
      <w:r>
        <w:t>General</w:t>
      </w:r>
      <w:r>
        <w:tab/>
      </w:r>
      <w:r>
        <w:fldChar w:fldCharType="begin" w:fldLock="1"/>
      </w:r>
      <w:r>
        <w:instrText xml:space="preserve"> PAGEREF _Toc106109569 \h </w:instrText>
      </w:r>
      <w:r>
        <w:fldChar w:fldCharType="separate"/>
      </w:r>
      <w:r>
        <w:t>274</w:t>
      </w:r>
      <w:r>
        <w:fldChar w:fldCharType="end"/>
      </w:r>
    </w:p>
    <w:p w14:paraId="1CEE1EC5" w14:textId="77777777" w:rsidR="000D75EF" w:rsidRPr="00AA2F22" w:rsidRDefault="000D75EF">
      <w:pPr>
        <w:pStyle w:val="TOC3"/>
        <w:rPr>
          <w:rFonts w:ascii="Calibri" w:eastAsia="Malgun Gothic" w:hAnsi="Calibri"/>
          <w:sz w:val="22"/>
          <w:szCs w:val="22"/>
        </w:rPr>
      </w:pPr>
      <w:r>
        <w:t>9.4.2</w:t>
      </w:r>
      <w:r w:rsidRPr="00AA2F22">
        <w:rPr>
          <w:rFonts w:ascii="Calibri" w:eastAsia="Malgun Gothic" w:hAnsi="Calibri"/>
          <w:sz w:val="22"/>
          <w:szCs w:val="22"/>
        </w:rPr>
        <w:tab/>
      </w:r>
      <w:r>
        <w:t>Usage of private message mechanism for non-standard use</w:t>
      </w:r>
      <w:r>
        <w:tab/>
      </w:r>
      <w:r>
        <w:fldChar w:fldCharType="begin" w:fldLock="1"/>
      </w:r>
      <w:r>
        <w:instrText xml:space="preserve"> PAGEREF _Toc106109570 \h </w:instrText>
      </w:r>
      <w:r>
        <w:fldChar w:fldCharType="separate"/>
      </w:r>
      <w:r>
        <w:t>275</w:t>
      </w:r>
      <w:r>
        <w:fldChar w:fldCharType="end"/>
      </w:r>
    </w:p>
    <w:p w14:paraId="761F385D" w14:textId="77777777" w:rsidR="000D75EF" w:rsidRPr="00AA2F22" w:rsidRDefault="000D75EF">
      <w:pPr>
        <w:pStyle w:val="TOC3"/>
        <w:rPr>
          <w:rFonts w:ascii="Calibri" w:eastAsia="Malgun Gothic" w:hAnsi="Calibri"/>
          <w:sz w:val="22"/>
          <w:szCs w:val="22"/>
        </w:rPr>
      </w:pPr>
      <w:r>
        <w:t>9.4.3</w:t>
      </w:r>
      <w:r w:rsidRPr="00AA2F22">
        <w:rPr>
          <w:rFonts w:ascii="Calibri" w:eastAsia="Malgun Gothic" w:hAnsi="Calibri"/>
          <w:sz w:val="22"/>
          <w:szCs w:val="22"/>
        </w:rPr>
        <w:tab/>
      </w:r>
      <w:r>
        <w:t>Elementary Procedure Definitions</w:t>
      </w:r>
      <w:r>
        <w:tab/>
      </w:r>
      <w:r>
        <w:fldChar w:fldCharType="begin" w:fldLock="1"/>
      </w:r>
      <w:r>
        <w:instrText xml:space="preserve"> PAGEREF _Toc106109571 \h </w:instrText>
      </w:r>
      <w:r>
        <w:fldChar w:fldCharType="separate"/>
      </w:r>
      <w:r>
        <w:t>276</w:t>
      </w:r>
      <w:r>
        <w:fldChar w:fldCharType="end"/>
      </w:r>
    </w:p>
    <w:p w14:paraId="26C24EF5" w14:textId="77777777" w:rsidR="000D75EF" w:rsidRPr="00AA2F22" w:rsidRDefault="000D75EF">
      <w:pPr>
        <w:pStyle w:val="TOC3"/>
        <w:rPr>
          <w:rFonts w:ascii="Calibri" w:eastAsia="Malgun Gothic" w:hAnsi="Calibri"/>
          <w:sz w:val="22"/>
          <w:szCs w:val="22"/>
        </w:rPr>
      </w:pPr>
      <w:r>
        <w:t>9.4.4</w:t>
      </w:r>
      <w:r w:rsidRPr="00AA2F22">
        <w:rPr>
          <w:rFonts w:ascii="Calibri" w:eastAsia="Malgun Gothic" w:hAnsi="Calibri"/>
          <w:sz w:val="22"/>
          <w:szCs w:val="22"/>
        </w:rPr>
        <w:tab/>
      </w:r>
      <w:r>
        <w:t>PDU Definitions</w:t>
      </w:r>
      <w:r>
        <w:tab/>
      </w:r>
      <w:r>
        <w:fldChar w:fldCharType="begin" w:fldLock="1"/>
      </w:r>
      <w:r>
        <w:instrText xml:space="preserve"> PAGEREF _Toc106109572 \h </w:instrText>
      </w:r>
      <w:r>
        <w:fldChar w:fldCharType="separate"/>
      </w:r>
      <w:r>
        <w:t>291</w:t>
      </w:r>
      <w:r>
        <w:fldChar w:fldCharType="end"/>
      </w:r>
    </w:p>
    <w:p w14:paraId="075BDA8F" w14:textId="77777777" w:rsidR="000D75EF" w:rsidRPr="00AA2F22" w:rsidRDefault="000D75EF">
      <w:pPr>
        <w:pStyle w:val="TOC3"/>
        <w:rPr>
          <w:rFonts w:ascii="Calibri" w:eastAsia="Malgun Gothic" w:hAnsi="Calibri"/>
          <w:sz w:val="22"/>
          <w:szCs w:val="22"/>
        </w:rPr>
      </w:pPr>
      <w:r>
        <w:t>9.4.5</w:t>
      </w:r>
      <w:r w:rsidRPr="00AA2F22">
        <w:rPr>
          <w:rFonts w:ascii="Calibri" w:eastAsia="Malgun Gothic" w:hAnsi="Calibri"/>
          <w:sz w:val="22"/>
          <w:szCs w:val="22"/>
        </w:rPr>
        <w:tab/>
      </w:r>
      <w:r>
        <w:t>Information Element Definitions</w:t>
      </w:r>
      <w:r>
        <w:tab/>
      </w:r>
      <w:r>
        <w:fldChar w:fldCharType="begin" w:fldLock="1"/>
      </w:r>
      <w:r>
        <w:instrText xml:space="preserve"> PAGEREF _Toc106109573 \h </w:instrText>
      </w:r>
      <w:r>
        <w:fldChar w:fldCharType="separate"/>
      </w:r>
      <w:r>
        <w:t>345</w:t>
      </w:r>
      <w:r>
        <w:fldChar w:fldCharType="end"/>
      </w:r>
    </w:p>
    <w:p w14:paraId="69DC5359" w14:textId="77777777" w:rsidR="000D75EF" w:rsidRPr="00AA2F22" w:rsidRDefault="000D75EF">
      <w:pPr>
        <w:pStyle w:val="TOC3"/>
        <w:rPr>
          <w:rFonts w:ascii="Calibri" w:eastAsia="Malgun Gothic" w:hAnsi="Calibri"/>
          <w:sz w:val="22"/>
          <w:szCs w:val="22"/>
        </w:rPr>
      </w:pPr>
      <w:r>
        <w:t>9.4.6</w:t>
      </w:r>
      <w:r w:rsidRPr="00AA2F22">
        <w:rPr>
          <w:rFonts w:ascii="Calibri" w:eastAsia="Malgun Gothic" w:hAnsi="Calibri"/>
          <w:sz w:val="22"/>
          <w:szCs w:val="22"/>
        </w:rPr>
        <w:tab/>
      </w:r>
      <w:r>
        <w:t>Common Definitions</w:t>
      </w:r>
      <w:r>
        <w:tab/>
      </w:r>
      <w:r>
        <w:fldChar w:fldCharType="begin" w:fldLock="1"/>
      </w:r>
      <w:r>
        <w:instrText xml:space="preserve"> PAGEREF _Toc106109574 \h </w:instrText>
      </w:r>
      <w:r>
        <w:fldChar w:fldCharType="separate"/>
      </w:r>
      <w:r>
        <w:t>452</w:t>
      </w:r>
      <w:r>
        <w:fldChar w:fldCharType="end"/>
      </w:r>
    </w:p>
    <w:p w14:paraId="44766E66" w14:textId="77777777" w:rsidR="000D75EF" w:rsidRPr="00AA2F22" w:rsidRDefault="000D75EF">
      <w:pPr>
        <w:pStyle w:val="TOC3"/>
        <w:rPr>
          <w:rFonts w:ascii="Calibri" w:eastAsia="Malgun Gothic" w:hAnsi="Calibri"/>
          <w:sz w:val="22"/>
          <w:szCs w:val="22"/>
        </w:rPr>
      </w:pPr>
      <w:r>
        <w:t>9.4.7</w:t>
      </w:r>
      <w:r w:rsidRPr="00AA2F22">
        <w:rPr>
          <w:rFonts w:ascii="Calibri" w:eastAsia="Malgun Gothic" w:hAnsi="Calibri"/>
          <w:sz w:val="22"/>
          <w:szCs w:val="22"/>
        </w:rPr>
        <w:tab/>
      </w:r>
      <w:r>
        <w:t>Constant Definitions</w:t>
      </w:r>
      <w:r>
        <w:tab/>
      </w:r>
      <w:r>
        <w:fldChar w:fldCharType="begin" w:fldLock="1"/>
      </w:r>
      <w:r>
        <w:instrText xml:space="preserve"> PAGEREF _Toc106109575 \h </w:instrText>
      </w:r>
      <w:r>
        <w:fldChar w:fldCharType="separate"/>
      </w:r>
      <w:r>
        <w:t>453</w:t>
      </w:r>
      <w:r>
        <w:fldChar w:fldCharType="end"/>
      </w:r>
    </w:p>
    <w:p w14:paraId="0E761C92" w14:textId="77777777" w:rsidR="000D75EF" w:rsidRPr="00AA2F22" w:rsidRDefault="000D75EF">
      <w:pPr>
        <w:pStyle w:val="TOC3"/>
        <w:rPr>
          <w:rFonts w:ascii="Calibri" w:eastAsia="Malgun Gothic" w:hAnsi="Calibri"/>
          <w:sz w:val="22"/>
          <w:szCs w:val="22"/>
        </w:rPr>
      </w:pPr>
      <w:r>
        <w:t>9.4.8</w:t>
      </w:r>
      <w:r w:rsidRPr="00AA2F22">
        <w:rPr>
          <w:rFonts w:ascii="Calibri" w:eastAsia="Malgun Gothic" w:hAnsi="Calibri"/>
          <w:sz w:val="22"/>
          <w:szCs w:val="22"/>
        </w:rPr>
        <w:tab/>
      </w:r>
      <w:r>
        <w:t>Container Definitions</w:t>
      </w:r>
      <w:r>
        <w:tab/>
      </w:r>
      <w:r>
        <w:fldChar w:fldCharType="begin" w:fldLock="1"/>
      </w:r>
      <w:r>
        <w:instrText xml:space="preserve"> PAGEREF _Toc106109576 \h </w:instrText>
      </w:r>
      <w:r>
        <w:fldChar w:fldCharType="separate"/>
      </w:r>
      <w:r>
        <w:t>462</w:t>
      </w:r>
      <w:r>
        <w:fldChar w:fldCharType="end"/>
      </w:r>
    </w:p>
    <w:p w14:paraId="6432B486" w14:textId="77777777" w:rsidR="000D75EF" w:rsidRPr="00AA2F22" w:rsidRDefault="000D75EF">
      <w:pPr>
        <w:pStyle w:val="TOC2"/>
        <w:rPr>
          <w:rFonts w:ascii="Calibri" w:eastAsia="Malgun Gothic" w:hAnsi="Calibri"/>
          <w:sz w:val="22"/>
          <w:szCs w:val="22"/>
        </w:rPr>
      </w:pPr>
      <w:r>
        <w:t>9.5</w:t>
      </w:r>
      <w:r w:rsidRPr="00AA2F22">
        <w:rPr>
          <w:rFonts w:ascii="Calibri" w:eastAsia="Malgun Gothic" w:hAnsi="Calibri"/>
          <w:sz w:val="22"/>
          <w:szCs w:val="22"/>
        </w:rPr>
        <w:tab/>
      </w:r>
      <w:r>
        <w:t>Message Transfer Syntax</w:t>
      </w:r>
      <w:r>
        <w:tab/>
      </w:r>
      <w:r>
        <w:fldChar w:fldCharType="begin" w:fldLock="1"/>
      </w:r>
      <w:r>
        <w:instrText xml:space="preserve"> PAGEREF _Toc106109577 \h </w:instrText>
      </w:r>
      <w:r>
        <w:fldChar w:fldCharType="separate"/>
      </w:r>
      <w:r>
        <w:t>467</w:t>
      </w:r>
      <w:r>
        <w:fldChar w:fldCharType="end"/>
      </w:r>
    </w:p>
    <w:p w14:paraId="08446E52" w14:textId="77777777" w:rsidR="000D75EF" w:rsidRPr="00AA2F22" w:rsidRDefault="000D75EF">
      <w:pPr>
        <w:pStyle w:val="TOC2"/>
        <w:rPr>
          <w:rFonts w:ascii="Calibri" w:eastAsia="Malgun Gothic" w:hAnsi="Calibri"/>
          <w:sz w:val="22"/>
          <w:szCs w:val="22"/>
        </w:rPr>
      </w:pPr>
      <w:r>
        <w:t>9.6</w:t>
      </w:r>
      <w:r w:rsidRPr="00AA2F22">
        <w:rPr>
          <w:rFonts w:ascii="Calibri" w:eastAsia="Malgun Gothic" w:hAnsi="Calibri"/>
          <w:sz w:val="22"/>
          <w:szCs w:val="22"/>
        </w:rPr>
        <w:tab/>
      </w:r>
      <w:r>
        <w:t>Timers</w:t>
      </w:r>
      <w:r>
        <w:tab/>
      </w:r>
      <w:r>
        <w:fldChar w:fldCharType="begin" w:fldLock="1"/>
      </w:r>
      <w:r>
        <w:instrText xml:space="preserve"> PAGEREF _Toc106109578 \h </w:instrText>
      </w:r>
      <w:r>
        <w:fldChar w:fldCharType="separate"/>
      </w:r>
      <w:r>
        <w:t>467</w:t>
      </w:r>
      <w:r>
        <w:fldChar w:fldCharType="end"/>
      </w:r>
    </w:p>
    <w:p w14:paraId="4448FA02" w14:textId="77777777" w:rsidR="000D75EF" w:rsidRPr="00AA2F22" w:rsidRDefault="000D75EF">
      <w:pPr>
        <w:pStyle w:val="TOC1"/>
        <w:rPr>
          <w:rFonts w:ascii="Calibri" w:eastAsia="Malgun Gothic" w:hAnsi="Calibri"/>
          <w:szCs w:val="22"/>
        </w:rPr>
      </w:pPr>
      <w:r>
        <w:t>10</w:t>
      </w:r>
      <w:r w:rsidRPr="00AA2F22">
        <w:rPr>
          <w:rFonts w:ascii="Calibri" w:eastAsia="Malgun Gothic" w:hAnsi="Calibri"/>
          <w:szCs w:val="22"/>
        </w:rPr>
        <w:tab/>
      </w:r>
      <w:r>
        <w:t>Handling of Unknown, Unforeseen and Erroneous Protocol Data</w:t>
      </w:r>
      <w:r>
        <w:tab/>
      </w:r>
      <w:r>
        <w:fldChar w:fldCharType="begin" w:fldLock="1"/>
      </w:r>
      <w:r>
        <w:instrText xml:space="preserve"> PAGEREF _Toc106109579 \h </w:instrText>
      </w:r>
      <w:r>
        <w:fldChar w:fldCharType="separate"/>
      </w:r>
      <w:r>
        <w:t>468</w:t>
      </w:r>
      <w:r>
        <w:fldChar w:fldCharType="end"/>
      </w:r>
    </w:p>
    <w:p w14:paraId="3EABFDBC" w14:textId="77777777" w:rsidR="000D75EF" w:rsidRPr="00AA2F22" w:rsidRDefault="000D75EF">
      <w:pPr>
        <w:pStyle w:val="TOC2"/>
        <w:rPr>
          <w:rFonts w:ascii="Calibri" w:eastAsia="Malgun Gothic" w:hAnsi="Calibri"/>
          <w:sz w:val="22"/>
          <w:szCs w:val="22"/>
        </w:rPr>
      </w:pPr>
      <w:r>
        <w:t>10.1</w:t>
      </w:r>
      <w:r w:rsidRPr="00AA2F22">
        <w:rPr>
          <w:rFonts w:ascii="Calibri" w:eastAsia="Malgun Gothic" w:hAnsi="Calibri"/>
          <w:sz w:val="22"/>
          <w:szCs w:val="22"/>
        </w:rPr>
        <w:tab/>
      </w:r>
      <w:r>
        <w:t>General</w:t>
      </w:r>
      <w:r>
        <w:tab/>
      </w:r>
      <w:r>
        <w:fldChar w:fldCharType="begin" w:fldLock="1"/>
      </w:r>
      <w:r>
        <w:instrText xml:space="preserve"> PAGEREF _Toc106109580 \h </w:instrText>
      </w:r>
      <w:r>
        <w:fldChar w:fldCharType="separate"/>
      </w:r>
      <w:r>
        <w:t>468</w:t>
      </w:r>
      <w:r>
        <w:fldChar w:fldCharType="end"/>
      </w:r>
    </w:p>
    <w:p w14:paraId="6731FB6C" w14:textId="77777777" w:rsidR="000D75EF" w:rsidRPr="00AA2F22" w:rsidRDefault="000D75EF">
      <w:pPr>
        <w:pStyle w:val="TOC2"/>
        <w:rPr>
          <w:rFonts w:ascii="Calibri" w:eastAsia="Malgun Gothic" w:hAnsi="Calibri"/>
          <w:sz w:val="22"/>
          <w:szCs w:val="22"/>
        </w:rPr>
      </w:pPr>
      <w:r>
        <w:t>10.2</w:t>
      </w:r>
      <w:r w:rsidRPr="00AA2F22">
        <w:rPr>
          <w:rFonts w:ascii="Calibri" w:eastAsia="Malgun Gothic" w:hAnsi="Calibri"/>
          <w:sz w:val="22"/>
          <w:szCs w:val="22"/>
        </w:rPr>
        <w:tab/>
      </w:r>
      <w:r>
        <w:t>Transfer Syntax Error</w:t>
      </w:r>
      <w:r>
        <w:tab/>
      </w:r>
      <w:r>
        <w:fldChar w:fldCharType="begin" w:fldLock="1"/>
      </w:r>
      <w:r>
        <w:instrText xml:space="preserve"> PAGEREF _Toc106109581 \h </w:instrText>
      </w:r>
      <w:r>
        <w:fldChar w:fldCharType="separate"/>
      </w:r>
      <w:r>
        <w:t>468</w:t>
      </w:r>
      <w:r>
        <w:fldChar w:fldCharType="end"/>
      </w:r>
    </w:p>
    <w:p w14:paraId="03874E2E" w14:textId="77777777" w:rsidR="000D75EF" w:rsidRPr="00AA2F22" w:rsidRDefault="000D75EF">
      <w:pPr>
        <w:pStyle w:val="TOC2"/>
        <w:rPr>
          <w:rFonts w:ascii="Calibri" w:eastAsia="Malgun Gothic" w:hAnsi="Calibri"/>
          <w:sz w:val="22"/>
          <w:szCs w:val="22"/>
        </w:rPr>
      </w:pPr>
      <w:r>
        <w:t>10.3</w:t>
      </w:r>
      <w:r w:rsidRPr="00AA2F22">
        <w:rPr>
          <w:rFonts w:ascii="Calibri" w:eastAsia="Malgun Gothic" w:hAnsi="Calibri"/>
          <w:sz w:val="22"/>
          <w:szCs w:val="22"/>
        </w:rPr>
        <w:tab/>
      </w:r>
      <w:r>
        <w:t>Abstract Syntax Error</w:t>
      </w:r>
      <w:r>
        <w:tab/>
      </w:r>
      <w:r>
        <w:fldChar w:fldCharType="begin" w:fldLock="1"/>
      </w:r>
      <w:r>
        <w:instrText xml:space="preserve"> PAGEREF _Toc106109582 \h </w:instrText>
      </w:r>
      <w:r>
        <w:fldChar w:fldCharType="separate"/>
      </w:r>
      <w:r>
        <w:t>468</w:t>
      </w:r>
      <w:r>
        <w:fldChar w:fldCharType="end"/>
      </w:r>
    </w:p>
    <w:p w14:paraId="78CEFC6B" w14:textId="77777777" w:rsidR="000D75EF" w:rsidRPr="00AA2F22" w:rsidRDefault="000D75EF">
      <w:pPr>
        <w:pStyle w:val="TOC3"/>
        <w:rPr>
          <w:rFonts w:ascii="Calibri" w:eastAsia="Malgun Gothic" w:hAnsi="Calibri"/>
          <w:sz w:val="22"/>
          <w:szCs w:val="22"/>
        </w:rPr>
      </w:pPr>
      <w:r>
        <w:t>10.3.1</w:t>
      </w:r>
      <w:r w:rsidRPr="00AA2F22">
        <w:rPr>
          <w:rFonts w:ascii="Calibri" w:eastAsia="Malgun Gothic" w:hAnsi="Calibri"/>
          <w:sz w:val="22"/>
          <w:szCs w:val="22"/>
        </w:rPr>
        <w:tab/>
      </w:r>
      <w:r>
        <w:t>General</w:t>
      </w:r>
      <w:r>
        <w:tab/>
      </w:r>
      <w:r>
        <w:fldChar w:fldCharType="begin" w:fldLock="1"/>
      </w:r>
      <w:r>
        <w:instrText xml:space="preserve"> PAGEREF _Toc106109583 \h </w:instrText>
      </w:r>
      <w:r>
        <w:fldChar w:fldCharType="separate"/>
      </w:r>
      <w:r>
        <w:t>468</w:t>
      </w:r>
      <w:r>
        <w:fldChar w:fldCharType="end"/>
      </w:r>
    </w:p>
    <w:p w14:paraId="37B6A08A" w14:textId="77777777" w:rsidR="000D75EF" w:rsidRPr="00AA2F22" w:rsidRDefault="000D75EF">
      <w:pPr>
        <w:pStyle w:val="TOC3"/>
        <w:rPr>
          <w:rFonts w:ascii="Calibri" w:eastAsia="Malgun Gothic" w:hAnsi="Calibri"/>
          <w:sz w:val="22"/>
          <w:szCs w:val="22"/>
        </w:rPr>
      </w:pPr>
      <w:r>
        <w:t>10.3.2</w:t>
      </w:r>
      <w:r w:rsidRPr="00AA2F22">
        <w:rPr>
          <w:rFonts w:ascii="Calibri" w:eastAsia="Malgun Gothic" w:hAnsi="Calibri"/>
          <w:sz w:val="22"/>
          <w:szCs w:val="22"/>
        </w:rPr>
        <w:tab/>
      </w:r>
      <w:r>
        <w:t>Criticality Information</w:t>
      </w:r>
      <w:r>
        <w:tab/>
      </w:r>
      <w:r>
        <w:fldChar w:fldCharType="begin" w:fldLock="1"/>
      </w:r>
      <w:r>
        <w:instrText xml:space="preserve"> PAGEREF _Toc106109584 \h </w:instrText>
      </w:r>
      <w:r>
        <w:fldChar w:fldCharType="separate"/>
      </w:r>
      <w:r>
        <w:t>469</w:t>
      </w:r>
      <w:r>
        <w:fldChar w:fldCharType="end"/>
      </w:r>
    </w:p>
    <w:p w14:paraId="743997C9" w14:textId="77777777" w:rsidR="000D75EF" w:rsidRPr="00AA2F22" w:rsidRDefault="000D75EF">
      <w:pPr>
        <w:pStyle w:val="TOC3"/>
        <w:rPr>
          <w:rFonts w:ascii="Calibri" w:eastAsia="Malgun Gothic" w:hAnsi="Calibri"/>
          <w:sz w:val="22"/>
          <w:szCs w:val="22"/>
        </w:rPr>
      </w:pPr>
      <w:r>
        <w:t>10.3.3</w:t>
      </w:r>
      <w:r w:rsidRPr="00AA2F22">
        <w:rPr>
          <w:rFonts w:ascii="Calibri" w:eastAsia="Malgun Gothic" w:hAnsi="Calibri"/>
          <w:sz w:val="22"/>
          <w:szCs w:val="22"/>
        </w:rPr>
        <w:tab/>
      </w:r>
      <w:r>
        <w:t>Presence Information</w:t>
      </w:r>
      <w:r>
        <w:tab/>
      </w:r>
      <w:r>
        <w:fldChar w:fldCharType="begin" w:fldLock="1"/>
      </w:r>
      <w:r>
        <w:instrText xml:space="preserve"> PAGEREF _Toc106109585 \h </w:instrText>
      </w:r>
      <w:r>
        <w:fldChar w:fldCharType="separate"/>
      </w:r>
      <w:r>
        <w:t>469</w:t>
      </w:r>
      <w:r>
        <w:fldChar w:fldCharType="end"/>
      </w:r>
    </w:p>
    <w:p w14:paraId="6080E910" w14:textId="77777777" w:rsidR="000D75EF" w:rsidRPr="00AA2F22" w:rsidRDefault="000D75EF">
      <w:pPr>
        <w:pStyle w:val="TOC3"/>
        <w:rPr>
          <w:rFonts w:ascii="Calibri" w:eastAsia="Malgun Gothic" w:hAnsi="Calibri"/>
          <w:sz w:val="22"/>
          <w:szCs w:val="22"/>
        </w:rPr>
      </w:pPr>
      <w:r>
        <w:t>10.3.4</w:t>
      </w:r>
      <w:r w:rsidRPr="00AA2F22">
        <w:rPr>
          <w:rFonts w:ascii="Calibri" w:eastAsia="Malgun Gothic" w:hAnsi="Calibri"/>
          <w:sz w:val="22"/>
          <w:szCs w:val="22"/>
        </w:rPr>
        <w:tab/>
      </w:r>
      <w:r>
        <w:t>Not comprehended IE/IE group</w:t>
      </w:r>
      <w:r>
        <w:tab/>
      </w:r>
      <w:r>
        <w:fldChar w:fldCharType="begin" w:fldLock="1"/>
      </w:r>
      <w:r>
        <w:instrText xml:space="preserve"> PAGEREF _Toc106109586 \h </w:instrText>
      </w:r>
      <w:r>
        <w:fldChar w:fldCharType="separate"/>
      </w:r>
      <w:r>
        <w:t>470</w:t>
      </w:r>
      <w:r>
        <w:fldChar w:fldCharType="end"/>
      </w:r>
    </w:p>
    <w:p w14:paraId="4C79EC25" w14:textId="77777777" w:rsidR="000D75EF" w:rsidRPr="00AA2F22" w:rsidRDefault="000D75EF">
      <w:pPr>
        <w:pStyle w:val="TOC4"/>
        <w:rPr>
          <w:rFonts w:ascii="Calibri" w:eastAsia="Malgun Gothic" w:hAnsi="Calibri"/>
          <w:sz w:val="22"/>
          <w:szCs w:val="22"/>
        </w:rPr>
      </w:pPr>
      <w:r>
        <w:t>10.3.4.1</w:t>
      </w:r>
      <w:r w:rsidRPr="00AA2F22">
        <w:rPr>
          <w:rFonts w:ascii="Calibri" w:eastAsia="Malgun Gothic" w:hAnsi="Calibri"/>
          <w:sz w:val="22"/>
          <w:szCs w:val="22"/>
        </w:rPr>
        <w:tab/>
      </w:r>
      <w:r>
        <w:t>Procedure Code</w:t>
      </w:r>
      <w:r>
        <w:tab/>
      </w:r>
      <w:r>
        <w:fldChar w:fldCharType="begin" w:fldLock="1"/>
      </w:r>
      <w:r>
        <w:instrText xml:space="preserve"> PAGEREF _Toc106109587 \h </w:instrText>
      </w:r>
      <w:r>
        <w:fldChar w:fldCharType="separate"/>
      </w:r>
      <w:r>
        <w:t>470</w:t>
      </w:r>
      <w:r>
        <w:fldChar w:fldCharType="end"/>
      </w:r>
    </w:p>
    <w:p w14:paraId="7C651F67" w14:textId="77777777" w:rsidR="000D75EF" w:rsidRPr="00AA2F22" w:rsidRDefault="000D75EF">
      <w:pPr>
        <w:pStyle w:val="TOC4"/>
        <w:rPr>
          <w:rFonts w:ascii="Calibri" w:eastAsia="Malgun Gothic" w:hAnsi="Calibri"/>
          <w:sz w:val="22"/>
          <w:szCs w:val="22"/>
        </w:rPr>
      </w:pPr>
      <w:r>
        <w:t>10.3.4.1A</w:t>
      </w:r>
      <w:r w:rsidRPr="00AA2F22">
        <w:rPr>
          <w:rFonts w:ascii="Calibri" w:eastAsia="Malgun Gothic" w:hAnsi="Calibri"/>
          <w:sz w:val="22"/>
          <w:szCs w:val="22"/>
        </w:rPr>
        <w:tab/>
      </w:r>
      <w:r>
        <w:t>Type of Message</w:t>
      </w:r>
      <w:r>
        <w:tab/>
      </w:r>
      <w:r>
        <w:fldChar w:fldCharType="begin" w:fldLock="1"/>
      </w:r>
      <w:r>
        <w:instrText xml:space="preserve"> PAGEREF _Toc106109588 \h </w:instrText>
      </w:r>
      <w:r>
        <w:fldChar w:fldCharType="separate"/>
      </w:r>
      <w:r>
        <w:t>470</w:t>
      </w:r>
      <w:r>
        <w:fldChar w:fldCharType="end"/>
      </w:r>
    </w:p>
    <w:p w14:paraId="4E72BC10" w14:textId="77777777" w:rsidR="000D75EF" w:rsidRPr="00AA2F22" w:rsidRDefault="000D75EF">
      <w:pPr>
        <w:pStyle w:val="TOC4"/>
        <w:rPr>
          <w:rFonts w:ascii="Calibri" w:eastAsia="Malgun Gothic" w:hAnsi="Calibri"/>
          <w:sz w:val="22"/>
          <w:szCs w:val="22"/>
        </w:rPr>
      </w:pPr>
      <w:r>
        <w:t>10.3.4.2</w:t>
      </w:r>
      <w:r w:rsidRPr="00AA2F22">
        <w:rPr>
          <w:rFonts w:ascii="Calibri" w:eastAsia="Malgun Gothic" w:hAnsi="Calibri"/>
          <w:sz w:val="22"/>
          <w:szCs w:val="22"/>
        </w:rPr>
        <w:tab/>
      </w:r>
      <w:r>
        <w:t>IEs other than the Procedure Code and Type of Message</w:t>
      </w:r>
      <w:r>
        <w:tab/>
      </w:r>
      <w:r>
        <w:fldChar w:fldCharType="begin" w:fldLock="1"/>
      </w:r>
      <w:r>
        <w:instrText xml:space="preserve"> PAGEREF _Toc106109589 \h </w:instrText>
      </w:r>
      <w:r>
        <w:fldChar w:fldCharType="separate"/>
      </w:r>
      <w:r>
        <w:t>470</w:t>
      </w:r>
      <w:r>
        <w:fldChar w:fldCharType="end"/>
      </w:r>
    </w:p>
    <w:p w14:paraId="22A57F37" w14:textId="77777777" w:rsidR="000D75EF" w:rsidRPr="00AA2F22" w:rsidRDefault="000D75EF">
      <w:pPr>
        <w:pStyle w:val="TOC3"/>
        <w:rPr>
          <w:rFonts w:ascii="Calibri" w:eastAsia="Malgun Gothic" w:hAnsi="Calibri"/>
          <w:sz w:val="22"/>
          <w:szCs w:val="22"/>
        </w:rPr>
      </w:pPr>
      <w:r>
        <w:t>10.3.5</w:t>
      </w:r>
      <w:r w:rsidRPr="00AA2F22">
        <w:rPr>
          <w:rFonts w:ascii="Calibri" w:eastAsia="Malgun Gothic" w:hAnsi="Calibri"/>
          <w:sz w:val="22"/>
          <w:szCs w:val="22"/>
        </w:rPr>
        <w:tab/>
      </w:r>
      <w:r>
        <w:t>Missing IE or IE group</w:t>
      </w:r>
      <w:r>
        <w:tab/>
      </w:r>
      <w:r>
        <w:fldChar w:fldCharType="begin" w:fldLock="1"/>
      </w:r>
      <w:r>
        <w:instrText xml:space="preserve"> PAGEREF _Toc106109590 \h </w:instrText>
      </w:r>
      <w:r>
        <w:fldChar w:fldCharType="separate"/>
      </w:r>
      <w:r>
        <w:t>471</w:t>
      </w:r>
      <w:r>
        <w:fldChar w:fldCharType="end"/>
      </w:r>
    </w:p>
    <w:p w14:paraId="420E2CCF" w14:textId="77777777" w:rsidR="000D75EF" w:rsidRPr="00AA2F22" w:rsidRDefault="000D75EF">
      <w:pPr>
        <w:pStyle w:val="TOC3"/>
        <w:rPr>
          <w:rFonts w:ascii="Calibri" w:eastAsia="Malgun Gothic" w:hAnsi="Calibri"/>
          <w:sz w:val="22"/>
          <w:szCs w:val="22"/>
        </w:rPr>
      </w:pPr>
      <w:r>
        <w:t>10.3.6</w:t>
      </w:r>
      <w:r w:rsidRPr="00AA2F22">
        <w:rPr>
          <w:rFonts w:ascii="Calibri" w:eastAsia="Malgun Gothic" w:hAnsi="Calibri"/>
          <w:sz w:val="22"/>
          <w:szCs w:val="22"/>
        </w:rPr>
        <w:tab/>
      </w:r>
      <w:r>
        <w:t>IEs or IE groups received in wrong order or with too many occurrences or erroneously present</w:t>
      </w:r>
      <w:r>
        <w:tab/>
      </w:r>
      <w:r>
        <w:fldChar w:fldCharType="begin" w:fldLock="1"/>
      </w:r>
      <w:r>
        <w:instrText xml:space="preserve"> PAGEREF _Toc106109591 \h </w:instrText>
      </w:r>
      <w:r>
        <w:fldChar w:fldCharType="separate"/>
      </w:r>
      <w:r>
        <w:t>472</w:t>
      </w:r>
      <w:r>
        <w:fldChar w:fldCharType="end"/>
      </w:r>
    </w:p>
    <w:p w14:paraId="34D9D425" w14:textId="77777777" w:rsidR="000D75EF" w:rsidRPr="00AA2F22" w:rsidRDefault="000D75EF">
      <w:pPr>
        <w:pStyle w:val="TOC2"/>
        <w:rPr>
          <w:rFonts w:ascii="Calibri" w:eastAsia="Malgun Gothic" w:hAnsi="Calibri"/>
          <w:sz w:val="22"/>
          <w:szCs w:val="22"/>
        </w:rPr>
      </w:pPr>
      <w:r>
        <w:t>10.4</w:t>
      </w:r>
      <w:r w:rsidRPr="00AA2F22">
        <w:rPr>
          <w:rFonts w:ascii="Calibri" w:eastAsia="Malgun Gothic" w:hAnsi="Calibri"/>
          <w:sz w:val="22"/>
          <w:szCs w:val="22"/>
        </w:rPr>
        <w:tab/>
      </w:r>
      <w:r>
        <w:t>Logical Error</w:t>
      </w:r>
      <w:r>
        <w:tab/>
      </w:r>
      <w:r>
        <w:fldChar w:fldCharType="begin" w:fldLock="1"/>
      </w:r>
      <w:r>
        <w:instrText xml:space="preserve"> PAGEREF _Toc106109592 \h </w:instrText>
      </w:r>
      <w:r>
        <w:fldChar w:fldCharType="separate"/>
      </w:r>
      <w:r>
        <w:t>473</w:t>
      </w:r>
      <w:r>
        <w:fldChar w:fldCharType="end"/>
      </w:r>
    </w:p>
    <w:p w14:paraId="23AC6C34" w14:textId="77777777" w:rsidR="000D75EF" w:rsidRPr="00AA2F22" w:rsidRDefault="000D75EF">
      <w:pPr>
        <w:pStyle w:val="TOC2"/>
        <w:rPr>
          <w:rFonts w:ascii="Calibri" w:eastAsia="Malgun Gothic" w:hAnsi="Calibri"/>
          <w:sz w:val="22"/>
          <w:szCs w:val="22"/>
        </w:rPr>
      </w:pPr>
      <w:r>
        <w:t>10.5</w:t>
      </w:r>
      <w:r w:rsidRPr="00AA2F22">
        <w:rPr>
          <w:rFonts w:ascii="Calibri" w:eastAsia="Malgun Gothic" w:hAnsi="Calibri"/>
          <w:sz w:val="22"/>
          <w:szCs w:val="22"/>
        </w:rPr>
        <w:tab/>
      </w:r>
      <w:r>
        <w:t>Exceptions</w:t>
      </w:r>
      <w:r>
        <w:tab/>
      </w:r>
      <w:r>
        <w:fldChar w:fldCharType="begin" w:fldLock="1"/>
      </w:r>
      <w:r>
        <w:instrText xml:space="preserve"> PAGEREF _Toc106109593 \h </w:instrText>
      </w:r>
      <w:r>
        <w:fldChar w:fldCharType="separate"/>
      </w:r>
      <w:r>
        <w:t>473</w:t>
      </w:r>
      <w:r>
        <w:fldChar w:fldCharType="end"/>
      </w:r>
    </w:p>
    <w:p w14:paraId="28BFDBC9" w14:textId="77777777" w:rsidR="000D75EF" w:rsidRPr="00AA2F22" w:rsidRDefault="000D75EF">
      <w:pPr>
        <w:pStyle w:val="TOC2"/>
        <w:rPr>
          <w:rFonts w:ascii="Calibri" w:eastAsia="Malgun Gothic" w:hAnsi="Calibri"/>
          <w:sz w:val="22"/>
          <w:szCs w:val="22"/>
        </w:rPr>
      </w:pPr>
      <w:r>
        <w:t>10.6</w:t>
      </w:r>
      <w:r w:rsidRPr="00AA2F22">
        <w:rPr>
          <w:rFonts w:ascii="Calibri" w:eastAsia="Malgun Gothic" w:hAnsi="Calibri"/>
          <w:sz w:val="22"/>
          <w:szCs w:val="22"/>
        </w:rPr>
        <w:tab/>
      </w:r>
      <w:r>
        <w:t>Handling of AP ID</w:t>
      </w:r>
      <w:r>
        <w:tab/>
      </w:r>
      <w:r>
        <w:fldChar w:fldCharType="begin" w:fldLock="1"/>
      </w:r>
      <w:r>
        <w:instrText xml:space="preserve"> PAGEREF _Toc106109594 \h </w:instrText>
      </w:r>
      <w:r>
        <w:fldChar w:fldCharType="separate"/>
      </w:r>
      <w:r>
        <w:t>474</w:t>
      </w:r>
      <w:r>
        <w:fldChar w:fldCharType="end"/>
      </w:r>
    </w:p>
    <w:p w14:paraId="635F8024" w14:textId="77777777" w:rsidR="000D75EF" w:rsidRPr="00AA2F22" w:rsidRDefault="000D75EF">
      <w:pPr>
        <w:pStyle w:val="TOC8"/>
        <w:rPr>
          <w:rFonts w:ascii="Calibri" w:eastAsia="Malgun Gothic" w:hAnsi="Calibri"/>
          <w:b w:val="0"/>
          <w:szCs w:val="22"/>
        </w:rPr>
      </w:pPr>
      <w:r>
        <w:t>Annex A (informative): Change history</w:t>
      </w:r>
      <w:r>
        <w:tab/>
      </w:r>
      <w:r>
        <w:fldChar w:fldCharType="begin" w:fldLock="1"/>
      </w:r>
      <w:r>
        <w:instrText xml:space="preserve"> PAGEREF _Toc106109595 \h </w:instrText>
      </w:r>
      <w:r>
        <w:fldChar w:fldCharType="separate"/>
      </w:r>
      <w:r>
        <w:t>475</w:t>
      </w:r>
      <w:r>
        <w:fldChar w:fldCharType="end"/>
      </w:r>
    </w:p>
    <w:p w14:paraId="61C3C1EA" w14:textId="77777777" w:rsidR="00080512" w:rsidRPr="001D2E49" w:rsidRDefault="000D75EF">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0" w:name="_Toc20954812"/>
      <w:bookmarkStart w:id="21" w:name="_Toc29503249"/>
      <w:bookmarkStart w:id="22" w:name="_Toc29503833"/>
      <w:bookmarkStart w:id="23" w:name="_Toc29504417"/>
      <w:bookmarkStart w:id="24" w:name="_Toc36552863"/>
      <w:bookmarkStart w:id="25" w:name="_Toc36554590"/>
      <w:bookmarkStart w:id="26" w:name="_Toc45651843"/>
      <w:bookmarkStart w:id="27" w:name="_Toc45658275"/>
      <w:bookmarkStart w:id="28" w:name="_Toc45720095"/>
      <w:bookmarkStart w:id="29" w:name="_Toc45797975"/>
      <w:bookmarkStart w:id="30" w:name="_Toc45897364"/>
      <w:bookmarkStart w:id="31" w:name="_Toc51745564"/>
      <w:bookmarkStart w:id="32" w:name="_Toc64445828"/>
      <w:bookmarkStart w:id="33" w:name="_Toc73981698"/>
      <w:bookmarkStart w:id="34" w:name="_Toc88651787"/>
      <w:bookmarkStart w:id="35" w:name="_Toc97890830"/>
      <w:bookmarkStart w:id="36" w:name="_Toc106108850"/>
      <w:r w:rsidR="009B75C3" w:rsidRPr="001D2E49">
        <w:t>1</w:t>
      </w:r>
      <w:r w:rsidR="009B75C3" w:rsidRPr="001D2E49">
        <w:tab/>
        <w:t>Scope</w: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7" w:name="_Toc20954813"/>
      <w:bookmarkStart w:id="38" w:name="_Toc29503250"/>
      <w:bookmarkStart w:id="39" w:name="_Toc29503834"/>
      <w:bookmarkStart w:id="40" w:name="_Toc29504418"/>
      <w:bookmarkStart w:id="41" w:name="_Toc36552864"/>
      <w:bookmarkStart w:id="42" w:name="_Toc36554591"/>
      <w:bookmarkStart w:id="43" w:name="_Toc45651844"/>
      <w:bookmarkStart w:id="44" w:name="_Toc45658276"/>
      <w:bookmarkStart w:id="45" w:name="_Toc45720096"/>
      <w:bookmarkStart w:id="46" w:name="_Toc45797976"/>
      <w:bookmarkStart w:id="47" w:name="_Toc45897365"/>
      <w:bookmarkStart w:id="48" w:name="_Toc51745565"/>
      <w:bookmarkStart w:id="49" w:name="_Toc64445829"/>
      <w:bookmarkStart w:id="50" w:name="_Toc73981699"/>
      <w:bookmarkStart w:id="51" w:name="_Toc88651788"/>
      <w:bookmarkStart w:id="52" w:name="_Toc97890831"/>
      <w:bookmarkStart w:id="53" w:name="_Toc106108851"/>
      <w:r w:rsidRPr="001D2E49">
        <w:t>2</w:t>
      </w:r>
      <w:r w:rsidRPr="001D2E49">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4" w:name="OLE_LINK2"/>
      <w:bookmarkStart w:id="55" w:name="OLE_LINK3"/>
      <w:bookmarkStart w:id="56" w:name="OLE_LINK4"/>
      <w:bookmarkStart w:id="57"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4"/>
    <w:bookmarkEnd w:id="55"/>
    <w:bookmarkEnd w:id="56"/>
    <w:bookmarkEnd w:id="57"/>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58"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59" w:name="_Toc20954814"/>
      <w:bookmarkStart w:id="60" w:name="_Toc29503251"/>
      <w:bookmarkStart w:id="61" w:name="_Toc29503835"/>
      <w:bookmarkStart w:id="62" w:name="_Toc29504419"/>
      <w:bookmarkStart w:id="63" w:name="_Toc36552865"/>
      <w:bookmarkStart w:id="64" w:name="_Toc36554592"/>
      <w:bookmarkStart w:id="65" w:name="_Hlk44326898"/>
      <w:bookmarkEnd w:id="58"/>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6" w:name="_Hlk8920865"/>
      <w:r w:rsidRPr="003B7B43">
        <w:t>CableLabs WR-TR-5WWC-ARCH</w:t>
      </w:r>
      <w:bookmarkEnd w:id="66"/>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67" w:name="_Hlk44329578"/>
      <w:bookmarkEnd w:id="65"/>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67"/>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3E8C5473" w14:textId="77777777" w:rsidR="00B6269A" w:rsidRPr="00367E0D" w:rsidRDefault="00B6269A" w:rsidP="008A6CC6">
      <w:pPr>
        <w:pStyle w:val="EX"/>
      </w:pPr>
      <w:r>
        <w:t>[43</w:t>
      </w:r>
      <w:r w:rsidRPr="009E0DE1">
        <w:t>]</w:t>
      </w:r>
      <w:r w:rsidRPr="009E0DE1">
        <w:tab/>
        <w:t>3GPP</w:t>
      </w:r>
      <w:r>
        <w:t> </w:t>
      </w:r>
      <w:r w:rsidRPr="009E0DE1">
        <w:t>TS</w:t>
      </w:r>
      <w:r>
        <w:t> </w:t>
      </w:r>
      <w:r w:rsidRPr="009E0DE1">
        <w:t>29.244: "Interface between the Control Plane and the User Plane Nodes; Stage 3".</w:t>
      </w:r>
    </w:p>
    <w:p w14:paraId="28908709" w14:textId="77777777" w:rsidR="009B75C3" w:rsidRPr="001D2E49" w:rsidRDefault="009B75C3" w:rsidP="009B75C3">
      <w:pPr>
        <w:pStyle w:val="Heading1"/>
      </w:pPr>
      <w:bookmarkStart w:id="68" w:name="_Toc45651845"/>
      <w:bookmarkStart w:id="69" w:name="_Toc45658277"/>
      <w:bookmarkStart w:id="70" w:name="_Toc45720097"/>
      <w:bookmarkStart w:id="71" w:name="_Toc45797977"/>
      <w:bookmarkStart w:id="72" w:name="_Toc45897366"/>
      <w:bookmarkStart w:id="73" w:name="_Toc51745566"/>
      <w:bookmarkStart w:id="74" w:name="_Toc64445830"/>
      <w:bookmarkStart w:id="75" w:name="_Toc73981700"/>
      <w:bookmarkStart w:id="76" w:name="_Toc88651789"/>
      <w:bookmarkStart w:id="77" w:name="_Toc97890832"/>
      <w:bookmarkStart w:id="78" w:name="_Toc106108852"/>
      <w:r w:rsidRPr="001D2E49">
        <w:t>3</w:t>
      </w:r>
      <w:r w:rsidRPr="001D2E49">
        <w:tab/>
        <w:t>Definitions and abbreviations</w:t>
      </w:r>
      <w:bookmarkEnd w:id="59"/>
      <w:bookmarkEnd w:id="60"/>
      <w:bookmarkEnd w:id="61"/>
      <w:bookmarkEnd w:id="62"/>
      <w:bookmarkEnd w:id="63"/>
      <w:bookmarkEnd w:id="64"/>
      <w:bookmarkEnd w:id="68"/>
      <w:bookmarkEnd w:id="69"/>
      <w:bookmarkEnd w:id="70"/>
      <w:bookmarkEnd w:id="71"/>
      <w:bookmarkEnd w:id="72"/>
      <w:bookmarkEnd w:id="73"/>
      <w:bookmarkEnd w:id="74"/>
      <w:bookmarkEnd w:id="75"/>
      <w:bookmarkEnd w:id="76"/>
      <w:bookmarkEnd w:id="77"/>
      <w:bookmarkEnd w:id="78"/>
    </w:p>
    <w:p w14:paraId="4B993425" w14:textId="77777777" w:rsidR="009B75C3" w:rsidRPr="001D2E49" w:rsidRDefault="009B75C3" w:rsidP="009B75C3">
      <w:pPr>
        <w:pStyle w:val="Heading2"/>
      </w:pPr>
      <w:bookmarkStart w:id="79" w:name="_Toc20954815"/>
      <w:bookmarkStart w:id="80" w:name="_Toc29503252"/>
      <w:bookmarkStart w:id="81" w:name="_Toc29503836"/>
      <w:bookmarkStart w:id="82" w:name="_Toc29504420"/>
      <w:bookmarkStart w:id="83" w:name="_Toc36552866"/>
      <w:bookmarkStart w:id="84" w:name="_Toc36554593"/>
      <w:bookmarkStart w:id="85" w:name="_Toc45651846"/>
      <w:bookmarkStart w:id="86" w:name="_Toc45658278"/>
      <w:bookmarkStart w:id="87" w:name="_Toc45720098"/>
      <w:bookmarkStart w:id="88" w:name="_Toc45797978"/>
      <w:bookmarkStart w:id="89" w:name="_Toc45897367"/>
      <w:bookmarkStart w:id="90" w:name="_Toc51745567"/>
      <w:bookmarkStart w:id="91" w:name="_Toc64445831"/>
      <w:bookmarkStart w:id="92" w:name="_Toc73981701"/>
      <w:bookmarkStart w:id="93" w:name="_Toc88651790"/>
      <w:bookmarkStart w:id="94" w:name="_Toc97890833"/>
      <w:bookmarkStart w:id="95" w:name="_Toc106108853"/>
      <w:r w:rsidRPr="001D2E49">
        <w:t>3.1</w:t>
      </w:r>
      <w:r w:rsidRPr="001D2E49">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4F723B0B" w14:textId="77777777" w:rsidR="009B75C3" w:rsidRPr="001D2E49" w:rsidRDefault="009B75C3" w:rsidP="009B75C3">
      <w:r w:rsidRPr="001D2E49">
        <w:t xml:space="preserve">For the purposes of the present document, the terms and definitions given in </w:t>
      </w:r>
      <w:bookmarkStart w:id="96" w:name="OLE_LINK6"/>
      <w:bookmarkStart w:id="97" w:name="OLE_LINK7"/>
      <w:bookmarkStart w:id="98" w:name="OLE_LINK8"/>
      <w:r w:rsidRPr="001D2E49">
        <w:t xml:space="preserve">3GPP </w:t>
      </w:r>
      <w:bookmarkEnd w:id="96"/>
      <w:bookmarkEnd w:id="97"/>
      <w:bookmarkEnd w:id="98"/>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99" w:name="_Hlk508607679"/>
      <w:r w:rsidRPr="001D2E49">
        <w:t>Class 2 EPs are considered always successful</w:t>
      </w:r>
      <w:bookmarkEnd w:id="99"/>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0" w:name="_Toc20954816"/>
      <w:bookmarkStart w:id="101" w:name="_Toc29503253"/>
      <w:bookmarkStart w:id="102" w:name="_Toc29503837"/>
      <w:bookmarkStart w:id="103" w:name="_Toc29504421"/>
      <w:bookmarkStart w:id="104" w:name="_Toc36552867"/>
      <w:bookmarkStart w:id="105"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06" w:name="_Toc45651847"/>
      <w:bookmarkStart w:id="107" w:name="_Toc45658279"/>
      <w:bookmarkStart w:id="108" w:name="_Toc45720099"/>
      <w:bookmarkStart w:id="109" w:name="_Toc45797979"/>
      <w:bookmarkStart w:id="110" w:name="_Toc45897368"/>
      <w:bookmarkStart w:id="111" w:name="_Toc51745568"/>
      <w:bookmarkStart w:id="112" w:name="_Toc64445832"/>
      <w:bookmarkStart w:id="113" w:name="_Toc73981702"/>
      <w:bookmarkStart w:id="114" w:name="_Toc88651791"/>
      <w:bookmarkStart w:id="115" w:name="_Toc97890834"/>
      <w:bookmarkStart w:id="116" w:name="_Toc106108854"/>
      <w:r w:rsidRPr="001D2E49">
        <w:t>3.2</w:t>
      </w:r>
      <w:r w:rsidRPr="001D2E49">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17" w:name="_Toc20954817"/>
      <w:bookmarkStart w:id="118" w:name="_Toc29503254"/>
      <w:bookmarkStart w:id="119" w:name="_Toc29503838"/>
      <w:bookmarkStart w:id="120" w:name="_Toc29504422"/>
      <w:bookmarkStart w:id="121" w:name="_Toc36552868"/>
      <w:bookmarkStart w:id="122" w:name="_Toc36554595"/>
      <w:bookmarkStart w:id="123" w:name="_Toc45651848"/>
      <w:bookmarkStart w:id="124" w:name="_Toc45658280"/>
      <w:bookmarkStart w:id="125" w:name="_Toc45720100"/>
      <w:bookmarkStart w:id="126" w:name="_Toc45797980"/>
      <w:bookmarkStart w:id="127" w:name="_Toc45897369"/>
      <w:bookmarkStart w:id="128" w:name="_Toc51745569"/>
      <w:bookmarkStart w:id="129" w:name="_Toc64445833"/>
      <w:bookmarkStart w:id="130" w:name="_Toc73981703"/>
      <w:bookmarkStart w:id="131" w:name="_Toc88651792"/>
      <w:bookmarkStart w:id="132" w:name="_Toc97890835"/>
      <w:bookmarkStart w:id="133" w:name="_Toc106108855"/>
      <w:r w:rsidRPr="001D2E49">
        <w:t>4</w:t>
      </w:r>
      <w:r w:rsidRPr="001D2E49">
        <w:tab/>
        <w:t>General</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6E6B6C81" w14:textId="77777777" w:rsidR="009B75C3" w:rsidRPr="001D2E49" w:rsidRDefault="009B75C3" w:rsidP="009B75C3">
      <w:pPr>
        <w:pStyle w:val="Heading2"/>
      </w:pPr>
      <w:bookmarkStart w:id="134" w:name="_Toc20954818"/>
      <w:bookmarkStart w:id="135" w:name="_Toc29503255"/>
      <w:bookmarkStart w:id="136" w:name="_Toc29503839"/>
      <w:bookmarkStart w:id="137" w:name="_Toc29504423"/>
      <w:bookmarkStart w:id="138" w:name="_Toc36552869"/>
      <w:bookmarkStart w:id="139" w:name="_Toc36554596"/>
      <w:bookmarkStart w:id="140" w:name="_Toc45651849"/>
      <w:bookmarkStart w:id="141" w:name="_Toc45658281"/>
      <w:bookmarkStart w:id="142" w:name="_Toc45720101"/>
      <w:bookmarkStart w:id="143" w:name="_Toc45797981"/>
      <w:bookmarkStart w:id="144" w:name="_Toc45897370"/>
      <w:bookmarkStart w:id="145" w:name="_Toc51745570"/>
      <w:bookmarkStart w:id="146" w:name="_Toc64445834"/>
      <w:bookmarkStart w:id="147" w:name="_Toc73981704"/>
      <w:bookmarkStart w:id="148" w:name="_Toc88651793"/>
      <w:bookmarkStart w:id="149" w:name="_Toc97890836"/>
      <w:bookmarkStart w:id="150" w:name="_Toc106108856"/>
      <w:r w:rsidRPr="001D2E49">
        <w:t>4.1</w:t>
      </w:r>
      <w:r w:rsidRPr="001D2E49">
        <w:tab/>
        <w:t>Procedure Specification Principles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1" w:name="_Toc20954819"/>
      <w:bookmarkStart w:id="152" w:name="_Toc29503256"/>
      <w:bookmarkStart w:id="153" w:name="_Toc29503840"/>
      <w:bookmarkStart w:id="154" w:name="_Toc29504424"/>
      <w:bookmarkStart w:id="155" w:name="_Toc36552870"/>
      <w:bookmarkStart w:id="156" w:name="_Toc36554597"/>
      <w:bookmarkStart w:id="157" w:name="_Toc45651850"/>
      <w:bookmarkStart w:id="158" w:name="_Toc45658282"/>
      <w:bookmarkStart w:id="159" w:name="_Toc45720102"/>
      <w:bookmarkStart w:id="160" w:name="_Toc45797982"/>
      <w:bookmarkStart w:id="161" w:name="_Toc45897371"/>
      <w:bookmarkStart w:id="162" w:name="_Toc51745571"/>
      <w:bookmarkStart w:id="163" w:name="_Toc64445835"/>
      <w:bookmarkStart w:id="164" w:name="_Toc73981705"/>
      <w:bookmarkStart w:id="165" w:name="_Toc88651794"/>
      <w:bookmarkStart w:id="166" w:name="_Toc97890837"/>
      <w:bookmarkStart w:id="167" w:name="_Toc106108857"/>
      <w:r w:rsidRPr="001D2E49">
        <w:t>4.2</w:t>
      </w:r>
      <w:r w:rsidRPr="001D2E49">
        <w:tab/>
        <w:t>Forwards and Backwards Compatibility</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68" w:name="_Toc20954820"/>
      <w:bookmarkStart w:id="169" w:name="_Toc29503257"/>
      <w:bookmarkStart w:id="170" w:name="_Toc29503841"/>
      <w:bookmarkStart w:id="171" w:name="_Toc29504425"/>
      <w:bookmarkStart w:id="172" w:name="_Toc36552871"/>
      <w:bookmarkStart w:id="173" w:name="_Toc36554598"/>
      <w:bookmarkStart w:id="174" w:name="_Toc45651851"/>
      <w:bookmarkStart w:id="175" w:name="_Toc45658283"/>
      <w:bookmarkStart w:id="176" w:name="_Toc45720103"/>
      <w:bookmarkStart w:id="177" w:name="_Toc45797983"/>
      <w:bookmarkStart w:id="178" w:name="_Toc45897372"/>
      <w:bookmarkStart w:id="179" w:name="_Toc51745572"/>
      <w:bookmarkStart w:id="180" w:name="_Toc64445836"/>
      <w:bookmarkStart w:id="181" w:name="_Toc73981706"/>
      <w:bookmarkStart w:id="182" w:name="_Toc88651795"/>
      <w:bookmarkStart w:id="183" w:name="_Toc97890838"/>
      <w:bookmarkStart w:id="184" w:name="_Toc106108858"/>
      <w:r w:rsidRPr="001D2E49">
        <w:t>4.3</w:t>
      </w:r>
      <w:r w:rsidRPr="001D2E49">
        <w:tab/>
        <w:t>Specification Notations</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85" w:name="_Toc20954821"/>
      <w:bookmarkStart w:id="186" w:name="_Toc29503258"/>
      <w:bookmarkStart w:id="187" w:name="_Toc29503842"/>
      <w:bookmarkStart w:id="188" w:name="_Toc29504426"/>
      <w:bookmarkStart w:id="189" w:name="_Toc36552872"/>
      <w:bookmarkStart w:id="190" w:name="_Toc36554599"/>
      <w:bookmarkStart w:id="191" w:name="_Toc45651852"/>
      <w:bookmarkStart w:id="192" w:name="_Toc45658284"/>
      <w:bookmarkStart w:id="193" w:name="_Toc45720104"/>
      <w:bookmarkStart w:id="194" w:name="_Toc45797984"/>
      <w:bookmarkStart w:id="195" w:name="_Toc45897373"/>
      <w:bookmarkStart w:id="196" w:name="_Toc51745573"/>
      <w:bookmarkStart w:id="197" w:name="_Toc64445837"/>
      <w:bookmarkStart w:id="198" w:name="_Toc73981707"/>
      <w:bookmarkStart w:id="199" w:name="_Toc88651796"/>
      <w:bookmarkStart w:id="200" w:name="_Toc97890839"/>
      <w:bookmarkStart w:id="201" w:name="_Toc106108859"/>
      <w:r w:rsidRPr="001D2E49">
        <w:t>5</w:t>
      </w:r>
      <w:r w:rsidRPr="001D2E49">
        <w:tab/>
        <w:t>NGAP Services</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02" w:name="_Toc20954822"/>
      <w:bookmarkStart w:id="203" w:name="_Toc29503259"/>
      <w:bookmarkStart w:id="204" w:name="_Toc29503843"/>
      <w:bookmarkStart w:id="205" w:name="_Toc29504427"/>
      <w:bookmarkStart w:id="206" w:name="_Toc36552873"/>
      <w:bookmarkStart w:id="207" w:name="_Toc36554600"/>
      <w:bookmarkStart w:id="208" w:name="_Toc45651853"/>
      <w:bookmarkStart w:id="209" w:name="_Toc45658285"/>
      <w:bookmarkStart w:id="210" w:name="_Toc45720105"/>
      <w:bookmarkStart w:id="211" w:name="_Toc45797985"/>
      <w:bookmarkStart w:id="212" w:name="_Toc45897374"/>
      <w:bookmarkStart w:id="213" w:name="_Toc51745574"/>
      <w:bookmarkStart w:id="214" w:name="_Toc64445838"/>
      <w:bookmarkStart w:id="215" w:name="_Toc73981708"/>
      <w:bookmarkStart w:id="216" w:name="_Toc88651797"/>
      <w:bookmarkStart w:id="217" w:name="_Toc97890840"/>
      <w:bookmarkStart w:id="218" w:name="_Toc106108860"/>
      <w:r w:rsidRPr="001D2E49">
        <w:t>6</w:t>
      </w:r>
      <w:r w:rsidRPr="001D2E49">
        <w:tab/>
        <w:t>Services Expected from Signalling Transport</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19" w:name="_Toc20954823"/>
      <w:bookmarkStart w:id="220" w:name="_Toc29503260"/>
      <w:bookmarkStart w:id="221" w:name="_Toc29503844"/>
      <w:bookmarkStart w:id="222" w:name="_Toc29504428"/>
      <w:bookmarkStart w:id="223" w:name="_Toc36552874"/>
      <w:bookmarkStart w:id="224" w:name="_Toc36554601"/>
      <w:bookmarkStart w:id="225" w:name="_Toc45651854"/>
      <w:bookmarkStart w:id="226" w:name="_Toc45658286"/>
      <w:bookmarkStart w:id="227" w:name="_Toc45720106"/>
      <w:bookmarkStart w:id="228" w:name="_Toc45797986"/>
      <w:bookmarkStart w:id="229" w:name="_Toc45897375"/>
      <w:bookmarkStart w:id="230" w:name="_Toc51745575"/>
      <w:bookmarkStart w:id="231" w:name="_Toc64445839"/>
      <w:bookmarkStart w:id="232" w:name="_Toc73981709"/>
      <w:bookmarkStart w:id="233" w:name="_Toc88651798"/>
      <w:bookmarkStart w:id="234" w:name="_Toc97890841"/>
      <w:bookmarkStart w:id="235" w:name="_Toc106108861"/>
      <w:r w:rsidRPr="001D2E49">
        <w:t>7</w:t>
      </w:r>
      <w:r w:rsidRPr="001D2E49">
        <w:tab/>
        <w:t>Functions of NGAP</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36" w:name="_Toc20954824"/>
      <w:bookmarkStart w:id="237" w:name="_Toc29503261"/>
      <w:bookmarkStart w:id="238" w:name="_Toc29503845"/>
      <w:bookmarkStart w:id="239" w:name="_Toc29504429"/>
      <w:bookmarkStart w:id="240" w:name="_Toc36552875"/>
      <w:bookmarkStart w:id="241" w:name="_Toc36554602"/>
      <w:bookmarkStart w:id="242" w:name="_Toc45651855"/>
      <w:bookmarkStart w:id="243" w:name="_Toc45658287"/>
      <w:bookmarkStart w:id="244" w:name="_Toc45720107"/>
      <w:bookmarkStart w:id="245" w:name="_Toc45797987"/>
      <w:bookmarkStart w:id="246" w:name="_Toc45897376"/>
      <w:bookmarkStart w:id="247" w:name="_Toc51745576"/>
      <w:bookmarkStart w:id="248" w:name="_Toc64445840"/>
      <w:bookmarkStart w:id="249" w:name="_Toc73981710"/>
      <w:bookmarkStart w:id="250" w:name="_Toc88651799"/>
      <w:bookmarkStart w:id="251" w:name="_Toc97890842"/>
      <w:bookmarkStart w:id="252" w:name="_Toc106108862"/>
      <w:r w:rsidRPr="001D2E49">
        <w:t>8</w:t>
      </w:r>
      <w:r w:rsidRPr="001D2E49">
        <w:tab/>
        <w:t>NGAP Procedures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15C90259" w14:textId="77777777" w:rsidR="009B75C3" w:rsidRPr="001D2E49" w:rsidRDefault="009B75C3" w:rsidP="009B75C3">
      <w:pPr>
        <w:pStyle w:val="Heading2"/>
      </w:pPr>
      <w:bookmarkStart w:id="253" w:name="_Toc20954825"/>
      <w:bookmarkStart w:id="254" w:name="_Toc29503262"/>
      <w:bookmarkStart w:id="255" w:name="_Toc29503846"/>
      <w:bookmarkStart w:id="256" w:name="_Toc29504430"/>
      <w:bookmarkStart w:id="257" w:name="_Toc36552876"/>
      <w:bookmarkStart w:id="258" w:name="_Toc36554603"/>
      <w:bookmarkStart w:id="259" w:name="_Toc45651856"/>
      <w:bookmarkStart w:id="260" w:name="_Toc45658288"/>
      <w:bookmarkStart w:id="261" w:name="_Toc45720108"/>
      <w:bookmarkStart w:id="262" w:name="_Toc45797988"/>
      <w:bookmarkStart w:id="263" w:name="_Toc45897377"/>
      <w:bookmarkStart w:id="264" w:name="_Toc51745577"/>
      <w:bookmarkStart w:id="265" w:name="_Toc64445841"/>
      <w:bookmarkStart w:id="266" w:name="_Toc73981711"/>
      <w:bookmarkStart w:id="267" w:name="_Toc88651800"/>
      <w:bookmarkStart w:id="268" w:name="_Toc97890843"/>
      <w:bookmarkStart w:id="269" w:name="_Toc106108863"/>
      <w:r w:rsidRPr="001D2E49">
        <w:t>8.1</w:t>
      </w:r>
      <w:r w:rsidRPr="001D2E49">
        <w:tab/>
        <w:t>List of NGAP Elementary Procedures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70" w:name="_Toc20954826"/>
      <w:bookmarkStart w:id="271" w:name="_Toc29503263"/>
      <w:bookmarkStart w:id="272" w:name="_Toc29503847"/>
      <w:bookmarkStart w:id="273" w:name="_Toc29504431"/>
      <w:bookmarkStart w:id="274" w:name="_Toc36552877"/>
      <w:bookmarkStart w:id="275" w:name="_Toc36554604"/>
      <w:bookmarkStart w:id="276" w:name="_Toc45651857"/>
      <w:bookmarkStart w:id="277" w:name="_Toc45658289"/>
      <w:bookmarkStart w:id="278" w:name="_Toc45720109"/>
      <w:bookmarkStart w:id="279" w:name="_Toc45797989"/>
      <w:bookmarkStart w:id="280" w:name="_Toc45897378"/>
      <w:bookmarkStart w:id="281" w:name="_Toc51745578"/>
      <w:bookmarkStart w:id="282" w:name="_Toc64445842"/>
      <w:bookmarkStart w:id="283" w:name="_Toc73981712"/>
      <w:bookmarkStart w:id="284" w:name="_Toc88651801"/>
      <w:bookmarkStart w:id="285" w:name="_Toc97890844"/>
      <w:bookmarkStart w:id="286" w:name="_Toc106108864"/>
      <w:r w:rsidRPr="001D2E49">
        <w:t>8.2</w:t>
      </w:r>
      <w:r w:rsidRPr="001D2E49">
        <w:tab/>
        <w:t>PDU Session Management Procedures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713BC1C8" w14:textId="77777777" w:rsidR="009B75C3" w:rsidRPr="001D2E49" w:rsidRDefault="009B75C3" w:rsidP="009B75C3">
      <w:pPr>
        <w:pStyle w:val="Heading3"/>
      </w:pPr>
      <w:bookmarkStart w:id="287" w:name="_Toc20954827"/>
      <w:bookmarkStart w:id="288" w:name="_Toc29503264"/>
      <w:bookmarkStart w:id="289" w:name="_Toc29503848"/>
      <w:bookmarkStart w:id="290" w:name="_Toc29504432"/>
      <w:bookmarkStart w:id="291" w:name="_Toc36552878"/>
      <w:bookmarkStart w:id="292" w:name="_Toc36554605"/>
      <w:bookmarkStart w:id="293" w:name="_Toc45651858"/>
      <w:bookmarkStart w:id="294" w:name="_Toc45658290"/>
      <w:bookmarkStart w:id="295" w:name="_Toc45720110"/>
      <w:bookmarkStart w:id="296" w:name="_Toc45797990"/>
      <w:bookmarkStart w:id="297" w:name="_Toc45897379"/>
      <w:bookmarkStart w:id="298" w:name="_Toc51745579"/>
      <w:bookmarkStart w:id="299" w:name="_Toc64445843"/>
      <w:bookmarkStart w:id="300" w:name="_Toc73981713"/>
      <w:bookmarkStart w:id="301" w:name="_Toc88651802"/>
      <w:bookmarkStart w:id="302" w:name="_Toc97890845"/>
      <w:bookmarkStart w:id="303" w:name="_Toc106108865"/>
      <w:r w:rsidRPr="001D2E49">
        <w:t>8.2.1</w:t>
      </w:r>
      <w:r w:rsidRPr="001D2E49">
        <w:tab/>
        <w:t>PDU Session Resource Setup</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1C860F7E" w14:textId="77777777" w:rsidR="009B75C3" w:rsidRPr="001D2E49" w:rsidRDefault="009B75C3" w:rsidP="009B75C3">
      <w:pPr>
        <w:pStyle w:val="Heading4"/>
      </w:pPr>
      <w:bookmarkStart w:id="304" w:name="_Toc20954828"/>
      <w:bookmarkStart w:id="305" w:name="_Toc29503265"/>
      <w:bookmarkStart w:id="306" w:name="_Toc29503849"/>
      <w:bookmarkStart w:id="307" w:name="_Toc29504433"/>
      <w:bookmarkStart w:id="308" w:name="_Toc36552879"/>
      <w:bookmarkStart w:id="309" w:name="_Toc36554606"/>
      <w:bookmarkStart w:id="310" w:name="_Toc45651859"/>
      <w:bookmarkStart w:id="311" w:name="_Toc45658291"/>
      <w:bookmarkStart w:id="312" w:name="_Toc45720111"/>
      <w:bookmarkStart w:id="313" w:name="_Toc45797991"/>
      <w:bookmarkStart w:id="314" w:name="_Toc45897380"/>
      <w:bookmarkStart w:id="315" w:name="_Toc51745580"/>
      <w:bookmarkStart w:id="316" w:name="_Toc64445844"/>
      <w:bookmarkStart w:id="317" w:name="_Toc73981714"/>
      <w:bookmarkStart w:id="318" w:name="_Toc88651803"/>
      <w:bookmarkStart w:id="319" w:name="_Toc97890846"/>
      <w:bookmarkStart w:id="320" w:name="_Toc106108866"/>
      <w:r w:rsidRPr="001D2E49">
        <w:t>8.2.1.1</w:t>
      </w:r>
      <w:r w:rsidRPr="001D2E49">
        <w:tab/>
        <w:t>General</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21" w:name="_Toc20954829"/>
      <w:bookmarkStart w:id="322" w:name="_Toc29503266"/>
      <w:bookmarkStart w:id="323" w:name="_Toc29503850"/>
      <w:bookmarkStart w:id="324" w:name="_Toc29504434"/>
      <w:bookmarkStart w:id="325" w:name="_Toc36552880"/>
      <w:bookmarkStart w:id="326" w:name="_Toc36554607"/>
      <w:bookmarkStart w:id="327" w:name="_Toc45651860"/>
      <w:bookmarkStart w:id="328" w:name="_Toc45658292"/>
      <w:bookmarkStart w:id="329" w:name="_Toc45720112"/>
      <w:bookmarkStart w:id="330" w:name="_Toc45797992"/>
      <w:bookmarkStart w:id="331" w:name="_Toc45897381"/>
      <w:bookmarkStart w:id="332" w:name="_Toc51745581"/>
      <w:bookmarkStart w:id="333" w:name="_Toc64445845"/>
      <w:bookmarkStart w:id="334" w:name="_Toc73981715"/>
      <w:bookmarkStart w:id="335" w:name="_Toc88651804"/>
      <w:bookmarkStart w:id="336" w:name="_Toc97890847"/>
      <w:bookmarkStart w:id="337" w:name="_Toc106108867"/>
      <w:r w:rsidRPr="001D2E49">
        <w:t>8.2.1.2</w:t>
      </w:r>
      <w:r w:rsidRPr="001D2E49">
        <w:tab/>
        <w:t>Successful Operation</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44.55pt;height:121.05pt" o:ole="">
            <v:imagedata r:id="rId12" o:title=""/>
          </v:shape>
          <o:OLEObject Type="Embed" ProgID="Visio.Drawing.11" ShapeID="_x0000_i1027" DrawAspect="Content" ObjectID="_1717486613"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38" w:name="OLE_LINK148"/>
      <w:bookmarkStart w:id="339" w:name="OLE_LINK149"/>
      <w:bookmarkStart w:id="340" w:name="OLE_LINK150"/>
      <w:r w:rsidRPr="001D2E49">
        <w:rPr>
          <w:rFonts w:hint="eastAsia"/>
          <w:i/>
          <w:lang w:eastAsia="zh-CN"/>
        </w:rPr>
        <w:t>Security Indication</w:t>
      </w:r>
      <w:r w:rsidRPr="001D2E49">
        <w:rPr>
          <w:rFonts w:hint="eastAsia"/>
          <w:lang w:eastAsia="zh-CN"/>
        </w:rPr>
        <w:t xml:space="preserve"> </w:t>
      </w:r>
      <w:bookmarkEnd w:id="338"/>
      <w:bookmarkEnd w:id="339"/>
      <w:bookmarkEnd w:id="340"/>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41" w:name="OLE_LINK151"/>
      <w:bookmarkStart w:id="342" w:name="OLE_LINK152"/>
      <w:r w:rsidRPr="001D2E49">
        <w:rPr>
          <w:rFonts w:hint="eastAsia"/>
          <w:i/>
          <w:lang w:eastAsia="zh-CN"/>
        </w:rPr>
        <w:t>Integrity Protection Indication</w:t>
      </w:r>
      <w:r w:rsidRPr="001D2E49">
        <w:rPr>
          <w:rFonts w:hint="eastAsia"/>
          <w:lang w:eastAsia="zh-CN"/>
        </w:rPr>
        <w:t xml:space="preserve"> </w:t>
      </w:r>
      <w:bookmarkEnd w:id="341"/>
      <w:bookmarkEnd w:id="342"/>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43"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43"/>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44" w:name="_Hlk521361544"/>
      <w:r w:rsidRPr="001D2E49">
        <w:rPr>
          <w:i/>
          <w:lang w:eastAsia="zh-CN"/>
        </w:rPr>
        <w:t>Maximum Integrity Protected Data Rate Downlink</w:t>
      </w:r>
      <w:r w:rsidRPr="001D2E49">
        <w:rPr>
          <w:lang w:eastAsia="zh-CN"/>
        </w:rPr>
        <w:t xml:space="preserve"> IE </w:t>
      </w:r>
      <w:bookmarkEnd w:id="344"/>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45" w:name="_Hlk522727582"/>
      <w:r w:rsidRPr="001D2E49">
        <w:rPr>
          <w:lang w:eastAsia="ja-JP"/>
        </w:rPr>
        <w:t>for the concerned PDU session and concerned UE</w:t>
      </w:r>
      <w:bookmarkEnd w:id="345"/>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46" w:name="_Hlk31851102"/>
      <w:r>
        <w:t>shall store this information, and, if supported, perform delay measurement and QoS monitoring, as specified in TS 23.501 [9]</w:t>
      </w:r>
      <w:r w:rsidRPr="001C7847">
        <w:t>.</w:t>
      </w:r>
      <w:bookmarkEnd w:id="346"/>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47" w:name="OLE_LINK31"/>
      <w:bookmarkStart w:id="348" w:name="OLE_LINK42"/>
      <w:r w:rsidR="00950DC3">
        <w:t>for RAN part delay</w:t>
      </w:r>
      <w:bookmarkEnd w:id="347"/>
      <w:r w:rsidR="00950DC3">
        <w:t xml:space="preserve"> reporting.</w:t>
      </w:r>
      <w:bookmarkEnd w:id="348"/>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49" w:name="_Toc20954830"/>
      <w:bookmarkStart w:id="350" w:name="_Toc29503267"/>
      <w:bookmarkStart w:id="351" w:name="_Toc29503851"/>
      <w:bookmarkStart w:id="352" w:name="_Toc29504435"/>
      <w:bookmarkStart w:id="353" w:name="_Toc36552881"/>
      <w:bookmarkStart w:id="354" w:name="_Toc36554608"/>
      <w:bookmarkStart w:id="355" w:name="_Toc45651861"/>
      <w:bookmarkStart w:id="356" w:name="_Toc45658293"/>
      <w:bookmarkStart w:id="357" w:name="_Toc45720113"/>
      <w:bookmarkStart w:id="358" w:name="_Toc45797993"/>
      <w:bookmarkStart w:id="359" w:name="_Toc45897382"/>
      <w:bookmarkStart w:id="360" w:name="_Toc51745582"/>
      <w:bookmarkStart w:id="361" w:name="_Toc64445846"/>
      <w:bookmarkStart w:id="362" w:name="_Toc73981716"/>
      <w:bookmarkStart w:id="363" w:name="_Toc88651805"/>
      <w:bookmarkStart w:id="364" w:name="_Toc97890848"/>
      <w:bookmarkStart w:id="365" w:name="_Toc106108868"/>
      <w:r w:rsidRPr="001D2E49">
        <w:t>8.2.1.3</w:t>
      </w:r>
      <w:r w:rsidRPr="001D2E49">
        <w:tab/>
        <w:t>Unsuccessful Operation</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66" w:name="_Toc20954831"/>
      <w:bookmarkStart w:id="367" w:name="_Toc29503268"/>
      <w:bookmarkStart w:id="368" w:name="_Toc29503852"/>
      <w:bookmarkStart w:id="369" w:name="_Toc29504436"/>
      <w:bookmarkStart w:id="370" w:name="_Toc36552882"/>
      <w:bookmarkStart w:id="371" w:name="_Toc36554609"/>
      <w:bookmarkStart w:id="372" w:name="_Toc45651862"/>
      <w:bookmarkStart w:id="373" w:name="_Toc45658294"/>
      <w:bookmarkStart w:id="374" w:name="_Toc45720114"/>
      <w:bookmarkStart w:id="375" w:name="_Toc45797994"/>
      <w:bookmarkStart w:id="376" w:name="_Toc45897383"/>
      <w:bookmarkStart w:id="377" w:name="_Toc51745583"/>
      <w:bookmarkStart w:id="378" w:name="_Toc64445847"/>
      <w:bookmarkStart w:id="379" w:name="_Toc73981717"/>
      <w:bookmarkStart w:id="380" w:name="_Toc88651806"/>
      <w:bookmarkStart w:id="381" w:name="_Toc97890849"/>
      <w:bookmarkStart w:id="382" w:name="_Toc106108869"/>
      <w:r w:rsidRPr="001D2E49">
        <w:t>8.2.1.4</w:t>
      </w:r>
      <w:r w:rsidRPr="001D2E49">
        <w:tab/>
        <w:t>Abnormal Conditions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383" w:name="_Toc20954832"/>
      <w:bookmarkStart w:id="384" w:name="_Toc29503269"/>
      <w:bookmarkStart w:id="385" w:name="_Toc29503853"/>
      <w:bookmarkStart w:id="386" w:name="_Toc29504437"/>
      <w:bookmarkStart w:id="387" w:name="_Toc36552883"/>
      <w:bookmarkStart w:id="388" w:name="_Toc36554610"/>
      <w:bookmarkStart w:id="389" w:name="_Toc45651863"/>
      <w:bookmarkStart w:id="390" w:name="_Toc45658295"/>
      <w:bookmarkStart w:id="391" w:name="_Toc45720115"/>
      <w:bookmarkStart w:id="392" w:name="_Toc45797995"/>
      <w:bookmarkStart w:id="393" w:name="_Toc45897384"/>
      <w:bookmarkStart w:id="394" w:name="_Toc51745584"/>
      <w:bookmarkStart w:id="395" w:name="_Toc64445848"/>
      <w:bookmarkStart w:id="396" w:name="_Toc73981718"/>
      <w:bookmarkStart w:id="397" w:name="_Toc88651807"/>
      <w:bookmarkStart w:id="398" w:name="_Toc97890850"/>
      <w:bookmarkStart w:id="399" w:name="_Toc106108870"/>
      <w:r w:rsidRPr="001D2E49">
        <w:t>8.2.2</w:t>
      </w:r>
      <w:r w:rsidRPr="001D2E49">
        <w:tab/>
        <w:t>PDU Session Resource Release</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2D7D52C" w14:textId="77777777" w:rsidR="009B75C3" w:rsidRPr="001D2E49" w:rsidRDefault="009B75C3" w:rsidP="009B75C3">
      <w:pPr>
        <w:pStyle w:val="Heading4"/>
      </w:pPr>
      <w:bookmarkStart w:id="400" w:name="_Toc20954833"/>
      <w:bookmarkStart w:id="401" w:name="_Toc29503270"/>
      <w:bookmarkStart w:id="402" w:name="_Toc29503854"/>
      <w:bookmarkStart w:id="403" w:name="_Toc29504438"/>
      <w:bookmarkStart w:id="404" w:name="_Toc36552884"/>
      <w:bookmarkStart w:id="405" w:name="_Toc36554611"/>
      <w:bookmarkStart w:id="406" w:name="_Toc45651864"/>
      <w:bookmarkStart w:id="407" w:name="_Toc45658296"/>
      <w:bookmarkStart w:id="408" w:name="_Toc45720116"/>
      <w:bookmarkStart w:id="409" w:name="_Toc45797996"/>
      <w:bookmarkStart w:id="410" w:name="_Toc45897385"/>
      <w:bookmarkStart w:id="411" w:name="_Toc51745585"/>
      <w:bookmarkStart w:id="412" w:name="_Toc64445849"/>
      <w:bookmarkStart w:id="413" w:name="_Toc73981719"/>
      <w:bookmarkStart w:id="414" w:name="_Toc88651808"/>
      <w:bookmarkStart w:id="415" w:name="_Toc97890851"/>
      <w:bookmarkStart w:id="416" w:name="_Toc106108871"/>
      <w:r w:rsidRPr="001D2E49">
        <w:t>8.2.2.1</w:t>
      </w:r>
      <w:r w:rsidRPr="001D2E49">
        <w:tab/>
        <w:t>General</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17" w:name="_Toc20954834"/>
      <w:bookmarkStart w:id="418" w:name="_Toc29503271"/>
      <w:bookmarkStart w:id="419" w:name="_Toc29503855"/>
      <w:bookmarkStart w:id="420" w:name="_Toc29504439"/>
      <w:bookmarkStart w:id="421" w:name="_Toc36552885"/>
      <w:bookmarkStart w:id="422" w:name="_Toc36554612"/>
      <w:bookmarkStart w:id="423" w:name="_Toc45651865"/>
      <w:bookmarkStart w:id="424" w:name="_Toc45658297"/>
      <w:bookmarkStart w:id="425" w:name="_Toc45720117"/>
      <w:bookmarkStart w:id="426" w:name="_Toc45797997"/>
      <w:bookmarkStart w:id="427" w:name="_Toc45897386"/>
      <w:bookmarkStart w:id="428" w:name="_Toc51745586"/>
      <w:bookmarkStart w:id="429" w:name="_Toc64445850"/>
      <w:bookmarkStart w:id="430" w:name="_Toc73981720"/>
      <w:bookmarkStart w:id="431" w:name="_Toc88651809"/>
      <w:bookmarkStart w:id="432" w:name="_Toc97890852"/>
      <w:bookmarkStart w:id="433" w:name="_Toc106108872"/>
      <w:r w:rsidRPr="001D2E49">
        <w:t>8.2.2.2</w:t>
      </w:r>
      <w:r w:rsidRPr="001D2E49">
        <w:tab/>
        <w:t>Successful Operation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7DDF41F9" w14:textId="77777777" w:rsidR="009B75C3" w:rsidRPr="001D2E49" w:rsidRDefault="009B75C3" w:rsidP="009B75C3">
      <w:pPr>
        <w:pStyle w:val="TH"/>
      </w:pPr>
      <w:r w:rsidRPr="001D2E49">
        <w:object w:dxaOrig="6893" w:dyaOrig="2427" w14:anchorId="77B3FF48">
          <v:shape id="_x0000_i1028" type="#_x0000_t75" style="width:344.55pt;height:121.05pt" o:ole="">
            <v:imagedata r:id="rId14" o:title=""/>
          </v:shape>
          <o:OLEObject Type="Embed" ProgID="Visio.Drawing.11" ShapeID="_x0000_i1028" DrawAspect="Content" ObjectID="_1717486614"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34" w:name="_Toc20954835"/>
      <w:bookmarkStart w:id="435" w:name="_Toc29503272"/>
      <w:bookmarkStart w:id="436" w:name="_Toc29503856"/>
      <w:bookmarkStart w:id="437" w:name="_Toc29504440"/>
      <w:bookmarkStart w:id="438" w:name="_Toc36552886"/>
      <w:bookmarkStart w:id="439" w:name="_Toc36554613"/>
      <w:bookmarkStart w:id="440" w:name="_Toc45651866"/>
      <w:bookmarkStart w:id="441" w:name="_Toc45658298"/>
      <w:bookmarkStart w:id="442" w:name="_Toc45720118"/>
      <w:bookmarkStart w:id="443" w:name="_Toc45797998"/>
      <w:bookmarkStart w:id="444" w:name="_Toc45897387"/>
      <w:bookmarkStart w:id="445" w:name="_Toc51745587"/>
      <w:bookmarkStart w:id="446" w:name="_Toc64445851"/>
      <w:bookmarkStart w:id="447" w:name="_Toc73981721"/>
      <w:bookmarkStart w:id="448" w:name="_Toc88651810"/>
      <w:bookmarkStart w:id="449" w:name="_Toc97890853"/>
      <w:bookmarkStart w:id="450" w:name="_Toc106108873"/>
      <w:r w:rsidRPr="001D2E49">
        <w:t>8.2.2.3</w:t>
      </w:r>
      <w:r w:rsidRPr="001D2E49">
        <w:tab/>
        <w:t>Unsuccessful Operation</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51" w:name="_Toc20954836"/>
      <w:bookmarkStart w:id="452" w:name="_Toc29503273"/>
      <w:bookmarkStart w:id="453" w:name="_Toc29503857"/>
      <w:bookmarkStart w:id="454" w:name="_Toc29504441"/>
      <w:bookmarkStart w:id="455" w:name="_Toc36552887"/>
      <w:bookmarkStart w:id="456" w:name="_Toc36554614"/>
      <w:bookmarkStart w:id="457" w:name="_Toc45651867"/>
      <w:bookmarkStart w:id="458" w:name="_Toc45658299"/>
      <w:bookmarkStart w:id="459" w:name="_Toc45720119"/>
      <w:bookmarkStart w:id="460" w:name="_Toc45797999"/>
      <w:bookmarkStart w:id="461" w:name="_Toc45897388"/>
      <w:bookmarkStart w:id="462" w:name="_Toc51745588"/>
      <w:bookmarkStart w:id="463" w:name="_Toc64445852"/>
      <w:bookmarkStart w:id="464" w:name="_Toc73981722"/>
      <w:bookmarkStart w:id="465" w:name="_Toc88651811"/>
      <w:bookmarkStart w:id="466" w:name="_Toc97890854"/>
      <w:bookmarkStart w:id="467" w:name="_Toc106108874"/>
      <w:r w:rsidRPr="001D2E49">
        <w:t>8.2.2.4</w:t>
      </w:r>
      <w:r w:rsidRPr="001D2E49">
        <w:tab/>
        <w:t>Abnormal Conditions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4294211E" w14:textId="77777777" w:rsidR="009B75C3" w:rsidRPr="001D2E49" w:rsidRDefault="009B75C3" w:rsidP="007407B7">
      <w:pPr>
        <w:rPr>
          <w:rFonts w:cs="Arial"/>
          <w:szCs w:val="18"/>
          <w:lang w:eastAsia="zh-CN"/>
        </w:rPr>
      </w:pPr>
      <w:bookmarkStart w:id="468"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69" w:name="_Toc20954837"/>
      <w:bookmarkStart w:id="470" w:name="_Toc29503274"/>
      <w:bookmarkStart w:id="471" w:name="_Toc29503858"/>
      <w:bookmarkStart w:id="472" w:name="_Toc29504442"/>
      <w:bookmarkStart w:id="473" w:name="_Toc36552888"/>
      <w:bookmarkStart w:id="474" w:name="_Toc36554615"/>
      <w:bookmarkStart w:id="475" w:name="_Toc45651868"/>
      <w:bookmarkStart w:id="476" w:name="_Toc45658300"/>
      <w:bookmarkStart w:id="477" w:name="_Toc45720120"/>
      <w:bookmarkStart w:id="478" w:name="_Toc45798000"/>
      <w:bookmarkStart w:id="479" w:name="_Toc45897389"/>
      <w:bookmarkStart w:id="480" w:name="_Toc51745589"/>
      <w:bookmarkStart w:id="481" w:name="_Toc64445853"/>
      <w:bookmarkStart w:id="482" w:name="_Toc73981723"/>
      <w:bookmarkStart w:id="483" w:name="_Toc88651812"/>
      <w:bookmarkStart w:id="484" w:name="_Toc97890855"/>
      <w:bookmarkStart w:id="485" w:name="_Toc106108875"/>
      <w:bookmarkEnd w:id="468"/>
      <w:r w:rsidRPr="001D2E49">
        <w:t>8.2.3</w:t>
      </w:r>
      <w:r w:rsidRPr="001D2E49">
        <w:tab/>
        <w:t>PDU Session Resource Modify</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p>
    <w:p w14:paraId="45A40029" w14:textId="77777777" w:rsidR="009B75C3" w:rsidRPr="001D2E49" w:rsidRDefault="009B75C3" w:rsidP="009B75C3">
      <w:pPr>
        <w:pStyle w:val="Heading4"/>
      </w:pPr>
      <w:bookmarkStart w:id="486" w:name="_Toc20954838"/>
      <w:bookmarkStart w:id="487" w:name="_Toc29503275"/>
      <w:bookmarkStart w:id="488" w:name="_Toc29503859"/>
      <w:bookmarkStart w:id="489" w:name="_Toc29504443"/>
      <w:bookmarkStart w:id="490" w:name="_Toc36552889"/>
      <w:bookmarkStart w:id="491" w:name="_Toc36554616"/>
      <w:bookmarkStart w:id="492" w:name="_Toc45651869"/>
      <w:bookmarkStart w:id="493" w:name="_Toc45658301"/>
      <w:bookmarkStart w:id="494" w:name="_Toc45720121"/>
      <w:bookmarkStart w:id="495" w:name="_Toc45798001"/>
      <w:bookmarkStart w:id="496" w:name="_Toc45897390"/>
      <w:bookmarkStart w:id="497" w:name="_Toc51745590"/>
      <w:bookmarkStart w:id="498" w:name="_Toc64445854"/>
      <w:bookmarkStart w:id="499" w:name="_Toc73981724"/>
      <w:bookmarkStart w:id="500" w:name="_Toc88651813"/>
      <w:bookmarkStart w:id="501" w:name="_Toc97890856"/>
      <w:bookmarkStart w:id="502" w:name="_Toc106108876"/>
      <w:r w:rsidRPr="001D2E49">
        <w:t>8.2.3.1</w:t>
      </w:r>
      <w:r w:rsidRPr="001D2E49">
        <w:tab/>
        <w:t>General</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03" w:name="_Toc20954839"/>
      <w:bookmarkStart w:id="504" w:name="_Toc29503276"/>
      <w:bookmarkStart w:id="505" w:name="_Toc29503860"/>
      <w:bookmarkStart w:id="506" w:name="_Toc29504444"/>
      <w:bookmarkStart w:id="507" w:name="_Toc36552890"/>
      <w:bookmarkStart w:id="508" w:name="_Toc36554617"/>
      <w:bookmarkStart w:id="509" w:name="_Toc45651870"/>
      <w:bookmarkStart w:id="510" w:name="_Toc45658302"/>
      <w:bookmarkStart w:id="511" w:name="_Toc45720122"/>
      <w:bookmarkStart w:id="512" w:name="_Toc45798002"/>
      <w:bookmarkStart w:id="513" w:name="_Toc45897391"/>
      <w:bookmarkStart w:id="514" w:name="_Toc51745591"/>
      <w:bookmarkStart w:id="515" w:name="_Toc64445855"/>
      <w:bookmarkStart w:id="516" w:name="_Toc73981725"/>
      <w:bookmarkStart w:id="517" w:name="_Toc88651814"/>
      <w:bookmarkStart w:id="518" w:name="_Toc97890857"/>
      <w:bookmarkStart w:id="519" w:name="_Toc106108877"/>
      <w:r w:rsidRPr="001D2E49">
        <w:t>8.2.3.2</w:t>
      </w:r>
      <w:r w:rsidRPr="001D2E49">
        <w:tab/>
        <w:t>Successful Operation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4D1FFC2" w14:textId="77777777" w:rsidR="009B75C3" w:rsidRPr="001D2E49" w:rsidRDefault="009B75C3" w:rsidP="009B75C3">
      <w:pPr>
        <w:pStyle w:val="TH"/>
      </w:pPr>
      <w:r w:rsidRPr="001D2E49">
        <w:object w:dxaOrig="6893" w:dyaOrig="2427" w14:anchorId="4F555D66">
          <v:shape id="_x0000_i1029" type="#_x0000_t75" style="width:344.55pt;height:121.05pt" o:ole="">
            <v:imagedata r:id="rId16" o:title=""/>
          </v:shape>
          <o:OLEObject Type="Embed" ProgID="Visio.Drawing.11" ShapeID="_x0000_i1029" DrawAspect="Content" ObjectID="_1717486615"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20"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20"/>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21" w:name="_Toc20954840"/>
      <w:bookmarkStart w:id="522" w:name="_Toc29503277"/>
      <w:bookmarkStart w:id="523" w:name="_Toc29503861"/>
      <w:bookmarkStart w:id="524" w:name="_Toc29504445"/>
      <w:bookmarkStart w:id="525" w:name="_Toc36552891"/>
      <w:bookmarkStart w:id="526" w:name="_Toc36554618"/>
      <w:bookmarkStart w:id="527" w:name="_Toc45651871"/>
      <w:bookmarkStart w:id="528" w:name="_Toc45658303"/>
      <w:bookmarkStart w:id="529" w:name="_Toc45720123"/>
      <w:bookmarkStart w:id="530" w:name="_Toc45798003"/>
      <w:bookmarkStart w:id="531" w:name="_Toc45897392"/>
      <w:bookmarkStart w:id="532" w:name="_Toc51745592"/>
      <w:bookmarkStart w:id="533" w:name="_Toc64445856"/>
      <w:bookmarkStart w:id="534" w:name="_Toc73981726"/>
      <w:bookmarkStart w:id="535" w:name="_Toc88651815"/>
      <w:bookmarkStart w:id="536" w:name="_Toc97890858"/>
      <w:bookmarkStart w:id="537" w:name="_Toc106108878"/>
      <w:r w:rsidRPr="001D2E49">
        <w:t>8.2.3.3</w:t>
      </w:r>
      <w:r w:rsidRPr="001D2E49">
        <w:tab/>
        <w:t>Unsuccessful Operation</w:t>
      </w:r>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38" w:name="_Toc20954841"/>
      <w:bookmarkStart w:id="539" w:name="_Toc29503278"/>
      <w:bookmarkStart w:id="540" w:name="_Toc29503862"/>
      <w:bookmarkStart w:id="541" w:name="_Toc29504446"/>
      <w:bookmarkStart w:id="542" w:name="_Toc36552892"/>
      <w:bookmarkStart w:id="543" w:name="_Toc36554619"/>
      <w:bookmarkStart w:id="544" w:name="_Toc45651872"/>
      <w:bookmarkStart w:id="545" w:name="_Toc45658304"/>
      <w:bookmarkStart w:id="546" w:name="_Toc45720124"/>
      <w:bookmarkStart w:id="547" w:name="_Toc45798004"/>
      <w:bookmarkStart w:id="548" w:name="_Toc45897393"/>
      <w:bookmarkStart w:id="549" w:name="_Toc51745593"/>
      <w:bookmarkStart w:id="550" w:name="_Toc64445857"/>
      <w:bookmarkStart w:id="551" w:name="_Toc73981727"/>
      <w:bookmarkStart w:id="552" w:name="_Toc88651816"/>
      <w:bookmarkStart w:id="553" w:name="_Toc97890859"/>
      <w:bookmarkStart w:id="554" w:name="_Toc106108879"/>
      <w:r w:rsidRPr="001D2E49">
        <w:t>8.2.3.4</w:t>
      </w:r>
      <w:r w:rsidRPr="001D2E49">
        <w:tab/>
        <w:t>Abnormal Conditions</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55" w:name="_Toc20954842"/>
      <w:bookmarkStart w:id="556" w:name="_Toc29503279"/>
      <w:bookmarkStart w:id="557" w:name="_Toc29503863"/>
      <w:bookmarkStart w:id="558" w:name="_Toc29504447"/>
      <w:bookmarkStart w:id="559" w:name="_Toc36552893"/>
      <w:bookmarkStart w:id="560" w:name="_Toc36554620"/>
      <w:bookmarkStart w:id="561" w:name="_Toc45651873"/>
      <w:bookmarkStart w:id="562" w:name="_Toc45658305"/>
      <w:bookmarkStart w:id="563" w:name="_Toc45720125"/>
      <w:bookmarkStart w:id="564" w:name="_Toc45798005"/>
      <w:bookmarkStart w:id="565" w:name="_Toc45897394"/>
      <w:bookmarkStart w:id="566" w:name="_Toc51745594"/>
      <w:bookmarkStart w:id="567" w:name="_Hlk5589923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68" w:name="_Hlk55901078"/>
      <w:r>
        <w:rPr>
          <w:i/>
        </w:rPr>
        <w:t>PDU Session Resource Modify Response Transfer</w:t>
      </w:r>
      <w:r>
        <w:t xml:space="preserve"> IE of the </w:t>
      </w:r>
      <w:r>
        <w:rPr>
          <w:rFonts w:cs="Arial"/>
          <w:szCs w:val="18"/>
          <w:lang w:eastAsia="zh-CN"/>
        </w:rPr>
        <w:t xml:space="preserve">PDU SESSION RESOURCE MODIFY RESPONSE message </w:t>
      </w:r>
      <w:bookmarkStart w:id="569" w:name="_Hlk55901137"/>
      <w:bookmarkEnd w:id="568"/>
      <w:r>
        <w:rPr>
          <w:rFonts w:cs="Arial"/>
          <w:szCs w:val="18"/>
          <w:lang w:eastAsia="zh-CN"/>
        </w:rPr>
        <w:t>with an appropriate cause value</w:t>
      </w:r>
      <w:bookmarkEnd w:id="569"/>
      <w:r>
        <w:rPr>
          <w:rFonts w:cs="Arial"/>
          <w:szCs w:val="18"/>
          <w:lang w:eastAsia="zh-CN"/>
        </w:rPr>
        <w:t xml:space="preserve"> </w:t>
      </w:r>
      <w:bookmarkStart w:id="570" w:name="_Hlk55901754"/>
      <w:r w:rsidRPr="001D253F">
        <w:rPr>
          <w:rFonts w:cs="Arial"/>
          <w:szCs w:val="18"/>
          <w:lang w:eastAsia="zh-CN"/>
        </w:rPr>
        <w:t>if the PDU session is modified successfully</w:t>
      </w:r>
      <w:bookmarkEnd w:id="570"/>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571" w:name="_Toc64445858"/>
      <w:bookmarkStart w:id="572" w:name="_Toc73981728"/>
      <w:bookmarkStart w:id="573" w:name="_Toc88651817"/>
      <w:bookmarkStart w:id="574" w:name="_Toc97890860"/>
      <w:bookmarkStart w:id="575" w:name="_Toc106108880"/>
      <w:bookmarkEnd w:id="567"/>
      <w:r w:rsidRPr="001D2E49">
        <w:t>8.2.4</w:t>
      </w:r>
      <w:r w:rsidRPr="001D2E49">
        <w:tab/>
        <w:t>PDU Session Resource Notify</w:t>
      </w:r>
      <w:bookmarkEnd w:id="555"/>
      <w:bookmarkEnd w:id="556"/>
      <w:bookmarkEnd w:id="557"/>
      <w:bookmarkEnd w:id="558"/>
      <w:bookmarkEnd w:id="559"/>
      <w:bookmarkEnd w:id="560"/>
      <w:bookmarkEnd w:id="561"/>
      <w:bookmarkEnd w:id="562"/>
      <w:bookmarkEnd w:id="563"/>
      <w:bookmarkEnd w:id="564"/>
      <w:bookmarkEnd w:id="565"/>
      <w:bookmarkEnd w:id="566"/>
      <w:bookmarkEnd w:id="571"/>
      <w:bookmarkEnd w:id="572"/>
      <w:bookmarkEnd w:id="573"/>
      <w:bookmarkEnd w:id="574"/>
      <w:bookmarkEnd w:id="575"/>
    </w:p>
    <w:p w14:paraId="641D2227" w14:textId="77777777" w:rsidR="009B75C3" w:rsidRPr="001D2E49" w:rsidRDefault="009B75C3" w:rsidP="009B75C3">
      <w:pPr>
        <w:pStyle w:val="Heading4"/>
      </w:pPr>
      <w:bookmarkStart w:id="576" w:name="_Toc20954843"/>
      <w:bookmarkStart w:id="577" w:name="_Toc29503280"/>
      <w:bookmarkStart w:id="578" w:name="_Toc29503864"/>
      <w:bookmarkStart w:id="579" w:name="_Toc29504448"/>
      <w:bookmarkStart w:id="580" w:name="_Toc36552894"/>
      <w:bookmarkStart w:id="581" w:name="_Toc36554621"/>
      <w:bookmarkStart w:id="582" w:name="_Toc45651874"/>
      <w:bookmarkStart w:id="583" w:name="_Toc45658306"/>
      <w:bookmarkStart w:id="584" w:name="_Toc45720126"/>
      <w:bookmarkStart w:id="585" w:name="_Toc45798006"/>
      <w:bookmarkStart w:id="586" w:name="_Toc45897395"/>
      <w:bookmarkStart w:id="587" w:name="_Toc51745595"/>
      <w:bookmarkStart w:id="588" w:name="_Toc64445859"/>
      <w:bookmarkStart w:id="589" w:name="_Toc73981729"/>
      <w:bookmarkStart w:id="590" w:name="_Toc88651818"/>
      <w:bookmarkStart w:id="591" w:name="_Toc97890861"/>
      <w:bookmarkStart w:id="592" w:name="_Toc106108881"/>
      <w:r w:rsidRPr="001D2E49">
        <w:t>8.2.4.1</w:t>
      </w:r>
      <w:r w:rsidRPr="001D2E49">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593" w:name="_Toc20954844"/>
      <w:bookmarkStart w:id="594" w:name="_Toc29503281"/>
      <w:bookmarkStart w:id="595" w:name="_Toc29503865"/>
      <w:bookmarkStart w:id="596" w:name="_Toc29504449"/>
      <w:bookmarkStart w:id="597" w:name="_Toc36552895"/>
      <w:bookmarkStart w:id="598" w:name="_Toc36554622"/>
      <w:bookmarkStart w:id="599" w:name="_Toc45651875"/>
      <w:bookmarkStart w:id="600" w:name="_Toc45658307"/>
      <w:bookmarkStart w:id="601" w:name="_Toc45720127"/>
      <w:bookmarkStart w:id="602" w:name="_Toc45798007"/>
      <w:bookmarkStart w:id="603" w:name="_Toc45897396"/>
      <w:bookmarkStart w:id="604" w:name="_Toc51745596"/>
      <w:bookmarkStart w:id="605" w:name="_Toc64445860"/>
      <w:bookmarkStart w:id="606" w:name="_Toc73981730"/>
      <w:bookmarkStart w:id="607" w:name="_Toc88651819"/>
      <w:bookmarkStart w:id="608" w:name="_Toc97890862"/>
      <w:bookmarkStart w:id="609" w:name="_Toc106108882"/>
      <w:r w:rsidRPr="001D2E49">
        <w:t>8.2.4.2</w:t>
      </w:r>
      <w:r w:rsidRPr="001D2E49">
        <w:tab/>
        <w:t>Successful Operation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127F4252" w14:textId="77777777" w:rsidR="009B75C3" w:rsidRPr="001D2E49" w:rsidRDefault="009B75C3" w:rsidP="009B75C3">
      <w:pPr>
        <w:pStyle w:val="TH"/>
      </w:pPr>
      <w:r w:rsidRPr="001D2E49">
        <w:object w:dxaOrig="6893" w:dyaOrig="2427" w14:anchorId="18ECEFCB">
          <v:shape id="_x0000_i1030" type="#_x0000_t75" style="width:344.55pt;height:121.05pt" o:ole="">
            <v:imagedata r:id="rId18" o:title=""/>
          </v:shape>
          <o:OLEObject Type="Embed" ProgID="Visio.Drawing.11" ShapeID="_x0000_i1030" DrawAspect="Content" ObjectID="_1717486616"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1D2E49" w:rsidRDefault="009B75C3" w:rsidP="009B75C3">
      <w:pPr>
        <w:pStyle w:val="Heading4"/>
      </w:pPr>
      <w:bookmarkStart w:id="610" w:name="_Toc20954845"/>
      <w:bookmarkStart w:id="611" w:name="_Toc29503282"/>
      <w:bookmarkStart w:id="612" w:name="_Toc29503866"/>
      <w:bookmarkStart w:id="613" w:name="_Toc29504450"/>
      <w:bookmarkStart w:id="614" w:name="_Toc36552896"/>
      <w:bookmarkStart w:id="615" w:name="_Toc36554623"/>
      <w:bookmarkStart w:id="616" w:name="_Toc45651876"/>
      <w:bookmarkStart w:id="617" w:name="_Toc45658308"/>
      <w:bookmarkStart w:id="618" w:name="_Toc45720128"/>
      <w:bookmarkStart w:id="619" w:name="_Toc45798008"/>
      <w:bookmarkStart w:id="620" w:name="_Toc45897397"/>
      <w:bookmarkStart w:id="621" w:name="_Toc51745597"/>
      <w:bookmarkStart w:id="622" w:name="_Toc64445861"/>
      <w:bookmarkStart w:id="623" w:name="_Toc73981731"/>
      <w:bookmarkStart w:id="624" w:name="_Toc88651820"/>
      <w:bookmarkStart w:id="625" w:name="_Toc97890863"/>
      <w:bookmarkStart w:id="626" w:name="_Toc106108883"/>
      <w:r w:rsidRPr="001D2E49">
        <w:t>8.2.4.3</w:t>
      </w:r>
      <w:r w:rsidRPr="001D2E49">
        <w:tab/>
        <w:t>Abnormal Conditions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1C9FC1EE" w14:textId="77777777" w:rsidR="009B75C3" w:rsidRPr="001D2E49" w:rsidRDefault="009B75C3" w:rsidP="009B75C3">
      <w:r w:rsidRPr="001D2E49">
        <w:t>Void.</w:t>
      </w:r>
    </w:p>
    <w:p w14:paraId="37DF783D" w14:textId="77777777" w:rsidR="009B75C3" w:rsidRPr="001D2E49" w:rsidRDefault="009B75C3" w:rsidP="009B75C3">
      <w:pPr>
        <w:pStyle w:val="Heading3"/>
      </w:pPr>
      <w:bookmarkStart w:id="627" w:name="_Toc20954846"/>
      <w:bookmarkStart w:id="628" w:name="_Toc29503283"/>
      <w:bookmarkStart w:id="629" w:name="_Toc29503867"/>
      <w:bookmarkStart w:id="630" w:name="_Toc29504451"/>
      <w:bookmarkStart w:id="631" w:name="_Toc36552897"/>
      <w:bookmarkStart w:id="632" w:name="_Toc36554624"/>
      <w:bookmarkStart w:id="633" w:name="_Toc45651877"/>
      <w:bookmarkStart w:id="634" w:name="_Toc45658309"/>
      <w:bookmarkStart w:id="635" w:name="_Toc45720129"/>
      <w:bookmarkStart w:id="636" w:name="_Toc45798009"/>
      <w:bookmarkStart w:id="637" w:name="_Toc45897398"/>
      <w:bookmarkStart w:id="638" w:name="_Toc51745598"/>
      <w:bookmarkStart w:id="639" w:name="_Toc64445862"/>
      <w:bookmarkStart w:id="640" w:name="_Toc73981732"/>
      <w:bookmarkStart w:id="641" w:name="_Toc88651821"/>
      <w:bookmarkStart w:id="642" w:name="_Toc97890864"/>
      <w:bookmarkStart w:id="643" w:name="_Toc106108884"/>
      <w:r w:rsidRPr="001D2E49">
        <w:t>8.2.5</w:t>
      </w:r>
      <w:r w:rsidRPr="001D2E49">
        <w:tab/>
        <w:t>PDU Session Resource Modify Indication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3149F85" w14:textId="77777777" w:rsidR="009B75C3" w:rsidRPr="001D2E49" w:rsidRDefault="009B75C3" w:rsidP="009B75C3">
      <w:pPr>
        <w:pStyle w:val="Heading4"/>
      </w:pPr>
      <w:bookmarkStart w:id="644" w:name="_Toc20954847"/>
      <w:bookmarkStart w:id="645" w:name="_Toc29503284"/>
      <w:bookmarkStart w:id="646" w:name="_Toc29503868"/>
      <w:bookmarkStart w:id="647" w:name="_Toc29504452"/>
      <w:bookmarkStart w:id="648" w:name="_Toc36552898"/>
      <w:bookmarkStart w:id="649" w:name="_Toc36554625"/>
      <w:bookmarkStart w:id="650" w:name="_Toc45651878"/>
      <w:bookmarkStart w:id="651" w:name="_Toc45658310"/>
      <w:bookmarkStart w:id="652" w:name="_Toc45720130"/>
      <w:bookmarkStart w:id="653" w:name="_Toc45798010"/>
      <w:bookmarkStart w:id="654" w:name="_Toc45897399"/>
      <w:bookmarkStart w:id="655" w:name="_Toc51745599"/>
      <w:bookmarkStart w:id="656" w:name="_Toc64445863"/>
      <w:bookmarkStart w:id="657" w:name="_Toc73981733"/>
      <w:bookmarkStart w:id="658" w:name="_Toc88651822"/>
      <w:bookmarkStart w:id="659" w:name="_Toc97890865"/>
      <w:bookmarkStart w:id="660" w:name="_Toc106108885"/>
      <w:r w:rsidRPr="001D2E49">
        <w:t>8.2.5.1</w:t>
      </w:r>
      <w:r w:rsidRPr="001D2E49">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61" w:name="_Toc20954848"/>
      <w:bookmarkStart w:id="662" w:name="_Toc29503285"/>
      <w:bookmarkStart w:id="663" w:name="_Toc29503869"/>
      <w:bookmarkStart w:id="664" w:name="_Toc29504453"/>
      <w:bookmarkStart w:id="665" w:name="_Toc36552899"/>
      <w:bookmarkStart w:id="666" w:name="_Toc36554626"/>
      <w:bookmarkStart w:id="667" w:name="_Toc45651879"/>
      <w:bookmarkStart w:id="668" w:name="_Toc45658311"/>
      <w:bookmarkStart w:id="669" w:name="_Toc45720131"/>
      <w:bookmarkStart w:id="670" w:name="_Toc45798011"/>
      <w:bookmarkStart w:id="671" w:name="_Toc45897400"/>
      <w:bookmarkStart w:id="672" w:name="_Toc51745600"/>
      <w:bookmarkStart w:id="673" w:name="_Toc64445864"/>
      <w:bookmarkStart w:id="674" w:name="_Toc73981734"/>
      <w:bookmarkStart w:id="675" w:name="_Toc88651823"/>
      <w:bookmarkStart w:id="676" w:name="_Toc97890866"/>
      <w:bookmarkStart w:id="677" w:name="_Toc106108886"/>
      <w:r w:rsidRPr="001D2E49">
        <w:t>8.2.5.2</w:t>
      </w:r>
      <w:r w:rsidRPr="001D2E49">
        <w:tab/>
        <w:t>Successful Operation</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0F9FF35B" w14:textId="77777777" w:rsidR="009B75C3" w:rsidRPr="001D2E49" w:rsidRDefault="009B75C3" w:rsidP="009B75C3">
      <w:pPr>
        <w:pStyle w:val="TH"/>
      </w:pPr>
      <w:r w:rsidRPr="001D2E49">
        <w:object w:dxaOrig="6893" w:dyaOrig="2427" w14:anchorId="54B7FB23">
          <v:shape id="_x0000_i1031" type="#_x0000_t75" style="width:344.55pt;height:121.05pt" o:ole="">
            <v:imagedata r:id="rId20" o:title=""/>
          </v:shape>
          <o:OLEObject Type="Embed" ProgID="Visio.Drawing.11" ShapeID="_x0000_i1031" DrawAspect="Content" ObjectID="_1717486617"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678" w:name="_Hlk513833629"/>
      <w:r w:rsidRPr="001D2E49">
        <w:rPr>
          <w:i/>
          <w:snapToGrid w:val="0"/>
          <w:lang w:eastAsia="zh-CN"/>
        </w:rPr>
        <w:t>PDU Session Resource Modify Indication Transfer</w:t>
      </w:r>
      <w:r w:rsidRPr="001D2E49">
        <w:t xml:space="preserve"> IE</w:t>
      </w:r>
      <w:bookmarkEnd w:id="678"/>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679" w:name="_Toc20954849"/>
      <w:bookmarkStart w:id="680" w:name="_Toc29503286"/>
      <w:bookmarkStart w:id="681" w:name="_Toc29503870"/>
      <w:bookmarkStart w:id="682" w:name="_Toc29504454"/>
      <w:bookmarkStart w:id="683" w:name="_Toc36552900"/>
      <w:bookmarkStart w:id="684" w:name="_Toc36554627"/>
      <w:bookmarkStart w:id="685" w:name="_Toc45651880"/>
      <w:bookmarkStart w:id="686" w:name="_Toc45658312"/>
      <w:bookmarkStart w:id="687" w:name="_Toc45720132"/>
      <w:bookmarkStart w:id="688" w:name="_Toc45798012"/>
      <w:bookmarkStart w:id="689" w:name="_Toc45897401"/>
      <w:bookmarkStart w:id="690" w:name="_Toc51745601"/>
      <w:bookmarkStart w:id="691" w:name="_Toc64445865"/>
      <w:bookmarkStart w:id="692" w:name="_Toc73981735"/>
      <w:bookmarkStart w:id="693" w:name="_Toc88651824"/>
      <w:bookmarkStart w:id="694" w:name="_Toc97890867"/>
      <w:bookmarkStart w:id="695" w:name="_Toc106108887"/>
      <w:r w:rsidRPr="001D2E49">
        <w:t>8.2.5.3</w:t>
      </w:r>
      <w:r w:rsidRPr="001D2E49">
        <w:tab/>
        <w:t>Unsuccessful Operation</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696" w:name="_Toc20954850"/>
      <w:bookmarkStart w:id="697" w:name="_Toc29503287"/>
      <w:bookmarkStart w:id="698" w:name="_Toc29503871"/>
      <w:bookmarkStart w:id="699" w:name="_Toc29504455"/>
      <w:bookmarkStart w:id="700" w:name="_Toc36552901"/>
      <w:bookmarkStart w:id="701" w:name="_Toc36554628"/>
      <w:bookmarkStart w:id="702" w:name="_Toc45651881"/>
      <w:bookmarkStart w:id="703" w:name="_Toc45658313"/>
      <w:bookmarkStart w:id="704" w:name="_Toc45720133"/>
      <w:bookmarkStart w:id="705" w:name="_Toc45798013"/>
      <w:bookmarkStart w:id="706" w:name="_Toc45897402"/>
      <w:bookmarkStart w:id="707" w:name="_Toc51745602"/>
      <w:bookmarkStart w:id="708" w:name="_Toc64445866"/>
      <w:bookmarkStart w:id="709" w:name="_Toc73981736"/>
      <w:bookmarkStart w:id="710" w:name="_Toc88651825"/>
      <w:bookmarkStart w:id="711" w:name="_Toc97890868"/>
      <w:bookmarkStart w:id="712" w:name="_Toc106108888"/>
      <w:r w:rsidRPr="001D2E49">
        <w:t>8.2.5.4</w:t>
      </w:r>
      <w:r w:rsidRPr="001D2E49">
        <w:tab/>
        <w:t>Abnormal Conditions</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13" w:name="_Toc20954851"/>
      <w:bookmarkStart w:id="714" w:name="_Toc29503288"/>
      <w:bookmarkStart w:id="715" w:name="_Toc29503872"/>
      <w:bookmarkStart w:id="716" w:name="_Toc29504456"/>
      <w:bookmarkStart w:id="717" w:name="_Toc36552902"/>
      <w:bookmarkStart w:id="718" w:name="_Toc36554629"/>
      <w:bookmarkStart w:id="719" w:name="_Toc45651882"/>
      <w:bookmarkStart w:id="720" w:name="_Toc45658314"/>
      <w:bookmarkStart w:id="721" w:name="_Toc45720134"/>
      <w:bookmarkStart w:id="722" w:name="_Toc45798014"/>
      <w:bookmarkStart w:id="723" w:name="_Toc45897403"/>
      <w:bookmarkStart w:id="724" w:name="_Toc51745603"/>
      <w:bookmarkStart w:id="725" w:name="_Toc64445867"/>
      <w:bookmarkStart w:id="726" w:name="_Toc73981737"/>
      <w:bookmarkStart w:id="727" w:name="_Toc88651826"/>
      <w:bookmarkStart w:id="728" w:name="_Toc97890869"/>
      <w:bookmarkStart w:id="729" w:name="_Toc106108889"/>
      <w:r w:rsidRPr="001D2E49">
        <w:t>8.3</w:t>
      </w:r>
      <w:r w:rsidRPr="001D2E49">
        <w:tab/>
        <w:t>UE Context Management Procedures</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4041B531" w14:textId="77777777" w:rsidR="009B75C3" w:rsidRPr="001D2E49" w:rsidRDefault="009B75C3" w:rsidP="009B75C3">
      <w:pPr>
        <w:pStyle w:val="Heading3"/>
      </w:pPr>
      <w:bookmarkStart w:id="730" w:name="_Toc20954852"/>
      <w:bookmarkStart w:id="731" w:name="_Toc29503289"/>
      <w:bookmarkStart w:id="732" w:name="_Toc29503873"/>
      <w:bookmarkStart w:id="733" w:name="_Toc29504457"/>
      <w:bookmarkStart w:id="734" w:name="_Toc36552903"/>
      <w:bookmarkStart w:id="735" w:name="_Toc36554630"/>
      <w:bookmarkStart w:id="736" w:name="_Toc45651883"/>
      <w:bookmarkStart w:id="737" w:name="_Toc45658315"/>
      <w:bookmarkStart w:id="738" w:name="_Toc45720135"/>
      <w:bookmarkStart w:id="739" w:name="_Toc45798015"/>
      <w:bookmarkStart w:id="740" w:name="_Toc45897404"/>
      <w:bookmarkStart w:id="741" w:name="_Toc51745604"/>
      <w:bookmarkStart w:id="742" w:name="_Toc64445868"/>
      <w:bookmarkStart w:id="743" w:name="_Toc73981738"/>
      <w:bookmarkStart w:id="744" w:name="_Toc88651827"/>
      <w:bookmarkStart w:id="745" w:name="_Toc97890870"/>
      <w:bookmarkStart w:id="746" w:name="_Toc106108890"/>
      <w:r w:rsidRPr="001D2E49">
        <w:t>8.3.1</w:t>
      </w:r>
      <w:r w:rsidRPr="001D2E49">
        <w:tab/>
        <w:t>Initial Context Setup</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3D0F856" w14:textId="77777777" w:rsidR="009B75C3" w:rsidRPr="001D2E49" w:rsidRDefault="009B75C3" w:rsidP="009B75C3">
      <w:pPr>
        <w:pStyle w:val="Heading4"/>
      </w:pPr>
      <w:bookmarkStart w:id="747" w:name="_Toc20954853"/>
      <w:bookmarkStart w:id="748" w:name="_Toc29503290"/>
      <w:bookmarkStart w:id="749" w:name="_Toc29503874"/>
      <w:bookmarkStart w:id="750" w:name="_Toc29504458"/>
      <w:bookmarkStart w:id="751" w:name="_Toc36552904"/>
      <w:bookmarkStart w:id="752" w:name="_Toc36554631"/>
      <w:bookmarkStart w:id="753" w:name="_Toc45651884"/>
      <w:bookmarkStart w:id="754" w:name="_Toc45658316"/>
      <w:bookmarkStart w:id="755" w:name="_Toc45720136"/>
      <w:bookmarkStart w:id="756" w:name="_Toc45798016"/>
      <w:bookmarkStart w:id="757" w:name="_Toc45897405"/>
      <w:bookmarkStart w:id="758" w:name="_Toc51745605"/>
      <w:bookmarkStart w:id="759" w:name="_Toc64445869"/>
      <w:bookmarkStart w:id="760" w:name="_Toc73981739"/>
      <w:bookmarkStart w:id="761" w:name="_Toc88651828"/>
      <w:bookmarkStart w:id="762" w:name="_Toc97890871"/>
      <w:bookmarkStart w:id="763" w:name="_Toc106108891"/>
      <w:r w:rsidRPr="001D2E49">
        <w:t>8.3.1.1</w:t>
      </w:r>
      <w:r w:rsidRPr="001D2E49">
        <w:tab/>
        <w:t>General</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764" w:name="_Toc20954854"/>
      <w:bookmarkStart w:id="765" w:name="_Toc29503291"/>
      <w:bookmarkStart w:id="766" w:name="_Toc29503875"/>
      <w:bookmarkStart w:id="767" w:name="_Toc29504459"/>
      <w:bookmarkStart w:id="768" w:name="_Toc36552905"/>
      <w:bookmarkStart w:id="769" w:name="_Toc36554632"/>
      <w:bookmarkStart w:id="770" w:name="_Toc45651885"/>
      <w:bookmarkStart w:id="771" w:name="_Toc45658317"/>
      <w:bookmarkStart w:id="772" w:name="_Toc45720137"/>
      <w:bookmarkStart w:id="773" w:name="_Toc45798017"/>
      <w:bookmarkStart w:id="774" w:name="_Toc45897406"/>
      <w:bookmarkStart w:id="775" w:name="_Toc51745606"/>
      <w:bookmarkStart w:id="776" w:name="_Toc64445870"/>
      <w:bookmarkStart w:id="777" w:name="_Toc73981740"/>
      <w:bookmarkStart w:id="778" w:name="_Toc88651829"/>
      <w:bookmarkStart w:id="779" w:name="_Toc97890872"/>
      <w:bookmarkStart w:id="780" w:name="_Toc106108892"/>
      <w:r w:rsidRPr="001D2E49">
        <w:t>8.3.1.2</w:t>
      </w:r>
      <w:r w:rsidRPr="001D2E49">
        <w:tab/>
        <w:t>Successful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7DCD3280" w14:textId="77777777" w:rsidR="009B75C3" w:rsidRPr="001D2E49" w:rsidRDefault="009B75C3" w:rsidP="009B75C3">
      <w:pPr>
        <w:pStyle w:val="TH"/>
      </w:pPr>
      <w:r w:rsidRPr="001D2E49">
        <w:object w:dxaOrig="6893" w:dyaOrig="2427" w14:anchorId="312A56FE">
          <v:shape id="_x0000_i1032" type="#_x0000_t75" style="width:344.55pt;height:121.05pt" o:ole="">
            <v:imagedata r:id="rId22" o:title=""/>
          </v:shape>
          <o:OLEObject Type="Embed" ProgID="Visio.Drawing.11" ShapeID="_x0000_i1032" DrawAspect="Content" ObjectID="_1717486618"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297D48B9" w14:textId="77777777" w:rsidR="00895D2D" w:rsidRPr="00FA22D3" w:rsidRDefault="00895D2D" w:rsidP="00895D2D">
      <w:pPr>
        <w:pStyle w:val="B1"/>
      </w:pPr>
      <w:r>
        <w:t>-</w:t>
      </w:r>
      <w:r>
        <w:tab/>
        <w:t>if supported, store the received IAB Authorization information in the UE context</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77777777"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781" w:name="OLE_LINK63"/>
      <w:bookmarkStart w:id="782" w:name="OLE_LINK64"/>
      <w:r w:rsidRPr="00367E0D">
        <w:t>32.422</w:t>
      </w:r>
      <w:bookmarkEnd w:id="781"/>
      <w:bookmarkEnd w:id="782"/>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783"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783"/>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784" w:name="_Toc20954855"/>
      <w:bookmarkStart w:id="785" w:name="_Toc29503292"/>
      <w:bookmarkStart w:id="786" w:name="_Toc29503876"/>
      <w:bookmarkStart w:id="787" w:name="_Toc29504460"/>
      <w:bookmarkStart w:id="788" w:name="_Toc36552906"/>
      <w:bookmarkStart w:id="789" w:name="_Toc36554633"/>
      <w:bookmarkStart w:id="790" w:name="_Toc45651886"/>
      <w:bookmarkStart w:id="791" w:name="_Toc45658318"/>
      <w:bookmarkStart w:id="792" w:name="_Toc45720138"/>
      <w:bookmarkStart w:id="793" w:name="_Toc45798018"/>
      <w:bookmarkStart w:id="794" w:name="_Toc45897407"/>
      <w:bookmarkStart w:id="795" w:name="_Toc51745607"/>
      <w:bookmarkStart w:id="796" w:name="_Toc64445871"/>
      <w:bookmarkStart w:id="797" w:name="_Toc73981741"/>
      <w:bookmarkStart w:id="798" w:name="_Toc88651830"/>
      <w:bookmarkStart w:id="799" w:name="_Toc97890873"/>
      <w:bookmarkStart w:id="800" w:name="_Toc106108893"/>
      <w:r w:rsidRPr="001D2E49">
        <w:t>8.3.1.3</w:t>
      </w:r>
      <w:r w:rsidRPr="001D2E49">
        <w:tab/>
        <w:t>Unsuccessful Operation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10DF9D40" w14:textId="77777777" w:rsidR="009B75C3" w:rsidRPr="001D2E49" w:rsidRDefault="009B75C3" w:rsidP="009B75C3">
      <w:pPr>
        <w:pStyle w:val="TH"/>
      </w:pPr>
      <w:r w:rsidRPr="001D2E49">
        <w:object w:dxaOrig="6893" w:dyaOrig="2427" w14:anchorId="4058099E">
          <v:shape id="_x0000_i1033" type="#_x0000_t75" style="width:344.55pt;height:121.05pt" o:ole="">
            <v:imagedata r:id="rId24" o:title=""/>
          </v:shape>
          <o:OLEObject Type="Embed" ProgID="Visio.Drawing.11" ShapeID="_x0000_i1033" DrawAspect="Content" ObjectID="_1717486619"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01" w:name="_Toc20954856"/>
      <w:bookmarkStart w:id="802" w:name="_Toc29503293"/>
      <w:bookmarkStart w:id="803" w:name="_Toc29503877"/>
      <w:bookmarkStart w:id="804" w:name="_Toc29504461"/>
      <w:bookmarkStart w:id="805" w:name="_Toc36552907"/>
      <w:bookmarkStart w:id="806" w:name="_Toc36554634"/>
      <w:bookmarkStart w:id="807" w:name="_Toc45651887"/>
      <w:bookmarkStart w:id="808" w:name="_Toc45658319"/>
      <w:bookmarkStart w:id="809" w:name="_Toc45720139"/>
      <w:bookmarkStart w:id="810" w:name="_Toc45798019"/>
      <w:bookmarkStart w:id="811" w:name="_Toc45897408"/>
      <w:bookmarkStart w:id="812" w:name="_Toc51745608"/>
      <w:bookmarkStart w:id="813" w:name="_Toc64445872"/>
      <w:bookmarkStart w:id="814" w:name="_Toc73981742"/>
      <w:bookmarkStart w:id="815" w:name="_Toc88651831"/>
      <w:bookmarkStart w:id="816" w:name="_Toc97890874"/>
      <w:bookmarkStart w:id="817" w:name="_Toc106108894"/>
      <w:r w:rsidRPr="001D2E49">
        <w:t>8.3.1.4</w:t>
      </w:r>
      <w:r w:rsidRPr="001D2E49">
        <w:tab/>
        <w:t>Abnormal Conditions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18" w:name="_Toc20954857"/>
      <w:bookmarkStart w:id="819" w:name="_Toc29503294"/>
      <w:bookmarkStart w:id="820" w:name="_Toc29503878"/>
      <w:bookmarkStart w:id="821" w:name="_Toc29504462"/>
      <w:bookmarkStart w:id="822" w:name="_Toc36552908"/>
      <w:bookmarkStart w:id="823" w:name="_Toc36554635"/>
      <w:bookmarkStart w:id="824" w:name="_Toc45651888"/>
      <w:bookmarkStart w:id="825" w:name="_Toc45658320"/>
      <w:bookmarkStart w:id="826" w:name="_Toc45720140"/>
      <w:bookmarkStart w:id="827" w:name="_Toc45798020"/>
      <w:bookmarkStart w:id="828" w:name="_Toc45897409"/>
      <w:bookmarkStart w:id="829" w:name="_Toc51745609"/>
      <w:bookmarkStart w:id="830" w:name="_Toc64445873"/>
      <w:bookmarkStart w:id="831" w:name="_Toc73981743"/>
      <w:bookmarkStart w:id="832" w:name="_Toc88651832"/>
      <w:bookmarkStart w:id="833" w:name="_Toc97890875"/>
      <w:bookmarkStart w:id="834" w:name="_Toc106108895"/>
      <w:r w:rsidRPr="001D2E49">
        <w:t>8.3.2</w:t>
      </w:r>
      <w:r w:rsidRPr="001D2E49">
        <w:tab/>
        <w:t>UE Context Release Request (NG-RAN node initiated)</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46696D9A" w14:textId="77777777" w:rsidR="009B75C3" w:rsidRPr="001D2E49" w:rsidRDefault="009B75C3" w:rsidP="009B75C3">
      <w:pPr>
        <w:pStyle w:val="Heading4"/>
      </w:pPr>
      <w:bookmarkStart w:id="835" w:name="_Toc20954858"/>
      <w:bookmarkStart w:id="836" w:name="_Toc29503295"/>
      <w:bookmarkStart w:id="837" w:name="_Toc29503879"/>
      <w:bookmarkStart w:id="838" w:name="_Toc29504463"/>
      <w:bookmarkStart w:id="839" w:name="_Toc36552909"/>
      <w:bookmarkStart w:id="840" w:name="_Toc36554636"/>
      <w:bookmarkStart w:id="841" w:name="_Toc45651889"/>
      <w:bookmarkStart w:id="842" w:name="_Toc45658321"/>
      <w:bookmarkStart w:id="843" w:name="_Toc45720141"/>
      <w:bookmarkStart w:id="844" w:name="_Toc45798021"/>
      <w:bookmarkStart w:id="845" w:name="_Toc45897410"/>
      <w:bookmarkStart w:id="846" w:name="_Toc51745610"/>
      <w:bookmarkStart w:id="847" w:name="_Toc64445874"/>
      <w:bookmarkStart w:id="848" w:name="_Toc73981744"/>
      <w:bookmarkStart w:id="849" w:name="_Toc88651833"/>
      <w:bookmarkStart w:id="850" w:name="_Toc97890876"/>
      <w:bookmarkStart w:id="851" w:name="_Toc106108896"/>
      <w:r w:rsidRPr="001D2E49">
        <w:t>8.3.2.1</w:t>
      </w:r>
      <w:r w:rsidRPr="001D2E49">
        <w:tab/>
        <w:t>General</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852" w:name="_Toc20954859"/>
      <w:bookmarkStart w:id="853" w:name="_Toc29503296"/>
      <w:bookmarkStart w:id="854" w:name="_Toc29503880"/>
      <w:bookmarkStart w:id="855" w:name="_Toc29504464"/>
      <w:bookmarkStart w:id="856" w:name="_Toc36552910"/>
      <w:bookmarkStart w:id="857" w:name="_Toc36554637"/>
      <w:bookmarkStart w:id="858" w:name="_Toc45651890"/>
      <w:bookmarkStart w:id="859" w:name="_Toc45658322"/>
      <w:bookmarkStart w:id="860" w:name="_Toc45720142"/>
      <w:bookmarkStart w:id="861" w:name="_Toc45798022"/>
      <w:bookmarkStart w:id="862" w:name="_Toc45897411"/>
      <w:bookmarkStart w:id="863" w:name="_Toc51745611"/>
      <w:bookmarkStart w:id="864" w:name="_Toc64445875"/>
      <w:bookmarkStart w:id="865" w:name="_Toc73981745"/>
      <w:bookmarkStart w:id="866" w:name="_Toc88651834"/>
      <w:bookmarkStart w:id="867" w:name="_Toc97890877"/>
      <w:bookmarkStart w:id="868" w:name="_Toc106108897"/>
      <w:r w:rsidRPr="001D2E49">
        <w:t>8.3.2.2</w:t>
      </w:r>
      <w:r w:rsidRPr="001D2E49">
        <w:tab/>
        <w:t>Successful Operation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50E56E6C" w14:textId="77777777" w:rsidR="009B75C3" w:rsidRPr="001D2E49" w:rsidRDefault="009B75C3" w:rsidP="009B75C3">
      <w:pPr>
        <w:pStyle w:val="TH"/>
      </w:pPr>
      <w:r w:rsidRPr="001D2E49">
        <w:object w:dxaOrig="6893" w:dyaOrig="2427" w14:anchorId="0C75C6D9">
          <v:shape id="_x0000_i1034" type="#_x0000_t75" style="width:344.55pt;height:121.05pt" o:ole="">
            <v:imagedata r:id="rId26" o:title=""/>
          </v:shape>
          <o:OLEObject Type="Embed" ProgID="Visio.Drawing.11" ShapeID="_x0000_i1034" DrawAspect="Content" ObjectID="_1717486620"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869" w:name="_Hlk8937189"/>
      <w:r w:rsidR="00EF1EB1" w:rsidRPr="001D2E49">
        <w:rPr>
          <w:rFonts w:ascii="Times-Roman" w:hAnsi="Times-Roman" w:cs="Times-Roman"/>
          <w:lang w:val="en-US" w:eastAsia="fr-FR"/>
        </w:rPr>
        <w:t>shall store the PSCell information in the UE context</w:t>
      </w:r>
      <w:r w:rsidR="00EF1EB1" w:rsidRPr="001D2E49">
        <w:t>.</w:t>
      </w:r>
      <w:bookmarkEnd w:id="869"/>
    </w:p>
    <w:p w14:paraId="3E799BEE" w14:textId="77777777" w:rsidR="009B75C3" w:rsidRPr="001D2E49" w:rsidRDefault="009B75C3" w:rsidP="009B75C3">
      <w:pPr>
        <w:pStyle w:val="Heading4"/>
      </w:pPr>
      <w:bookmarkStart w:id="870" w:name="_Toc20954860"/>
      <w:bookmarkStart w:id="871" w:name="_Toc29503297"/>
      <w:bookmarkStart w:id="872" w:name="_Toc29503881"/>
      <w:bookmarkStart w:id="873" w:name="_Toc29504465"/>
      <w:bookmarkStart w:id="874" w:name="_Toc36552911"/>
      <w:bookmarkStart w:id="875" w:name="_Toc36554638"/>
      <w:bookmarkStart w:id="876" w:name="_Toc45651891"/>
      <w:bookmarkStart w:id="877" w:name="_Toc45658323"/>
      <w:bookmarkStart w:id="878" w:name="_Toc45720143"/>
      <w:bookmarkStart w:id="879" w:name="_Toc45798023"/>
      <w:bookmarkStart w:id="880" w:name="_Toc45897412"/>
      <w:bookmarkStart w:id="881" w:name="_Toc51745612"/>
      <w:bookmarkStart w:id="882" w:name="_Toc64445876"/>
      <w:bookmarkStart w:id="883" w:name="_Toc73981746"/>
      <w:bookmarkStart w:id="884" w:name="_Toc88651835"/>
      <w:bookmarkStart w:id="885" w:name="_Toc97890878"/>
      <w:bookmarkStart w:id="886" w:name="_Toc106108898"/>
      <w:r w:rsidRPr="001D2E49">
        <w:t>8.3.2.3</w:t>
      </w:r>
      <w:r w:rsidRPr="001D2E49">
        <w:tab/>
        <w:t>Abnormal Conditions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887" w:name="_Toc20954861"/>
      <w:bookmarkStart w:id="888" w:name="_Toc29503298"/>
      <w:bookmarkStart w:id="889" w:name="_Toc29503882"/>
      <w:bookmarkStart w:id="890" w:name="_Toc29504466"/>
      <w:bookmarkStart w:id="891" w:name="_Toc36552912"/>
      <w:bookmarkStart w:id="892" w:name="_Toc36554639"/>
      <w:bookmarkStart w:id="893" w:name="_Toc45651892"/>
      <w:bookmarkStart w:id="894" w:name="_Toc45658324"/>
      <w:bookmarkStart w:id="895" w:name="_Toc45720144"/>
      <w:bookmarkStart w:id="896" w:name="_Toc45798024"/>
      <w:bookmarkStart w:id="897" w:name="_Toc45897413"/>
      <w:bookmarkStart w:id="898" w:name="_Toc51745613"/>
      <w:bookmarkStart w:id="899" w:name="_Toc64445877"/>
      <w:bookmarkStart w:id="900" w:name="_Toc73981747"/>
      <w:bookmarkStart w:id="901" w:name="_Toc88651836"/>
      <w:bookmarkStart w:id="902" w:name="_Toc97890879"/>
      <w:bookmarkStart w:id="903" w:name="_Toc106108899"/>
      <w:r w:rsidRPr="001D2E49">
        <w:t>8.3.3</w:t>
      </w:r>
      <w:r w:rsidRPr="001D2E49">
        <w:tab/>
        <w:t>UE Context Release (AMF initiated)</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5535B3C3" w14:textId="77777777" w:rsidR="009B75C3" w:rsidRPr="001D2E49" w:rsidRDefault="009B75C3" w:rsidP="009B75C3">
      <w:pPr>
        <w:pStyle w:val="Heading4"/>
      </w:pPr>
      <w:bookmarkStart w:id="904" w:name="_Toc20954862"/>
      <w:bookmarkStart w:id="905" w:name="_Toc29503299"/>
      <w:bookmarkStart w:id="906" w:name="_Toc29503883"/>
      <w:bookmarkStart w:id="907" w:name="_Toc29504467"/>
      <w:bookmarkStart w:id="908" w:name="_Toc36552913"/>
      <w:bookmarkStart w:id="909" w:name="_Toc36554640"/>
      <w:bookmarkStart w:id="910" w:name="_Toc45651893"/>
      <w:bookmarkStart w:id="911" w:name="_Toc45658325"/>
      <w:bookmarkStart w:id="912" w:name="_Toc45720145"/>
      <w:bookmarkStart w:id="913" w:name="_Toc45798025"/>
      <w:bookmarkStart w:id="914" w:name="_Toc45897414"/>
      <w:bookmarkStart w:id="915" w:name="_Toc51745614"/>
      <w:bookmarkStart w:id="916" w:name="_Toc64445878"/>
      <w:bookmarkStart w:id="917" w:name="_Toc73981748"/>
      <w:bookmarkStart w:id="918" w:name="_Toc88651837"/>
      <w:bookmarkStart w:id="919" w:name="_Toc97890880"/>
      <w:bookmarkStart w:id="920" w:name="_Toc106108900"/>
      <w:r w:rsidRPr="001D2E49">
        <w:t>8.3.3.1</w:t>
      </w:r>
      <w:r w:rsidRPr="001D2E49">
        <w:tab/>
        <w:t>General</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21" w:name="_Toc20954863"/>
      <w:bookmarkStart w:id="922" w:name="_Toc29503300"/>
      <w:bookmarkStart w:id="923" w:name="_Toc29503884"/>
      <w:bookmarkStart w:id="924" w:name="_Toc29504468"/>
      <w:bookmarkStart w:id="925" w:name="_Toc36552914"/>
      <w:bookmarkStart w:id="926" w:name="_Toc36554641"/>
      <w:bookmarkStart w:id="927" w:name="_Toc45651894"/>
      <w:bookmarkStart w:id="928" w:name="_Toc45658326"/>
      <w:bookmarkStart w:id="929" w:name="_Toc45720146"/>
      <w:bookmarkStart w:id="930" w:name="_Toc45798026"/>
      <w:bookmarkStart w:id="931" w:name="_Toc45897415"/>
      <w:bookmarkStart w:id="932" w:name="_Toc51745615"/>
      <w:bookmarkStart w:id="933" w:name="_Toc64445879"/>
      <w:bookmarkStart w:id="934" w:name="_Toc73981749"/>
      <w:bookmarkStart w:id="935" w:name="_Toc88651838"/>
      <w:bookmarkStart w:id="936" w:name="_Toc97890881"/>
      <w:bookmarkStart w:id="937" w:name="_Toc106108901"/>
      <w:r w:rsidRPr="001D2E49">
        <w:t>8.3.3.2</w:t>
      </w:r>
      <w:r w:rsidRPr="001D2E49">
        <w:tab/>
        <w:t>Successful Operation</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3DDA9FA4" w14:textId="77777777" w:rsidR="009B75C3" w:rsidRPr="001D2E49" w:rsidRDefault="009B75C3" w:rsidP="009B75C3">
      <w:pPr>
        <w:pStyle w:val="TH"/>
      </w:pPr>
      <w:r w:rsidRPr="001D2E49">
        <w:object w:dxaOrig="6893" w:dyaOrig="2427" w14:anchorId="1D5A1B25">
          <v:shape id="_x0000_i1035" type="#_x0000_t75" style="width:344.55pt;height:121.05pt" o:ole="">
            <v:imagedata r:id="rId28" o:title=""/>
          </v:shape>
          <o:OLEObject Type="Embed" ProgID="Visio.Drawing.11" ShapeID="_x0000_i1035" DrawAspect="Content" ObjectID="_1717486621"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38" w:name="_Hlk489551572"/>
      <w:r w:rsidRPr="001D2E49">
        <w:rPr>
          <w:i/>
        </w:rPr>
        <w:t>Information on Recommended Cells and RAN Nodes for Paging</w:t>
      </w:r>
      <w:bookmarkEnd w:id="938"/>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39" w:name="_Toc20954864"/>
      <w:bookmarkStart w:id="940" w:name="_Toc29503301"/>
      <w:bookmarkStart w:id="941" w:name="_Toc29503885"/>
      <w:bookmarkStart w:id="942" w:name="_Toc29504469"/>
      <w:bookmarkStart w:id="943" w:name="_Toc36552915"/>
      <w:bookmarkStart w:id="944"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45" w:name="_Toc45651895"/>
      <w:bookmarkStart w:id="946" w:name="_Toc45658327"/>
      <w:bookmarkStart w:id="947" w:name="_Toc45720147"/>
      <w:bookmarkStart w:id="948" w:name="_Toc45798027"/>
      <w:bookmarkStart w:id="949" w:name="_Toc45897416"/>
      <w:bookmarkStart w:id="950" w:name="_Toc51745616"/>
      <w:bookmarkStart w:id="951" w:name="_Toc64445880"/>
      <w:bookmarkStart w:id="952" w:name="_Toc73981750"/>
      <w:bookmarkStart w:id="953" w:name="_Toc88651839"/>
      <w:bookmarkStart w:id="954" w:name="_Toc97890882"/>
      <w:bookmarkStart w:id="955" w:name="_Toc106108902"/>
      <w:r w:rsidRPr="001D2E49">
        <w:t>8.3.3.3</w:t>
      </w:r>
      <w:r w:rsidRPr="001D2E49">
        <w:tab/>
        <w:t>Unsuccessful Operation</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956" w:name="_Toc20954865"/>
      <w:bookmarkStart w:id="957" w:name="_Toc29503302"/>
      <w:bookmarkStart w:id="958" w:name="_Toc29503886"/>
      <w:bookmarkStart w:id="959" w:name="_Toc29504470"/>
      <w:bookmarkStart w:id="960" w:name="_Toc36552916"/>
      <w:bookmarkStart w:id="961" w:name="_Toc36554643"/>
      <w:bookmarkStart w:id="962" w:name="_Toc45651896"/>
      <w:bookmarkStart w:id="963" w:name="_Toc45658328"/>
      <w:bookmarkStart w:id="964" w:name="_Toc45720148"/>
      <w:bookmarkStart w:id="965" w:name="_Toc45798028"/>
      <w:bookmarkStart w:id="966" w:name="_Toc45897417"/>
      <w:bookmarkStart w:id="967" w:name="_Toc51745617"/>
      <w:bookmarkStart w:id="968" w:name="_Toc64445881"/>
      <w:bookmarkStart w:id="969" w:name="_Toc73981751"/>
      <w:bookmarkStart w:id="970" w:name="_Toc88651840"/>
      <w:bookmarkStart w:id="971" w:name="_Toc97890883"/>
      <w:bookmarkStart w:id="972" w:name="_Toc106108903"/>
      <w:r w:rsidRPr="001D2E49">
        <w:t>8.3.3.4</w:t>
      </w:r>
      <w:r w:rsidRPr="001D2E49">
        <w:tab/>
        <w:t>Abnormal Conditions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973" w:name="_Toc20954866"/>
      <w:bookmarkStart w:id="974" w:name="_Toc29503303"/>
      <w:bookmarkStart w:id="975" w:name="_Toc29503887"/>
      <w:bookmarkStart w:id="976" w:name="_Toc29504471"/>
      <w:bookmarkStart w:id="977" w:name="_Toc36552917"/>
      <w:bookmarkStart w:id="978" w:name="_Toc36554644"/>
      <w:bookmarkStart w:id="979" w:name="_Toc45651897"/>
      <w:bookmarkStart w:id="980" w:name="_Toc45658329"/>
      <w:bookmarkStart w:id="981" w:name="_Toc45720149"/>
      <w:bookmarkStart w:id="982" w:name="_Toc45798029"/>
      <w:bookmarkStart w:id="983" w:name="_Toc45897418"/>
      <w:bookmarkStart w:id="984" w:name="_Toc51745618"/>
      <w:bookmarkStart w:id="985" w:name="_Toc64445882"/>
      <w:bookmarkStart w:id="986" w:name="_Toc73981752"/>
      <w:bookmarkStart w:id="987" w:name="_Toc88651841"/>
      <w:bookmarkStart w:id="988" w:name="_Toc97890884"/>
      <w:bookmarkStart w:id="989" w:name="_Toc106108904"/>
      <w:r w:rsidRPr="001D2E49">
        <w:t>8.3.4</w:t>
      </w:r>
      <w:r w:rsidRPr="001D2E49">
        <w:tab/>
        <w:t>UE Context Modification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60667BA7" w14:textId="77777777" w:rsidR="009B75C3" w:rsidRPr="001D2E49" w:rsidRDefault="009B75C3" w:rsidP="009B75C3">
      <w:pPr>
        <w:pStyle w:val="Heading4"/>
      </w:pPr>
      <w:bookmarkStart w:id="990" w:name="_Toc20954867"/>
      <w:bookmarkStart w:id="991" w:name="_Toc29503304"/>
      <w:bookmarkStart w:id="992" w:name="_Toc29503888"/>
      <w:bookmarkStart w:id="993" w:name="_Toc29504472"/>
      <w:bookmarkStart w:id="994" w:name="_Toc36552918"/>
      <w:bookmarkStart w:id="995" w:name="_Toc36554645"/>
      <w:bookmarkStart w:id="996" w:name="_Toc45651898"/>
      <w:bookmarkStart w:id="997" w:name="_Toc45658330"/>
      <w:bookmarkStart w:id="998" w:name="_Toc45720150"/>
      <w:bookmarkStart w:id="999" w:name="_Toc45798030"/>
      <w:bookmarkStart w:id="1000" w:name="_Toc45897419"/>
      <w:bookmarkStart w:id="1001" w:name="_Toc51745619"/>
      <w:bookmarkStart w:id="1002" w:name="_Toc64445883"/>
      <w:bookmarkStart w:id="1003" w:name="_Toc73981753"/>
      <w:bookmarkStart w:id="1004" w:name="_Toc88651842"/>
      <w:bookmarkStart w:id="1005" w:name="_Toc97890885"/>
      <w:bookmarkStart w:id="1006" w:name="_Toc106108905"/>
      <w:r w:rsidRPr="001D2E49">
        <w:t>8.3.4.1</w:t>
      </w:r>
      <w:r w:rsidRPr="001D2E49">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07" w:name="_Toc20954868"/>
      <w:bookmarkStart w:id="1008" w:name="_Toc29503305"/>
      <w:bookmarkStart w:id="1009" w:name="_Toc29503889"/>
      <w:bookmarkStart w:id="1010" w:name="_Toc29504473"/>
      <w:bookmarkStart w:id="1011" w:name="_Toc36552919"/>
      <w:bookmarkStart w:id="1012" w:name="_Toc36554646"/>
      <w:bookmarkStart w:id="1013" w:name="_Toc45651899"/>
      <w:bookmarkStart w:id="1014" w:name="_Toc45658331"/>
      <w:bookmarkStart w:id="1015" w:name="_Toc45720151"/>
      <w:bookmarkStart w:id="1016" w:name="_Toc45798031"/>
      <w:bookmarkStart w:id="1017" w:name="_Toc45897420"/>
      <w:bookmarkStart w:id="1018" w:name="_Toc51745620"/>
      <w:bookmarkStart w:id="1019" w:name="_Toc64445884"/>
      <w:bookmarkStart w:id="1020" w:name="_Toc73981754"/>
      <w:bookmarkStart w:id="1021" w:name="_Toc88651843"/>
      <w:bookmarkStart w:id="1022" w:name="_Toc97890886"/>
      <w:bookmarkStart w:id="1023" w:name="_Toc106108906"/>
      <w:r w:rsidRPr="001D2E49">
        <w:t>8.3.4.2</w:t>
      </w:r>
      <w:r w:rsidRPr="001D2E49">
        <w:tab/>
        <w:t>Successful Operation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0A80375A" w14:textId="77777777" w:rsidR="009B75C3" w:rsidRPr="001D2E49" w:rsidRDefault="009B75C3" w:rsidP="009B75C3">
      <w:pPr>
        <w:pStyle w:val="TH"/>
      </w:pPr>
      <w:r w:rsidRPr="001D2E49">
        <w:object w:dxaOrig="6893" w:dyaOrig="2427" w14:anchorId="24D029A5">
          <v:shape id="_x0000_i1036" type="#_x0000_t75" style="width:344.55pt;height:121.05pt" o:ole="">
            <v:imagedata r:id="rId30" o:title=""/>
          </v:shape>
          <o:OLEObject Type="Embed" ProgID="Visio.Drawing.11" ShapeID="_x0000_i1036" DrawAspect="Content" ObjectID="_1717486622"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549C8A54" w14:textId="77777777" w:rsidR="00895D2D" w:rsidRPr="00E67E0D" w:rsidRDefault="00895D2D" w:rsidP="00895D2D">
      <w:pPr>
        <w:pStyle w:val="B1"/>
      </w:pPr>
      <w:r>
        <w:t>-</w:t>
      </w:r>
      <w:r>
        <w:tab/>
        <w:t>if supported, store the received IAB Authorization information in the UE context</w:t>
      </w:r>
      <w:r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24" w:name="_Toc20954869"/>
      <w:bookmarkStart w:id="1025" w:name="_Toc29503306"/>
      <w:bookmarkStart w:id="1026" w:name="_Toc29503890"/>
      <w:bookmarkStart w:id="1027" w:name="_Toc29504474"/>
      <w:bookmarkStart w:id="1028" w:name="_Toc36552920"/>
      <w:bookmarkStart w:id="1029" w:name="_Toc36554647"/>
      <w:bookmarkStart w:id="1030" w:name="_Toc45651900"/>
      <w:bookmarkStart w:id="1031" w:name="_Toc45658332"/>
      <w:bookmarkStart w:id="1032" w:name="_Toc45720152"/>
      <w:bookmarkStart w:id="1033" w:name="_Toc45798032"/>
      <w:bookmarkStart w:id="1034" w:name="_Toc45897421"/>
      <w:bookmarkStart w:id="1035" w:name="_Toc51745621"/>
      <w:bookmarkStart w:id="1036" w:name="_Toc64445885"/>
      <w:bookmarkStart w:id="1037" w:name="_Toc73981755"/>
      <w:bookmarkStart w:id="1038" w:name="_Toc88651844"/>
      <w:bookmarkStart w:id="1039" w:name="_Toc97890887"/>
      <w:bookmarkStart w:id="1040" w:name="_Toc106108907"/>
      <w:r w:rsidRPr="001D2E49">
        <w:t>8.3.4.3</w:t>
      </w:r>
      <w:r w:rsidRPr="001D2E49">
        <w:tab/>
        <w:t>Unsuccessful Operation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p>
    <w:p w14:paraId="69E55539" w14:textId="77777777" w:rsidR="009B75C3" w:rsidRPr="001D2E49" w:rsidRDefault="009B75C3" w:rsidP="009B75C3">
      <w:pPr>
        <w:pStyle w:val="TH"/>
      </w:pPr>
      <w:r w:rsidRPr="001D2E49">
        <w:object w:dxaOrig="6893" w:dyaOrig="2427" w14:anchorId="60DA5231">
          <v:shape id="_x0000_i1037" type="#_x0000_t75" style="width:344.55pt;height:121.05pt" o:ole="">
            <v:imagedata r:id="rId32" o:title=""/>
          </v:shape>
          <o:OLEObject Type="Embed" ProgID="Visio.Drawing.11" ShapeID="_x0000_i1037" DrawAspect="Content" ObjectID="_1717486623"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041" w:name="_Toc20954870"/>
      <w:bookmarkStart w:id="1042" w:name="_Toc29503307"/>
      <w:bookmarkStart w:id="1043" w:name="_Toc29503891"/>
      <w:bookmarkStart w:id="1044" w:name="_Toc29504475"/>
      <w:bookmarkStart w:id="1045" w:name="_Toc36552921"/>
      <w:bookmarkStart w:id="1046"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047" w:name="_Toc45651901"/>
      <w:bookmarkStart w:id="1048" w:name="_Toc45658333"/>
      <w:bookmarkStart w:id="1049" w:name="_Toc45720153"/>
      <w:bookmarkStart w:id="1050" w:name="_Toc45798033"/>
      <w:bookmarkStart w:id="1051" w:name="_Toc45897422"/>
      <w:bookmarkStart w:id="1052" w:name="_Toc51745622"/>
      <w:bookmarkStart w:id="1053" w:name="_Toc64445886"/>
      <w:bookmarkStart w:id="1054" w:name="_Toc73981756"/>
      <w:bookmarkStart w:id="1055" w:name="_Toc88651845"/>
      <w:bookmarkStart w:id="1056" w:name="_Toc97890888"/>
      <w:bookmarkStart w:id="1057" w:name="_Toc106108908"/>
      <w:r w:rsidRPr="001D2E49">
        <w:t>8.3.4.4</w:t>
      </w:r>
      <w:r w:rsidRPr="001D2E49">
        <w:tab/>
        <w:t>Abnormal Conditions</w:t>
      </w:r>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058" w:name="_Toc20954871"/>
      <w:bookmarkStart w:id="1059" w:name="_Toc29503308"/>
      <w:bookmarkStart w:id="1060" w:name="_Toc29503892"/>
      <w:bookmarkStart w:id="1061" w:name="_Toc29504476"/>
      <w:bookmarkStart w:id="1062" w:name="_Toc36552922"/>
      <w:bookmarkStart w:id="1063" w:name="_Toc36554649"/>
      <w:bookmarkStart w:id="1064" w:name="_Toc45651902"/>
      <w:bookmarkStart w:id="1065" w:name="_Toc45658334"/>
      <w:bookmarkStart w:id="1066" w:name="_Toc45720154"/>
      <w:bookmarkStart w:id="1067" w:name="_Toc45798034"/>
      <w:bookmarkStart w:id="1068" w:name="_Toc45897423"/>
      <w:bookmarkStart w:id="106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070" w:name="_Toc64445887"/>
      <w:bookmarkStart w:id="1071" w:name="_Toc73981757"/>
      <w:bookmarkStart w:id="1072" w:name="_Toc88651846"/>
      <w:bookmarkStart w:id="1073" w:name="_Toc97890889"/>
      <w:bookmarkStart w:id="1074" w:name="_Toc106108909"/>
      <w:r w:rsidRPr="001D2E49">
        <w:t>8.3.5</w:t>
      </w:r>
      <w:r w:rsidRPr="001D2E49">
        <w:tab/>
        <w:t>RRC Inactive Transition Report</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82EAAD3" w14:textId="77777777" w:rsidR="009B75C3" w:rsidRPr="001D2E49" w:rsidRDefault="009B75C3" w:rsidP="009B75C3">
      <w:pPr>
        <w:pStyle w:val="Heading4"/>
      </w:pPr>
      <w:bookmarkStart w:id="1075" w:name="_Toc20954872"/>
      <w:bookmarkStart w:id="1076" w:name="_Toc29503309"/>
      <w:bookmarkStart w:id="1077" w:name="_Toc29503893"/>
      <w:bookmarkStart w:id="1078" w:name="_Toc29504477"/>
      <w:bookmarkStart w:id="1079" w:name="_Toc36552923"/>
      <w:bookmarkStart w:id="1080" w:name="_Toc36554650"/>
      <w:bookmarkStart w:id="1081" w:name="_Toc45651903"/>
      <w:bookmarkStart w:id="1082" w:name="_Toc45658335"/>
      <w:bookmarkStart w:id="1083" w:name="_Toc45720155"/>
      <w:bookmarkStart w:id="1084" w:name="_Toc45798035"/>
      <w:bookmarkStart w:id="1085" w:name="_Toc45897424"/>
      <w:bookmarkStart w:id="1086" w:name="_Toc51745624"/>
      <w:bookmarkStart w:id="1087" w:name="_Toc64445888"/>
      <w:bookmarkStart w:id="1088" w:name="_Toc73981758"/>
      <w:bookmarkStart w:id="1089" w:name="_Toc88651847"/>
      <w:bookmarkStart w:id="1090" w:name="_Toc97890890"/>
      <w:bookmarkStart w:id="1091" w:name="_Toc106108910"/>
      <w:r w:rsidRPr="001D2E49">
        <w:t>8.3.5.1</w:t>
      </w:r>
      <w:r w:rsidRPr="001D2E49">
        <w:tab/>
        <w:t>General</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092" w:name="_Toc20954873"/>
      <w:bookmarkStart w:id="1093" w:name="_Toc29503310"/>
      <w:bookmarkStart w:id="1094" w:name="_Toc29503894"/>
      <w:bookmarkStart w:id="1095" w:name="_Toc29504478"/>
      <w:bookmarkStart w:id="1096" w:name="_Toc36552924"/>
      <w:bookmarkStart w:id="1097" w:name="_Toc36554651"/>
      <w:bookmarkStart w:id="1098" w:name="_Toc45651904"/>
      <w:bookmarkStart w:id="1099" w:name="_Toc45658336"/>
      <w:bookmarkStart w:id="1100" w:name="_Toc45720156"/>
      <w:bookmarkStart w:id="1101" w:name="_Toc45798036"/>
      <w:bookmarkStart w:id="1102" w:name="_Toc45897425"/>
      <w:bookmarkStart w:id="1103" w:name="_Toc51745625"/>
      <w:bookmarkStart w:id="1104" w:name="_Toc64445889"/>
      <w:bookmarkStart w:id="1105" w:name="_Toc73981759"/>
      <w:bookmarkStart w:id="1106" w:name="_Toc88651848"/>
      <w:bookmarkStart w:id="1107" w:name="_Toc97890891"/>
      <w:bookmarkStart w:id="1108" w:name="_Toc106108911"/>
      <w:r w:rsidRPr="001D2E49">
        <w:t>8.3.5.2</w:t>
      </w:r>
      <w:r w:rsidRPr="001D2E49">
        <w:tab/>
        <w:t>Successful Operation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74CC4A37" w14:textId="77777777" w:rsidR="009B75C3" w:rsidRPr="001D2E49" w:rsidRDefault="009B75C3" w:rsidP="009B75C3">
      <w:pPr>
        <w:pStyle w:val="TH"/>
      </w:pPr>
      <w:r w:rsidRPr="001D2E49">
        <w:object w:dxaOrig="6893" w:dyaOrig="2427" w14:anchorId="329004EF">
          <v:shape id="_x0000_i1038" type="#_x0000_t75" style="width:344.55pt;height:121.05pt" o:ole="">
            <v:imagedata r:id="rId34" o:title=""/>
          </v:shape>
          <o:OLEObject Type="Embed" ProgID="Visio.Drawing.11" ShapeID="_x0000_i1038" DrawAspect="Content" ObjectID="_1717486624"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09" w:name="_Toc20954874"/>
      <w:bookmarkStart w:id="1110" w:name="_Toc29503311"/>
      <w:bookmarkStart w:id="1111" w:name="_Toc29503895"/>
      <w:bookmarkStart w:id="1112" w:name="_Toc29504479"/>
      <w:bookmarkStart w:id="1113" w:name="_Toc36552925"/>
      <w:bookmarkStart w:id="1114" w:name="_Toc36554652"/>
      <w:bookmarkStart w:id="1115" w:name="_Toc45651905"/>
      <w:bookmarkStart w:id="1116" w:name="_Toc45658337"/>
      <w:bookmarkStart w:id="1117" w:name="_Toc45720157"/>
      <w:bookmarkStart w:id="1118" w:name="_Toc45798037"/>
      <w:bookmarkStart w:id="1119" w:name="_Toc45897426"/>
      <w:bookmarkStart w:id="1120" w:name="_Toc51745626"/>
      <w:bookmarkStart w:id="1121" w:name="_Toc64445890"/>
      <w:bookmarkStart w:id="1122" w:name="_Toc73981760"/>
      <w:bookmarkStart w:id="1123" w:name="_Toc88651849"/>
      <w:bookmarkStart w:id="1124" w:name="_Toc97890892"/>
      <w:bookmarkStart w:id="1125" w:name="_Toc106108912"/>
      <w:r w:rsidRPr="001D2E49">
        <w:t>8.3.5.3</w:t>
      </w:r>
      <w:r w:rsidRPr="001D2E49">
        <w:tab/>
        <w:t>Abnormal Conditions</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26" w:name="_Toc20954875"/>
      <w:bookmarkStart w:id="1127" w:name="_Toc29503312"/>
      <w:bookmarkStart w:id="1128" w:name="_Toc29503896"/>
      <w:bookmarkStart w:id="1129" w:name="_Toc29504480"/>
      <w:bookmarkStart w:id="1130" w:name="_Toc36552926"/>
      <w:bookmarkStart w:id="1131" w:name="_Toc36554653"/>
      <w:bookmarkStart w:id="1132" w:name="_Toc45651906"/>
      <w:bookmarkStart w:id="1133" w:name="_Toc45658338"/>
      <w:bookmarkStart w:id="1134" w:name="_Toc45720158"/>
      <w:bookmarkStart w:id="1135" w:name="_Toc45798038"/>
      <w:bookmarkStart w:id="1136" w:name="_Toc45897427"/>
      <w:bookmarkStart w:id="1137" w:name="_Toc51745627"/>
      <w:bookmarkStart w:id="1138" w:name="_Toc64445891"/>
      <w:bookmarkStart w:id="1139" w:name="_Toc73981761"/>
      <w:bookmarkStart w:id="1140" w:name="_Toc88651850"/>
      <w:bookmarkStart w:id="1141" w:name="_Toc97890893"/>
      <w:bookmarkStart w:id="1142" w:name="_Toc106108913"/>
      <w:r w:rsidRPr="00E67E0D">
        <w:t>8.3.</w:t>
      </w:r>
      <w:r>
        <w:t>6</w:t>
      </w:r>
      <w:r w:rsidRPr="00E67E0D">
        <w:tab/>
      </w:r>
      <w:r w:rsidRPr="00567372">
        <w:t>Connection Establishment Indication</w:t>
      </w:r>
      <w:bookmarkEnd w:id="1132"/>
      <w:bookmarkEnd w:id="1133"/>
      <w:bookmarkEnd w:id="1134"/>
      <w:bookmarkEnd w:id="1135"/>
      <w:bookmarkEnd w:id="1136"/>
      <w:bookmarkEnd w:id="1137"/>
      <w:bookmarkEnd w:id="1138"/>
      <w:bookmarkEnd w:id="1139"/>
      <w:bookmarkEnd w:id="1140"/>
      <w:bookmarkEnd w:id="1141"/>
      <w:bookmarkEnd w:id="1142"/>
    </w:p>
    <w:p w14:paraId="145F9919" w14:textId="77777777" w:rsidR="00E221F6" w:rsidRPr="00E67E0D" w:rsidRDefault="00E221F6" w:rsidP="00E221F6">
      <w:pPr>
        <w:pStyle w:val="Heading4"/>
      </w:pPr>
      <w:bookmarkStart w:id="1143" w:name="_Toc45651907"/>
      <w:bookmarkStart w:id="1144" w:name="_Toc45658339"/>
      <w:bookmarkStart w:id="1145" w:name="_Toc45720159"/>
      <w:bookmarkStart w:id="1146" w:name="_Toc45798039"/>
      <w:bookmarkStart w:id="1147" w:name="_Toc45897428"/>
      <w:bookmarkStart w:id="1148" w:name="_Toc51745628"/>
      <w:bookmarkStart w:id="1149" w:name="_Toc64445892"/>
      <w:bookmarkStart w:id="1150" w:name="_Toc73981762"/>
      <w:bookmarkStart w:id="1151" w:name="_Toc88651851"/>
      <w:bookmarkStart w:id="1152" w:name="_Toc97890894"/>
      <w:bookmarkStart w:id="1153" w:name="_Toc106108914"/>
      <w:r w:rsidRPr="00E67E0D">
        <w:t>8.3.</w:t>
      </w:r>
      <w:r>
        <w:t>6</w:t>
      </w:r>
      <w:r w:rsidRPr="00E67E0D">
        <w:t>.1</w:t>
      </w:r>
      <w:r w:rsidRPr="00E67E0D">
        <w:tab/>
        <w:t>General</w:t>
      </w:r>
      <w:bookmarkEnd w:id="1143"/>
      <w:bookmarkEnd w:id="1144"/>
      <w:bookmarkEnd w:id="1145"/>
      <w:bookmarkEnd w:id="1146"/>
      <w:bookmarkEnd w:id="1147"/>
      <w:bookmarkEnd w:id="1148"/>
      <w:bookmarkEnd w:id="1149"/>
      <w:bookmarkEnd w:id="1150"/>
      <w:bookmarkEnd w:id="1151"/>
      <w:bookmarkEnd w:id="1152"/>
      <w:bookmarkEnd w:id="1153"/>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154" w:name="_Toc45651908"/>
      <w:bookmarkStart w:id="1155" w:name="_Toc45658340"/>
      <w:bookmarkStart w:id="1156" w:name="_Toc45720160"/>
      <w:bookmarkStart w:id="1157" w:name="_Toc45798040"/>
      <w:bookmarkStart w:id="1158" w:name="_Toc45897429"/>
      <w:bookmarkStart w:id="1159" w:name="_Toc51745629"/>
      <w:bookmarkStart w:id="1160" w:name="_Toc64445893"/>
      <w:bookmarkStart w:id="1161" w:name="_Toc73981763"/>
      <w:bookmarkStart w:id="1162" w:name="_Toc88651852"/>
      <w:bookmarkStart w:id="1163" w:name="_Toc97890895"/>
      <w:bookmarkStart w:id="1164" w:name="_Toc106108915"/>
      <w:r w:rsidRPr="00E67E0D">
        <w:t>8.3.</w:t>
      </w:r>
      <w:r>
        <w:t>6</w:t>
      </w:r>
      <w:r w:rsidRPr="00E67E0D">
        <w:t>.2</w:t>
      </w:r>
      <w:r w:rsidRPr="00E67E0D">
        <w:tab/>
        <w:t>Successful Operation</w:t>
      </w:r>
      <w:bookmarkEnd w:id="1154"/>
      <w:bookmarkEnd w:id="1155"/>
      <w:bookmarkEnd w:id="1156"/>
      <w:bookmarkEnd w:id="1157"/>
      <w:bookmarkEnd w:id="1158"/>
      <w:bookmarkEnd w:id="1159"/>
      <w:bookmarkEnd w:id="1160"/>
      <w:bookmarkEnd w:id="1161"/>
      <w:bookmarkEnd w:id="1162"/>
      <w:bookmarkEnd w:id="1163"/>
      <w:bookmarkEnd w:id="1164"/>
    </w:p>
    <w:p w14:paraId="6EC0EFA5" w14:textId="77777777" w:rsidR="00E221F6" w:rsidRDefault="00E221F6" w:rsidP="00367E0D">
      <w:pPr>
        <w:pStyle w:val="TH"/>
      </w:pPr>
      <w:r w:rsidRPr="00E67E0D">
        <w:object w:dxaOrig="6870" w:dyaOrig="2400" w14:anchorId="5A1A0436">
          <v:shape id="_x0000_i1039" type="#_x0000_t75" style="width:344pt;height:120pt" o:ole="">
            <v:imagedata r:id="rId36" o:title=""/>
          </v:shape>
          <o:OLEObject Type="Embed" ProgID="Visio.Drawing.11" ShapeID="_x0000_i1039" DrawAspect="Content" ObjectID="_1717486625"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165"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166" w:name="_Toc45651909"/>
      <w:bookmarkStart w:id="1167" w:name="_Toc45658341"/>
      <w:bookmarkStart w:id="1168" w:name="_Toc45720161"/>
      <w:bookmarkStart w:id="1169" w:name="_Toc45798041"/>
      <w:bookmarkStart w:id="1170" w:name="_Toc45897430"/>
      <w:bookmarkStart w:id="1171"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44B50A90" w14:textId="77777777" w:rsidR="00E221F6" w:rsidRPr="00567372" w:rsidRDefault="00E221F6" w:rsidP="00E221F6">
      <w:pPr>
        <w:pStyle w:val="Heading4"/>
      </w:pPr>
      <w:bookmarkStart w:id="1172" w:name="_Toc64445894"/>
      <w:bookmarkStart w:id="1173" w:name="_Toc73981764"/>
      <w:bookmarkStart w:id="1174" w:name="_Toc88651853"/>
      <w:bookmarkStart w:id="1175" w:name="_Toc97890896"/>
      <w:bookmarkStart w:id="1176" w:name="_Toc106108916"/>
      <w:r w:rsidRPr="00567372">
        <w:t>8.3.</w:t>
      </w:r>
      <w:r>
        <w:t>6</w:t>
      </w:r>
      <w:r w:rsidRPr="00567372">
        <w:t>.3</w:t>
      </w:r>
      <w:r w:rsidRPr="00567372">
        <w:tab/>
      </w:r>
      <w:r w:rsidR="00062187" w:rsidRPr="00567372">
        <w:t>Abnormal Conditions</w:t>
      </w:r>
      <w:bookmarkEnd w:id="1165"/>
      <w:bookmarkEnd w:id="1166"/>
      <w:bookmarkEnd w:id="1167"/>
      <w:bookmarkEnd w:id="1168"/>
      <w:bookmarkEnd w:id="1169"/>
      <w:bookmarkEnd w:id="1170"/>
      <w:bookmarkEnd w:id="1171"/>
      <w:bookmarkEnd w:id="1172"/>
      <w:bookmarkEnd w:id="1173"/>
      <w:bookmarkEnd w:id="1174"/>
      <w:bookmarkEnd w:id="1175"/>
      <w:bookmarkEnd w:id="1176"/>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177" w:name="_Toc45651910"/>
      <w:bookmarkStart w:id="1178" w:name="_Toc45658342"/>
      <w:bookmarkStart w:id="1179" w:name="_Toc45720162"/>
      <w:bookmarkStart w:id="1180" w:name="_Toc45798042"/>
      <w:bookmarkStart w:id="1181" w:name="_Toc45897431"/>
      <w:bookmarkStart w:id="1182" w:name="_Toc51745631"/>
      <w:bookmarkStart w:id="1183" w:name="_Toc64445895"/>
      <w:bookmarkStart w:id="1184" w:name="_Toc73981765"/>
      <w:bookmarkStart w:id="1185" w:name="_Toc88651854"/>
      <w:bookmarkStart w:id="1186" w:name="_Toc97890897"/>
      <w:bookmarkStart w:id="1187" w:name="_Toc106108917"/>
      <w:r w:rsidRPr="00E67E0D">
        <w:t>8.3.</w:t>
      </w:r>
      <w:r>
        <w:t>7</w:t>
      </w:r>
      <w:r w:rsidRPr="00E67E0D">
        <w:tab/>
      </w:r>
      <w:r>
        <w:t>AMF</w:t>
      </w:r>
      <w:r w:rsidRPr="00567372">
        <w:rPr>
          <w:lang w:eastAsia="zh-CN"/>
        </w:rPr>
        <w:t xml:space="preserve"> CP Relocation </w:t>
      </w:r>
      <w:r w:rsidRPr="00567372">
        <w:t>Indication</w:t>
      </w:r>
      <w:bookmarkEnd w:id="1177"/>
      <w:bookmarkEnd w:id="1178"/>
      <w:bookmarkEnd w:id="1179"/>
      <w:bookmarkEnd w:id="1180"/>
      <w:bookmarkEnd w:id="1181"/>
      <w:bookmarkEnd w:id="1182"/>
      <w:bookmarkEnd w:id="1183"/>
      <w:bookmarkEnd w:id="1184"/>
      <w:bookmarkEnd w:id="1185"/>
      <w:bookmarkEnd w:id="1186"/>
      <w:bookmarkEnd w:id="1187"/>
    </w:p>
    <w:p w14:paraId="6921C0D4" w14:textId="77777777" w:rsidR="00E221F6" w:rsidRPr="00E67E0D" w:rsidRDefault="00E221F6" w:rsidP="00E221F6">
      <w:pPr>
        <w:pStyle w:val="Heading4"/>
      </w:pPr>
      <w:bookmarkStart w:id="1188" w:name="_Toc45651911"/>
      <w:bookmarkStart w:id="1189" w:name="_Toc45658343"/>
      <w:bookmarkStart w:id="1190" w:name="_Toc45720163"/>
      <w:bookmarkStart w:id="1191" w:name="_Toc45798043"/>
      <w:bookmarkStart w:id="1192" w:name="_Toc45897432"/>
      <w:bookmarkStart w:id="1193" w:name="_Toc51745632"/>
      <w:bookmarkStart w:id="1194" w:name="_Toc64445896"/>
      <w:bookmarkStart w:id="1195" w:name="_Toc73981766"/>
      <w:bookmarkStart w:id="1196" w:name="_Toc88651855"/>
      <w:bookmarkStart w:id="1197" w:name="_Toc97890898"/>
      <w:bookmarkStart w:id="1198" w:name="_Toc106108918"/>
      <w:r w:rsidRPr="00E67E0D">
        <w:t>8.3.</w:t>
      </w:r>
      <w:r>
        <w:t>7</w:t>
      </w:r>
      <w:r w:rsidRPr="00E67E0D">
        <w:t>.1</w:t>
      </w:r>
      <w:r w:rsidRPr="00E67E0D">
        <w:tab/>
        <w:t>General</w:t>
      </w:r>
      <w:bookmarkEnd w:id="1188"/>
      <w:bookmarkEnd w:id="1189"/>
      <w:bookmarkEnd w:id="1190"/>
      <w:bookmarkEnd w:id="1191"/>
      <w:bookmarkEnd w:id="1192"/>
      <w:bookmarkEnd w:id="1193"/>
      <w:bookmarkEnd w:id="1194"/>
      <w:bookmarkEnd w:id="1195"/>
      <w:bookmarkEnd w:id="1196"/>
      <w:bookmarkEnd w:id="1197"/>
      <w:bookmarkEnd w:id="119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199" w:name="_Toc45651912"/>
      <w:bookmarkStart w:id="1200" w:name="_Toc45658344"/>
      <w:bookmarkStart w:id="1201" w:name="_Toc45720164"/>
      <w:bookmarkStart w:id="1202" w:name="_Toc45798044"/>
      <w:bookmarkStart w:id="1203" w:name="_Toc45897433"/>
      <w:bookmarkStart w:id="1204" w:name="_Toc51745633"/>
      <w:bookmarkStart w:id="1205" w:name="_Toc64445897"/>
      <w:bookmarkStart w:id="1206" w:name="_Toc73981767"/>
      <w:bookmarkStart w:id="1207" w:name="_Toc88651856"/>
      <w:bookmarkStart w:id="1208" w:name="_Toc97890899"/>
      <w:bookmarkStart w:id="1209" w:name="_Toc106108919"/>
      <w:r w:rsidRPr="00E67E0D">
        <w:t>8.3.</w:t>
      </w:r>
      <w:r>
        <w:t>7</w:t>
      </w:r>
      <w:r w:rsidRPr="00E67E0D">
        <w:t>.2</w:t>
      </w:r>
      <w:r w:rsidRPr="00E67E0D">
        <w:tab/>
        <w:t>Successful Operation</w:t>
      </w:r>
      <w:bookmarkEnd w:id="1199"/>
      <w:bookmarkEnd w:id="1200"/>
      <w:bookmarkEnd w:id="1201"/>
      <w:bookmarkEnd w:id="1202"/>
      <w:bookmarkEnd w:id="1203"/>
      <w:bookmarkEnd w:id="1204"/>
      <w:bookmarkEnd w:id="1205"/>
      <w:bookmarkEnd w:id="1206"/>
      <w:bookmarkEnd w:id="1207"/>
      <w:bookmarkEnd w:id="1208"/>
      <w:bookmarkEnd w:id="1209"/>
    </w:p>
    <w:p w14:paraId="0A84F7B5" w14:textId="77777777" w:rsidR="00E221F6" w:rsidRDefault="00E221F6" w:rsidP="00E221F6">
      <w:pPr>
        <w:pStyle w:val="TF"/>
      </w:pPr>
      <w:r w:rsidRPr="00E67E0D">
        <w:object w:dxaOrig="6871" w:dyaOrig="2400" w14:anchorId="33207F15">
          <v:shape id="_x0000_i1040" type="#_x0000_t75" style="width:344pt;height:120pt" o:ole="">
            <v:imagedata r:id="rId38" o:title=""/>
          </v:shape>
          <o:OLEObject Type="Embed" ProgID="Visio.Drawing.11" ShapeID="_x0000_i1040" DrawAspect="Content" ObjectID="_1717486626"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1678C74F" w14:textId="77777777" w:rsidR="00E221F6" w:rsidRDefault="00E221F6" w:rsidP="00E221F6">
      <w:r>
        <w:t xml:space="preserve">If the </w:t>
      </w:r>
      <w:r w:rsidRPr="00BB6C2D">
        <w:rPr>
          <w:i/>
        </w:rPr>
        <w:t xml:space="preserve">S-NSSAI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3282DC98" w14:textId="77777777" w:rsidR="00E221F6" w:rsidRDefault="00E221F6" w:rsidP="00E221F6">
      <w:r>
        <w:t xml:space="preserve">If the </w:t>
      </w:r>
      <w:r>
        <w:rPr>
          <w:i/>
        </w:rPr>
        <w:t>A</w:t>
      </w:r>
      <w:r w:rsidRPr="00BB6C2D">
        <w:rPr>
          <w:i/>
        </w:rPr>
        <w:t xml:space="preserve">llowed NSSAI </w:t>
      </w:r>
      <w:r>
        <w:t>IE is</w:t>
      </w:r>
      <w:r w:rsidRPr="00567372">
        <w:t xml:space="preserve"> contained in the </w:t>
      </w:r>
      <w:r>
        <w:rPr>
          <w:lang w:eastAsia="zh-CN"/>
        </w:rPr>
        <w:t>AMF</w:t>
      </w:r>
      <w:r w:rsidRPr="00567372">
        <w:t xml:space="preserve"> CP RELOCATION INDICATION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10" w:name="_Toc45651913"/>
      <w:bookmarkStart w:id="1211" w:name="_Toc45658345"/>
      <w:bookmarkStart w:id="1212" w:name="_Toc45720165"/>
      <w:bookmarkStart w:id="1213" w:name="_Toc45798045"/>
      <w:bookmarkStart w:id="1214" w:name="_Toc45897434"/>
      <w:bookmarkStart w:id="1215" w:name="_Toc51745634"/>
      <w:bookmarkStart w:id="1216" w:name="_Toc64445898"/>
      <w:bookmarkStart w:id="1217" w:name="_Toc73981768"/>
      <w:bookmarkStart w:id="1218" w:name="_Toc88651857"/>
      <w:bookmarkStart w:id="1219" w:name="_Toc97890900"/>
      <w:bookmarkStart w:id="1220" w:name="_Toc106108920"/>
      <w:r w:rsidRPr="00567372">
        <w:t>8.3.</w:t>
      </w:r>
      <w:r>
        <w:t>7</w:t>
      </w:r>
      <w:r w:rsidRPr="00567372">
        <w:t>.3</w:t>
      </w:r>
      <w:r w:rsidRPr="00567372">
        <w:tab/>
      </w:r>
      <w:r w:rsidR="00062187" w:rsidRPr="00567372">
        <w:t>Abnormal Conditions</w:t>
      </w:r>
      <w:bookmarkEnd w:id="1210"/>
      <w:bookmarkEnd w:id="1211"/>
      <w:bookmarkEnd w:id="1212"/>
      <w:bookmarkEnd w:id="1213"/>
      <w:bookmarkEnd w:id="1214"/>
      <w:bookmarkEnd w:id="1215"/>
      <w:bookmarkEnd w:id="1216"/>
      <w:bookmarkEnd w:id="1217"/>
      <w:bookmarkEnd w:id="1218"/>
      <w:bookmarkEnd w:id="1219"/>
      <w:bookmarkEnd w:id="1220"/>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21" w:name="_Toc534711588"/>
      <w:bookmarkStart w:id="1222" w:name="_Toc45651914"/>
      <w:bookmarkStart w:id="1223" w:name="_Toc45658346"/>
      <w:bookmarkStart w:id="1224" w:name="_Toc45720166"/>
      <w:bookmarkStart w:id="1225" w:name="_Toc45798046"/>
      <w:bookmarkStart w:id="1226" w:name="_Toc45897435"/>
      <w:bookmarkStart w:id="1227" w:name="_Toc51745635"/>
      <w:bookmarkStart w:id="1228" w:name="_Toc64445899"/>
      <w:bookmarkStart w:id="1229" w:name="_Toc73981769"/>
      <w:bookmarkStart w:id="1230" w:name="_Toc88651858"/>
      <w:bookmarkStart w:id="1231" w:name="_Toc97890901"/>
      <w:bookmarkStart w:id="1232" w:name="_Toc106108921"/>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21"/>
      <w:bookmarkEnd w:id="1222"/>
      <w:bookmarkEnd w:id="1223"/>
      <w:bookmarkEnd w:id="1224"/>
      <w:bookmarkEnd w:id="1225"/>
      <w:bookmarkEnd w:id="1226"/>
      <w:bookmarkEnd w:id="1227"/>
      <w:bookmarkEnd w:id="1228"/>
      <w:bookmarkEnd w:id="1229"/>
      <w:bookmarkEnd w:id="1230"/>
      <w:bookmarkEnd w:id="1231"/>
      <w:bookmarkEnd w:id="1232"/>
    </w:p>
    <w:p w14:paraId="1D35B8EF" w14:textId="77777777" w:rsidR="00B016F1" w:rsidRPr="00567372" w:rsidRDefault="00B016F1" w:rsidP="00B016F1">
      <w:pPr>
        <w:pStyle w:val="Heading4"/>
        <w:rPr>
          <w:lang w:eastAsia="zh-CN"/>
        </w:rPr>
      </w:pPr>
      <w:bookmarkStart w:id="1233" w:name="_Toc534711589"/>
      <w:bookmarkStart w:id="1234" w:name="_Toc45651915"/>
      <w:bookmarkStart w:id="1235" w:name="_Toc45658347"/>
      <w:bookmarkStart w:id="1236" w:name="_Toc45720167"/>
      <w:bookmarkStart w:id="1237" w:name="_Toc45798047"/>
      <w:bookmarkStart w:id="1238" w:name="_Toc45897436"/>
      <w:bookmarkStart w:id="1239" w:name="_Toc51745636"/>
      <w:bookmarkStart w:id="1240" w:name="_Toc64445900"/>
      <w:bookmarkStart w:id="1241" w:name="_Toc73981770"/>
      <w:bookmarkStart w:id="1242" w:name="_Toc88651859"/>
      <w:bookmarkStart w:id="1243" w:name="_Toc97890902"/>
      <w:bookmarkStart w:id="1244" w:name="_Toc106108922"/>
      <w:r w:rsidRPr="00567372">
        <w:t>8.3.</w:t>
      </w:r>
      <w:r>
        <w:t>8</w:t>
      </w:r>
      <w:r w:rsidRPr="00567372">
        <w:t>.1</w:t>
      </w:r>
      <w:r w:rsidRPr="00567372">
        <w:tab/>
        <w:t>General</w:t>
      </w:r>
      <w:bookmarkEnd w:id="1233"/>
      <w:bookmarkEnd w:id="1234"/>
      <w:bookmarkEnd w:id="1235"/>
      <w:bookmarkEnd w:id="1236"/>
      <w:bookmarkEnd w:id="1237"/>
      <w:bookmarkEnd w:id="1238"/>
      <w:bookmarkEnd w:id="1239"/>
      <w:bookmarkEnd w:id="1240"/>
      <w:bookmarkEnd w:id="1241"/>
      <w:bookmarkEnd w:id="1242"/>
      <w:bookmarkEnd w:id="1243"/>
      <w:bookmarkEnd w:id="1244"/>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245" w:name="_Toc534711590"/>
      <w:bookmarkStart w:id="1246" w:name="_Toc45651916"/>
      <w:bookmarkStart w:id="1247" w:name="_Toc45658348"/>
      <w:bookmarkStart w:id="1248" w:name="_Toc45720168"/>
      <w:bookmarkStart w:id="1249" w:name="_Toc45798048"/>
      <w:bookmarkStart w:id="1250" w:name="_Toc45897437"/>
      <w:bookmarkStart w:id="1251" w:name="_Toc51745637"/>
      <w:bookmarkStart w:id="1252" w:name="_Toc64445901"/>
      <w:bookmarkStart w:id="1253" w:name="_Toc73981771"/>
      <w:bookmarkStart w:id="1254" w:name="_Toc88651860"/>
      <w:bookmarkStart w:id="1255" w:name="_Toc97890903"/>
      <w:bookmarkStart w:id="1256" w:name="_Toc106108923"/>
      <w:r w:rsidRPr="00567372">
        <w:t>8.3.</w:t>
      </w:r>
      <w:r>
        <w:t>8</w:t>
      </w:r>
      <w:r w:rsidRPr="00567372">
        <w:t>.2</w:t>
      </w:r>
      <w:r w:rsidRPr="00567372">
        <w:tab/>
        <w:t>Successful Operation</w:t>
      </w:r>
      <w:bookmarkEnd w:id="1245"/>
      <w:bookmarkEnd w:id="1246"/>
      <w:bookmarkEnd w:id="1247"/>
      <w:bookmarkEnd w:id="1248"/>
      <w:bookmarkEnd w:id="1249"/>
      <w:bookmarkEnd w:id="1250"/>
      <w:bookmarkEnd w:id="1251"/>
      <w:bookmarkEnd w:id="1252"/>
      <w:bookmarkEnd w:id="1253"/>
      <w:bookmarkEnd w:id="1254"/>
      <w:bookmarkEnd w:id="1255"/>
      <w:bookmarkEnd w:id="1256"/>
    </w:p>
    <w:p w14:paraId="2B39DCE7" w14:textId="77777777" w:rsidR="00B016F1" w:rsidRPr="00567372" w:rsidRDefault="00B016F1" w:rsidP="00B016F1">
      <w:pPr>
        <w:pStyle w:val="TH"/>
        <w:rPr>
          <w:lang w:eastAsia="zh-CN"/>
        </w:rPr>
      </w:pPr>
      <w:r w:rsidRPr="00FA22D3">
        <w:object w:dxaOrig="6871" w:dyaOrig="2400" w14:anchorId="00B81EF3">
          <v:shape id="_x0000_i1041" type="#_x0000_t75" style="width:343.45pt;height:120pt" o:ole="">
            <v:imagedata r:id="rId40" o:title=""/>
          </v:shape>
          <o:OLEObject Type="Embed" ProgID="Visio.Drawing.11" ShapeID="_x0000_i1041" DrawAspect="Content" ObjectID="_1717486627"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567372" w:rsidRDefault="00B016F1" w:rsidP="00B64CC9">
      <w:pPr>
        <w:pStyle w:val="Heading4"/>
      </w:pPr>
      <w:bookmarkStart w:id="1257" w:name="_Toc534711591"/>
      <w:bookmarkStart w:id="1258" w:name="_Toc45651917"/>
      <w:bookmarkStart w:id="1259" w:name="_Toc45658349"/>
      <w:bookmarkStart w:id="1260" w:name="_Toc45720169"/>
      <w:bookmarkStart w:id="1261" w:name="_Toc45798049"/>
      <w:bookmarkStart w:id="1262" w:name="_Toc45897438"/>
      <w:bookmarkStart w:id="1263" w:name="_Toc51745638"/>
      <w:bookmarkStart w:id="1264" w:name="_Toc64445902"/>
      <w:bookmarkStart w:id="1265" w:name="_Toc73981772"/>
      <w:bookmarkStart w:id="1266" w:name="_Toc88651861"/>
      <w:bookmarkStart w:id="1267" w:name="_Toc97890904"/>
      <w:bookmarkStart w:id="1268" w:name="_Toc106108924"/>
      <w:r w:rsidRPr="00567372">
        <w:t>8.3.</w:t>
      </w:r>
      <w:r>
        <w:t>8</w:t>
      </w:r>
      <w:r w:rsidRPr="00567372">
        <w:t>.3</w:t>
      </w:r>
      <w:r w:rsidRPr="00567372">
        <w:tab/>
      </w:r>
      <w:bookmarkStart w:id="1269" w:name="_Toc534711592"/>
      <w:bookmarkEnd w:id="1257"/>
      <w:r w:rsidRPr="00567372">
        <w:t>Abnormal Conditions</w:t>
      </w:r>
      <w:bookmarkEnd w:id="1258"/>
      <w:bookmarkEnd w:id="1259"/>
      <w:bookmarkEnd w:id="1260"/>
      <w:bookmarkEnd w:id="1261"/>
      <w:bookmarkEnd w:id="1262"/>
      <w:bookmarkEnd w:id="1263"/>
      <w:bookmarkEnd w:id="1264"/>
      <w:bookmarkEnd w:id="1265"/>
      <w:bookmarkEnd w:id="1266"/>
      <w:bookmarkEnd w:id="1267"/>
      <w:bookmarkEnd w:id="1268"/>
      <w:bookmarkEnd w:id="1269"/>
    </w:p>
    <w:p w14:paraId="10F05ADD" w14:textId="77777777" w:rsidR="00B016F1" w:rsidRPr="0056122A" w:rsidRDefault="00B64CC9" w:rsidP="00B016F1">
      <w:pPr>
        <w:rPr>
          <w:b/>
          <w:i/>
          <w:noProof/>
          <w:sz w:val="24"/>
        </w:rPr>
      </w:pPr>
      <w:r>
        <w:t>Void</w:t>
      </w:r>
      <w:r w:rsidR="00B016F1" w:rsidRPr="00567372">
        <w:t>.</w:t>
      </w:r>
    </w:p>
    <w:p w14:paraId="6FDA96CA" w14:textId="77777777" w:rsidR="00B016F1" w:rsidRPr="00FA22D3" w:rsidRDefault="00B016F1" w:rsidP="00B016F1">
      <w:pPr>
        <w:pStyle w:val="Heading3"/>
      </w:pPr>
      <w:bookmarkStart w:id="1270" w:name="_Toc45651918"/>
      <w:bookmarkStart w:id="1271" w:name="_Toc45658350"/>
      <w:bookmarkStart w:id="1272" w:name="_Toc45720170"/>
      <w:bookmarkStart w:id="1273" w:name="_Toc45798050"/>
      <w:bookmarkStart w:id="1274" w:name="_Toc45897439"/>
      <w:bookmarkStart w:id="1275" w:name="_Toc51745639"/>
      <w:bookmarkStart w:id="1276" w:name="_Toc64445903"/>
      <w:bookmarkStart w:id="1277" w:name="_Toc73981773"/>
      <w:bookmarkStart w:id="1278" w:name="_Toc88651862"/>
      <w:bookmarkStart w:id="1279" w:name="_Toc97890905"/>
      <w:bookmarkStart w:id="1280" w:name="_Toc106108925"/>
      <w:r w:rsidRPr="00FA22D3">
        <w:t>8.3.</w:t>
      </w:r>
      <w:r>
        <w:t>9</w:t>
      </w:r>
      <w:r w:rsidRPr="00FA22D3">
        <w:tab/>
      </w:r>
      <w:r w:rsidRPr="009B2949">
        <w:rPr>
          <w:rFonts w:eastAsia="DengXian"/>
          <w:noProof/>
          <w:lang w:eastAsia="zh-CN"/>
        </w:rPr>
        <w:t>Retrieve UE Information</w:t>
      </w:r>
      <w:bookmarkEnd w:id="1270"/>
      <w:bookmarkEnd w:id="1271"/>
      <w:bookmarkEnd w:id="1272"/>
      <w:bookmarkEnd w:id="1273"/>
      <w:bookmarkEnd w:id="1274"/>
      <w:bookmarkEnd w:id="1275"/>
      <w:bookmarkEnd w:id="1276"/>
      <w:bookmarkEnd w:id="1277"/>
      <w:bookmarkEnd w:id="1278"/>
      <w:bookmarkEnd w:id="1279"/>
      <w:bookmarkEnd w:id="1280"/>
    </w:p>
    <w:p w14:paraId="2FD7C0AA" w14:textId="77777777" w:rsidR="00B016F1" w:rsidRPr="00FA22D3" w:rsidRDefault="00B016F1" w:rsidP="00B016F1">
      <w:pPr>
        <w:pStyle w:val="Heading4"/>
      </w:pPr>
      <w:bookmarkStart w:id="1281" w:name="_Toc45651919"/>
      <w:bookmarkStart w:id="1282" w:name="_Toc45658351"/>
      <w:bookmarkStart w:id="1283" w:name="_Toc45720171"/>
      <w:bookmarkStart w:id="1284" w:name="_Toc45798051"/>
      <w:bookmarkStart w:id="1285" w:name="_Toc45897440"/>
      <w:bookmarkStart w:id="1286" w:name="_Toc51745640"/>
      <w:bookmarkStart w:id="1287" w:name="_Toc64445904"/>
      <w:bookmarkStart w:id="1288" w:name="_Toc73981774"/>
      <w:bookmarkStart w:id="1289" w:name="_Toc88651863"/>
      <w:bookmarkStart w:id="1290" w:name="_Toc97890906"/>
      <w:bookmarkStart w:id="1291" w:name="_Toc106108926"/>
      <w:r w:rsidRPr="00FA22D3">
        <w:t>8.3.</w:t>
      </w:r>
      <w:r>
        <w:t>9</w:t>
      </w:r>
      <w:r w:rsidRPr="00FA22D3">
        <w:t>.1</w:t>
      </w:r>
      <w:r w:rsidRPr="00FA22D3">
        <w:tab/>
        <w:t>General</w:t>
      </w:r>
      <w:bookmarkEnd w:id="1281"/>
      <w:bookmarkEnd w:id="1282"/>
      <w:bookmarkEnd w:id="1283"/>
      <w:bookmarkEnd w:id="1284"/>
      <w:bookmarkEnd w:id="1285"/>
      <w:bookmarkEnd w:id="1286"/>
      <w:bookmarkEnd w:id="1287"/>
      <w:bookmarkEnd w:id="1288"/>
      <w:bookmarkEnd w:id="1289"/>
      <w:bookmarkEnd w:id="1290"/>
      <w:bookmarkEnd w:id="1291"/>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292" w:name="_Toc534711580"/>
      <w:bookmarkStart w:id="1293" w:name="_Toc45651920"/>
      <w:bookmarkStart w:id="1294" w:name="_Toc45658352"/>
      <w:bookmarkStart w:id="1295" w:name="_Toc45720172"/>
      <w:bookmarkStart w:id="1296" w:name="_Toc45798052"/>
      <w:bookmarkStart w:id="1297" w:name="_Toc45897441"/>
      <w:bookmarkStart w:id="1298" w:name="_Toc51745641"/>
      <w:bookmarkStart w:id="1299" w:name="_Toc64445905"/>
      <w:bookmarkStart w:id="1300" w:name="_Toc73981775"/>
      <w:bookmarkStart w:id="1301" w:name="_Toc88651864"/>
      <w:bookmarkStart w:id="1302" w:name="_Toc97890907"/>
      <w:bookmarkStart w:id="1303" w:name="_Toc106108927"/>
      <w:r w:rsidRPr="00567372">
        <w:t>8.3.</w:t>
      </w:r>
      <w:r>
        <w:t>9</w:t>
      </w:r>
      <w:r w:rsidRPr="00567372">
        <w:t>.2</w:t>
      </w:r>
      <w:r w:rsidRPr="00567372">
        <w:tab/>
        <w:t>Successful Operation</w:t>
      </w:r>
      <w:bookmarkEnd w:id="1292"/>
      <w:bookmarkEnd w:id="1293"/>
      <w:bookmarkEnd w:id="1294"/>
      <w:bookmarkEnd w:id="1295"/>
      <w:bookmarkEnd w:id="1296"/>
      <w:bookmarkEnd w:id="1297"/>
      <w:bookmarkEnd w:id="1298"/>
      <w:bookmarkEnd w:id="1299"/>
      <w:bookmarkEnd w:id="1300"/>
      <w:bookmarkEnd w:id="1301"/>
      <w:bookmarkEnd w:id="1302"/>
      <w:bookmarkEnd w:id="1303"/>
      <w:r w:rsidRPr="00567372">
        <w:t xml:space="preserve"> </w:t>
      </w:r>
    </w:p>
    <w:p w14:paraId="123305A1" w14:textId="77777777" w:rsidR="00B016F1" w:rsidRPr="00567372" w:rsidRDefault="00B016F1" w:rsidP="00B016F1">
      <w:pPr>
        <w:pStyle w:val="TH"/>
      </w:pPr>
      <w:r w:rsidRPr="00FA22D3">
        <w:object w:dxaOrig="6871" w:dyaOrig="2400" w14:anchorId="32880D58">
          <v:shape id="_x0000_i1042" type="#_x0000_t75" style="width:343.45pt;height:120pt" o:ole="">
            <v:imagedata r:id="rId42" o:title=""/>
          </v:shape>
          <o:OLEObject Type="Embed" ProgID="Visio.Drawing.11" ShapeID="_x0000_i1042" DrawAspect="Content" ObjectID="_1717486628"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Default="00B016F1" w:rsidP="00B016F1">
      <w:pPr>
        <w:pStyle w:val="Heading4"/>
      </w:pPr>
      <w:bookmarkStart w:id="1304" w:name="_Toc534711581"/>
      <w:bookmarkStart w:id="1305" w:name="_Toc45651921"/>
      <w:bookmarkStart w:id="1306" w:name="_Toc45658353"/>
      <w:bookmarkStart w:id="1307" w:name="_Toc45720173"/>
      <w:bookmarkStart w:id="1308" w:name="_Toc45798053"/>
      <w:bookmarkStart w:id="1309" w:name="_Toc45897442"/>
      <w:bookmarkStart w:id="1310" w:name="_Toc51745642"/>
      <w:bookmarkStart w:id="1311" w:name="_Toc64445906"/>
      <w:bookmarkStart w:id="1312" w:name="_Toc73981776"/>
      <w:bookmarkStart w:id="1313" w:name="_Toc88651865"/>
      <w:bookmarkStart w:id="1314" w:name="_Toc97890908"/>
      <w:bookmarkStart w:id="1315" w:name="_Toc106108928"/>
      <w:r w:rsidRPr="00567372">
        <w:t>8.3.</w:t>
      </w:r>
      <w:r>
        <w:t>9</w:t>
      </w:r>
      <w:r w:rsidRPr="00567372">
        <w:t>.</w:t>
      </w:r>
      <w:r w:rsidRPr="00567372">
        <w:rPr>
          <w:lang w:eastAsia="zh-CN"/>
        </w:rPr>
        <w:t>3</w:t>
      </w:r>
      <w:r w:rsidRPr="00567372">
        <w:tab/>
      </w:r>
      <w:bookmarkEnd w:id="1304"/>
      <w:r w:rsidR="00B64CC9" w:rsidRPr="00567372">
        <w:t>Abnormal Conditions</w:t>
      </w:r>
      <w:bookmarkEnd w:id="1305"/>
      <w:bookmarkEnd w:id="1306"/>
      <w:bookmarkEnd w:id="1307"/>
      <w:bookmarkEnd w:id="1308"/>
      <w:bookmarkEnd w:id="1309"/>
      <w:bookmarkEnd w:id="1310"/>
      <w:bookmarkEnd w:id="1311"/>
      <w:bookmarkEnd w:id="1312"/>
      <w:bookmarkEnd w:id="1313"/>
      <w:bookmarkEnd w:id="1314"/>
      <w:bookmarkEnd w:id="1315"/>
    </w:p>
    <w:p w14:paraId="321F58F6" w14:textId="77777777" w:rsidR="00062187" w:rsidRPr="00367E0D" w:rsidRDefault="00062187" w:rsidP="00367E0D">
      <w:r>
        <w:t>Void.</w:t>
      </w:r>
    </w:p>
    <w:p w14:paraId="77A499EC" w14:textId="77777777" w:rsidR="00B016F1" w:rsidRPr="00567372" w:rsidRDefault="00B016F1" w:rsidP="00B016F1">
      <w:pPr>
        <w:pStyle w:val="Heading3"/>
        <w:rPr>
          <w:lang w:eastAsia="zh-CN"/>
        </w:rPr>
      </w:pPr>
      <w:bookmarkStart w:id="1316" w:name="_Toc534711583"/>
      <w:bookmarkStart w:id="1317" w:name="_Toc45651922"/>
      <w:bookmarkStart w:id="1318" w:name="_Toc45658354"/>
      <w:bookmarkStart w:id="1319" w:name="_Toc45720174"/>
      <w:bookmarkStart w:id="1320" w:name="_Toc45798054"/>
      <w:bookmarkStart w:id="1321" w:name="_Toc45897443"/>
      <w:bookmarkStart w:id="1322" w:name="_Toc51745643"/>
      <w:bookmarkStart w:id="1323" w:name="_Toc64445907"/>
      <w:bookmarkStart w:id="1324" w:name="_Toc73981777"/>
      <w:bookmarkStart w:id="1325" w:name="_Toc88651866"/>
      <w:bookmarkStart w:id="1326" w:name="_Toc97890909"/>
      <w:bookmarkStart w:id="1327" w:name="_Toc106108929"/>
      <w:r w:rsidRPr="00567372">
        <w:t>8.3.</w:t>
      </w:r>
      <w:r>
        <w:t>10</w:t>
      </w:r>
      <w:r w:rsidRPr="00567372">
        <w:tab/>
      </w:r>
      <w:r w:rsidRPr="00567372">
        <w:rPr>
          <w:lang w:eastAsia="zh-CN"/>
        </w:rPr>
        <w:t>UE Information Transfer</w:t>
      </w:r>
      <w:bookmarkEnd w:id="1316"/>
      <w:bookmarkEnd w:id="1317"/>
      <w:bookmarkEnd w:id="1318"/>
      <w:bookmarkEnd w:id="1319"/>
      <w:bookmarkEnd w:id="1320"/>
      <w:bookmarkEnd w:id="1321"/>
      <w:bookmarkEnd w:id="1322"/>
      <w:bookmarkEnd w:id="1323"/>
      <w:bookmarkEnd w:id="1324"/>
      <w:bookmarkEnd w:id="1325"/>
      <w:bookmarkEnd w:id="1326"/>
      <w:bookmarkEnd w:id="1327"/>
    </w:p>
    <w:p w14:paraId="00B1FAA9" w14:textId="77777777" w:rsidR="00B016F1" w:rsidRPr="00567372" w:rsidRDefault="00B016F1" w:rsidP="00B016F1">
      <w:pPr>
        <w:pStyle w:val="Heading4"/>
      </w:pPr>
      <w:bookmarkStart w:id="1328" w:name="_Toc534711584"/>
      <w:bookmarkStart w:id="1329" w:name="_Toc45651923"/>
      <w:bookmarkStart w:id="1330" w:name="_Toc45658355"/>
      <w:bookmarkStart w:id="1331" w:name="_Toc45720175"/>
      <w:bookmarkStart w:id="1332" w:name="_Toc45798055"/>
      <w:bookmarkStart w:id="1333" w:name="_Toc45897444"/>
      <w:bookmarkStart w:id="1334" w:name="_Toc51745644"/>
      <w:bookmarkStart w:id="1335" w:name="_Toc64445908"/>
      <w:bookmarkStart w:id="1336" w:name="_Toc73981778"/>
      <w:bookmarkStart w:id="1337" w:name="_Toc88651867"/>
      <w:bookmarkStart w:id="1338" w:name="_Toc97890910"/>
      <w:bookmarkStart w:id="1339" w:name="_Toc106108930"/>
      <w:r w:rsidRPr="00567372">
        <w:t>8.3.</w:t>
      </w:r>
      <w:r>
        <w:t>10</w:t>
      </w:r>
      <w:r w:rsidRPr="00567372">
        <w:t>.1</w:t>
      </w:r>
      <w:r w:rsidRPr="00567372">
        <w:tab/>
        <w:t>General</w:t>
      </w:r>
      <w:bookmarkEnd w:id="1328"/>
      <w:bookmarkEnd w:id="1329"/>
      <w:bookmarkEnd w:id="1330"/>
      <w:bookmarkEnd w:id="1331"/>
      <w:bookmarkEnd w:id="1332"/>
      <w:bookmarkEnd w:id="1333"/>
      <w:bookmarkEnd w:id="1334"/>
      <w:bookmarkEnd w:id="1335"/>
      <w:bookmarkEnd w:id="1336"/>
      <w:bookmarkEnd w:id="1337"/>
      <w:bookmarkEnd w:id="1338"/>
      <w:bookmarkEnd w:id="1339"/>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340" w:name="_Toc534711585"/>
      <w:bookmarkStart w:id="1341" w:name="_Toc45651924"/>
      <w:bookmarkStart w:id="1342" w:name="_Toc45658356"/>
      <w:bookmarkStart w:id="1343" w:name="_Toc45720176"/>
      <w:bookmarkStart w:id="1344" w:name="_Toc45798056"/>
      <w:bookmarkStart w:id="1345" w:name="_Toc45897445"/>
      <w:bookmarkStart w:id="1346" w:name="_Toc51745645"/>
      <w:bookmarkStart w:id="1347" w:name="_Toc64445909"/>
      <w:bookmarkStart w:id="1348" w:name="_Toc73981779"/>
      <w:bookmarkStart w:id="1349" w:name="_Toc88651868"/>
      <w:bookmarkStart w:id="1350" w:name="_Toc97890911"/>
      <w:bookmarkStart w:id="1351" w:name="_Toc106108931"/>
      <w:r w:rsidRPr="00567372">
        <w:t>8.3.</w:t>
      </w:r>
      <w:r>
        <w:t>10</w:t>
      </w:r>
      <w:r w:rsidRPr="00567372">
        <w:t>.2</w:t>
      </w:r>
      <w:r w:rsidRPr="00567372">
        <w:tab/>
        <w:t>Successful Operation</w:t>
      </w:r>
      <w:bookmarkEnd w:id="1340"/>
      <w:bookmarkEnd w:id="1341"/>
      <w:bookmarkEnd w:id="1342"/>
      <w:bookmarkEnd w:id="1343"/>
      <w:bookmarkEnd w:id="1344"/>
      <w:bookmarkEnd w:id="1345"/>
      <w:bookmarkEnd w:id="1346"/>
      <w:bookmarkEnd w:id="1347"/>
      <w:bookmarkEnd w:id="1348"/>
      <w:bookmarkEnd w:id="1349"/>
      <w:bookmarkEnd w:id="1350"/>
      <w:bookmarkEnd w:id="1351"/>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3" type="#_x0000_t75" style="width:343.45pt;height:120pt" o:ole="">
            <v:imagedata r:id="rId44" o:title=""/>
          </v:shape>
          <o:OLEObject Type="Embed" ProgID="Visio.Drawing.11" ShapeID="_x0000_i1043" DrawAspect="Content" ObjectID="_1717486629"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352"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32AE8BF8" w14:textId="77777777" w:rsidR="00B016F1" w:rsidRPr="00567372" w:rsidRDefault="00B016F1" w:rsidP="00B016F1">
      <w:pPr>
        <w:pStyle w:val="Heading4"/>
        <w:rPr>
          <w:lang w:eastAsia="zh-CN"/>
        </w:rPr>
      </w:pPr>
      <w:bookmarkStart w:id="1353" w:name="_Toc45651925"/>
      <w:bookmarkStart w:id="1354" w:name="_Toc45658357"/>
      <w:bookmarkStart w:id="1355" w:name="_Toc45720177"/>
      <w:bookmarkStart w:id="1356" w:name="_Toc45798057"/>
      <w:bookmarkStart w:id="1357" w:name="_Toc45897446"/>
      <w:bookmarkStart w:id="1358" w:name="_Toc51745646"/>
      <w:bookmarkStart w:id="1359" w:name="_Toc64445910"/>
      <w:bookmarkStart w:id="1360" w:name="_Toc73981780"/>
      <w:bookmarkStart w:id="1361" w:name="_Toc88651869"/>
      <w:bookmarkStart w:id="1362" w:name="_Toc97890912"/>
      <w:bookmarkStart w:id="1363" w:name="_Toc106108932"/>
      <w:r w:rsidRPr="00567372">
        <w:t>8.3.</w:t>
      </w:r>
      <w:r>
        <w:t>10</w:t>
      </w:r>
      <w:r w:rsidRPr="00567372">
        <w:t>.</w:t>
      </w:r>
      <w:r w:rsidRPr="00567372">
        <w:rPr>
          <w:lang w:eastAsia="zh-CN"/>
        </w:rPr>
        <w:t>3</w:t>
      </w:r>
      <w:r w:rsidRPr="00567372">
        <w:tab/>
      </w:r>
      <w:bookmarkEnd w:id="1352"/>
      <w:r w:rsidR="00B64CC9" w:rsidRPr="00567372">
        <w:t>Abnormal Conditions</w:t>
      </w:r>
      <w:bookmarkEnd w:id="1353"/>
      <w:bookmarkEnd w:id="1354"/>
      <w:bookmarkEnd w:id="1355"/>
      <w:bookmarkEnd w:id="1356"/>
      <w:bookmarkEnd w:id="1357"/>
      <w:bookmarkEnd w:id="1358"/>
      <w:bookmarkEnd w:id="1359"/>
      <w:bookmarkEnd w:id="1360"/>
      <w:bookmarkEnd w:id="1361"/>
      <w:bookmarkEnd w:id="1362"/>
      <w:bookmarkEnd w:id="1363"/>
    </w:p>
    <w:p w14:paraId="6D3C84BB" w14:textId="77777777" w:rsidR="00B016F1" w:rsidRPr="00567372" w:rsidRDefault="00B64CC9" w:rsidP="00B016F1">
      <w:r>
        <w:t>Void.</w:t>
      </w:r>
    </w:p>
    <w:p w14:paraId="45BCD964" w14:textId="77777777" w:rsidR="005057FC" w:rsidRPr="00567372" w:rsidRDefault="005057FC" w:rsidP="005057FC">
      <w:pPr>
        <w:pStyle w:val="Heading3"/>
      </w:pPr>
      <w:bookmarkStart w:id="1364" w:name="_Toc45651926"/>
      <w:bookmarkStart w:id="1365" w:name="_Toc45658358"/>
      <w:bookmarkStart w:id="1366" w:name="_Toc45720178"/>
      <w:bookmarkStart w:id="1367" w:name="_Toc45798058"/>
      <w:bookmarkStart w:id="1368" w:name="_Toc45897447"/>
      <w:bookmarkStart w:id="1369" w:name="_Toc51745647"/>
      <w:bookmarkStart w:id="1370" w:name="_Toc64445911"/>
      <w:bookmarkStart w:id="1371" w:name="_Toc73981781"/>
      <w:bookmarkStart w:id="1372" w:name="_Toc88651870"/>
      <w:bookmarkStart w:id="1373" w:name="_Toc97890913"/>
      <w:bookmarkStart w:id="1374" w:name="_Toc106108933"/>
      <w:r w:rsidRPr="00567372">
        <w:t>8.3.</w:t>
      </w:r>
      <w:r>
        <w:t>1</w:t>
      </w:r>
      <w:r w:rsidR="006732A6">
        <w:t>1</w:t>
      </w:r>
      <w:r w:rsidRPr="00567372">
        <w:tab/>
        <w:t>UE Context Suspend</w:t>
      </w:r>
      <w:bookmarkEnd w:id="1364"/>
      <w:bookmarkEnd w:id="1365"/>
      <w:bookmarkEnd w:id="1366"/>
      <w:bookmarkEnd w:id="1367"/>
      <w:bookmarkEnd w:id="1368"/>
      <w:bookmarkEnd w:id="1369"/>
      <w:bookmarkEnd w:id="1370"/>
      <w:bookmarkEnd w:id="1371"/>
      <w:bookmarkEnd w:id="1372"/>
      <w:bookmarkEnd w:id="1373"/>
      <w:bookmarkEnd w:id="1374"/>
    </w:p>
    <w:p w14:paraId="78ECBB0C" w14:textId="77777777" w:rsidR="005057FC" w:rsidRPr="00567372" w:rsidRDefault="005057FC" w:rsidP="005057FC">
      <w:pPr>
        <w:pStyle w:val="Heading4"/>
      </w:pPr>
      <w:bookmarkStart w:id="1375" w:name="_Toc45651927"/>
      <w:bookmarkStart w:id="1376" w:name="_Toc45658359"/>
      <w:bookmarkStart w:id="1377" w:name="_Toc45720179"/>
      <w:bookmarkStart w:id="1378" w:name="_Toc45798059"/>
      <w:bookmarkStart w:id="1379" w:name="_Toc45897448"/>
      <w:bookmarkStart w:id="1380" w:name="_Toc51745648"/>
      <w:bookmarkStart w:id="1381" w:name="_Toc64445912"/>
      <w:bookmarkStart w:id="1382" w:name="_Toc73981782"/>
      <w:bookmarkStart w:id="1383" w:name="_Toc88651871"/>
      <w:bookmarkStart w:id="1384" w:name="_Toc97890914"/>
      <w:bookmarkStart w:id="1385" w:name="_Toc106108934"/>
      <w:r w:rsidRPr="00567372">
        <w:t>8.3.</w:t>
      </w:r>
      <w:r>
        <w:t>1</w:t>
      </w:r>
      <w:r w:rsidR="006732A6">
        <w:t>1</w:t>
      </w:r>
      <w:r w:rsidRPr="00567372">
        <w:t>.1</w:t>
      </w:r>
      <w:r w:rsidRPr="00567372">
        <w:tab/>
        <w:t>General</w:t>
      </w:r>
      <w:bookmarkEnd w:id="1375"/>
      <w:bookmarkEnd w:id="1376"/>
      <w:bookmarkEnd w:id="1377"/>
      <w:bookmarkEnd w:id="1378"/>
      <w:bookmarkEnd w:id="1379"/>
      <w:bookmarkEnd w:id="1380"/>
      <w:bookmarkEnd w:id="1381"/>
      <w:bookmarkEnd w:id="1382"/>
      <w:bookmarkEnd w:id="1383"/>
      <w:bookmarkEnd w:id="1384"/>
      <w:bookmarkEnd w:id="1385"/>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386" w:name="_Toc45651928"/>
      <w:bookmarkStart w:id="1387" w:name="_Toc45658360"/>
      <w:bookmarkStart w:id="1388" w:name="_Toc45720180"/>
      <w:bookmarkStart w:id="1389" w:name="_Toc45798060"/>
      <w:bookmarkStart w:id="1390" w:name="_Toc45897449"/>
      <w:bookmarkStart w:id="1391" w:name="_Toc51745649"/>
      <w:bookmarkStart w:id="1392" w:name="_Toc64445913"/>
      <w:bookmarkStart w:id="1393" w:name="_Toc73981783"/>
      <w:bookmarkStart w:id="1394" w:name="_Toc88651872"/>
      <w:bookmarkStart w:id="1395" w:name="_Toc97890915"/>
      <w:bookmarkStart w:id="1396" w:name="_Toc106108935"/>
      <w:r w:rsidRPr="00567372">
        <w:t>8.3.</w:t>
      </w:r>
      <w:r>
        <w:t>1</w:t>
      </w:r>
      <w:r w:rsidR="006732A6">
        <w:t>1</w:t>
      </w:r>
      <w:r w:rsidRPr="00567372">
        <w:t>.2</w:t>
      </w:r>
      <w:r w:rsidRPr="00567372">
        <w:tab/>
        <w:t>Successful Operation</w:t>
      </w:r>
      <w:bookmarkEnd w:id="1386"/>
      <w:bookmarkEnd w:id="1387"/>
      <w:bookmarkEnd w:id="1388"/>
      <w:bookmarkEnd w:id="1389"/>
      <w:bookmarkEnd w:id="1390"/>
      <w:bookmarkEnd w:id="1391"/>
      <w:bookmarkEnd w:id="1392"/>
      <w:bookmarkEnd w:id="1393"/>
      <w:bookmarkEnd w:id="1394"/>
      <w:bookmarkEnd w:id="1395"/>
      <w:bookmarkEnd w:id="1396"/>
    </w:p>
    <w:p w14:paraId="6F0987CF" w14:textId="77777777" w:rsidR="005057FC" w:rsidRPr="00567372" w:rsidRDefault="005057FC" w:rsidP="005057FC">
      <w:pPr>
        <w:pStyle w:val="TH"/>
      </w:pPr>
      <w:r w:rsidRPr="00FA22D3">
        <w:object w:dxaOrig="6893" w:dyaOrig="2428" w14:anchorId="2298F9EB">
          <v:shape id="_x0000_i1044" type="#_x0000_t75" style="width:344.55pt;height:121.05pt" o:ole="">
            <v:imagedata r:id="rId46" o:title=""/>
          </v:shape>
          <o:OLEObject Type="Embed" ProgID="Visio.Drawing.11" ShapeID="_x0000_i1044" DrawAspect="Content" ObjectID="_1717486630"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02C72F68" w14:textId="77777777" w:rsidR="005057FC" w:rsidRPr="005C0060" w:rsidRDefault="005057FC" w:rsidP="005057FC">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2E726ADF" w14:textId="77777777" w:rsidR="005057FC" w:rsidRPr="00567372" w:rsidRDefault="005057FC" w:rsidP="005057FC">
      <w:pPr>
        <w:pStyle w:val="Heading4"/>
      </w:pPr>
      <w:bookmarkStart w:id="1397" w:name="_Toc45651929"/>
      <w:bookmarkStart w:id="1398" w:name="_Toc45658361"/>
      <w:bookmarkStart w:id="1399" w:name="_Toc45720181"/>
      <w:bookmarkStart w:id="1400" w:name="_Toc45798061"/>
      <w:bookmarkStart w:id="1401" w:name="_Toc45897450"/>
      <w:bookmarkStart w:id="1402" w:name="_Toc51745650"/>
      <w:bookmarkStart w:id="1403" w:name="_Toc64445914"/>
      <w:bookmarkStart w:id="1404" w:name="_Toc73981784"/>
      <w:bookmarkStart w:id="1405" w:name="_Toc88651873"/>
      <w:bookmarkStart w:id="1406" w:name="_Toc97890916"/>
      <w:bookmarkStart w:id="1407" w:name="_Toc106108936"/>
      <w:r w:rsidRPr="00567372">
        <w:t>8.3.</w:t>
      </w:r>
      <w:r w:rsidR="00E83DD1">
        <w:t>1</w:t>
      </w:r>
      <w:r w:rsidR="006732A6">
        <w:t>1</w:t>
      </w:r>
      <w:r w:rsidRPr="00567372">
        <w:t>.3</w:t>
      </w:r>
      <w:r w:rsidRPr="00567372">
        <w:tab/>
        <w:t>Unsuccessful Operation</w:t>
      </w:r>
      <w:bookmarkEnd w:id="1397"/>
      <w:bookmarkEnd w:id="1398"/>
      <w:bookmarkEnd w:id="1399"/>
      <w:bookmarkEnd w:id="1400"/>
      <w:bookmarkEnd w:id="1401"/>
      <w:bookmarkEnd w:id="1402"/>
      <w:bookmarkEnd w:id="1403"/>
      <w:bookmarkEnd w:id="1404"/>
      <w:bookmarkEnd w:id="1405"/>
      <w:bookmarkEnd w:id="1406"/>
      <w:bookmarkEnd w:id="1407"/>
    </w:p>
    <w:p w14:paraId="767AA86E" w14:textId="77777777" w:rsidR="005057FC" w:rsidRPr="00567372" w:rsidRDefault="005057FC" w:rsidP="005057FC">
      <w:pPr>
        <w:pStyle w:val="TH"/>
      </w:pPr>
      <w:r w:rsidRPr="00FA22D3">
        <w:object w:dxaOrig="6880" w:dyaOrig="2410" w14:anchorId="61B86C78">
          <v:shape id="_x0000_i1045" type="#_x0000_t75" style="width:343.45pt;height:120pt" o:ole="">
            <v:imagedata r:id="rId48" o:title=""/>
          </v:shape>
          <o:OLEObject Type="Embed" ProgID="Visio.Drawing.11" ShapeID="_x0000_i1045" DrawAspect="Content" ObjectID="_1717486631"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08" w:name="_Toc45651930"/>
      <w:bookmarkStart w:id="1409" w:name="_Toc45658362"/>
      <w:bookmarkStart w:id="1410" w:name="_Toc45720182"/>
      <w:bookmarkStart w:id="1411" w:name="_Toc45798062"/>
      <w:bookmarkStart w:id="1412" w:name="_Toc45897451"/>
      <w:bookmarkStart w:id="1413" w:name="_Toc51745651"/>
      <w:bookmarkStart w:id="1414" w:name="_Toc64445915"/>
      <w:bookmarkStart w:id="1415" w:name="_Toc73981785"/>
      <w:bookmarkStart w:id="1416" w:name="_Toc88651874"/>
      <w:bookmarkStart w:id="1417" w:name="_Toc97890917"/>
      <w:bookmarkStart w:id="1418" w:name="_Toc106108937"/>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08"/>
      <w:bookmarkEnd w:id="1409"/>
      <w:bookmarkEnd w:id="1410"/>
      <w:bookmarkEnd w:id="1411"/>
      <w:bookmarkEnd w:id="1412"/>
      <w:bookmarkEnd w:id="1413"/>
      <w:bookmarkEnd w:id="1414"/>
      <w:bookmarkEnd w:id="1415"/>
      <w:bookmarkEnd w:id="1416"/>
      <w:bookmarkEnd w:id="1417"/>
      <w:bookmarkEnd w:id="1418"/>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419" w:name="_Toc45651931"/>
      <w:bookmarkStart w:id="1420" w:name="_Toc45658363"/>
      <w:bookmarkStart w:id="1421" w:name="_Toc45720183"/>
      <w:bookmarkStart w:id="1422" w:name="_Toc45798063"/>
      <w:bookmarkStart w:id="1423" w:name="_Toc45897452"/>
      <w:bookmarkStart w:id="1424" w:name="_Toc51745652"/>
      <w:bookmarkStart w:id="1425" w:name="_Toc64445916"/>
      <w:bookmarkStart w:id="1426" w:name="_Toc73981786"/>
      <w:bookmarkStart w:id="1427" w:name="_Toc88651875"/>
      <w:bookmarkStart w:id="1428" w:name="_Toc97890918"/>
      <w:bookmarkStart w:id="1429" w:name="_Toc106108938"/>
      <w:r w:rsidRPr="00646B23">
        <w:rPr>
          <w:lang w:val="fr-FR"/>
        </w:rPr>
        <w:t>8.3.</w:t>
      </w:r>
      <w:r w:rsidR="006732A6">
        <w:rPr>
          <w:lang w:val="fr-FR"/>
        </w:rPr>
        <w:t>12</w:t>
      </w:r>
      <w:r w:rsidRPr="00646B23">
        <w:rPr>
          <w:lang w:val="fr-FR"/>
        </w:rPr>
        <w:tab/>
        <w:t>UE Context Resume</w:t>
      </w:r>
      <w:bookmarkEnd w:id="1419"/>
      <w:bookmarkEnd w:id="1420"/>
      <w:bookmarkEnd w:id="1421"/>
      <w:bookmarkEnd w:id="1422"/>
      <w:bookmarkEnd w:id="1423"/>
      <w:bookmarkEnd w:id="1424"/>
      <w:bookmarkEnd w:id="1425"/>
      <w:bookmarkEnd w:id="1426"/>
      <w:bookmarkEnd w:id="1427"/>
      <w:bookmarkEnd w:id="1428"/>
      <w:bookmarkEnd w:id="1429"/>
    </w:p>
    <w:p w14:paraId="2CFDE879" w14:textId="77777777" w:rsidR="005057FC" w:rsidRPr="00567372" w:rsidRDefault="005057FC" w:rsidP="005057FC">
      <w:pPr>
        <w:pStyle w:val="Heading4"/>
      </w:pPr>
      <w:bookmarkStart w:id="1430" w:name="_Toc45651932"/>
      <w:bookmarkStart w:id="1431" w:name="_Toc45658364"/>
      <w:bookmarkStart w:id="1432" w:name="_Toc45720184"/>
      <w:bookmarkStart w:id="1433" w:name="_Toc45798064"/>
      <w:bookmarkStart w:id="1434" w:name="_Toc45897453"/>
      <w:bookmarkStart w:id="1435" w:name="_Toc51745653"/>
      <w:bookmarkStart w:id="1436" w:name="_Toc64445917"/>
      <w:bookmarkStart w:id="1437" w:name="_Toc73981787"/>
      <w:bookmarkStart w:id="1438" w:name="_Toc88651876"/>
      <w:bookmarkStart w:id="1439" w:name="_Toc97890919"/>
      <w:bookmarkStart w:id="1440" w:name="_Toc106108939"/>
      <w:r w:rsidRPr="00567372">
        <w:t>8.3.</w:t>
      </w:r>
      <w:r>
        <w:t>1</w:t>
      </w:r>
      <w:r w:rsidR="006732A6">
        <w:t>2</w:t>
      </w:r>
      <w:r w:rsidRPr="00567372">
        <w:t>.1</w:t>
      </w:r>
      <w:r w:rsidRPr="00567372">
        <w:tab/>
        <w:t>General</w:t>
      </w:r>
      <w:bookmarkEnd w:id="1430"/>
      <w:bookmarkEnd w:id="1431"/>
      <w:bookmarkEnd w:id="1432"/>
      <w:bookmarkEnd w:id="1433"/>
      <w:bookmarkEnd w:id="1434"/>
      <w:bookmarkEnd w:id="1435"/>
      <w:bookmarkEnd w:id="1436"/>
      <w:bookmarkEnd w:id="1437"/>
      <w:bookmarkEnd w:id="1438"/>
      <w:bookmarkEnd w:id="1439"/>
      <w:bookmarkEnd w:id="1440"/>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441" w:name="_Toc45651933"/>
      <w:bookmarkStart w:id="1442" w:name="_Toc45658365"/>
      <w:bookmarkStart w:id="1443" w:name="_Toc45720185"/>
      <w:bookmarkStart w:id="1444" w:name="_Toc45798065"/>
      <w:bookmarkStart w:id="1445" w:name="_Toc45897454"/>
      <w:bookmarkStart w:id="1446" w:name="_Toc51745654"/>
      <w:bookmarkStart w:id="1447" w:name="_Toc64445918"/>
      <w:bookmarkStart w:id="1448" w:name="_Toc73981788"/>
      <w:bookmarkStart w:id="1449" w:name="_Toc88651877"/>
      <w:bookmarkStart w:id="1450" w:name="_Toc97890920"/>
      <w:bookmarkStart w:id="1451" w:name="_Toc106108940"/>
      <w:r w:rsidRPr="00567372">
        <w:t>8.3.</w:t>
      </w:r>
      <w:r>
        <w:t>1</w:t>
      </w:r>
      <w:r w:rsidR="006732A6">
        <w:t>2</w:t>
      </w:r>
      <w:r w:rsidRPr="00567372">
        <w:t>.2</w:t>
      </w:r>
      <w:r w:rsidRPr="00567372">
        <w:tab/>
        <w:t>Successful Operation</w:t>
      </w:r>
      <w:bookmarkEnd w:id="1441"/>
      <w:bookmarkEnd w:id="1442"/>
      <w:bookmarkEnd w:id="1443"/>
      <w:bookmarkEnd w:id="1444"/>
      <w:bookmarkEnd w:id="1445"/>
      <w:bookmarkEnd w:id="1446"/>
      <w:bookmarkEnd w:id="1447"/>
      <w:bookmarkEnd w:id="1448"/>
      <w:bookmarkEnd w:id="1449"/>
      <w:bookmarkEnd w:id="1450"/>
      <w:bookmarkEnd w:id="1451"/>
    </w:p>
    <w:p w14:paraId="54B3BB81" w14:textId="77777777" w:rsidR="005057FC" w:rsidRPr="00567372" w:rsidRDefault="005057FC" w:rsidP="005057FC">
      <w:pPr>
        <w:pStyle w:val="TH"/>
      </w:pPr>
      <w:r w:rsidRPr="00FA22D3">
        <w:object w:dxaOrig="6893" w:dyaOrig="2428" w14:anchorId="7B2633B6">
          <v:shape id="_x0000_i1046" type="#_x0000_t75" style="width:344.55pt;height:121.05pt" o:ole="">
            <v:imagedata r:id="rId50" o:title=""/>
          </v:shape>
          <o:OLEObject Type="Embed" ProgID="Visio.Drawing.11" ShapeID="_x0000_i1046" DrawAspect="Content" ObjectID="_1717486632"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107E6776" w14:textId="77777777" w:rsidR="005057FC" w:rsidRPr="00203D4C" w:rsidRDefault="005057FC" w:rsidP="005057FC">
      <w:pPr>
        <w:rPr>
          <w:rFonts w:eastAsia="Malgun Gothic"/>
        </w:rPr>
      </w:pPr>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5C53C699" w14:textId="77777777" w:rsidR="005057FC" w:rsidRPr="00567372" w:rsidRDefault="005057FC" w:rsidP="005057FC">
      <w:pPr>
        <w:pStyle w:val="Heading4"/>
      </w:pPr>
      <w:bookmarkStart w:id="1452" w:name="_Toc45651934"/>
      <w:bookmarkStart w:id="1453" w:name="_Toc45658366"/>
      <w:bookmarkStart w:id="1454" w:name="_Toc45720186"/>
      <w:bookmarkStart w:id="1455" w:name="_Toc45798066"/>
      <w:bookmarkStart w:id="1456" w:name="_Toc45897455"/>
      <w:bookmarkStart w:id="1457" w:name="_Toc51745655"/>
      <w:bookmarkStart w:id="1458" w:name="_Toc64445919"/>
      <w:bookmarkStart w:id="1459" w:name="_Toc73981789"/>
      <w:bookmarkStart w:id="1460" w:name="_Toc88651878"/>
      <w:bookmarkStart w:id="1461" w:name="_Toc97890921"/>
      <w:bookmarkStart w:id="1462" w:name="_Toc106108941"/>
      <w:r w:rsidRPr="00567372">
        <w:t>8.3.</w:t>
      </w:r>
      <w:r>
        <w:t>1</w:t>
      </w:r>
      <w:r w:rsidR="006732A6">
        <w:t>2</w:t>
      </w:r>
      <w:r w:rsidRPr="00567372">
        <w:t>.3</w:t>
      </w:r>
      <w:r w:rsidRPr="00567372">
        <w:tab/>
        <w:t>Unsuccessful Operation</w:t>
      </w:r>
      <w:bookmarkEnd w:id="1452"/>
      <w:bookmarkEnd w:id="1453"/>
      <w:bookmarkEnd w:id="1454"/>
      <w:bookmarkEnd w:id="1455"/>
      <w:bookmarkEnd w:id="1456"/>
      <w:bookmarkEnd w:id="1457"/>
      <w:bookmarkEnd w:id="1458"/>
      <w:bookmarkEnd w:id="1459"/>
      <w:bookmarkEnd w:id="1460"/>
      <w:bookmarkEnd w:id="1461"/>
      <w:bookmarkEnd w:id="1462"/>
    </w:p>
    <w:p w14:paraId="14F6C648" w14:textId="77777777" w:rsidR="005057FC" w:rsidRPr="00567372" w:rsidRDefault="005057FC" w:rsidP="005057FC">
      <w:pPr>
        <w:pStyle w:val="TH"/>
      </w:pPr>
      <w:r w:rsidRPr="00FA22D3">
        <w:object w:dxaOrig="6893" w:dyaOrig="2428" w14:anchorId="039AB5DF">
          <v:shape id="_x0000_i1047" type="#_x0000_t75" style="width:344.55pt;height:121.05pt" o:ole="">
            <v:imagedata r:id="rId52" o:title=""/>
          </v:shape>
          <o:OLEObject Type="Embed" ProgID="Visio.Drawing.11" ShapeID="_x0000_i1047" DrawAspect="Content" ObjectID="_1717486633"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463" w:name="_Toc45651935"/>
      <w:bookmarkStart w:id="1464" w:name="_Toc45658367"/>
      <w:bookmarkStart w:id="1465" w:name="_Toc45720187"/>
      <w:bookmarkStart w:id="1466" w:name="_Toc45798067"/>
      <w:bookmarkStart w:id="1467" w:name="_Toc45897456"/>
      <w:bookmarkStart w:id="1468" w:name="_Toc51745656"/>
      <w:bookmarkStart w:id="1469" w:name="_Toc64445920"/>
      <w:bookmarkStart w:id="1470" w:name="_Toc73981790"/>
      <w:bookmarkStart w:id="1471" w:name="_Toc88651879"/>
      <w:bookmarkStart w:id="1472" w:name="_Toc97890922"/>
      <w:bookmarkStart w:id="1473" w:name="_Toc106108942"/>
      <w:r w:rsidRPr="001D2E49">
        <w:t>8.4</w:t>
      </w:r>
      <w:r w:rsidRPr="001D2E49">
        <w:tab/>
        <w:t>UE Mobility Management Procedures</w:t>
      </w:r>
      <w:bookmarkEnd w:id="1126"/>
      <w:bookmarkEnd w:id="1127"/>
      <w:bookmarkEnd w:id="1128"/>
      <w:bookmarkEnd w:id="1129"/>
      <w:bookmarkEnd w:id="1130"/>
      <w:bookmarkEnd w:id="1131"/>
      <w:bookmarkEnd w:id="1463"/>
      <w:bookmarkEnd w:id="1464"/>
      <w:bookmarkEnd w:id="1465"/>
      <w:bookmarkEnd w:id="1466"/>
      <w:bookmarkEnd w:id="1467"/>
      <w:bookmarkEnd w:id="1468"/>
      <w:bookmarkEnd w:id="1469"/>
      <w:bookmarkEnd w:id="1470"/>
      <w:bookmarkEnd w:id="1471"/>
      <w:bookmarkEnd w:id="1472"/>
      <w:bookmarkEnd w:id="1473"/>
    </w:p>
    <w:p w14:paraId="579A29E5" w14:textId="77777777" w:rsidR="009B75C3" w:rsidRPr="001D2E49" w:rsidRDefault="009B75C3" w:rsidP="009B75C3">
      <w:pPr>
        <w:pStyle w:val="Heading3"/>
      </w:pPr>
      <w:bookmarkStart w:id="1474" w:name="_Toc20954876"/>
      <w:bookmarkStart w:id="1475" w:name="_Toc29503313"/>
      <w:bookmarkStart w:id="1476" w:name="_Toc29503897"/>
      <w:bookmarkStart w:id="1477" w:name="_Toc29504481"/>
      <w:bookmarkStart w:id="1478" w:name="_Toc36552927"/>
      <w:bookmarkStart w:id="1479" w:name="_Toc36554654"/>
      <w:bookmarkStart w:id="1480" w:name="_Toc45651936"/>
      <w:bookmarkStart w:id="1481" w:name="_Toc45658368"/>
      <w:bookmarkStart w:id="1482" w:name="_Toc45720188"/>
      <w:bookmarkStart w:id="1483" w:name="_Toc45798068"/>
      <w:bookmarkStart w:id="1484" w:name="_Toc45897457"/>
      <w:bookmarkStart w:id="1485" w:name="_Toc51745657"/>
      <w:bookmarkStart w:id="1486" w:name="_Toc64445921"/>
      <w:bookmarkStart w:id="1487" w:name="_Toc73981791"/>
      <w:bookmarkStart w:id="1488" w:name="_Toc88651880"/>
      <w:bookmarkStart w:id="1489" w:name="_Toc97890923"/>
      <w:bookmarkStart w:id="1490" w:name="_Toc106108943"/>
      <w:r w:rsidRPr="001D2E49">
        <w:t>8.4.1</w:t>
      </w:r>
      <w:r w:rsidRPr="001D2E49">
        <w:tab/>
        <w:t>Handover Preparation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04607F0" w14:textId="77777777" w:rsidR="009B75C3" w:rsidRPr="001D2E49" w:rsidRDefault="009B75C3" w:rsidP="009B75C3">
      <w:pPr>
        <w:pStyle w:val="Heading4"/>
      </w:pPr>
      <w:bookmarkStart w:id="1491" w:name="_Toc20954877"/>
      <w:bookmarkStart w:id="1492" w:name="_Toc29503314"/>
      <w:bookmarkStart w:id="1493" w:name="_Toc29503898"/>
      <w:bookmarkStart w:id="1494" w:name="_Toc29504482"/>
      <w:bookmarkStart w:id="1495" w:name="_Toc36552928"/>
      <w:bookmarkStart w:id="1496" w:name="_Toc36554655"/>
      <w:bookmarkStart w:id="1497" w:name="_Toc45651937"/>
      <w:bookmarkStart w:id="1498" w:name="_Toc45658369"/>
      <w:bookmarkStart w:id="1499" w:name="_Toc45720189"/>
      <w:bookmarkStart w:id="1500" w:name="_Toc45798069"/>
      <w:bookmarkStart w:id="1501" w:name="_Toc45897458"/>
      <w:bookmarkStart w:id="1502" w:name="_Toc51745658"/>
      <w:bookmarkStart w:id="1503" w:name="_Toc64445922"/>
      <w:bookmarkStart w:id="1504" w:name="_Toc73981792"/>
      <w:bookmarkStart w:id="1505" w:name="_Toc88651881"/>
      <w:bookmarkStart w:id="1506" w:name="_Toc97890924"/>
      <w:bookmarkStart w:id="1507" w:name="_Toc106108944"/>
      <w:r w:rsidRPr="001D2E49">
        <w:t>8.4.1.1</w:t>
      </w:r>
      <w:r w:rsidRPr="001D2E49">
        <w:tab/>
        <w:t>General</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508" w:name="_Toc20954878"/>
      <w:bookmarkStart w:id="1509" w:name="_Toc29503315"/>
      <w:bookmarkStart w:id="1510" w:name="_Toc29503899"/>
      <w:bookmarkStart w:id="1511" w:name="_Toc29504483"/>
      <w:bookmarkStart w:id="1512" w:name="_Toc36552929"/>
      <w:bookmarkStart w:id="1513" w:name="_Toc36554656"/>
      <w:bookmarkStart w:id="1514" w:name="_Toc45651938"/>
      <w:bookmarkStart w:id="1515" w:name="_Toc45658370"/>
      <w:bookmarkStart w:id="1516" w:name="_Toc45720190"/>
      <w:bookmarkStart w:id="1517" w:name="_Toc45798070"/>
      <w:bookmarkStart w:id="1518" w:name="_Toc45897459"/>
      <w:bookmarkStart w:id="1519" w:name="_Toc51745659"/>
      <w:r w:rsidR="00574383">
        <w:rPr>
          <w:lang w:eastAsia="zh-CN"/>
        </w:rPr>
        <w:t>The procedure uses UE-associated signalling.</w:t>
      </w:r>
    </w:p>
    <w:p w14:paraId="2EF05EF7" w14:textId="77777777" w:rsidR="009B75C3" w:rsidRPr="001D2E49" w:rsidRDefault="009B75C3" w:rsidP="009B75C3">
      <w:pPr>
        <w:pStyle w:val="Heading4"/>
      </w:pPr>
      <w:bookmarkStart w:id="1520" w:name="_Toc64445923"/>
      <w:bookmarkStart w:id="1521" w:name="_Toc73981793"/>
      <w:bookmarkStart w:id="1522" w:name="_Toc88651882"/>
      <w:bookmarkStart w:id="1523" w:name="_Toc97890925"/>
      <w:bookmarkStart w:id="1524" w:name="_Toc106108945"/>
      <w:r w:rsidRPr="001D2E49">
        <w:t>8.4.1.2</w:t>
      </w:r>
      <w:r w:rsidRPr="001D2E49">
        <w:tab/>
        <w:t>Successful Operation</w:t>
      </w:r>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bookmarkStart w:id="1525" w:name="_Ref161395216"/>
    <w:p w14:paraId="5677F5DB" w14:textId="77777777" w:rsidR="009B75C3" w:rsidRPr="001D2E49" w:rsidRDefault="009B75C3" w:rsidP="009B75C3">
      <w:pPr>
        <w:pStyle w:val="TH"/>
      </w:pPr>
      <w:r w:rsidRPr="001D2E49">
        <w:object w:dxaOrig="6893" w:dyaOrig="2427" w14:anchorId="613FDD17">
          <v:shape id="_x0000_i1048" type="#_x0000_t75" style="width:344.55pt;height:121.05pt" o:ole="">
            <v:imagedata r:id="rId54" o:title=""/>
          </v:shape>
          <o:OLEObject Type="Embed" ProgID="Visio.Drawing.11" ShapeID="_x0000_i1048" DrawAspect="Content" ObjectID="_1717486634" r:id="rId55"/>
        </w:object>
      </w:r>
    </w:p>
    <w:p w14:paraId="531FC160" w14:textId="77777777" w:rsidR="009B75C3" w:rsidRPr="001D2E49" w:rsidRDefault="009B75C3" w:rsidP="009B75C3">
      <w:pPr>
        <w:pStyle w:val="TF"/>
      </w:pPr>
      <w:r w:rsidRPr="001D2E49">
        <w:t>Figure</w:t>
      </w:r>
      <w:bookmarkEnd w:id="1525"/>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526" w:name="_Hlk23854732"/>
      <w:r w:rsidRPr="001D2E49">
        <w:rPr>
          <w:rFonts w:eastAsia="SimSun"/>
          <w:i/>
          <w:lang w:eastAsia="zh-CN"/>
        </w:rPr>
        <w:t xml:space="preserve">Data Forwarding Response </w:t>
      </w:r>
      <w:r w:rsidRPr="009C502E">
        <w:rPr>
          <w:rFonts w:eastAsia="SimSun"/>
          <w:i/>
        </w:rPr>
        <w:t>E-RAB List</w:t>
      </w:r>
      <w:bookmarkEnd w:id="1526"/>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527" w:name="OLE_LINK34"/>
      <w:r w:rsidRPr="001D2E49">
        <w:rPr>
          <w:rFonts w:eastAsia="DengXian"/>
          <w:i/>
          <w:lang w:eastAsia="zh-CN"/>
        </w:rPr>
        <w:t>Direct Forwarding Path Availability</w:t>
      </w:r>
      <w:r w:rsidRPr="001D2E49">
        <w:rPr>
          <w:rFonts w:eastAsia="DengXian"/>
          <w:lang w:eastAsia="zh-CN"/>
        </w:rPr>
        <w:t xml:space="preserve"> IE</w:t>
      </w:r>
      <w:bookmarkEnd w:id="1527"/>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528"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528"/>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529" w:name="_Toc20954879"/>
      <w:bookmarkStart w:id="1530" w:name="_Toc29503316"/>
      <w:bookmarkStart w:id="1531" w:name="_Toc29503900"/>
      <w:bookmarkStart w:id="1532" w:name="_Toc29504484"/>
      <w:bookmarkStart w:id="1533" w:name="_Toc36552930"/>
      <w:bookmarkStart w:id="1534" w:name="_Toc36554657"/>
      <w:bookmarkStart w:id="1535" w:name="_Toc45651939"/>
      <w:bookmarkStart w:id="1536" w:name="_Toc45658371"/>
      <w:bookmarkStart w:id="1537" w:name="_Toc45720191"/>
      <w:bookmarkStart w:id="1538" w:name="_Toc45798071"/>
      <w:bookmarkStart w:id="1539" w:name="_Toc45897460"/>
      <w:bookmarkStart w:id="1540" w:name="_Toc51745660"/>
      <w:bookmarkStart w:id="1541" w:name="_Toc64445924"/>
      <w:bookmarkStart w:id="1542" w:name="_Toc73981794"/>
      <w:bookmarkStart w:id="1543" w:name="_Toc88651883"/>
      <w:bookmarkStart w:id="1544" w:name="_Toc97890926"/>
      <w:bookmarkStart w:id="1545" w:name="_Toc106108946"/>
      <w:r w:rsidRPr="001D2E49">
        <w:t>8.4.1.3</w:t>
      </w:r>
      <w:r w:rsidRPr="001D2E49">
        <w:tab/>
        <w:t>Unsuccessful Operation</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EEAB8C9" w14:textId="77777777" w:rsidR="009B75C3" w:rsidRPr="001D2E49" w:rsidRDefault="009B75C3" w:rsidP="009B75C3">
      <w:pPr>
        <w:pStyle w:val="TH"/>
      </w:pPr>
      <w:r w:rsidRPr="001D2E49">
        <w:object w:dxaOrig="6893" w:dyaOrig="2427" w14:anchorId="6A119438">
          <v:shape id="_x0000_i1049" type="#_x0000_t75" style="width:344.55pt;height:121.05pt" o:ole="">
            <v:imagedata r:id="rId56" o:title=""/>
          </v:shape>
          <o:OLEObject Type="Embed" ProgID="Visio.Drawing.11" ShapeID="_x0000_i1049" DrawAspect="Content" ObjectID="_1717486635"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546" w:name="_Toc20954880"/>
      <w:bookmarkStart w:id="1547" w:name="_Toc29503317"/>
      <w:bookmarkStart w:id="1548" w:name="_Toc29503901"/>
      <w:bookmarkStart w:id="1549" w:name="_Toc29504485"/>
      <w:bookmarkStart w:id="1550" w:name="_Toc36552931"/>
      <w:bookmarkStart w:id="1551" w:name="_Toc36554658"/>
      <w:bookmarkStart w:id="1552" w:name="_Toc45651940"/>
      <w:bookmarkStart w:id="1553" w:name="_Toc45658372"/>
      <w:bookmarkStart w:id="1554" w:name="_Toc45720192"/>
      <w:bookmarkStart w:id="1555" w:name="_Toc45798072"/>
      <w:bookmarkStart w:id="1556" w:name="_Toc45897461"/>
      <w:bookmarkStart w:id="1557" w:name="_Toc51745661"/>
      <w:bookmarkStart w:id="1558" w:name="_Toc64445925"/>
      <w:bookmarkStart w:id="1559" w:name="_Toc73981795"/>
      <w:bookmarkStart w:id="1560" w:name="_Toc88651884"/>
      <w:bookmarkStart w:id="1561" w:name="_Toc97890927"/>
      <w:bookmarkStart w:id="1562" w:name="_Toc106108947"/>
      <w:r w:rsidRPr="001D2E49">
        <w:t>8.4.1.4</w:t>
      </w:r>
      <w:r w:rsidRPr="001D2E49">
        <w:tab/>
        <w:t>Abnormal Conditions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p>
    <w:p w14:paraId="300A58FB" w14:textId="77777777" w:rsidR="009B75C3" w:rsidRPr="001D2E49" w:rsidRDefault="0033359B" w:rsidP="009B75C3">
      <w:pPr>
        <w:rPr>
          <w:iCs/>
        </w:rPr>
      </w:pPr>
      <w:r>
        <w:rPr>
          <w:color w:val="FF0000"/>
        </w:rPr>
        <w:t>In case of inter-system handover,</w:t>
      </w:r>
      <w:r>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563" w:name="_Toc20954881"/>
      <w:bookmarkStart w:id="1564" w:name="_Toc29503318"/>
      <w:bookmarkStart w:id="1565" w:name="_Toc29503902"/>
      <w:bookmarkStart w:id="1566" w:name="_Toc29504486"/>
      <w:bookmarkStart w:id="1567" w:name="_Toc36552932"/>
      <w:bookmarkStart w:id="1568" w:name="_Toc36554659"/>
      <w:bookmarkStart w:id="1569" w:name="_Toc45651941"/>
      <w:bookmarkStart w:id="1570" w:name="_Toc45658373"/>
      <w:bookmarkStart w:id="1571" w:name="_Toc45720193"/>
      <w:bookmarkStart w:id="1572" w:name="_Toc45798073"/>
      <w:bookmarkStart w:id="1573" w:name="_Toc45897462"/>
      <w:bookmarkStart w:id="1574" w:name="_Toc51745662"/>
      <w:bookmarkStart w:id="1575" w:name="_Toc64445926"/>
      <w:bookmarkStart w:id="1576" w:name="_Toc73981796"/>
      <w:bookmarkStart w:id="1577" w:name="_Toc88651885"/>
      <w:bookmarkStart w:id="1578" w:name="_Toc97890928"/>
      <w:bookmarkStart w:id="1579" w:name="_Toc106108948"/>
      <w:r w:rsidRPr="001D2E49">
        <w:t>8.4.2</w:t>
      </w:r>
      <w:r w:rsidRPr="001D2E49">
        <w:tab/>
        <w:t>Handover Resource Allocation</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7A6C6A25" w14:textId="77777777" w:rsidR="009B75C3" w:rsidRPr="001D2E49" w:rsidRDefault="009B75C3" w:rsidP="009B75C3">
      <w:pPr>
        <w:pStyle w:val="Heading4"/>
      </w:pPr>
      <w:bookmarkStart w:id="1580" w:name="_Toc20954882"/>
      <w:bookmarkStart w:id="1581" w:name="_Toc29503319"/>
      <w:bookmarkStart w:id="1582" w:name="_Toc29503903"/>
      <w:bookmarkStart w:id="1583" w:name="_Toc29504487"/>
      <w:bookmarkStart w:id="1584" w:name="_Toc36552933"/>
      <w:bookmarkStart w:id="1585" w:name="_Toc36554660"/>
      <w:bookmarkStart w:id="1586" w:name="_Toc45651942"/>
      <w:bookmarkStart w:id="1587" w:name="_Toc45658374"/>
      <w:bookmarkStart w:id="1588" w:name="_Toc45720194"/>
      <w:bookmarkStart w:id="1589" w:name="_Toc45798074"/>
      <w:bookmarkStart w:id="1590" w:name="_Toc45897463"/>
      <w:bookmarkStart w:id="1591" w:name="_Toc51745663"/>
      <w:bookmarkStart w:id="1592" w:name="_Toc64445927"/>
      <w:bookmarkStart w:id="1593" w:name="_Toc73981797"/>
      <w:bookmarkStart w:id="1594" w:name="_Toc88651886"/>
      <w:bookmarkStart w:id="1595" w:name="_Toc97890929"/>
      <w:bookmarkStart w:id="1596" w:name="_Toc106108949"/>
      <w:r w:rsidRPr="001D2E49">
        <w:t>8.4.2.1</w:t>
      </w:r>
      <w:r w:rsidRPr="001D2E49">
        <w:tab/>
        <w:t>General</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597" w:name="_Toc20954883"/>
      <w:bookmarkStart w:id="1598" w:name="_Toc29503320"/>
      <w:bookmarkStart w:id="1599" w:name="_Toc29503904"/>
      <w:bookmarkStart w:id="1600" w:name="_Toc29504488"/>
      <w:bookmarkStart w:id="1601" w:name="_Toc36552934"/>
      <w:bookmarkStart w:id="1602" w:name="_Toc36554661"/>
      <w:bookmarkStart w:id="1603" w:name="_Toc45651943"/>
      <w:bookmarkStart w:id="1604" w:name="_Toc45658375"/>
      <w:bookmarkStart w:id="1605" w:name="_Toc45720195"/>
      <w:bookmarkStart w:id="1606" w:name="_Toc45798075"/>
      <w:bookmarkStart w:id="1607" w:name="_Toc45897464"/>
      <w:bookmarkStart w:id="1608" w:name="_Toc51745664"/>
      <w:r w:rsidR="00574383">
        <w:rPr>
          <w:lang w:eastAsia="zh-CN"/>
        </w:rPr>
        <w:t>The procedure uses UE-associated signalling.</w:t>
      </w:r>
    </w:p>
    <w:p w14:paraId="70CE45B8" w14:textId="77777777" w:rsidR="009B75C3" w:rsidRPr="001D2E49" w:rsidRDefault="009B75C3" w:rsidP="009B75C3">
      <w:pPr>
        <w:pStyle w:val="Heading4"/>
      </w:pPr>
      <w:bookmarkStart w:id="1609" w:name="_Toc64445928"/>
      <w:bookmarkStart w:id="1610" w:name="_Toc73981798"/>
      <w:bookmarkStart w:id="1611" w:name="_Toc88651887"/>
      <w:bookmarkStart w:id="1612" w:name="_Toc97890930"/>
      <w:bookmarkStart w:id="1613" w:name="_Toc106108950"/>
      <w:r w:rsidRPr="001D2E49">
        <w:t>8.4.2.2</w:t>
      </w:r>
      <w:r w:rsidRPr="001D2E49">
        <w:tab/>
        <w:t>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p>
    <w:p w14:paraId="3455A52C" w14:textId="77777777" w:rsidR="009B75C3" w:rsidRPr="001D2E49" w:rsidRDefault="009B75C3" w:rsidP="009B75C3">
      <w:pPr>
        <w:pStyle w:val="TH"/>
      </w:pPr>
      <w:r w:rsidRPr="001D2E49">
        <w:object w:dxaOrig="6893" w:dyaOrig="2427" w14:anchorId="3F701284">
          <v:shape id="_x0000_i1050" type="#_x0000_t75" style="width:344.55pt;height:121.05pt" o:ole="">
            <v:imagedata r:id="rId58" o:title=""/>
          </v:shape>
          <o:OLEObject Type="Embed" ProgID="Visio.Drawing.11" ShapeID="_x0000_i1050" DrawAspect="Content" ObjectID="_1717486636"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614"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614"/>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615" w:name="OLE_LINK47"/>
      <w:bookmarkStart w:id="1616"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615"/>
      <w:bookmarkEnd w:id="1616"/>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617"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617"/>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618"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618"/>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77777777"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77777777"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619" w:name="_Toc20954884"/>
      <w:bookmarkStart w:id="1620" w:name="_Toc29503321"/>
      <w:bookmarkStart w:id="1621" w:name="_Toc29503905"/>
      <w:bookmarkStart w:id="1622" w:name="_Toc29504489"/>
      <w:bookmarkStart w:id="1623" w:name="_Toc36552935"/>
      <w:bookmarkStart w:id="1624" w:name="_Toc36554662"/>
      <w:bookmarkStart w:id="1625" w:name="_Toc45651944"/>
      <w:bookmarkStart w:id="1626" w:name="_Toc45658376"/>
      <w:bookmarkStart w:id="1627" w:name="_Toc45720196"/>
      <w:bookmarkStart w:id="1628" w:name="_Toc45798076"/>
      <w:bookmarkStart w:id="1629" w:name="_Toc45897465"/>
      <w:bookmarkStart w:id="1630" w:name="_Toc51745665"/>
      <w:bookmarkStart w:id="1631" w:name="_Toc64445929"/>
      <w:bookmarkStart w:id="1632" w:name="_Toc73981799"/>
      <w:bookmarkStart w:id="1633" w:name="_Toc88651888"/>
      <w:bookmarkStart w:id="1634" w:name="_Toc97890931"/>
      <w:bookmarkStart w:id="1635" w:name="_Toc106108951"/>
      <w:r w:rsidRPr="001D2E49">
        <w:t>8.4.2.3</w:t>
      </w:r>
      <w:r w:rsidRPr="001D2E49">
        <w:tab/>
        <w:t>Unsuccessful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p>
    <w:p w14:paraId="676F3A43" w14:textId="77777777" w:rsidR="009B75C3" w:rsidRPr="001D2E49" w:rsidRDefault="009B75C3" w:rsidP="009B75C3">
      <w:pPr>
        <w:pStyle w:val="TH"/>
      </w:pPr>
      <w:r w:rsidRPr="001D2E49">
        <w:object w:dxaOrig="6893" w:dyaOrig="2427" w14:anchorId="49833A8E">
          <v:shape id="_x0000_i1051" type="#_x0000_t75" style="width:344.55pt;height:121.05pt" o:ole="">
            <v:imagedata r:id="rId60" o:title=""/>
          </v:shape>
          <o:OLEObject Type="Embed" ProgID="Visio.Drawing.11" ShapeID="_x0000_i1051" DrawAspect="Content" ObjectID="_1717486637"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636" w:name="_Toc20954885"/>
      <w:bookmarkStart w:id="1637" w:name="_Toc29503322"/>
      <w:bookmarkStart w:id="1638" w:name="_Toc29503906"/>
      <w:bookmarkStart w:id="1639" w:name="_Toc29504490"/>
      <w:bookmarkStart w:id="1640" w:name="_Toc36552936"/>
      <w:bookmarkStart w:id="1641" w:name="_Toc36554663"/>
      <w:bookmarkStart w:id="1642" w:name="_Toc45651945"/>
      <w:bookmarkStart w:id="1643" w:name="_Toc45658377"/>
      <w:bookmarkStart w:id="1644" w:name="_Toc45720197"/>
      <w:bookmarkStart w:id="1645" w:name="_Toc45798077"/>
      <w:bookmarkStart w:id="1646" w:name="_Toc45897466"/>
      <w:bookmarkStart w:id="1647" w:name="_Toc51745666"/>
      <w:bookmarkStart w:id="1648" w:name="_Toc64445930"/>
      <w:bookmarkStart w:id="1649" w:name="_Toc73981800"/>
      <w:bookmarkStart w:id="1650" w:name="_Toc88651889"/>
      <w:bookmarkStart w:id="1651" w:name="_Toc97890932"/>
      <w:bookmarkStart w:id="1652" w:name="_Toc106108952"/>
      <w:r w:rsidRPr="001D2E49">
        <w:t>8.4.2.4</w:t>
      </w:r>
      <w:r w:rsidRPr="001D2E49">
        <w:tab/>
        <w:t>Abnormal Conditions</w:t>
      </w:r>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653" w:name="_Toc20954886"/>
      <w:bookmarkStart w:id="1654" w:name="_Toc29503323"/>
      <w:bookmarkStart w:id="1655" w:name="_Toc29503907"/>
      <w:bookmarkStart w:id="1656" w:name="_Toc29504491"/>
      <w:bookmarkStart w:id="1657" w:name="_Toc36552937"/>
      <w:bookmarkStart w:id="1658"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659" w:name="_Toc45651946"/>
      <w:bookmarkStart w:id="1660" w:name="_Toc45658378"/>
      <w:bookmarkStart w:id="1661" w:name="_Toc45720198"/>
      <w:bookmarkStart w:id="1662" w:name="_Toc45798078"/>
      <w:bookmarkStart w:id="1663" w:name="_Toc45897467"/>
      <w:bookmarkStart w:id="1664" w:name="_Toc51745667"/>
      <w:bookmarkStart w:id="1665" w:name="_Toc64445931"/>
      <w:bookmarkStart w:id="1666" w:name="_Toc73981801"/>
      <w:bookmarkStart w:id="1667" w:name="_Toc88651890"/>
      <w:bookmarkStart w:id="1668" w:name="_Toc97890933"/>
      <w:bookmarkStart w:id="1669" w:name="_Toc106108953"/>
      <w:r w:rsidRPr="001D2E49">
        <w:t>8.4.3</w:t>
      </w:r>
      <w:r w:rsidRPr="001D2E49">
        <w:tab/>
        <w:t>Handover Notification</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6C224F06" w14:textId="77777777" w:rsidR="009B75C3" w:rsidRPr="001D2E49" w:rsidRDefault="009B75C3" w:rsidP="009B75C3">
      <w:pPr>
        <w:pStyle w:val="Heading4"/>
      </w:pPr>
      <w:bookmarkStart w:id="1670" w:name="_Toc20954887"/>
      <w:bookmarkStart w:id="1671" w:name="_Toc29503324"/>
      <w:bookmarkStart w:id="1672" w:name="_Toc29503908"/>
      <w:bookmarkStart w:id="1673" w:name="_Toc29504492"/>
      <w:bookmarkStart w:id="1674" w:name="_Toc36552938"/>
      <w:bookmarkStart w:id="1675" w:name="_Toc36554665"/>
      <w:bookmarkStart w:id="1676" w:name="_Toc45651947"/>
      <w:bookmarkStart w:id="1677" w:name="_Toc45658379"/>
      <w:bookmarkStart w:id="1678" w:name="_Toc45720199"/>
      <w:bookmarkStart w:id="1679" w:name="_Toc45798079"/>
      <w:bookmarkStart w:id="1680" w:name="_Toc45897468"/>
      <w:bookmarkStart w:id="1681" w:name="_Toc51745668"/>
      <w:bookmarkStart w:id="1682" w:name="_Toc64445932"/>
      <w:bookmarkStart w:id="1683" w:name="_Toc73981802"/>
      <w:bookmarkStart w:id="1684" w:name="_Toc88651891"/>
      <w:bookmarkStart w:id="1685" w:name="_Toc97890934"/>
      <w:bookmarkStart w:id="1686" w:name="_Toc106108954"/>
      <w:r w:rsidRPr="001D2E49">
        <w:t>8.4.3.1</w:t>
      </w:r>
      <w:r w:rsidRPr="001D2E49">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687" w:name="_Toc20954888"/>
      <w:bookmarkStart w:id="1688" w:name="_Toc29503325"/>
      <w:bookmarkStart w:id="1689" w:name="_Toc29503909"/>
      <w:bookmarkStart w:id="1690" w:name="_Toc29504493"/>
      <w:bookmarkStart w:id="1691" w:name="_Toc36552939"/>
      <w:bookmarkStart w:id="1692" w:name="_Toc36554666"/>
      <w:bookmarkStart w:id="1693" w:name="_Toc45651948"/>
      <w:bookmarkStart w:id="1694" w:name="_Toc45658380"/>
      <w:bookmarkStart w:id="1695" w:name="_Toc45720200"/>
      <w:bookmarkStart w:id="1696" w:name="_Toc45798080"/>
      <w:bookmarkStart w:id="1697" w:name="_Toc45897469"/>
      <w:bookmarkStart w:id="1698" w:name="_Toc51745669"/>
      <w:r w:rsidR="00574383">
        <w:rPr>
          <w:lang w:eastAsia="zh-CN"/>
        </w:rPr>
        <w:t>The procedure uses UE-associated signalling.</w:t>
      </w:r>
    </w:p>
    <w:p w14:paraId="2A19672A" w14:textId="77777777" w:rsidR="009B75C3" w:rsidRPr="001D2E49" w:rsidRDefault="009B75C3" w:rsidP="009B75C3">
      <w:pPr>
        <w:pStyle w:val="Heading4"/>
      </w:pPr>
      <w:bookmarkStart w:id="1699" w:name="_Toc64445933"/>
      <w:bookmarkStart w:id="1700" w:name="_Toc73981803"/>
      <w:bookmarkStart w:id="1701" w:name="_Toc88651892"/>
      <w:bookmarkStart w:id="1702" w:name="_Toc97890935"/>
      <w:bookmarkStart w:id="1703" w:name="_Toc106108955"/>
      <w:r w:rsidRPr="001D2E49">
        <w:t>8.4.3.2</w:t>
      </w:r>
      <w:r w:rsidRPr="001D2E49">
        <w:tab/>
        <w:t>Successful Operation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B976EFB" w14:textId="77777777" w:rsidR="009B75C3" w:rsidRPr="001D2E49" w:rsidRDefault="009B75C3" w:rsidP="009B75C3">
      <w:pPr>
        <w:pStyle w:val="TH"/>
      </w:pPr>
      <w:r w:rsidRPr="001D2E49">
        <w:object w:dxaOrig="6893" w:dyaOrig="2427" w14:anchorId="4A6A22F1">
          <v:shape id="_x0000_i1052" type="#_x0000_t75" style="width:344.55pt;height:121.05pt" o:ole="">
            <v:imagedata r:id="rId62" o:title=""/>
          </v:shape>
          <o:OLEObject Type="Embed" ProgID="Visio.Drawing.11" ShapeID="_x0000_i1052" DrawAspect="Content" ObjectID="_1717486638"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704" w:name="_Toc20954889"/>
      <w:bookmarkStart w:id="1705" w:name="_Toc29503326"/>
      <w:bookmarkStart w:id="1706" w:name="_Toc29503910"/>
      <w:bookmarkStart w:id="1707" w:name="_Toc29504494"/>
      <w:bookmarkStart w:id="1708" w:name="_Toc36552940"/>
      <w:bookmarkStart w:id="1709"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710" w:name="_Toc45651949"/>
      <w:bookmarkStart w:id="1711" w:name="_Toc45658381"/>
      <w:bookmarkStart w:id="1712" w:name="_Toc45720201"/>
      <w:bookmarkStart w:id="1713" w:name="_Toc45798081"/>
      <w:bookmarkStart w:id="1714" w:name="_Toc45897470"/>
      <w:bookmarkStart w:id="1715" w:name="_Toc51745670"/>
      <w:bookmarkStart w:id="1716" w:name="_Toc64445934"/>
      <w:bookmarkStart w:id="1717" w:name="_Toc73981804"/>
      <w:bookmarkStart w:id="1718" w:name="_Toc88651893"/>
      <w:bookmarkStart w:id="1719" w:name="_Toc97890936"/>
      <w:bookmarkStart w:id="1720" w:name="_Toc106108956"/>
      <w:r w:rsidRPr="001D2E49">
        <w:t>8.4.3.3</w:t>
      </w:r>
      <w:r w:rsidRPr="001D2E49">
        <w:tab/>
        <w:t>Abnormal Conditions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721" w:name="_Toc20954890"/>
      <w:bookmarkStart w:id="1722" w:name="_Toc29503327"/>
      <w:bookmarkStart w:id="1723" w:name="_Toc29503911"/>
      <w:bookmarkStart w:id="1724" w:name="_Toc29504495"/>
      <w:bookmarkStart w:id="1725" w:name="_Toc36552941"/>
      <w:bookmarkStart w:id="1726" w:name="_Toc36554668"/>
      <w:bookmarkStart w:id="1727" w:name="_Toc45651950"/>
      <w:bookmarkStart w:id="1728" w:name="_Toc45658382"/>
      <w:bookmarkStart w:id="1729" w:name="_Toc45720202"/>
      <w:bookmarkStart w:id="1730" w:name="_Toc45798082"/>
      <w:bookmarkStart w:id="1731" w:name="_Toc45897471"/>
      <w:bookmarkStart w:id="1732" w:name="_Toc51745671"/>
      <w:bookmarkStart w:id="1733" w:name="_Toc64445935"/>
      <w:bookmarkStart w:id="1734" w:name="_Toc73981805"/>
      <w:bookmarkStart w:id="1735" w:name="_Toc88651894"/>
      <w:bookmarkStart w:id="1736" w:name="_Toc97890937"/>
      <w:bookmarkStart w:id="1737" w:name="_Toc106108957"/>
      <w:r w:rsidRPr="001D2E49">
        <w:t>8.4.4</w:t>
      </w:r>
      <w:r w:rsidRPr="001D2E49">
        <w:tab/>
        <w:t>Path Switch Request</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p>
    <w:p w14:paraId="11A3FC6B" w14:textId="77777777" w:rsidR="009B75C3" w:rsidRPr="001D2E49" w:rsidRDefault="009B75C3" w:rsidP="009B75C3">
      <w:pPr>
        <w:pStyle w:val="Heading4"/>
      </w:pPr>
      <w:bookmarkStart w:id="1738" w:name="_Toc20954891"/>
      <w:bookmarkStart w:id="1739" w:name="_Toc29503328"/>
      <w:bookmarkStart w:id="1740" w:name="_Toc29503912"/>
      <w:bookmarkStart w:id="1741" w:name="_Toc29504496"/>
      <w:bookmarkStart w:id="1742" w:name="_Toc36552942"/>
      <w:bookmarkStart w:id="1743" w:name="_Toc36554669"/>
      <w:bookmarkStart w:id="1744" w:name="_Toc45651951"/>
      <w:bookmarkStart w:id="1745" w:name="_Toc45658383"/>
      <w:bookmarkStart w:id="1746" w:name="_Toc45720203"/>
      <w:bookmarkStart w:id="1747" w:name="_Toc45798083"/>
      <w:bookmarkStart w:id="1748" w:name="_Toc45897472"/>
      <w:bookmarkStart w:id="1749" w:name="_Toc51745672"/>
      <w:bookmarkStart w:id="1750" w:name="_Toc64445936"/>
      <w:bookmarkStart w:id="1751" w:name="_Toc73981806"/>
      <w:bookmarkStart w:id="1752" w:name="_Toc88651895"/>
      <w:bookmarkStart w:id="1753" w:name="_Toc97890938"/>
      <w:bookmarkStart w:id="1754" w:name="_Toc106108958"/>
      <w:r w:rsidRPr="001D2E49">
        <w:t>8.4.4.1</w:t>
      </w:r>
      <w:r w:rsidRPr="001D2E49">
        <w:tab/>
        <w:t>General</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755" w:name="_Toc20954892"/>
      <w:bookmarkStart w:id="1756" w:name="_Toc29503329"/>
      <w:bookmarkStart w:id="1757" w:name="_Toc29503913"/>
      <w:bookmarkStart w:id="1758" w:name="_Toc29504497"/>
      <w:bookmarkStart w:id="1759" w:name="_Toc36552943"/>
      <w:bookmarkStart w:id="1760" w:name="_Toc36554670"/>
      <w:bookmarkStart w:id="1761" w:name="_Toc45651952"/>
      <w:bookmarkStart w:id="1762" w:name="_Toc45658384"/>
      <w:bookmarkStart w:id="1763" w:name="_Toc45720204"/>
      <w:bookmarkStart w:id="1764" w:name="_Toc45798084"/>
      <w:bookmarkStart w:id="1765" w:name="_Toc45897473"/>
      <w:bookmarkStart w:id="1766" w:name="_Toc51745673"/>
      <w:bookmarkStart w:id="1767" w:name="_Toc64445937"/>
      <w:bookmarkStart w:id="1768" w:name="_Toc73981807"/>
      <w:bookmarkStart w:id="1769" w:name="_Toc88651896"/>
      <w:bookmarkStart w:id="1770" w:name="_Toc97890939"/>
      <w:bookmarkStart w:id="1771" w:name="_Toc106108959"/>
      <w:r w:rsidRPr="001D2E49">
        <w:t>8.4.4.2</w:t>
      </w:r>
      <w:r w:rsidRPr="001D2E49">
        <w:tab/>
        <w:t>Successful Operation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7C44F187" w14:textId="77777777" w:rsidR="009B75C3" w:rsidRPr="001D2E49" w:rsidRDefault="009B75C3" w:rsidP="009B75C3">
      <w:pPr>
        <w:pStyle w:val="TH"/>
      </w:pPr>
      <w:r w:rsidRPr="001D2E49">
        <w:object w:dxaOrig="6893" w:dyaOrig="2427" w14:anchorId="64CB4AB8">
          <v:shape id="_x0000_i1053" type="#_x0000_t75" style="width:344.55pt;height:121.05pt" o:ole="">
            <v:imagedata r:id="rId64" o:title=""/>
          </v:shape>
          <o:OLEObject Type="Embed" ProgID="Visio.Drawing.11" ShapeID="_x0000_i1053" DrawAspect="Content" ObjectID="_1717486639"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E3A1D00" w14:textId="77777777" w:rsidR="005057FC" w:rsidRPr="00C84200" w:rsidRDefault="005057FC" w:rsidP="005057FC">
      <w:r w:rsidRPr="00854E56">
        <w:t xml:space="preserve">When the </w:t>
      </w:r>
      <w:r w:rsidRPr="001D2E49">
        <w:t>NG-RAN node</w:t>
      </w:r>
      <w:r w:rsidRPr="00854E56">
        <w:t xml:space="preserve"> has received from the radio interface the </w:t>
      </w:r>
      <w:r w:rsidRPr="00082DF6">
        <w:rPr>
          <w:rFonts w:hint="eastAsia"/>
          <w:i/>
          <w:lang w:eastAsia="ja-JP"/>
        </w:rPr>
        <w:t>RRC Resume Cause</w:t>
      </w:r>
      <w:r w:rsidRPr="00854E56">
        <w:t xml:space="preserve"> IE, it shall include it in the </w:t>
      </w:r>
      <w:r>
        <w:t>PATH SWITCH REQUEST</w:t>
      </w:r>
      <w:r w:rsidRPr="00854E56">
        <w:t xml:space="preserve"> message.</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772" w:name="_Toc20954893"/>
      <w:bookmarkStart w:id="1773" w:name="_Toc29503330"/>
      <w:bookmarkStart w:id="1774" w:name="_Toc29503914"/>
      <w:bookmarkStart w:id="1775" w:name="_Toc29504498"/>
      <w:bookmarkStart w:id="1776" w:name="_Toc36552944"/>
      <w:bookmarkStart w:id="1777" w:name="_Toc36554671"/>
      <w:bookmarkStart w:id="1778" w:name="_Toc45651953"/>
      <w:bookmarkStart w:id="1779" w:name="_Toc45658385"/>
      <w:bookmarkStart w:id="1780" w:name="_Toc45720205"/>
      <w:bookmarkStart w:id="1781" w:name="_Toc45798085"/>
      <w:bookmarkStart w:id="1782" w:name="_Toc45897474"/>
      <w:bookmarkStart w:id="1783"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784" w:name="_Toc64445938"/>
      <w:bookmarkStart w:id="1785" w:name="_Toc73981808"/>
      <w:bookmarkStart w:id="1786" w:name="_Toc88651897"/>
      <w:bookmarkStart w:id="1787" w:name="_Toc97890940"/>
      <w:bookmarkStart w:id="1788" w:name="_Toc106108960"/>
      <w:r w:rsidRPr="001D2E49">
        <w:t>8.4.4.3</w:t>
      </w:r>
      <w:r w:rsidRPr="001D2E49">
        <w:tab/>
        <w:t>Unsuccessful Operation</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404C560" w14:textId="77777777" w:rsidR="009B75C3" w:rsidRPr="001D2E49" w:rsidRDefault="009B75C3" w:rsidP="009B75C3">
      <w:pPr>
        <w:pStyle w:val="TH"/>
      </w:pPr>
      <w:r w:rsidRPr="001D2E49">
        <w:object w:dxaOrig="6893" w:dyaOrig="2427" w14:anchorId="65FE6682">
          <v:shape id="_x0000_i1054" type="#_x0000_t75" style="width:344.55pt;height:121.05pt" o:ole="">
            <v:imagedata r:id="rId66" o:title=""/>
          </v:shape>
          <o:OLEObject Type="Embed" ProgID="Visio.Drawing.11" ShapeID="_x0000_i1054" DrawAspect="Content" ObjectID="_1717486640"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789" w:name="_Toc20954894"/>
      <w:bookmarkStart w:id="1790" w:name="_Toc29503331"/>
      <w:bookmarkStart w:id="1791" w:name="_Toc29503915"/>
      <w:bookmarkStart w:id="1792" w:name="_Toc29504499"/>
      <w:bookmarkStart w:id="1793" w:name="_Toc36552945"/>
      <w:bookmarkStart w:id="1794" w:name="_Toc36554672"/>
      <w:bookmarkStart w:id="1795" w:name="_Toc45651954"/>
      <w:bookmarkStart w:id="1796" w:name="_Toc45658386"/>
      <w:bookmarkStart w:id="1797" w:name="_Toc45720206"/>
      <w:bookmarkStart w:id="1798" w:name="_Toc45798086"/>
      <w:bookmarkStart w:id="1799" w:name="_Toc45897475"/>
      <w:bookmarkStart w:id="1800" w:name="_Toc51745675"/>
      <w:bookmarkStart w:id="1801" w:name="_Toc64445939"/>
      <w:bookmarkStart w:id="1802" w:name="_Toc73981809"/>
      <w:bookmarkStart w:id="1803" w:name="_Toc88651898"/>
      <w:bookmarkStart w:id="1804" w:name="_Toc97890941"/>
      <w:bookmarkStart w:id="1805" w:name="_Toc106108961"/>
      <w:r w:rsidRPr="001D2E49">
        <w:t>8.4.4.4</w:t>
      </w:r>
      <w:r w:rsidRPr="001D2E49">
        <w:tab/>
        <w:t>Abnormal Conditions</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806" w:name="_Toc20954895"/>
      <w:bookmarkStart w:id="1807" w:name="_Toc29503332"/>
      <w:bookmarkStart w:id="1808" w:name="_Toc29503916"/>
      <w:bookmarkStart w:id="1809" w:name="_Toc29504500"/>
      <w:bookmarkStart w:id="1810" w:name="_Toc36552946"/>
      <w:bookmarkStart w:id="1811" w:name="_Toc36554673"/>
      <w:bookmarkStart w:id="1812" w:name="_Toc45651955"/>
      <w:bookmarkStart w:id="1813" w:name="_Toc45658387"/>
      <w:bookmarkStart w:id="1814" w:name="_Toc45720207"/>
      <w:bookmarkStart w:id="1815" w:name="_Toc45798087"/>
      <w:bookmarkStart w:id="1816" w:name="_Toc45897476"/>
      <w:bookmarkStart w:id="1817" w:name="_Toc51745676"/>
      <w:bookmarkStart w:id="1818" w:name="_Toc64445940"/>
      <w:bookmarkStart w:id="1819" w:name="_Toc73981810"/>
      <w:bookmarkStart w:id="1820" w:name="_Toc88651899"/>
      <w:bookmarkStart w:id="1821" w:name="_Toc97890942"/>
      <w:bookmarkStart w:id="1822" w:name="_Toc106108962"/>
      <w:r w:rsidRPr="001D2E49">
        <w:t>8.4.5</w:t>
      </w:r>
      <w:r w:rsidRPr="001D2E49">
        <w:tab/>
        <w:t>Handover Cancellation</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3B57E1BB" w14:textId="77777777" w:rsidR="009B75C3" w:rsidRPr="001D2E49" w:rsidRDefault="009B75C3" w:rsidP="009B75C3">
      <w:pPr>
        <w:pStyle w:val="Heading4"/>
      </w:pPr>
      <w:bookmarkStart w:id="1823" w:name="_Toc20954896"/>
      <w:bookmarkStart w:id="1824" w:name="_Toc29503333"/>
      <w:bookmarkStart w:id="1825" w:name="_Toc29503917"/>
      <w:bookmarkStart w:id="1826" w:name="_Toc29504501"/>
      <w:bookmarkStart w:id="1827" w:name="_Toc36552947"/>
      <w:bookmarkStart w:id="1828" w:name="_Toc36554674"/>
      <w:bookmarkStart w:id="1829" w:name="_Toc45651956"/>
      <w:bookmarkStart w:id="1830" w:name="_Toc45658388"/>
      <w:bookmarkStart w:id="1831" w:name="_Toc45720208"/>
      <w:bookmarkStart w:id="1832" w:name="_Toc45798088"/>
      <w:bookmarkStart w:id="1833" w:name="_Toc45897477"/>
      <w:bookmarkStart w:id="1834" w:name="_Toc51745677"/>
      <w:bookmarkStart w:id="1835" w:name="_Toc64445941"/>
      <w:bookmarkStart w:id="1836" w:name="_Toc73981811"/>
      <w:bookmarkStart w:id="1837" w:name="_Toc88651900"/>
      <w:bookmarkStart w:id="1838" w:name="_Toc97890943"/>
      <w:bookmarkStart w:id="1839" w:name="_Toc106108963"/>
      <w:r w:rsidRPr="001D2E49">
        <w:t>8.4.5.1</w:t>
      </w:r>
      <w:r w:rsidRPr="001D2E49">
        <w:tab/>
        <w:t>General</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840" w:name="_Toc20954897"/>
      <w:bookmarkStart w:id="1841" w:name="_Toc29503334"/>
      <w:bookmarkStart w:id="1842" w:name="_Toc29503918"/>
      <w:bookmarkStart w:id="1843" w:name="_Toc29504502"/>
      <w:bookmarkStart w:id="1844" w:name="_Toc36552948"/>
      <w:bookmarkStart w:id="1845" w:name="_Toc36554675"/>
      <w:bookmarkStart w:id="1846" w:name="_Toc45651957"/>
      <w:bookmarkStart w:id="1847" w:name="_Toc45658389"/>
      <w:bookmarkStart w:id="1848" w:name="_Toc45720209"/>
      <w:bookmarkStart w:id="1849" w:name="_Toc45798089"/>
      <w:bookmarkStart w:id="1850" w:name="_Toc45897478"/>
      <w:bookmarkStart w:id="1851" w:name="_Toc51745678"/>
      <w:bookmarkStart w:id="1852" w:name="_Toc64445942"/>
      <w:bookmarkStart w:id="1853" w:name="_Toc73981812"/>
      <w:bookmarkStart w:id="1854" w:name="_Toc88651901"/>
      <w:bookmarkStart w:id="1855" w:name="_Toc97890944"/>
      <w:bookmarkStart w:id="1856" w:name="_Toc106108964"/>
      <w:r w:rsidRPr="001D2E49">
        <w:t>8.4.5.2</w:t>
      </w:r>
      <w:r w:rsidRPr="001D2E49">
        <w:tab/>
        <w:t>Successful Operation</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0289A76" w14:textId="77777777" w:rsidR="009B75C3" w:rsidRPr="001D2E49" w:rsidRDefault="009B75C3" w:rsidP="009B75C3">
      <w:pPr>
        <w:pStyle w:val="TH"/>
      </w:pPr>
      <w:r w:rsidRPr="001D2E49">
        <w:object w:dxaOrig="6893" w:dyaOrig="2427" w14:anchorId="6BAF781E">
          <v:shape id="_x0000_i1055" type="#_x0000_t75" style="width:344.55pt;height:121.05pt" o:ole="">
            <v:imagedata r:id="rId68" o:title=""/>
          </v:shape>
          <o:OLEObject Type="Embed" ProgID="Visio.Drawing.11" ShapeID="_x0000_i1055" DrawAspect="Content" ObjectID="_1717486641"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857" w:name="_Toc20954898"/>
      <w:bookmarkStart w:id="1858" w:name="_Toc29503335"/>
      <w:bookmarkStart w:id="1859" w:name="_Toc29503919"/>
      <w:bookmarkStart w:id="1860" w:name="_Toc29504503"/>
      <w:bookmarkStart w:id="1861" w:name="_Toc36552949"/>
      <w:bookmarkStart w:id="1862" w:name="_Toc36554676"/>
      <w:bookmarkStart w:id="1863" w:name="_Toc45651958"/>
      <w:bookmarkStart w:id="1864" w:name="_Toc45658390"/>
      <w:bookmarkStart w:id="1865" w:name="_Toc45720210"/>
      <w:bookmarkStart w:id="1866" w:name="_Toc45798090"/>
      <w:bookmarkStart w:id="1867" w:name="_Toc45897479"/>
      <w:bookmarkStart w:id="1868" w:name="_Toc51745679"/>
      <w:bookmarkStart w:id="1869" w:name="_Toc64445943"/>
      <w:bookmarkStart w:id="1870" w:name="_Toc73981813"/>
      <w:bookmarkStart w:id="1871" w:name="_Toc88651902"/>
      <w:bookmarkStart w:id="1872" w:name="_Toc97890945"/>
      <w:bookmarkStart w:id="1873" w:name="_Toc106108965"/>
      <w:r w:rsidRPr="001D2E49">
        <w:t>8.4.5.3</w:t>
      </w:r>
      <w:r w:rsidRPr="001D2E49">
        <w:tab/>
        <w:t>Unsuccessful Operation</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874" w:name="_Toc20954899"/>
      <w:bookmarkStart w:id="1875" w:name="_Toc29503336"/>
      <w:bookmarkStart w:id="1876" w:name="_Toc29503920"/>
      <w:bookmarkStart w:id="1877" w:name="_Toc29504504"/>
      <w:bookmarkStart w:id="1878" w:name="_Toc36552950"/>
      <w:bookmarkStart w:id="1879" w:name="_Toc36554677"/>
      <w:bookmarkStart w:id="1880" w:name="_Toc45651959"/>
      <w:bookmarkStart w:id="1881" w:name="_Toc45658391"/>
      <w:bookmarkStart w:id="1882" w:name="_Toc45720211"/>
      <w:bookmarkStart w:id="1883" w:name="_Toc45798091"/>
      <w:bookmarkStart w:id="1884" w:name="_Toc45897480"/>
      <w:bookmarkStart w:id="1885" w:name="_Toc51745680"/>
      <w:bookmarkStart w:id="1886" w:name="_Toc64445944"/>
      <w:bookmarkStart w:id="1887" w:name="_Toc73981814"/>
      <w:bookmarkStart w:id="1888" w:name="_Toc88651903"/>
      <w:bookmarkStart w:id="1889" w:name="_Toc97890946"/>
      <w:bookmarkStart w:id="1890" w:name="_Toc106108966"/>
      <w:r w:rsidRPr="001D2E49">
        <w:t>8.4.5.4</w:t>
      </w:r>
      <w:r w:rsidRPr="001D2E49">
        <w:tab/>
        <w:t>Abnormal Conditions</w:t>
      </w:r>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1891" w:name="_Toc20954900"/>
      <w:bookmarkStart w:id="1892" w:name="_Toc29503337"/>
      <w:bookmarkStart w:id="1893" w:name="_Toc29503921"/>
      <w:bookmarkStart w:id="1894" w:name="_Toc29504505"/>
      <w:bookmarkStart w:id="1895" w:name="_Toc36552951"/>
      <w:bookmarkStart w:id="1896" w:name="_Toc36554678"/>
      <w:bookmarkStart w:id="1897" w:name="_Toc45651960"/>
      <w:bookmarkStart w:id="1898" w:name="_Toc45658392"/>
      <w:bookmarkStart w:id="1899" w:name="_Toc45720212"/>
      <w:bookmarkStart w:id="1900" w:name="_Toc45798092"/>
      <w:bookmarkStart w:id="1901" w:name="_Toc45897481"/>
      <w:bookmarkStart w:id="1902" w:name="_Toc51745681"/>
      <w:bookmarkStart w:id="1903" w:name="_Toc64445945"/>
      <w:bookmarkStart w:id="1904" w:name="_Toc73981815"/>
      <w:bookmarkStart w:id="1905" w:name="_Toc88651904"/>
      <w:bookmarkStart w:id="1906" w:name="_Toc97890947"/>
      <w:bookmarkStart w:id="1907" w:name="_Toc106108967"/>
      <w:r w:rsidRPr="001D2E49">
        <w:t>8.4.6</w:t>
      </w:r>
      <w:r w:rsidRPr="001D2E49">
        <w:tab/>
        <w:t>Uplink RAN Status Transfer</w:t>
      </w:r>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5569413A" w14:textId="77777777" w:rsidR="009B75C3" w:rsidRPr="001D2E49" w:rsidRDefault="009B75C3" w:rsidP="009B75C3">
      <w:pPr>
        <w:pStyle w:val="Heading4"/>
      </w:pPr>
      <w:bookmarkStart w:id="1908" w:name="_Toc20954901"/>
      <w:bookmarkStart w:id="1909" w:name="_Toc29503338"/>
      <w:bookmarkStart w:id="1910" w:name="_Toc29503922"/>
      <w:bookmarkStart w:id="1911" w:name="_Toc29504506"/>
      <w:bookmarkStart w:id="1912" w:name="_Toc36552952"/>
      <w:bookmarkStart w:id="1913" w:name="_Toc36554679"/>
      <w:bookmarkStart w:id="1914" w:name="_Toc45651961"/>
      <w:bookmarkStart w:id="1915" w:name="_Toc45658393"/>
      <w:bookmarkStart w:id="1916" w:name="_Toc45720213"/>
      <w:bookmarkStart w:id="1917" w:name="_Toc45798093"/>
      <w:bookmarkStart w:id="1918" w:name="_Toc45897482"/>
      <w:bookmarkStart w:id="1919" w:name="_Toc51745682"/>
      <w:bookmarkStart w:id="1920" w:name="_Toc64445946"/>
      <w:bookmarkStart w:id="1921" w:name="_Toc73981816"/>
      <w:bookmarkStart w:id="1922" w:name="_Toc88651905"/>
      <w:bookmarkStart w:id="1923" w:name="_Toc97890948"/>
      <w:bookmarkStart w:id="1924" w:name="_Toc106108968"/>
      <w:r w:rsidRPr="001D2E49">
        <w:t>8.4.6.1</w:t>
      </w:r>
      <w:r w:rsidRPr="001D2E49">
        <w:tab/>
        <w:t>General</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1925" w:name="_Toc20954902"/>
      <w:bookmarkStart w:id="1926" w:name="_Toc29503339"/>
      <w:bookmarkStart w:id="1927" w:name="_Toc29503923"/>
      <w:bookmarkStart w:id="1928" w:name="_Toc29504507"/>
      <w:bookmarkStart w:id="1929" w:name="_Toc36552953"/>
      <w:bookmarkStart w:id="1930" w:name="_Toc36554680"/>
      <w:bookmarkStart w:id="1931" w:name="_Toc45651962"/>
      <w:bookmarkStart w:id="1932" w:name="_Toc45658394"/>
      <w:bookmarkStart w:id="1933" w:name="_Toc45720214"/>
      <w:bookmarkStart w:id="1934" w:name="_Toc45798094"/>
      <w:bookmarkStart w:id="1935" w:name="_Toc45897483"/>
      <w:bookmarkStart w:id="1936" w:name="_Toc51745683"/>
      <w:bookmarkStart w:id="1937" w:name="_Toc64445947"/>
      <w:bookmarkStart w:id="1938" w:name="_Toc73981817"/>
      <w:bookmarkStart w:id="1939" w:name="_Toc88651906"/>
      <w:bookmarkStart w:id="1940" w:name="_Toc97890949"/>
      <w:bookmarkStart w:id="1941" w:name="_Toc106108969"/>
      <w:r w:rsidRPr="001D2E49">
        <w:t>8.4.6.2</w:t>
      </w:r>
      <w:r w:rsidRPr="001D2E49">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444F0E2E" w14:textId="77777777" w:rsidR="009B75C3" w:rsidRPr="001D2E49" w:rsidRDefault="009B75C3" w:rsidP="009B75C3">
      <w:pPr>
        <w:pStyle w:val="TH"/>
      </w:pPr>
      <w:r w:rsidRPr="001D2E49">
        <w:object w:dxaOrig="6893" w:dyaOrig="2427" w14:anchorId="45A01082">
          <v:shape id="_x0000_i1056" type="#_x0000_t75" style="width:344.55pt;height:121.05pt" o:ole="">
            <v:imagedata r:id="rId70" o:title=""/>
          </v:shape>
          <o:OLEObject Type="Embed" ProgID="Visio.Drawing.11" ShapeID="_x0000_i1056" DrawAspect="Content" ObjectID="_1717486642"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1942" w:name="_Toc20954903"/>
      <w:bookmarkStart w:id="1943" w:name="_Toc29503340"/>
      <w:bookmarkStart w:id="1944" w:name="_Toc29503924"/>
      <w:bookmarkStart w:id="1945" w:name="_Toc29504508"/>
      <w:bookmarkStart w:id="1946" w:name="_Toc36552954"/>
      <w:bookmarkStart w:id="1947" w:name="_Toc36554681"/>
      <w:bookmarkStart w:id="1948" w:name="_Toc45651963"/>
      <w:bookmarkStart w:id="1949" w:name="_Toc45658395"/>
      <w:bookmarkStart w:id="1950" w:name="_Toc45720215"/>
      <w:bookmarkStart w:id="1951" w:name="_Toc45798095"/>
      <w:bookmarkStart w:id="1952" w:name="_Toc45897484"/>
      <w:bookmarkStart w:id="1953" w:name="_Toc51745684"/>
      <w:bookmarkStart w:id="1954" w:name="_Toc64445948"/>
      <w:bookmarkStart w:id="1955" w:name="_Toc73981818"/>
      <w:bookmarkStart w:id="1956" w:name="_Toc88651907"/>
      <w:bookmarkStart w:id="1957" w:name="_Toc97890950"/>
      <w:bookmarkStart w:id="1958" w:name="_Toc106108970"/>
      <w:r w:rsidRPr="001D2E49">
        <w:t>8.4.6.3</w:t>
      </w:r>
      <w:r w:rsidRPr="001D2E49">
        <w:tab/>
        <w:t>Abnormal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1959" w:name="_Toc20954904"/>
      <w:bookmarkStart w:id="1960" w:name="_Toc29503341"/>
      <w:bookmarkStart w:id="1961" w:name="_Toc29503925"/>
      <w:bookmarkStart w:id="1962" w:name="_Toc29504509"/>
      <w:bookmarkStart w:id="1963" w:name="_Toc36552955"/>
      <w:bookmarkStart w:id="1964" w:name="_Toc36554682"/>
      <w:bookmarkStart w:id="1965" w:name="_Toc45651964"/>
      <w:bookmarkStart w:id="1966" w:name="_Toc45658396"/>
      <w:bookmarkStart w:id="1967" w:name="_Toc45720216"/>
      <w:bookmarkStart w:id="1968" w:name="_Toc45798096"/>
      <w:bookmarkStart w:id="1969" w:name="_Toc45897485"/>
      <w:bookmarkStart w:id="1970" w:name="_Toc51745685"/>
      <w:bookmarkStart w:id="1971" w:name="_Toc64445949"/>
      <w:bookmarkStart w:id="1972" w:name="_Toc73981819"/>
      <w:bookmarkStart w:id="1973" w:name="_Toc88651908"/>
      <w:bookmarkStart w:id="1974" w:name="_Toc97890951"/>
      <w:bookmarkStart w:id="1975" w:name="_Toc106108971"/>
      <w:r w:rsidRPr="001D2E49">
        <w:t>8.4.7</w:t>
      </w:r>
      <w:r w:rsidRPr="001D2E49">
        <w:tab/>
        <w:t>Downlink RAN Status Transfer</w:t>
      </w:r>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0548C5C" w14:textId="77777777" w:rsidR="009B75C3" w:rsidRPr="001D2E49" w:rsidRDefault="009B75C3" w:rsidP="009B75C3">
      <w:pPr>
        <w:pStyle w:val="Heading4"/>
      </w:pPr>
      <w:bookmarkStart w:id="1976" w:name="_Toc20954905"/>
      <w:bookmarkStart w:id="1977" w:name="_Toc29503342"/>
      <w:bookmarkStart w:id="1978" w:name="_Toc29503926"/>
      <w:bookmarkStart w:id="1979" w:name="_Toc29504510"/>
      <w:bookmarkStart w:id="1980" w:name="_Toc36552956"/>
      <w:bookmarkStart w:id="1981" w:name="_Toc36554683"/>
      <w:bookmarkStart w:id="1982" w:name="_Toc45651965"/>
      <w:bookmarkStart w:id="1983" w:name="_Toc45658397"/>
      <w:bookmarkStart w:id="1984" w:name="_Toc45720217"/>
      <w:bookmarkStart w:id="1985" w:name="_Toc45798097"/>
      <w:bookmarkStart w:id="1986" w:name="_Toc45897486"/>
      <w:bookmarkStart w:id="1987" w:name="_Toc51745686"/>
      <w:bookmarkStart w:id="1988" w:name="_Toc64445950"/>
      <w:bookmarkStart w:id="1989" w:name="_Toc73981820"/>
      <w:bookmarkStart w:id="1990" w:name="_Toc88651909"/>
      <w:bookmarkStart w:id="1991" w:name="_Toc97890952"/>
      <w:bookmarkStart w:id="1992" w:name="_Toc106108972"/>
      <w:r w:rsidRPr="001D2E49">
        <w:t>8.4.7.1</w:t>
      </w:r>
      <w:r w:rsidRPr="001D2E49">
        <w:tab/>
        <w:t>General</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1993" w:name="_Toc20954906"/>
      <w:bookmarkStart w:id="1994" w:name="_Toc29503343"/>
      <w:bookmarkStart w:id="1995" w:name="_Toc29503927"/>
      <w:bookmarkStart w:id="1996" w:name="_Toc29504511"/>
      <w:bookmarkStart w:id="1997" w:name="_Toc36552957"/>
      <w:bookmarkStart w:id="1998" w:name="_Toc36554684"/>
      <w:bookmarkStart w:id="1999" w:name="_Toc45651966"/>
      <w:bookmarkStart w:id="2000" w:name="_Toc45658398"/>
      <w:bookmarkStart w:id="2001" w:name="_Toc45720218"/>
      <w:bookmarkStart w:id="2002" w:name="_Toc45798098"/>
      <w:bookmarkStart w:id="2003" w:name="_Toc45897487"/>
      <w:bookmarkStart w:id="2004" w:name="_Toc51745687"/>
      <w:bookmarkStart w:id="2005" w:name="_Toc64445951"/>
      <w:bookmarkStart w:id="2006" w:name="_Toc73981821"/>
      <w:bookmarkStart w:id="2007" w:name="_Toc88651910"/>
      <w:bookmarkStart w:id="2008" w:name="_Toc97890953"/>
      <w:bookmarkStart w:id="2009" w:name="_Toc106108973"/>
      <w:r w:rsidRPr="001D2E49">
        <w:t>8.4.7.2</w:t>
      </w:r>
      <w:r w:rsidRPr="001D2E49">
        <w:tab/>
        <w:t>Successful Operation</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09D8502B" w14:textId="77777777" w:rsidR="009B75C3" w:rsidRPr="001D2E49" w:rsidRDefault="009B75C3" w:rsidP="009B75C3">
      <w:pPr>
        <w:pStyle w:val="TH"/>
      </w:pPr>
      <w:r w:rsidRPr="001D2E49">
        <w:object w:dxaOrig="6893" w:dyaOrig="2427" w14:anchorId="28A61D93">
          <v:shape id="_x0000_i1057" type="#_x0000_t75" style="width:344.55pt;height:121.05pt" o:ole="">
            <v:imagedata r:id="rId72" o:title=""/>
          </v:shape>
          <o:OLEObject Type="Embed" ProgID="Visio.Drawing.11" ShapeID="_x0000_i1057" DrawAspect="Content" ObjectID="_1717486643"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010" w:name="_Toc20954907"/>
      <w:bookmarkStart w:id="2011" w:name="_Toc29503344"/>
      <w:bookmarkStart w:id="2012" w:name="_Toc29503928"/>
      <w:bookmarkStart w:id="2013" w:name="_Toc29504512"/>
      <w:bookmarkStart w:id="2014" w:name="_Toc36552958"/>
      <w:bookmarkStart w:id="2015" w:name="_Toc36554685"/>
      <w:bookmarkStart w:id="2016" w:name="_Toc45651967"/>
      <w:bookmarkStart w:id="2017" w:name="_Toc45658399"/>
      <w:bookmarkStart w:id="2018" w:name="_Toc45720219"/>
      <w:bookmarkStart w:id="2019" w:name="_Toc45798099"/>
      <w:bookmarkStart w:id="2020" w:name="_Toc45897488"/>
      <w:bookmarkStart w:id="2021" w:name="_Toc51745688"/>
      <w:bookmarkStart w:id="2022" w:name="_Toc64445952"/>
      <w:bookmarkStart w:id="2023" w:name="_Toc73981822"/>
      <w:bookmarkStart w:id="2024" w:name="_Toc88651911"/>
      <w:bookmarkStart w:id="2025" w:name="_Toc97890954"/>
      <w:bookmarkStart w:id="2026" w:name="_Toc106108974"/>
      <w:r w:rsidRPr="001D2E49">
        <w:t>8.4.7.3</w:t>
      </w:r>
      <w:r w:rsidRPr="001D2E49">
        <w:tab/>
        <w:t>Abnormal Conditions</w:t>
      </w:r>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027" w:name="_Toc20954908"/>
      <w:bookmarkStart w:id="2028" w:name="_Toc29503345"/>
      <w:bookmarkStart w:id="2029" w:name="_Toc29503929"/>
      <w:bookmarkStart w:id="2030" w:name="_Toc29504513"/>
      <w:bookmarkStart w:id="2031" w:name="_Toc36552959"/>
      <w:bookmarkStart w:id="2032" w:name="_Toc36554686"/>
      <w:bookmarkStart w:id="2033" w:name="_Hlk44359737"/>
      <w:bookmarkStart w:id="2034" w:name="_Toc51745689"/>
      <w:bookmarkStart w:id="2035" w:name="_Toc64445953"/>
      <w:bookmarkStart w:id="2036" w:name="_Toc73981823"/>
      <w:bookmarkStart w:id="2037" w:name="_Toc88651912"/>
      <w:bookmarkStart w:id="2038" w:name="_Toc97890955"/>
      <w:bookmarkStart w:id="2039" w:name="_Toc106108975"/>
      <w:r w:rsidRPr="00ED0C10">
        <w:t>8.</w:t>
      </w:r>
      <w:r>
        <w:t>4</w:t>
      </w:r>
      <w:r w:rsidRPr="00ED0C10">
        <w:t>.</w:t>
      </w:r>
      <w:r>
        <w:t>8</w:t>
      </w:r>
      <w:bookmarkEnd w:id="2033"/>
      <w:r w:rsidRPr="00ED0C10">
        <w:tab/>
        <w:t>Handover Success</w:t>
      </w:r>
      <w:bookmarkEnd w:id="2034"/>
      <w:bookmarkEnd w:id="2035"/>
      <w:bookmarkEnd w:id="2036"/>
      <w:bookmarkEnd w:id="2037"/>
      <w:bookmarkEnd w:id="2038"/>
      <w:bookmarkEnd w:id="2039"/>
    </w:p>
    <w:p w14:paraId="692C9EB5" w14:textId="77777777" w:rsidR="00107663" w:rsidRPr="00ED0C10" w:rsidRDefault="00107663" w:rsidP="00D5414F">
      <w:pPr>
        <w:pStyle w:val="Heading4"/>
      </w:pPr>
      <w:bookmarkStart w:id="2040" w:name="_Toc5691801"/>
      <w:bookmarkStart w:id="2041" w:name="_Toc51745690"/>
      <w:bookmarkStart w:id="2042" w:name="_Toc64445954"/>
      <w:bookmarkStart w:id="2043" w:name="_Toc73981824"/>
      <w:bookmarkStart w:id="2044" w:name="_Toc88651913"/>
      <w:bookmarkStart w:id="2045" w:name="_Toc97890956"/>
      <w:bookmarkStart w:id="2046" w:name="_Toc106108976"/>
      <w:r w:rsidRPr="00ED0C10">
        <w:t>8.</w:t>
      </w:r>
      <w:r>
        <w:t>4.8</w:t>
      </w:r>
      <w:r w:rsidRPr="00ED0C10">
        <w:t>.1</w:t>
      </w:r>
      <w:r w:rsidRPr="00ED0C10">
        <w:tab/>
        <w:t>General</w:t>
      </w:r>
      <w:bookmarkEnd w:id="2040"/>
      <w:bookmarkEnd w:id="2041"/>
      <w:bookmarkEnd w:id="2042"/>
      <w:bookmarkEnd w:id="2043"/>
      <w:bookmarkEnd w:id="2044"/>
      <w:bookmarkEnd w:id="2045"/>
      <w:bookmarkEnd w:id="2046"/>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047" w:name="_Toc5691802"/>
      <w:bookmarkStart w:id="2048" w:name="_Toc51745691"/>
      <w:bookmarkStart w:id="2049" w:name="_Toc64445955"/>
      <w:bookmarkStart w:id="2050" w:name="_Toc73981825"/>
      <w:bookmarkStart w:id="2051" w:name="_Toc88651914"/>
      <w:bookmarkStart w:id="2052" w:name="_Toc97890957"/>
      <w:bookmarkStart w:id="2053" w:name="_Toc106108977"/>
      <w:r w:rsidRPr="00ED0C10">
        <w:t>8.</w:t>
      </w:r>
      <w:r>
        <w:t>4</w:t>
      </w:r>
      <w:r w:rsidRPr="00ED0C10">
        <w:t>.</w:t>
      </w:r>
      <w:r>
        <w:t>8</w:t>
      </w:r>
      <w:r w:rsidRPr="00ED0C10">
        <w:t>.2</w:t>
      </w:r>
      <w:r w:rsidRPr="00ED0C10">
        <w:tab/>
        <w:t>Successful Operation</w:t>
      </w:r>
      <w:bookmarkEnd w:id="2047"/>
      <w:bookmarkEnd w:id="2048"/>
      <w:bookmarkEnd w:id="2049"/>
      <w:bookmarkEnd w:id="2050"/>
      <w:bookmarkEnd w:id="2051"/>
      <w:bookmarkEnd w:id="2052"/>
      <w:bookmarkEnd w:id="2053"/>
    </w:p>
    <w:p w14:paraId="3773AF1C" w14:textId="77777777" w:rsidR="00107663" w:rsidRDefault="00107663" w:rsidP="00D5414F">
      <w:pPr>
        <w:pStyle w:val="TH"/>
        <w:rPr>
          <w:lang w:eastAsia="zh-CN"/>
        </w:rPr>
      </w:pPr>
      <w:r w:rsidRPr="00C97862">
        <w:object w:dxaOrig="6893" w:dyaOrig="2428" w14:anchorId="07C95BC9">
          <v:shape id="_x0000_i1058" type="#_x0000_t75" style="width:345.05pt;height:121.05pt" o:ole="">
            <v:imagedata r:id="rId74" o:title=""/>
          </v:shape>
          <o:OLEObject Type="Embed" ProgID="VisioViewer.Viewer.1" ShapeID="_x0000_i1058" DrawAspect="Content" ObjectID="_1717486644"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054" w:name="_Toc5691804"/>
      <w:bookmarkStart w:id="2055" w:name="_Toc51745692"/>
      <w:bookmarkStart w:id="2056" w:name="_Toc64445956"/>
      <w:bookmarkStart w:id="2057" w:name="_Toc73981826"/>
      <w:bookmarkStart w:id="2058" w:name="_Toc88651915"/>
      <w:bookmarkStart w:id="2059" w:name="_Toc97890958"/>
      <w:bookmarkStart w:id="2060" w:name="_Toc106108978"/>
      <w:r w:rsidRPr="00ED0C10">
        <w:t>8.</w:t>
      </w:r>
      <w:r>
        <w:t>4.8</w:t>
      </w:r>
      <w:r w:rsidRPr="00ED0C10">
        <w:t>.</w:t>
      </w:r>
      <w:r>
        <w:rPr>
          <w:rFonts w:hint="eastAsia"/>
          <w:lang w:eastAsia="zh-CN"/>
        </w:rPr>
        <w:t>3</w:t>
      </w:r>
      <w:r w:rsidRPr="00ED0C10">
        <w:tab/>
        <w:t>Abnormal Conditions</w:t>
      </w:r>
      <w:bookmarkEnd w:id="2054"/>
      <w:bookmarkEnd w:id="2055"/>
      <w:bookmarkEnd w:id="2056"/>
      <w:bookmarkEnd w:id="2057"/>
      <w:bookmarkEnd w:id="2058"/>
      <w:bookmarkEnd w:id="2059"/>
      <w:bookmarkEnd w:id="206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061" w:name="_Toc45651968"/>
      <w:bookmarkStart w:id="2062" w:name="_Toc45658400"/>
      <w:bookmarkStart w:id="2063" w:name="_Toc45720220"/>
      <w:bookmarkStart w:id="2064" w:name="_Toc45798100"/>
      <w:bookmarkStart w:id="2065" w:name="_Toc45897489"/>
      <w:bookmarkStart w:id="2066" w:name="_Toc51745693"/>
      <w:bookmarkStart w:id="2067" w:name="_Toc64445957"/>
      <w:bookmarkStart w:id="2068" w:name="_Toc73981827"/>
      <w:bookmarkStart w:id="2069" w:name="_Toc88651916"/>
      <w:bookmarkStart w:id="2070" w:name="_Toc97890959"/>
      <w:bookmarkStart w:id="2071" w:name="_Toc106108979"/>
      <w:r>
        <w:t>8.4.9</w:t>
      </w:r>
      <w:r w:rsidRPr="008D0EDE">
        <w:tab/>
      </w:r>
      <w:r w:rsidRPr="00AD521A">
        <w:t xml:space="preserve">Uplink RAN </w:t>
      </w:r>
      <w:r>
        <w:rPr>
          <w:rFonts w:hint="eastAsia"/>
          <w:lang w:eastAsia="zh-CN"/>
        </w:rPr>
        <w:t xml:space="preserve">Early </w:t>
      </w:r>
      <w:r w:rsidRPr="00AD521A">
        <w:t>Status Transfer</w:t>
      </w:r>
      <w:bookmarkEnd w:id="2061"/>
      <w:bookmarkEnd w:id="2062"/>
      <w:bookmarkEnd w:id="2063"/>
      <w:bookmarkEnd w:id="2064"/>
      <w:bookmarkEnd w:id="2065"/>
      <w:bookmarkEnd w:id="2066"/>
      <w:bookmarkEnd w:id="2067"/>
      <w:bookmarkEnd w:id="2068"/>
      <w:bookmarkEnd w:id="2069"/>
      <w:bookmarkEnd w:id="2070"/>
      <w:bookmarkEnd w:id="2071"/>
    </w:p>
    <w:p w14:paraId="286FA279" w14:textId="77777777" w:rsidR="00107663" w:rsidRPr="008D0EDE" w:rsidRDefault="00107663" w:rsidP="00107663">
      <w:pPr>
        <w:pStyle w:val="Heading4"/>
      </w:pPr>
      <w:bookmarkStart w:id="2072" w:name="_Toc20953444"/>
      <w:bookmarkStart w:id="2073" w:name="_Toc29389973"/>
      <w:bookmarkStart w:id="2074" w:name="_Toc45651969"/>
      <w:bookmarkStart w:id="2075" w:name="_Toc45658401"/>
      <w:bookmarkStart w:id="2076" w:name="_Toc45720221"/>
      <w:bookmarkStart w:id="2077" w:name="_Toc45798101"/>
      <w:bookmarkStart w:id="2078" w:name="_Toc45897490"/>
      <w:bookmarkStart w:id="2079" w:name="_Toc51745694"/>
      <w:bookmarkStart w:id="2080" w:name="_Toc64445958"/>
      <w:bookmarkStart w:id="2081" w:name="_Toc73981828"/>
      <w:bookmarkStart w:id="2082" w:name="_Toc88651917"/>
      <w:bookmarkStart w:id="2083" w:name="_Toc97890960"/>
      <w:bookmarkStart w:id="2084" w:name="_Toc106108980"/>
      <w:r>
        <w:t>8.4.9</w:t>
      </w:r>
      <w:r w:rsidRPr="008D0EDE">
        <w:t>.1</w:t>
      </w:r>
      <w:r w:rsidRPr="008D0EDE">
        <w:tab/>
        <w:t>General</w:t>
      </w:r>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085" w:name="_Toc20953445"/>
      <w:bookmarkStart w:id="2086" w:name="_Toc29389974"/>
      <w:bookmarkStart w:id="2087" w:name="_Toc45651970"/>
      <w:bookmarkStart w:id="2088" w:name="_Toc45658402"/>
      <w:bookmarkStart w:id="2089" w:name="_Toc45720222"/>
      <w:bookmarkStart w:id="2090" w:name="_Toc45798102"/>
      <w:bookmarkStart w:id="2091" w:name="_Toc45897491"/>
      <w:bookmarkStart w:id="2092" w:name="_Toc51745695"/>
      <w:bookmarkStart w:id="2093" w:name="_Toc64445959"/>
      <w:bookmarkStart w:id="2094" w:name="_Toc73981829"/>
      <w:bookmarkStart w:id="2095" w:name="_Toc88651918"/>
      <w:bookmarkStart w:id="2096" w:name="_Toc97890961"/>
      <w:bookmarkStart w:id="2097" w:name="_Toc106108981"/>
      <w:r>
        <w:t>8.4.</w:t>
      </w:r>
      <w:r>
        <w:rPr>
          <w:lang w:eastAsia="zh-CN"/>
        </w:rPr>
        <w:t>9</w:t>
      </w:r>
      <w:r w:rsidRPr="008D0EDE">
        <w:t>.2</w:t>
      </w:r>
      <w:r w:rsidRPr="008D0EDE">
        <w:tab/>
        <w:t>Successful Operation</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p>
    <w:bookmarkStart w:id="2098" w:name="_MON_1647952191"/>
    <w:bookmarkEnd w:id="2098"/>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9" type="#_x0000_t75" style="width:297.05pt;height:101.85pt" o:ole="">
            <v:imagedata r:id="rId76" o:title=""/>
          </v:shape>
          <o:OLEObject Type="Embed" ProgID="Word.Picture.8" ShapeID="_x0000_i1059" DrawAspect="Content" ObjectID="_1717486645"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099" w:name="_Toc20953447"/>
      <w:bookmarkStart w:id="2100" w:name="_Toc29389976"/>
      <w:bookmarkStart w:id="2101" w:name="_Toc45651971"/>
      <w:bookmarkStart w:id="2102" w:name="_Toc45658403"/>
      <w:bookmarkStart w:id="2103" w:name="_Toc45720223"/>
      <w:bookmarkStart w:id="2104" w:name="_Toc45798103"/>
      <w:bookmarkStart w:id="2105" w:name="_Toc45897492"/>
      <w:bookmarkStart w:id="2106" w:name="_Toc51745696"/>
      <w:bookmarkStart w:id="2107" w:name="_Toc64445960"/>
      <w:bookmarkStart w:id="2108" w:name="_Toc73981830"/>
      <w:bookmarkStart w:id="2109" w:name="_Toc88651919"/>
      <w:bookmarkStart w:id="2110" w:name="_Toc97890962"/>
      <w:bookmarkStart w:id="2111" w:name="_Toc106108982"/>
      <w:r>
        <w:t>8.4.9.</w:t>
      </w:r>
      <w:r>
        <w:rPr>
          <w:rFonts w:hint="eastAsia"/>
          <w:lang w:eastAsia="zh-CN"/>
        </w:rPr>
        <w:t>3</w:t>
      </w:r>
      <w:r w:rsidRPr="008D0EDE">
        <w:tab/>
        <w:t>Abnormal Conditions</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112" w:name="_Toc20953448"/>
      <w:bookmarkStart w:id="2113" w:name="_Toc29389977"/>
      <w:bookmarkStart w:id="2114" w:name="_Toc45651972"/>
      <w:bookmarkStart w:id="2115" w:name="_Toc45658404"/>
      <w:bookmarkStart w:id="2116" w:name="_Toc45720224"/>
      <w:bookmarkStart w:id="2117" w:name="_Toc45798104"/>
      <w:bookmarkStart w:id="2118" w:name="_Toc45897493"/>
      <w:bookmarkStart w:id="2119" w:name="_Toc51745697"/>
      <w:bookmarkStart w:id="2120" w:name="_Toc64445961"/>
      <w:bookmarkStart w:id="2121" w:name="_Toc73981831"/>
      <w:bookmarkStart w:id="2122" w:name="_Toc88651920"/>
      <w:bookmarkStart w:id="2123" w:name="_Toc97890963"/>
      <w:bookmarkStart w:id="2124" w:name="_Toc106108983"/>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17B902AE" w14:textId="77777777" w:rsidR="00107663" w:rsidRPr="008D0EDE" w:rsidRDefault="00107663" w:rsidP="00107663">
      <w:pPr>
        <w:pStyle w:val="Heading4"/>
      </w:pPr>
      <w:bookmarkStart w:id="2125" w:name="_Toc20953449"/>
      <w:bookmarkStart w:id="2126" w:name="_Toc29389978"/>
      <w:bookmarkStart w:id="2127" w:name="_Toc45651973"/>
      <w:bookmarkStart w:id="2128" w:name="_Toc45658405"/>
      <w:bookmarkStart w:id="2129" w:name="_Toc45720225"/>
      <w:bookmarkStart w:id="2130" w:name="_Toc45798105"/>
      <w:bookmarkStart w:id="2131" w:name="_Toc45897494"/>
      <w:bookmarkStart w:id="2132" w:name="_Toc51745698"/>
      <w:bookmarkStart w:id="2133" w:name="_Toc64445962"/>
      <w:bookmarkStart w:id="2134" w:name="_Toc73981832"/>
      <w:bookmarkStart w:id="2135" w:name="_Toc88651921"/>
      <w:bookmarkStart w:id="2136" w:name="_Toc97890964"/>
      <w:bookmarkStart w:id="2137" w:name="_Toc106108984"/>
      <w:r>
        <w:t>8.4.10</w:t>
      </w:r>
      <w:r w:rsidRPr="008D0EDE">
        <w:t>.1</w:t>
      </w:r>
      <w:r w:rsidRPr="008D0EDE">
        <w:tab/>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138" w:name="_Toc20953450"/>
      <w:bookmarkStart w:id="2139" w:name="_Toc29389979"/>
      <w:bookmarkStart w:id="2140" w:name="_Toc45651974"/>
      <w:bookmarkStart w:id="2141" w:name="_Toc45658406"/>
      <w:bookmarkStart w:id="2142" w:name="_Toc45720226"/>
      <w:bookmarkStart w:id="2143" w:name="_Toc45798106"/>
      <w:bookmarkStart w:id="2144" w:name="_Toc45897495"/>
      <w:bookmarkStart w:id="2145" w:name="_Toc51745699"/>
      <w:bookmarkStart w:id="2146" w:name="_Toc64445963"/>
      <w:bookmarkStart w:id="2147" w:name="_Toc73981833"/>
      <w:bookmarkStart w:id="2148" w:name="_Toc88651922"/>
      <w:bookmarkStart w:id="2149" w:name="_Toc97890965"/>
      <w:bookmarkStart w:id="2150" w:name="_Toc106108985"/>
      <w:r>
        <w:t>8.4.10</w:t>
      </w:r>
      <w:r w:rsidRPr="008D0EDE">
        <w:t>.2</w:t>
      </w:r>
      <w:r w:rsidRPr="008D0EDE">
        <w:tab/>
        <w:t>Successful Operation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998186E" w14:textId="77777777" w:rsidR="00107663" w:rsidRDefault="00107663" w:rsidP="00107663">
      <w:pPr>
        <w:pStyle w:val="TH"/>
        <w:jc w:val="left"/>
        <w:rPr>
          <w:rFonts w:eastAsia="SimSun"/>
          <w:lang w:eastAsia="zh-CN"/>
        </w:rPr>
      </w:pPr>
    </w:p>
    <w:bookmarkStart w:id="2151" w:name="_MON_1649501731"/>
    <w:bookmarkEnd w:id="2151"/>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60" type="#_x0000_t75" style="width:297.05pt;height:101.85pt" o:ole="">
            <v:imagedata r:id="rId78" o:title=""/>
          </v:shape>
          <o:OLEObject Type="Embed" ProgID="Word.Picture.8" ShapeID="_x0000_i1060" DrawAspect="Content" ObjectID="_1717486646"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152" w:name="_Toc20953452"/>
      <w:bookmarkStart w:id="2153" w:name="_Toc29389981"/>
      <w:bookmarkStart w:id="2154" w:name="_Toc45651975"/>
      <w:bookmarkStart w:id="2155" w:name="_Toc45658407"/>
      <w:bookmarkStart w:id="2156" w:name="_Toc45720227"/>
      <w:bookmarkStart w:id="2157" w:name="_Toc45798107"/>
      <w:bookmarkStart w:id="2158" w:name="_Toc45897496"/>
      <w:bookmarkStart w:id="2159" w:name="_Toc51745700"/>
      <w:bookmarkStart w:id="2160" w:name="_Toc64445964"/>
      <w:bookmarkStart w:id="2161" w:name="_Toc73981834"/>
      <w:bookmarkStart w:id="2162" w:name="_Toc88651923"/>
      <w:bookmarkStart w:id="2163" w:name="_Toc97890966"/>
      <w:bookmarkStart w:id="2164" w:name="_Toc106108986"/>
      <w:r>
        <w:t>8.4.</w:t>
      </w:r>
      <w:r>
        <w:rPr>
          <w:lang w:eastAsia="zh-CN"/>
        </w:rPr>
        <w:t>10</w:t>
      </w:r>
      <w:r>
        <w:t>.</w:t>
      </w:r>
      <w:r>
        <w:rPr>
          <w:rFonts w:hint="eastAsia"/>
          <w:lang w:eastAsia="zh-CN"/>
        </w:rPr>
        <w:t>3</w:t>
      </w:r>
      <w:r w:rsidRPr="008D0EDE">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165" w:name="_Toc45651976"/>
      <w:bookmarkStart w:id="2166" w:name="_Toc45658408"/>
      <w:bookmarkStart w:id="2167" w:name="_Toc45720228"/>
      <w:bookmarkStart w:id="2168" w:name="_Toc45798108"/>
      <w:bookmarkStart w:id="2169" w:name="_Toc45897497"/>
      <w:bookmarkStart w:id="2170" w:name="_Toc51745701"/>
      <w:bookmarkStart w:id="2171" w:name="_Toc64445965"/>
      <w:bookmarkStart w:id="2172" w:name="_Toc73981835"/>
      <w:bookmarkStart w:id="2173" w:name="_Toc88651924"/>
      <w:bookmarkStart w:id="2174" w:name="_Toc97890967"/>
      <w:bookmarkStart w:id="2175" w:name="_Toc106108987"/>
      <w:r w:rsidRPr="001D2E49">
        <w:t>8.5</w:t>
      </w:r>
      <w:r w:rsidRPr="001D2E49">
        <w:tab/>
        <w:t>Paging Procedures</w:t>
      </w:r>
      <w:bookmarkEnd w:id="2027"/>
      <w:bookmarkEnd w:id="2028"/>
      <w:bookmarkEnd w:id="2029"/>
      <w:bookmarkEnd w:id="2030"/>
      <w:bookmarkEnd w:id="2031"/>
      <w:bookmarkEnd w:id="2032"/>
      <w:bookmarkEnd w:id="2165"/>
      <w:bookmarkEnd w:id="2166"/>
      <w:bookmarkEnd w:id="2167"/>
      <w:bookmarkEnd w:id="2168"/>
      <w:bookmarkEnd w:id="2169"/>
      <w:bookmarkEnd w:id="2170"/>
      <w:bookmarkEnd w:id="2171"/>
      <w:bookmarkEnd w:id="2172"/>
      <w:bookmarkEnd w:id="2173"/>
      <w:bookmarkEnd w:id="2174"/>
      <w:bookmarkEnd w:id="2175"/>
    </w:p>
    <w:p w14:paraId="66397399" w14:textId="77777777" w:rsidR="009B75C3" w:rsidRPr="001D2E49" w:rsidRDefault="009B75C3" w:rsidP="009B75C3">
      <w:pPr>
        <w:pStyle w:val="Heading3"/>
      </w:pPr>
      <w:bookmarkStart w:id="2176" w:name="_Toc20954909"/>
      <w:bookmarkStart w:id="2177" w:name="_Toc29503346"/>
      <w:bookmarkStart w:id="2178" w:name="_Toc29503930"/>
      <w:bookmarkStart w:id="2179" w:name="_Toc29504514"/>
      <w:bookmarkStart w:id="2180" w:name="_Toc36552960"/>
      <w:bookmarkStart w:id="2181" w:name="_Toc36554687"/>
      <w:bookmarkStart w:id="2182" w:name="_Toc45651977"/>
      <w:bookmarkStart w:id="2183" w:name="_Toc45658409"/>
      <w:bookmarkStart w:id="2184" w:name="_Toc45720229"/>
      <w:bookmarkStart w:id="2185" w:name="_Toc45798109"/>
      <w:bookmarkStart w:id="2186" w:name="_Toc45897498"/>
      <w:bookmarkStart w:id="2187" w:name="_Toc51745702"/>
      <w:bookmarkStart w:id="2188" w:name="_Toc64445966"/>
      <w:bookmarkStart w:id="2189" w:name="_Toc73981836"/>
      <w:bookmarkStart w:id="2190" w:name="_Toc88651925"/>
      <w:bookmarkStart w:id="2191" w:name="_Toc97890968"/>
      <w:bookmarkStart w:id="2192" w:name="_Toc106108988"/>
      <w:r w:rsidRPr="001D2E49">
        <w:t>8.5.1</w:t>
      </w:r>
      <w:r w:rsidRPr="001D2E49">
        <w:tab/>
        <w:t>Paging</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4514A8B9" w14:textId="77777777" w:rsidR="009B75C3" w:rsidRPr="001D2E49" w:rsidRDefault="009B75C3" w:rsidP="009B75C3">
      <w:pPr>
        <w:pStyle w:val="Heading4"/>
      </w:pPr>
      <w:bookmarkStart w:id="2193" w:name="_Toc20954910"/>
      <w:bookmarkStart w:id="2194" w:name="_Toc29503347"/>
      <w:bookmarkStart w:id="2195" w:name="_Toc29503931"/>
      <w:bookmarkStart w:id="2196" w:name="_Toc29504515"/>
      <w:bookmarkStart w:id="2197" w:name="_Toc36552961"/>
      <w:bookmarkStart w:id="2198" w:name="_Toc36554688"/>
      <w:bookmarkStart w:id="2199" w:name="_Toc45651978"/>
      <w:bookmarkStart w:id="2200" w:name="_Toc45658410"/>
      <w:bookmarkStart w:id="2201" w:name="_Toc45720230"/>
      <w:bookmarkStart w:id="2202" w:name="_Toc45798110"/>
      <w:bookmarkStart w:id="2203" w:name="_Toc45897499"/>
      <w:bookmarkStart w:id="2204" w:name="_Toc51745703"/>
      <w:bookmarkStart w:id="2205" w:name="_Toc64445967"/>
      <w:bookmarkStart w:id="2206" w:name="_Toc73981837"/>
      <w:bookmarkStart w:id="2207" w:name="_Toc88651926"/>
      <w:bookmarkStart w:id="2208" w:name="_Toc97890969"/>
      <w:bookmarkStart w:id="2209" w:name="_Toc106108989"/>
      <w:r w:rsidRPr="001D2E49">
        <w:t>8.5.1.1</w:t>
      </w:r>
      <w:r w:rsidRPr="001D2E49">
        <w:tab/>
        <w:t>General</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210" w:name="_Toc20954911"/>
      <w:bookmarkStart w:id="2211" w:name="_Toc29503348"/>
      <w:bookmarkStart w:id="2212" w:name="_Toc29503932"/>
      <w:bookmarkStart w:id="2213" w:name="_Toc29504516"/>
      <w:bookmarkStart w:id="2214" w:name="_Toc36552962"/>
      <w:bookmarkStart w:id="2215" w:name="_Toc36554689"/>
      <w:bookmarkStart w:id="2216" w:name="_Toc45651979"/>
      <w:bookmarkStart w:id="2217" w:name="_Toc45658411"/>
      <w:bookmarkStart w:id="2218" w:name="_Toc45720231"/>
      <w:bookmarkStart w:id="2219" w:name="_Toc45798111"/>
      <w:bookmarkStart w:id="2220" w:name="_Toc45897500"/>
      <w:bookmarkStart w:id="2221" w:name="_Toc51745704"/>
      <w:bookmarkStart w:id="2222" w:name="_Toc64445968"/>
      <w:bookmarkStart w:id="2223" w:name="_Toc73981838"/>
      <w:bookmarkStart w:id="2224" w:name="_Toc88651927"/>
      <w:bookmarkStart w:id="2225" w:name="_Toc97890970"/>
      <w:bookmarkStart w:id="2226" w:name="_Toc106108990"/>
      <w:r w:rsidRPr="001D2E49">
        <w:t>8.5.1.2</w:t>
      </w:r>
      <w:r w:rsidRPr="001D2E49">
        <w:tab/>
        <w:t>Successful Operation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377E5AE2" w14:textId="77777777" w:rsidR="009B75C3" w:rsidRPr="001D2E49" w:rsidRDefault="009B75C3" w:rsidP="009B75C3">
      <w:pPr>
        <w:pStyle w:val="TH"/>
      </w:pPr>
      <w:r w:rsidRPr="001D2E49">
        <w:object w:dxaOrig="6893" w:dyaOrig="2427" w14:anchorId="54AE47AD">
          <v:shape id="_x0000_i1061" type="#_x0000_t75" style="width:344.55pt;height:121.05pt" o:ole="">
            <v:imagedata r:id="rId80" o:title=""/>
          </v:shape>
          <o:OLEObject Type="Embed" ProgID="Visio.Drawing.11" ShapeID="_x0000_i1061" DrawAspect="Content" ObjectID="_1717486647"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227" w:name="_Hlk510775353"/>
      <w:r w:rsidRPr="001D2E49">
        <w:t>NG-RAN node</w:t>
      </w:r>
      <w:bookmarkEnd w:id="2227"/>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228" w:name="_Toc20954912"/>
      <w:bookmarkStart w:id="2229" w:name="_Toc29503349"/>
      <w:bookmarkStart w:id="2230" w:name="_Toc29503933"/>
      <w:bookmarkStart w:id="2231" w:name="_Toc29504517"/>
      <w:bookmarkStart w:id="2232" w:name="_Toc36552963"/>
      <w:bookmarkStart w:id="2233"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234" w:name="_Toc45651980"/>
      <w:bookmarkStart w:id="2235" w:name="_Toc45658412"/>
      <w:bookmarkStart w:id="2236" w:name="_Toc45720232"/>
      <w:bookmarkStart w:id="2237" w:name="_Toc45798112"/>
      <w:bookmarkStart w:id="2238" w:name="_Toc45897501"/>
      <w:bookmarkStart w:id="2239" w:name="_Toc51745705"/>
      <w:bookmarkStart w:id="2240" w:name="_Toc64445969"/>
      <w:bookmarkStart w:id="2241" w:name="_Toc73981839"/>
      <w:bookmarkStart w:id="2242" w:name="_Toc88651928"/>
      <w:bookmarkStart w:id="2243" w:name="_Toc97890971"/>
      <w:bookmarkStart w:id="2244" w:name="_Toc106108991"/>
      <w:r w:rsidRPr="001D2E49">
        <w:t>8.5.1.3</w:t>
      </w:r>
      <w:r w:rsidRPr="001D2E49">
        <w:tab/>
        <w:t>Abnormal Conditions</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245" w:name="_Toc20954913"/>
      <w:bookmarkStart w:id="2246" w:name="_Toc29503350"/>
      <w:bookmarkStart w:id="2247" w:name="_Toc29503934"/>
      <w:bookmarkStart w:id="2248" w:name="_Toc29504518"/>
      <w:bookmarkStart w:id="2249" w:name="_Toc36552964"/>
      <w:bookmarkStart w:id="2250" w:name="_Toc36554691"/>
      <w:bookmarkStart w:id="2251" w:name="_Toc45651981"/>
      <w:bookmarkStart w:id="2252" w:name="_Toc45658413"/>
      <w:bookmarkStart w:id="2253" w:name="_Toc45720233"/>
      <w:bookmarkStart w:id="2254" w:name="_Toc45798113"/>
      <w:bookmarkStart w:id="2255" w:name="_Toc45897502"/>
      <w:bookmarkStart w:id="2256" w:name="_Toc51745706"/>
      <w:bookmarkStart w:id="2257" w:name="_Toc64445970"/>
      <w:bookmarkStart w:id="2258" w:name="_Toc73981840"/>
      <w:bookmarkStart w:id="2259" w:name="_Toc88651929"/>
      <w:bookmarkStart w:id="2260" w:name="_Toc97890972"/>
      <w:bookmarkStart w:id="2261" w:name="_Toc106108992"/>
      <w:r w:rsidRPr="001D2E49">
        <w:t>8.6</w:t>
      </w:r>
      <w:r w:rsidRPr="001D2E49">
        <w:tab/>
        <w:t>Transport of NAS Messages Procedures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5B30F84" w14:textId="77777777" w:rsidR="009B75C3" w:rsidRPr="001D2E49" w:rsidRDefault="009B75C3" w:rsidP="009B75C3">
      <w:pPr>
        <w:pStyle w:val="Heading3"/>
      </w:pPr>
      <w:bookmarkStart w:id="2262" w:name="_Toc20954914"/>
      <w:bookmarkStart w:id="2263" w:name="_Toc29503351"/>
      <w:bookmarkStart w:id="2264" w:name="_Toc29503935"/>
      <w:bookmarkStart w:id="2265" w:name="_Toc29504519"/>
      <w:bookmarkStart w:id="2266" w:name="_Toc36552965"/>
      <w:bookmarkStart w:id="2267" w:name="_Toc36554692"/>
      <w:bookmarkStart w:id="2268" w:name="_Toc45651982"/>
      <w:bookmarkStart w:id="2269" w:name="_Toc45658414"/>
      <w:bookmarkStart w:id="2270" w:name="_Toc45720234"/>
      <w:bookmarkStart w:id="2271" w:name="_Toc45798114"/>
      <w:bookmarkStart w:id="2272" w:name="_Toc45897503"/>
      <w:bookmarkStart w:id="2273" w:name="_Toc51745707"/>
      <w:bookmarkStart w:id="2274" w:name="_Toc64445971"/>
      <w:bookmarkStart w:id="2275" w:name="_Toc73981841"/>
      <w:bookmarkStart w:id="2276" w:name="_Toc88651930"/>
      <w:bookmarkStart w:id="2277" w:name="_Toc97890973"/>
      <w:bookmarkStart w:id="2278" w:name="_Toc106108993"/>
      <w:r w:rsidRPr="001D2E49">
        <w:t>8.6.1</w:t>
      </w:r>
      <w:r w:rsidRPr="001D2E49">
        <w:tab/>
        <w:t>Initial UE Message</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16713BF" w14:textId="77777777" w:rsidR="009B75C3" w:rsidRPr="001D2E49" w:rsidRDefault="009B75C3" w:rsidP="009B75C3">
      <w:pPr>
        <w:pStyle w:val="Heading4"/>
      </w:pPr>
      <w:bookmarkStart w:id="2279" w:name="_Toc20954915"/>
      <w:bookmarkStart w:id="2280" w:name="_Toc29503352"/>
      <w:bookmarkStart w:id="2281" w:name="_Toc29503936"/>
      <w:bookmarkStart w:id="2282" w:name="_Toc29504520"/>
      <w:bookmarkStart w:id="2283" w:name="_Toc36552966"/>
      <w:bookmarkStart w:id="2284" w:name="_Toc36554693"/>
      <w:bookmarkStart w:id="2285" w:name="_Toc45651983"/>
      <w:bookmarkStart w:id="2286" w:name="_Toc45658415"/>
      <w:bookmarkStart w:id="2287" w:name="_Toc45720235"/>
      <w:bookmarkStart w:id="2288" w:name="_Toc45798115"/>
      <w:bookmarkStart w:id="2289" w:name="_Toc45897504"/>
      <w:bookmarkStart w:id="2290" w:name="_Toc51745708"/>
      <w:bookmarkStart w:id="2291" w:name="_Toc64445972"/>
      <w:bookmarkStart w:id="2292" w:name="_Toc73981842"/>
      <w:bookmarkStart w:id="2293" w:name="_Toc88651931"/>
      <w:bookmarkStart w:id="2294" w:name="_Toc97890974"/>
      <w:bookmarkStart w:id="2295" w:name="_Toc106108994"/>
      <w:r w:rsidRPr="001D2E49">
        <w:t>8.6.1.1</w:t>
      </w:r>
      <w:r w:rsidRPr="001D2E49">
        <w:tab/>
        <w:t>General</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296" w:name="_Toc20954916"/>
      <w:bookmarkStart w:id="2297" w:name="_Toc29503353"/>
      <w:bookmarkStart w:id="2298" w:name="_Toc29503937"/>
      <w:bookmarkStart w:id="2299" w:name="_Toc29504521"/>
      <w:bookmarkStart w:id="2300" w:name="_Toc36552967"/>
      <w:bookmarkStart w:id="2301" w:name="_Toc36554694"/>
      <w:bookmarkStart w:id="2302" w:name="_Toc45651984"/>
      <w:bookmarkStart w:id="2303" w:name="_Toc45658416"/>
      <w:bookmarkStart w:id="2304" w:name="_Toc45720236"/>
      <w:bookmarkStart w:id="2305" w:name="_Toc45798116"/>
      <w:bookmarkStart w:id="2306" w:name="_Toc45897505"/>
      <w:bookmarkStart w:id="2307" w:name="_Toc51745709"/>
      <w:bookmarkStart w:id="2308" w:name="_Toc64445973"/>
      <w:bookmarkStart w:id="2309" w:name="_Toc73981843"/>
      <w:bookmarkStart w:id="2310" w:name="_Toc88651932"/>
      <w:bookmarkStart w:id="2311" w:name="_Toc97890975"/>
      <w:bookmarkStart w:id="2312" w:name="_Toc106108995"/>
      <w:r w:rsidRPr="001D2E49">
        <w:t>8.6.1.2</w:t>
      </w:r>
      <w:r w:rsidRPr="001D2E49">
        <w:tab/>
        <w:t>Successful Operation</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p>
    <w:p w14:paraId="4E93D8BA" w14:textId="77777777" w:rsidR="009B75C3" w:rsidRPr="001D2E49" w:rsidRDefault="009B75C3" w:rsidP="009B75C3">
      <w:pPr>
        <w:pStyle w:val="TH"/>
      </w:pPr>
      <w:r w:rsidRPr="001D2E49">
        <w:object w:dxaOrig="6893" w:dyaOrig="2427" w14:anchorId="3D009F2D">
          <v:shape id="_x0000_i1062" type="#_x0000_t75" style="width:344.55pt;height:121.05pt" o:ole="">
            <v:imagedata r:id="rId82" o:title=""/>
          </v:shape>
          <o:OLEObject Type="Embed" ProgID="Visio.Drawing.11" ShapeID="_x0000_i1062" DrawAspect="Content" ObjectID="_1717486648"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313" w:name="_Toc20954917"/>
      <w:bookmarkStart w:id="2314" w:name="_Toc29503354"/>
      <w:bookmarkStart w:id="2315" w:name="_Toc29503938"/>
      <w:bookmarkStart w:id="2316" w:name="_Toc29504522"/>
      <w:bookmarkStart w:id="2317" w:name="_Toc36552968"/>
      <w:bookmarkStart w:id="2318"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319" w:name="_Toc45651985"/>
      <w:bookmarkStart w:id="2320" w:name="_Toc45658417"/>
      <w:bookmarkStart w:id="2321" w:name="_Toc45720237"/>
      <w:bookmarkStart w:id="2322" w:name="_Toc45798117"/>
      <w:bookmarkStart w:id="2323" w:name="_Toc45897506"/>
      <w:bookmarkStart w:id="2324" w:name="_Toc51745710"/>
      <w:bookmarkStart w:id="2325" w:name="_Toc64445974"/>
      <w:bookmarkStart w:id="2326" w:name="_Toc73981844"/>
      <w:bookmarkStart w:id="2327" w:name="_Toc88651933"/>
      <w:bookmarkStart w:id="2328" w:name="_Toc97890976"/>
      <w:bookmarkStart w:id="2329" w:name="_Toc106108996"/>
      <w:r w:rsidRPr="001D2E49">
        <w:t>8.6.1.3</w:t>
      </w:r>
      <w:r w:rsidRPr="001D2E49">
        <w:tab/>
        <w:t>Abnormal Conditions</w:t>
      </w:r>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330" w:name="_Toc20954918"/>
      <w:bookmarkStart w:id="2331" w:name="_Toc29503355"/>
      <w:bookmarkStart w:id="2332" w:name="_Toc29503939"/>
      <w:bookmarkStart w:id="2333" w:name="_Toc29504523"/>
      <w:bookmarkStart w:id="2334" w:name="_Toc36552969"/>
      <w:bookmarkStart w:id="2335" w:name="_Toc36554696"/>
      <w:bookmarkStart w:id="2336" w:name="_Toc45651986"/>
      <w:bookmarkStart w:id="2337" w:name="_Toc45658418"/>
      <w:bookmarkStart w:id="2338" w:name="_Toc45720238"/>
      <w:bookmarkStart w:id="2339" w:name="_Toc45798118"/>
      <w:bookmarkStart w:id="2340" w:name="_Toc45897507"/>
      <w:bookmarkStart w:id="2341" w:name="_Toc51745711"/>
      <w:bookmarkStart w:id="2342" w:name="_Toc64445975"/>
      <w:bookmarkStart w:id="2343" w:name="_Toc73981845"/>
      <w:bookmarkStart w:id="2344" w:name="_Toc88651934"/>
      <w:bookmarkStart w:id="2345" w:name="_Toc97890977"/>
      <w:bookmarkStart w:id="2346" w:name="_Toc106108997"/>
      <w:r w:rsidRPr="001D2E49">
        <w:t>8.6.2</w:t>
      </w:r>
      <w:r w:rsidRPr="001D2E49">
        <w:tab/>
        <w:t>Downlink NAS Transport</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645F8B32" w14:textId="77777777" w:rsidR="009B75C3" w:rsidRPr="001D2E49" w:rsidRDefault="009B75C3" w:rsidP="009B75C3">
      <w:pPr>
        <w:pStyle w:val="Heading4"/>
      </w:pPr>
      <w:bookmarkStart w:id="2347" w:name="_Toc20954919"/>
      <w:bookmarkStart w:id="2348" w:name="_Toc29503356"/>
      <w:bookmarkStart w:id="2349" w:name="_Toc29503940"/>
      <w:bookmarkStart w:id="2350" w:name="_Toc29504524"/>
      <w:bookmarkStart w:id="2351" w:name="_Toc36552970"/>
      <w:bookmarkStart w:id="2352" w:name="_Toc36554697"/>
      <w:bookmarkStart w:id="2353" w:name="_Toc45651987"/>
      <w:bookmarkStart w:id="2354" w:name="_Toc45658419"/>
      <w:bookmarkStart w:id="2355" w:name="_Toc45720239"/>
      <w:bookmarkStart w:id="2356" w:name="_Toc45798119"/>
      <w:bookmarkStart w:id="2357" w:name="_Toc45897508"/>
      <w:bookmarkStart w:id="2358" w:name="_Toc51745712"/>
      <w:bookmarkStart w:id="2359" w:name="_Toc64445976"/>
      <w:bookmarkStart w:id="2360" w:name="_Toc73981846"/>
      <w:bookmarkStart w:id="2361" w:name="_Toc88651935"/>
      <w:bookmarkStart w:id="2362" w:name="_Toc97890978"/>
      <w:bookmarkStart w:id="2363" w:name="_Toc106108998"/>
      <w:r w:rsidRPr="001D2E49">
        <w:t>8.6.2.1</w:t>
      </w:r>
      <w:r w:rsidRPr="001D2E49">
        <w:tab/>
        <w:t>General</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364" w:name="_Toc20954920"/>
      <w:bookmarkStart w:id="2365" w:name="_Toc29503357"/>
      <w:bookmarkStart w:id="2366" w:name="_Toc29503941"/>
      <w:bookmarkStart w:id="2367" w:name="_Toc29504525"/>
      <w:bookmarkStart w:id="2368" w:name="_Toc36552971"/>
      <w:bookmarkStart w:id="2369" w:name="_Toc36554698"/>
      <w:bookmarkStart w:id="2370" w:name="_Toc45651988"/>
      <w:bookmarkStart w:id="2371" w:name="_Toc45658420"/>
      <w:bookmarkStart w:id="2372" w:name="_Toc45720240"/>
      <w:bookmarkStart w:id="2373" w:name="_Toc45798120"/>
      <w:bookmarkStart w:id="2374" w:name="_Toc45897509"/>
      <w:bookmarkStart w:id="2375" w:name="_Toc51745713"/>
      <w:bookmarkStart w:id="2376" w:name="_Toc64445977"/>
      <w:bookmarkStart w:id="2377" w:name="_Toc73981847"/>
      <w:bookmarkStart w:id="2378" w:name="_Toc88651936"/>
      <w:bookmarkStart w:id="2379" w:name="_Toc97890979"/>
      <w:bookmarkStart w:id="2380" w:name="_Toc106108999"/>
      <w:r w:rsidRPr="001D2E49">
        <w:t>8.6.2.2</w:t>
      </w:r>
      <w:r w:rsidRPr="001D2E49">
        <w:tab/>
        <w:t>Successful Operation</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19B3973D" w14:textId="77777777" w:rsidR="009B75C3" w:rsidRPr="001D2E49" w:rsidRDefault="009B75C3" w:rsidP="009B75C3">
      <w:pPr>
        <w:pStyle w:val="TH"/>
      </w:pPr>
      <w:r w:rsidRPr="001D2E49">
        <w:object w:dxaOrig="6893" w:dyaOrig="2427" w14:anchorId="5BE74754">
          <v:shape id="_x0000_i1063" type="#_x0000_t75" style="width:344.55pt;height:121.05pt" o:ole="">
            <v:imagedata r:id="rId84" o:title=""/>
          </v:shape>
          <o:OLEObject Type="Embed" ProgID="Visio.Drawing.11" ShapeID="_x0000_i1063" DrawAspect="Content" ObjectID="_1717486649"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77777777"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381" w:name="_Toc20954921"/>
      <w:bookmarkStart w:id="2382" w:name="_Toc29503358"/>
      <w:bookmarkStart w:id="2383" w:name="_Toc29503942"/>
      <w:bookmarkStart w:id="2384" w:name="_Toc29504526"/>
      <w:bookmarkStart w:id="2385" w:name="_Toc36552972"/>
      <w:bookmarkStart w:id="2386"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387" w:name="_Toc45651989"/>
      <w:bookmarkStart w:id="2388" w:name="_Toc45658421"/>
      <w:bookmarkStart w:id="2389" w:name="_Toc45720241"/>
      <w:bookmarkStart w:id="2390" w:name="_Toc45798121"/>
      <w:bookmarkStart w:id="2391" w:name="_Toc45897510"/>
      <w:bookmarkStart w:id="2392" w:name="_Toc51745714"/>
      <w:bookmarkStart w:id="2393" w:name="_Toc64445978"/>
      <w:bookmarkStart w:id="2394" w:name="_Toc73981848"/>
      <w:bookmarkStart w:id="2395" w:name="_Toc88651937"/>
      <w:bookmarkStart w:id="2396" w:name="_Toc97890980"/>
      <w:bookmarkStart w:id="2397" w:name="_Toc106109000"/>
      <w:r w:rsidRPr="001D2E49">
        <w:t>8.6.2.3</w:t>
      </w:r>
      <w:r w:rsidRPr="001D2E49">
        <w:tab/>
        <w:t>Abnormal Conditions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398" w:name="_Toc20954922"/>
      <w:bookmarkStart w:id="2399" w:name="_Toc29503359"/>
      <w:bookmarkStart w:id="2400" w:name="_Toc29503943"/>
      <w:bookmarkStart w:id="2401" w:name="_Toc29504527"/>
      <w:bookmarkStart w:id="2402" w:name="_Toc36552973"/>
      <w:bookmarkStart w:id="2403" w:name="_Toc36554700"/>
      <w:bookmarkStart w:id="2404" w:name="_Toc45651990"/>
      <w:bookmarkStart w:id="2405" w:name="_Toc45658422"/>
      <w:bookmarkStart w:id="2406" w:name="_Toc45720242"/>
      <w:bookmarkStart w:id="2407" w:name="_Toc45798122"/>
      <w:bookmarkStart w:id="2408" w:name="_Toc45897511"/>
      <w:bookmarkStart w:id="2409" w:name="_Toc51745715"/>
      <w:bookmarkStart w:id="2410" w:name="_Toc64445979"/>
      <w:bookmarkStart w:id="2411" w:name="_Toc73981849"/>
      <w:bookmarkStart w:id="2412" w:name="_Toc88651938"/>
      <w:bookmarkStart w:id="2413" w:name="_Toc97890981"/>
      <w:bookmarkStart w:id="2414" w:name="_Toc106109001"/>
      <w:r w:rsidRPr="001D2E49">
        <w:t>8.6.3</w:t>
      </w:r>
      <w:r w:rsidRPr="001D2E49">
        <w:tab/>
        <w:t>Uplink NAS Transport</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17E5D7AD" w14:textId="77777777" w:rsidR="009B75C3" w:rsidRPr="001D2E49" w:rsidRDefault="009B75C3" w:rsidP="009B75C3">
      <w:pPr>
        <w:pStyle w:val="Heading4"/>
      </w:pPr>
      <w:bookmarkStart w:id="2415" w:name="_Toc20954923"/>
      <w:bookmarkStart w:id="2416" w:name="_Toc29503360"/>
      <w:bookmarkStart w:id="2417" w:name="_Toc29503944"/>
      <w:bookmarkStart w:id="2418" w:name="_Toc29504528"/>
      <w:bookmarkStart w:id="2419" w:name="_Toc36552974"/>
      <w:bookmarkStart w:id="2420" w:name="_Toc36554701"/>
      <w:bookmarkStart w:id="2421" w:name="_Toc45651991"/>
      <w:bookmarkStart w:id="2422" w:name="_Toc45658423"/>
      <w:bookmarkStart w:id="2423" w:name="_Toc45720243"/>
      <w:bookmarkStart w:id="2424" w:name="_Toc45798123"/>
      <w:bookmarkStart w:id="2425" w:name="_Toc45897512"/>
      <w:bookmarkStart w:id="2426" w:name="_Toc51745716"/>
      <w:bookmarkStart w:id="2427" w:name="_Toc64445980"/>
      <w:bookmarkStart w:id="2428" w:name="_Toc73981850"/>
      <w:bookmarkStart w:id="2429" w:name="_Toc88651939"/>
      <w:bookmarkStart w:id="2430" w:name="_Toc97890982"/>
      <w:bookmarkStart w:id="2431" w:name="_Toc106109002"/>
      <w:r w:rsidRPr="001D2E49">
        <w:t>8.6.3.1</w:t>
      </w:r>
      <w:r w:rsidRPr="001D2E49">
        <w:tab/>
        <w:t>General</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432" w:name="_Toc20954924"/>
      <w:bookmarkStart w:id="2433" w:name="_Toc29503361"/>
      <w:bookmarkStart w:id="2434" w:name="_Toc29503945"/>
      <w:bookmarkStart w:id="2435" w:name="_Toc29504529"/>
      <w:bookmarkStart w:id="2436" w:name="_Toc36552975"/>
      <w:bookmarkStart w:id="2437" w:name="_Toc36554702"/>
      <w:bookmarkStart w:id="2438" w:name="_Toc45651992"/>
      <w:bookmarkStart w:id="2439" w:name="_Toc45658424"/>
      <w:bookmarkStart w:id="2440" w:name="_Toc45720244"/>
      <w:bookmarkStart w:id="2441" w:name="_Toc45798124"/>
      <w:bookmarkStart w:id="2442" w:name="_Toc45897513"/>
      <w:bookmarkStart w:id="2443" w:name="_Toc51745717"/>
      <w:bookmarkStart w:id="2444" w:name="_Toc64445981"/>
      <w:bookmarkStart w:id="2445" w:name="_Toc73981851"/>
      <w:bookmarkStart w:id="2446" w:name="_Toc88651940"/>
      <w:bookmarkStart w:id="2447" w:name="_Toc97890983"/>
      <w:bookmarkStart w:id="2448" w:name="_Toc106109003"/>
      <w:r w:rsidRPr="001D2E49">
        <w:t>8.6.3.2</w:t>
      </w:r>
      <w:r w:rsidRPr="001D2E49">
        <w:tab/>
        <w:t>Successful Operation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6358E479" w14:textId="77777777" w:rsidR="009B75C3" w:rsidRPr="001D2E49" w:rsidRDefault="009B75C3" w:rsidP="009B75C3">
      <w:pPr>
        <w:pStyle w:val="TH"/>
      </w:pPr>
      <w:r w:rsidRPr="001D2E49">
        <w:object w:dxaOrig="6893" w:dyaOrig="2427" w14:anchorId="52A85461">
          <v:shape id="_x0000_i1064" type="#_x0000_t75" style="width:344.55pt;height:121.05pt" o:ole="">
            <v:imagedata r:id="rId86" o:title=""/>
          </v:shape>
          <o:OLEObject Type="Embed" ProgID="Visio.Drawing.11" ShapeID="_x0000_i1064" DrawAspect="Content" ObjectID="_1717486650"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449" w:name="_Toc20954925"/>
      <w:bookmarkStart w:id="2450" w:name="_Toc29503362"/>
      <w:bookmarkStart w:id="2451" w:name="_Toc29503946"/>
      <w:bookmarkStart w:id="2452" w:name="_Toc29504530"/>
      <w:bookmarkStart w:id="2453" w:name="_Toc36552976"/>
      <w:bookmarkStart w:id="2454" w:name="_Toc36554703"/>
      <w:bookmarkStart w:id="2455" w:name="_Toc45651993"/>
      <w:bookmarkStart w:id="2456" w:name="_Toc45658425"/>
      <w:bookmarkStart w:id="2457" w:name="_Toc45720245"/>
      <w:bookmarkStart w:id="2458" w:name="_Toc45798125"/>
      <w:bookmarkStart w:id="2459" w:name="_Toc45897514"/>
      <w:bookmarkStart w:id="2460" w:name="_Toc51745718"/>
      <w:bookmarkStart w:id="2461" w:name="_Toc64445982"/>
      <w:bookmarkStart w:id="2462" w:name="_Toc73981852"/>
      <w:bookmarkStart w:id="2463" w:name="_Toc88651941"/>
      <w:bookmarkStart w:id="2464" w:name="_Toc97890984"/>
      <w:bookmarkStart w:id="2465" w:name="_Toc106109004"/>
      <w:r w:rsidRPr="001D2E49">
        <w:t>8.6.3.3</w:t>
      </w:r>
      <w:r w:rsidRPr="001D2E49">
        <w:tab/>
        <w:t>Abnormal Conditions</w:t>
      </w:r>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466" w:name="_Toc20954926"/>
      <w:bookmarkStart w:id="2467" w:name="_Toc29503363"/>
      <w:bookmarkStart w:id="2468" w:name="_Toc29503947"/>
      <w:bookmarkStart w:id="2469" w:name="_Toc29504531"/>
      <w:bookmarkStart w:id="2470" w:name="_Toc36552977"/>
      <w:bookmarkStart w:id="2471" w:name="_Toc36554704"/>
      <w:bookmarkStart w:id="2472" w:name="_Toc45651994"/>
      <w:bookmarkStart w:id="2473" w:name="_Toc45658426"/>
      <w:bookmarkStart w:id="2474" w:name="_Toc45720246"/>
      <w:bookmarkStart w:id="2475" w:name="_Toc45798126"/>
      <w:bookmarkStart w:id="2476" w:name="_Toc45897515"/>
      <w:bookmarkStart w:id="2477" w:name="_Toc51745719"/>
      <w:bookmarkStart w:id="2478" w:name="_Toc64445983"/>
      <w:bookmarkStart w:id="2479" w:name="_Toc73981853"/>
      <w:bookmarkStart w:id="2480" w:name="_Toc88651942"/>
      <w:bookmarkStart w:id="2481" w:name="_Toc97890985"/>
      <w:bookmarkStart w:id="2482" w:name="_Toc106109005"/>
      <w:r w:rsidRPr="001D2E49">
        <w:t>8.6.4</w:t>
      </w:r>
      <w:r w:rsidRPr="001D2E49">
        <w:tab/>
        <w:t>NAS Non Delivery Indication</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205FC274" w14:textId="77777777" w:rsidR="009B75C3" w:rsidRPr="001D2E49" w:rsidRDefault="009B75C3" w:rsidP="009B75C3">
      <w:pPr>
        <w:pStyle w:val="Heading4"/>
      </w:pPr>
      <w:bookmarkStart w:id="2483" w:name="_Toc20954927"/>
      <w:bookmarkStart w:id="2484" w:name="_Toc29503364"/>
      <w:bookmarkStart w:id="2485" w:name="_Toc29503948"/>
      <w:bookmarkStart w:id="2486" w:name="_Toc29504532"/>
      <w:bookmarkStart w:id="2487" w:name="_Toc36552978"/>
      <w:bookmarkStart w:id="2488" w:name="_Toc36554705"/>
      <w:bookmarkStart w:id="2489" w:name="_Toc45651995"/>
      <w:bookmarkStart w:id="2490" w:name="_Toc45658427"/>
      <w:bookmarkStart w:id="2491" w:name="_Toc45720247"/>
      <w:bookmarkStart w:id="2492" w:name="_Toc45798127"/>
      <w:bookmarkStart w:id="2493" w:name="_Toc45897516"/>
      <w:bookmarkStart w:id="2494" w:name="_Toc51745720"/>
      <w:bookmarkStart w:id="2495" w:name="_Toc64445984"/>
      <w:bookmarkStart w:id="2496" w:name="_Toc73981854"/>
      <w:bookmarkStart w:id="2497" w:name="_Toc88651943"/>
      <w:bookmarkStart w:id="2498" w:name="_Toc97890986"/>
      <w:bookmarkStart w:id="2499" w:name="_Toc106109006"/>
      <w:r w:rsidRPr="001D2E49">
        <w:t>8.6.4.1</w:t>
      </w:r>
      <w:r w:rsidRPr="001D2E49">
        <w:tab/>
        <w:t>General</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500" w:name="_Toc20954928"/>
      <w:bookmarkStart w:id="2501" w:name="_Toc29503365"/>
      <w:bookmarkStart w:id="2502" w:name="_Toc29503949"/>
      <w:bookmarkStart w:id="2503" w:name="_Toc29504533"/>
      <w:bookmarkStart w:id="2504" w:name="_Toc36552979"/>
      <w:bookmarkStart w:id="2505" w:name="_Toc36554706"/>
      <w:bookmarkStart w:id="2506" w:name="_Toc45651996"/>
      <w:bookmarkStart w:id="2507" w:name="_Toc45658428"/>
      <w:bookmarkStart w:id="2508" w:name="_Toc45720248"/>
      <w:bookmarkStart w:id="2509" w:name="_Toc45798128"/>
      <w:bookmarkStart w:id="2510" w:name="_Toc45897517"/>
      <w:bookmarkStart w:id="2511" w:name="_Toc51745721"/>
      <w:bookmarkStart w:id="2512" w:name="_Toc64445985"/>
      <w:bookmarkStart w:id="2513" w:name="_Toc73981855"/>
      <w:bookmarkStart w:id="2514" w:name="_Toc88651944"/>
      <w:bookmarkStart w:id="2515" w:name="_Toc97890987"/>
      <w:bookmarkStart w:id="2516" w:name="_Toc106109007"/>
      <w:r w:rsidRPr="001D2E49">
        <w:t>8.6.4.2</w:t>
      </w:r>
      <w:r w:rsidRPr="001D2E49">
        <w:tab/>
        <w:t>Successful Operation</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38F08AD0" w14:textId="77777777" w:rsidR="009B75C3" w:rsidRPr="001D2E49" w:rsidRDefault="009B75C3" w:rsidP="009B75C3">
      <w:pPr>
        <w:pStyle w:val="TH"/>
      </w:pPr>
      <w:r w:rsidRPr="001D2E49">
        <w:object w:dxaOrig="6893" w:dyaOrig="2427" w14:anchorId="1EB9F88A">
          <v:shape id="_x0000_i1065" type="#_x0000_t75" style="width:344.55pt;height:121.05pt" o:ole="">
            <v:imagedata r:id="rId88" o:title=""/>
          </v:shape>
          <o:OLEObject Type="Embed" ProgID="Visio.Drawing.11" ShapeID="_x0000_i1065" DrawAspect="Content" ObjectID="_1717486651"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1D2E49" w:rsidRDefault="009B75C3" w:rsidP="009B75C3">
      <w:pPr>
        <w:pStyle w:val="Heading4"/>
      </w:pPr>
      <w:bookmarkStart w:id="2517" w:name="_Toc20954929"/>
      <w:bookmarkStart w:id="2518" w:name="_Toc29503366"/>
      <w:bookmarkStart w:id="2519" w:name="_Toc29503950"/>
      <w:bookmarkStart w:id="2520" w:name="_Toc29504534"/>
      <w:bookmarkStart w:id="2521" w:name="_Toc36552980"/>
      <w:bookmarkStart w:id="2522" w:name="_Toc36554707"/>
      <w:bookmarkStart w:id="2523" w:name="_Toc45651997"/>
      <w:bookmarkStart w:id="2524" w:name="_Toc45658429"/>
      <w:bookmarkStart w:id="2525" w:name="_Toc45720249"/>
      <w:bookmarkStart w:id="2526" w:name="_Toc45798129"/>
      <w:bookmarkStart w:id="2527" w:name="_Toc45897518"/>
      <w:bookmarkStart w:id="2528" w:name="_Toc51745722"/>
      <w:bookmarkStart w:id="2529" w:name="_Toc64445986"/>
      <w:bookmarkStart w:id="2530" w:name="_Toc73981856"/>
      <w:bookmarkStart w:id="2531" w:name="_Toc88651945"/>
      <w:bookmarkStart w:id="2532" w:name="_Toc97890988"/>
      <w:bookmarkStart w:id="2533" w:name="_Toc106109008"/>
      <w:r w:rsidRPr="001D2E49">
        <w:t>8.6.4.3</w:t>
      </w:r>
      <w:r w:rsidRPr="001D2E49">
        <w:tab/>
        <w:t>Abnormal Conditions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573F74DA" w14:textId="77777777" w:rsidR="009B75C3" w:rsidRPr="001D2E49" w:rsidRDefault="009B75C3" w:rsidP="009B75C3">
      <w:r w:rsidRPr="001D2E49">
        <w:t>Void.</w:t>
      </w:r>
    </w:p>
    <w:p w14:paraId="3872A630" w14:textId="77777777" w:rsidR="009B75C3" w:rsidRPr="001D2E49" w:rsidRDefault="009B75C3" w:rsidP="009B75C3">
      <w:pPr>
        <w:pStyle w:val="Heading3"/>
      </w:pPr>
      <w:bookmarkStart w:id="2534" w:name="_Toc20954930"/>
      <w:bookmarkStart w:id="2535" w:name="_Toc29503367"/>
      <w:bookmarkStart w:id="2536" w:name="_Toc29503951"/>
      <w:bookmarkStart w:id="2537" w:name="_Toc29504535"/>
      <w:bookmarkStart w:id="2538" w:name="_Toc36552981"/>
      <w:bookmarkStart w:id="2539" w:name="_Toc36554708"/>
      <w:bookmarkStart w:id="2540" w:name="_Toc45651998"/>
      <w:bookmarkStart w:id="2541" w:name="_Toc45658430"/>
      <w:bookmarkStart w:id="2542" w:name="_Toc45720250"/>
      <w:bookmarkStart w:id="2543" w:name="_Toc45798130"/>
      <w:bookmarkStart w:id="2544" w:name="_Toc45897519"/>
      <w:bookmarkStart w:id="2545" w:name="_Toc51745723"/>
      <w:bookmarkStart w:id="2546" w:name="_Toc64445987"/>
      <w:bookmarkStart w:id="2547" w:name="_Toc73981857"/>
      <w:bookmarkStart w:id="2548" w:name="_Toc88651946"/>
      <w:bookmarkStart w:id="2549" w:name="_Toc97890989"/>
      <w:bookmarkStart w:id="2550" w:name="_Toc106109009"/>
      <w:r w:rsidRPr="001D2E49">
        <w:t>8.6.5</w:t>
      </w:r>
      <w:r w:rsidRPr="001D2E49">
        <w:tab/>
        <w:t>Reroute NAS Request</w:t>
      </w:r>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215E54DC" w14:textId="77777777" w:rsidR="009B75C3" w:rsidRPr="001D2E49" w:rsidRDefault="009B75C3" w:rsidP="009B75C3">
      <w:pPr>
        <w:pStyle w:val="Heading4"/>
      </w:pPr>
      <w:bookmarkStart w:id="2551" w:name="_Toc20954931"/>
      <w:bookmarkStart w:id="2552" w:name="_Toc29503368"/>
      <w:bookmarkStart w:id="2553" w:name="_Toc29503952"/>
      <w:bookmarkStart w:id="2554" w:name="_Toc29504536"/>
      <w:bookmarkStart w:id="2555" w:name="_Toc36552982"/>
      <w:bookmarkStart w:id="2556" w:name="_Toc36554709"/>
      <w:bookmarkStart w:id="2557" w:name="_Toc45651999"/>
      <w:bookmarkStart w:id="2558" w:name="_Toc45658431"/>
      <w:bookmarkStart w:id="2559" w:name="_Toc45720251"/>
      <w:bookmarkStart w:id="2560" w:name="_Toc45798131"/>
      <w:bookmarkStart w:id="2561" w:name="_Toc45897520"/>
      <w:bookmarkStart w:id="2562" w:name="_Toc51745724"/>
      <w:bookmarkStart w:id="2563" w:name="_Toc64445988"/>
      <w:bookmarkStart w:id="2564" w:name="_Toc73981858"/>
      <w:bookmarkStart w:id="2565" w:name="_Toc88651947"/>
      <w:bookmarkStart w:id="2566" w:name="_Toc97890990"/>
      <w:bookmarkStart w:id="2567" w:name="_Toc106109010"/>
      <w:r w:rsidRPr="001D2E49">
        <w:t>8.6.5.1</w:t>
      </w:r>
      <w:r w:rsidRPr="001D2E49">
        <w:tab/>
        <w:t>General</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568" w:name="_Toc20954932"/>
      <w:bookmarkStart w:id="2569" w:name="_Toc29503369"/>
      <w:bookmarkStart w:id="2570" w:name="_Toc29503953"/>
      <w:bookmarkStart w:id="2571" w:name="_Toc29504537"/>
      <w:bookmarkStart w:id="2572" w:name="_Toc36552983"/>
      <w:bookmarkStart w:id="2573" w:name="_Toc36554710"/>
      <w:bookmarkStart w:id="2574" w:name="_Toc45652000"/>
      <w:bookmarkStart w:id="2575" w:name="_Toc45658432"/>
      <w:bookmarkStart w:id="2576" w:name="_Toc45720252"/>
      <w:bookmarkStart w:id="2577" w:name="_Toc45798132"/>
      <w:bookmarkStart w:id="2578" w:name="_Toc45897521"/>
      <w:bookmarkStart w:id="2579" w:name="_Toc51745725"/>
      <w:bookmarkStart w:id="2580" w:name="_Toc64445989"/>
      <w:bookmarkStart w:id="2581" w:name="_Toc73981859"/>
      <w:bookmarkStart w:id="2582" w:name="_Toc88651948"/>
      <w:bookmarkStart w:id="2583" w:name="_Toc97890991"/>
      <w:bookmarkStart w:id="2584" w:name="_Toc106109011"/>
      <w:r w:rsidRPr="001D2E49">
        <w:t>8.6.5.2</w:t>
      </w:r>
      <w:r w:rsidRPr="001D2E49">
        <w:tab/>
        <w:t>Successful Operation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59B2F606" w14:textId="77777777" w:rsidR="009B75C3" w:rsidRPr="001D2E49" w:rsidRDefault="009B75C3" w:rsidP="009B75C3">
      <w:pPr>
        <w:pStyle w:val="TH"/>
      </w:pPr>
      <w:r w:rsidRPr="001D2E49">
        <w:object w:dxaOrig="6893" w:dyaOrig="2427" w14:anchorId="5F807DCE">
          <v:shape id="_x0000_i1066" type="#_x0000_t75" style="width:344.55pt;height:121.05pt" o:ole="">
            <v:imagedata r:id="rId90" o:title=""/>
          </v:shape>
          <o:OLEObject Type="Embed" ProgID="Visio.Drawing.11" ShapeID="_x0000_i1066" DrawAspect="Content" ObjectID="_1717486652"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585" w:name="_Toc20954933"/>
      <w:bookmarkStart w:id="2586" w:name="_Toc29503370"/>
      <w:bookmarkStart w:id="2587" w:name="_Toc29503954"/>
      <w:bookmarkStart w:id="2588" w:name="_Toc29504538"/>
      <w:bookmarkStart w:id="2589" w:name="_Toc36552984"/>
      <w:bookmarkStart w:id="2590" w:name="_Toc36554711"/>
      <w:bookmarkStart w:id="2591" w:name="_Toc45652001"/>
      <w:bookmarkStart w:id="2592" w:name="_Toc45658433"/>
      <w:bookmarkStart w:id="2593" w:name="_Toc45720253"/>
      <w:bookmarkStart w:id="2594" w:name="_Toc45798133"/>
      <w:bookmarkStart w:id="2595" w:name="_Toc45897522"/>
      <w:bookmarkStart w:id="2596" w:name="_Toc51745726"/>
      <w:bookmarkStart w:id="2597" w:name="_Toc64445990"/>
      <w:bookmarkStart w:id="2598" w:name="_Toc73981860"/>
      <w:bookmarkStart w:id="2599" w:name="_Toc88651949"/>
      <w:bookmarkStart w:id="2600" w:name="_Toc97890992"/>
      <w:bookmarkStart w:id="2601" w:name="_Toc106109012"/>
      <w:r w:rsidRPr="001D2E49">
        <w:t>8.6.5.3</w:t>
      </w:r>
      <w:r w:rsidRPr="001D2E49">
        <w:tab/>
        <w:t>Abnormal Conditions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602" w:name="_Toc20954934"/>
      <w:bookmarkStart w:id="2603" w:name="_Toc29503371"/>
      <w:bookmarkStart w:id="2604" w:name="_Toc29503955"/>
      <w:bookmarkStart w:id="2605" w:name="_Toc29504539"/>
      <w:bookmarkStart w:id="2606" w:name="_Toc36552985"/>
      <w:bookmarkStart w:id="2607" w:name="_Toc36554712"/>
      <w:bookmarkStart w:id="2608" w:name="_Toc45652002"/>
      <w:bookmarkStart w:id="2609" w:name="_Toc45658434"/>
      <w:bookmarkStart w:id="2610" w:name="_Toc45720254"/>
      <w:bookmarkStart w:id="2611" w:name="_Toc45798134"/>
      <w:bookmarkStart w:id="2612" w:name="_Toc45897523"/>
      <w:bookmarkStart w:id="2613" w:name="_Toc51745727"/>
      <w:bookmarkStart w:id="2614" w:name="_Toc64445991"/>
      <w:bookmarkStart w:id="2615" w:name="_Toc73981861"/>
      <w:bookmarkStart w:id="2616" w:name="_Toc88651950"/>
      <w:bookmarkStart w:id="2617" w:name="_Toc97890993"/>
      <w:bookmarkStart w:id="2618" w:name="_Toc106109013"/>
      <w:r w:rsidRPr="001D2E49">
        <w:t>8.7</w:t>
      </w:r>
      <w:r w:rsidRPr="001D2E49">
        <w:tab/>
        <w:t>Interface Management Procedures</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637711E4" w14:textId="77777777" w:rsidR="009B75C3" w:rsidRPr="001D2E49" w:rsidRDefault="009B75C3" w:rsidP="009B75C3">
      <w:pPr>
        <w:pStyle w:val="Heading3"/>
      </w:pPr>
      <w:bookmarkStart w:id="2619" w:name="_Toc20954935"/>
      <w:bookmarkStart w:id="2620" w:name="_Toc29503372"/>
      <w:bookmarkStart w:id="2621" w:name="_Toc29503956"/>
      <w:bookmarkStart w:id="2622" w:name="_Toc29504540"/>
      <w:bookmarkStart w:id="2623" w:name="_Toc36552986"/>
      <w:bookmarkStart w:id="2624" w:name="_Toc36554713"/>
      <w:bookmarkStart w:id="2625" w:name="_Toc45652003"/>
      <w:bookmarkStart w:id="2626" w:name="_Toc45658435"/>
      <w:bookmarkStart w:id="2627" w:name="_Toc45720255"/>
      <w:bookmarkStart w:id="2628" w:name="_Toc45798135"/>
      <w:bookmarkStart w:id="2629" w:name="_Toc45897524"/>
      <w:bookmarkStart w:id="2630" w:name="_Toc51745728"/>
      <w:bookmarkStart w:id="2631" w:name="_Toc64445992"/>
      <w:bookmarkStart w:id="2632" w:name="_Toc73981862"/>
      <w:bookmarkStart w:id="2633" w:name="_Toc88651951"/>
      <w:bookmarkStart w:id="2634" w:name="_Toc97890994"/>
      <w:bookmarkStart w:id="2635" w:name="_Toc106109014"/>
      <w:r w:rsidRPr="001D2E49">
        <w:t>8.7.1</w:t>
      </w:r>
      <w:r w:rsidRPr="001D2E49">
        <w:tab/>
        <w:t>NG Setup</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p>
    <w:p w14:paraId="69F64E83" w14:textId="77777777" w:rsidR="009B75C3" w:rsidRPr="001D2E49" w:rsidRDefault="009B75C3" w:rsidP="009B75C3">
      <w:pPr>
        <w:pStyle w:val="Heading4"/>
      </w:pPr>
      <w:bookmarkStart w:id="2636" w:name="_Toc20954936"/>
      <w:bookmarkStart w:id="2637" w:name="_Toc29503373"/>
      <w:bookmarkStart w:id="2638" w:name="_Toc29503957"/>
      <w:bookmarkStart w:id="2639" w:name="_Toc29504541"/>
      <w:bookmarkStart w:id="2640" w:name="_Toc36552987"/>
      <w:bookmarkStart w:id="2641" w:name="_Toc36554714"/>
      <w:bookmarkStart w:id="2642" w:name="_Toc45652004"/>
      <w:bookmarkStart w:id="2643" w:name="_Toc45658436"/>
      <w:bookmarkStart w:id="2644" w:name="_Toc45720256"/>
      <w:bookmarkStart w:id="2645" w:name="_Toc45798136"/>
      <w:bookmarkStart w:id="2646" w:name="_Toc45897525"/>
      <w:bookmarkStart w:id="2647" w:name="_Toc51745729"/>
      <w:bookmarkStart w:id="2648" w:name="_Toc64445993"/>
      <w:bookmarkStart w:id="2649" w:name="_Toc73981863"/>
      <w:bookmarkStart w:id="2650" w:name="_Toc88651952"/>
      <w:bookmarkStart w:id="2651" w:name="_Toc97890995"/>
      <w:bookmarkStart w:id="2652" w:name="_Toc106109015"/>
      <w:r w:rsidRPr="001D2E49">
        <w:t>8.7.1.1</w:t>
      </w:r>
      <w:r w:rsidRPr="001D2E49">
        <w:tab/>
        <w:t>General</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653" w:name="_Toc20954937"/>
      <w:bookmarkStart w:id="2654" w:name="_Toc29503374"/>
      <w:bookmarkStart w:id="2655" w:name="_Toc29503958"/>
      <w:bookmarkStart w:id="2656" w:name="_Toc29504542"/>
      <w:bookmarkStart w:id="2657" w:name="_Toc36552988"/>
      <w:bookmarkStart w:id="2658" w:name="_Toc36554715"/>
      <w:bookmarkStart w:id="2659" w:name="_Toc45652005"/>
      <w:bookmarkStart w:id="2660" w:name="_Toc45658437"/>
      <w:bookmarkStart w:id="2661" w:name="_Toc45720257"/>
      <w:bookmarkStart w:id="2662" w:name="_Toc45798137"/>
      <w:bookmarkStart w:id="2663" w:name="_Toc45897526"/>
      <w:bookmarkStart w:id="2664" w:name="_Toc51745730"/>
      <w:bookmarkStart w:id="2665" w:name="_Toc64445994"/>
      <w:bookmarkStart w:id="2666" w:name="_Toc73981864"/>
      <w:bookmarkStart w:id="2667" w:name="_Toc88651953"/>
      <w:bookmarkStart w:id="2668" w:name="_Toc97890996"/>
      <w:bookmarkStart w:id="2669" w:name="_Toc106109016"/>
      <w:r w:rsidRPr="001D2E49">
        <w:t>8.7.1.2</w:t>
      </w:r>
      <w:r w:rsidRPr="001D2E49">
        <w:tab/>
        <w:t>Successful Operation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3B128D5E" w14:textId="77777777" w:rsidR="009B75C3" w:rsidRPr="001D2E49" w:rsidRDefault="009B75C3" w:rsidP="009B75C3">
      <w:pPr>
        <w:pStyle w:val="TH"/>
      </w:pPr>
      <w:r w:rsidRPr="001D2E49">
        <w:object w:dxaOrig="6893" w:dyaOrig="2427" w14:anchorId="5F67201A">
          <v:shape id="_x0000_i1067" type="#_x0000_t75" style="width:344.55pt;height:121.05pt" o:ole="">
            <v:imagedata r:id="rId92" o:title=""/>
          </v:shape>
          <o:OLEObject Type="Embed" ProgID="Visio.Drawing.11" ShapeID="_x0000_i1067" DrawAspect="Content" ObjectID="_1717486653"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7BF9A034" w14:textId="77777777" w:rsidR="00895D2D" w:rsidRPr="00C27326" w:rsidRDefault="00895D2D" w:rsidP="00895D2D">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670" w:name="_Toc20954938"/>
      <w:bookmarkStart w:id="2671" w:name="_Toc29503375"/>
      <w:bookmarkStart w:id="2672" w:name="_Toc29503959"/>
      <w:bookmarkStart w:id="2673" w:name="_Toc29504543"/>
      <w:bookmarkStart w:id="2674" w:name="_Toc36552989"/>
      <w:bookmarkStart w:id="2675"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676" w:name="_Toc45652006"/>
      <w:bookmarkStart w:id="2677" w:name="_Toc45658438"/>
      <w:bookmarkStart w:id="2678" w:name="_Toc45720258"/>
      <w:bookmarkStart w:id="2679" w:name="_Toc45798138"/>
      <w:bookmarkStart w:id="2680" w:name="_Toc45897527"/>
      <w:bookmarkStart w:id="2681" w:name="_Toc51745731"/>
      <w:bookmarkStart w:id="2682" w:name="_Toc64445995"/>
      <w:bookmarkStart w:id="2683" w:name="_Toc73981865"/>
      <w:bookmarkStart w:id="2684" w:name="_Toc88651954"/>
      <w:bookmarkStart w:id="2685" w:name="_Toc97890997"/>
      <w:bookmarkStart w:id="2686" w:name="_Toc106109017"/>
      <w:r w:rsidRPr="001D2E49">
        <w:t>8.7.1.3</w:t>
      </w:r>
      <w:r w:rsidRPr="001D2E49">
        <w:tab/>
        <w:t>Unsuccessful Operation</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C722E36" w14:textId="77777777" w:rsidR="009B75C3" w:rsidRPr="001D2E49" w:rsidRDefault="009B75C3" w:rsidP="009B75C3">
      <w:pPr>
        <w:pStyle w:val="TH"/>
      </w:pPr>
      <w:r w:rsidRPr="001D2E49">
        <w:object w:dxaOrig="6893" w:dyaOrig="2427" w14:anchorId="12475E3D">
          <v:shape id="_x0000_i1068" type="#_x0000_t75" style="width:344.55pt;height:121.05pt" o:ole="">
            <v:imagedata r:id="rId94" o:title=""/>
          </v:shape>
          <o:OLEObject Type="Embed" ProgID="Visio.Drawing.11" ShapeID="_x0000_i1068" DrawAspect="Content" ObjectID="_1717486654"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687" w:name="_Toc20954939"/>
      <w:bookmarkStart w:id="2688" w:name="_Toc29503376"/>
      <w:bookmarkStart w:id="2689" w:name="_Toc29503960"/>
      <w:bookmarkStart w:id="2690" w:name="_Toc29504544"/>
      <w:bookmarkStart w:id="2691" w:name="_Toc36552990"/>
      <w:bookmarkStart w:id="2692" w:name="_Toc36554717"/>
      <w:bookmarkStart w:id="2693" w:name="_Toc45652007"/>
      <w:bookmarkStart w:id="2694" w:name="_Toc45658439"/>
      <w:bookmarkStart w:id="2695" w:name="_Toc45720259"/>
      <w:bookmarkStart w:id="2696" w:name="_Toc45798139"/>
      <w:bookmarkStart w:id="2697" w:name="_Toc45897528"/>
      <w:bookmarkStart w:id="2698" w:name="_Toc51745732"/>
      <w:bookmarkStart w:id="2699" w:name="_Toc64445996"/>
      <w:bookmarkStart w:id="2700" w:name="_Toc73981866"/>
      <w:bookmarkStart w:id="2701" w:name="_Toc88651955"/>
      <w:bookmarkStart w:id="2702" w:name="_Toc97890998"/>
      <w:bookmarkStart w:id="2703" w:name="_Toc106109018"/>
      <w:r w:rsidRPr="001D2E49">
        <w:t>8.7.1.4</w:t>
      </w:r>
      <w:r w:rsidRPr="001D2E49">
        <w:tab/>
        <w:t>Abnormal Conditions</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704" w:name="_Toc20954940"/>
      <w:bookmarkStart w:id="2705" w:name="_Toc29503377"/>
      <w:bookmarkStart w:id="2706" w:name="_Toc29503961"/>
      <w:bookmarkStart w:id="2707" w:name="_Toc29504545"/>
      <w:bookmarkStart w:id="2708" w:name="_Toc36552991"/>
      <w:bookmarkStart w:id="2709" w:name="_Toc36554718"/>
      <w:bookmarkStart w:id="2710" w:name="_Toc45652008"/>
      <w:bookmarkStart w:id="2711" w:name="_Toc45658440"/>
      <w:bookmarkStart w:id="2712" w:name="_Toc45720260"/>
      <w:bookmarkStart w:id="2713" w:name="_Toc45798140"/>
      <w:bookmarkStart w:id="2714" w:name="_Toc45897529"/>
      <w:bookmarkStart w:id="271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716" w:name="_Toc64445997"/>
      <w:bookmarkStart w:id="2717" w:name="_Toc73981867"/>
      <w:bookmarkStart w:id="2718" w:name="_Toc88651956"/>
      <w:bookmarkStart w:id="2719" w:name="_Toc97890999"/>
      <w:bookmarkStart w:id="2720" w:name="_Toc106109019"/>
      <w:r w:rsidRPr="001D2E49">
        <w:t>8.7.2</w:t>
      </w:r>
      <w:r w:rsidRPr="001D2E49">
        <w:tab/>
        <w:t>RAN Configuration Update</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4FEA1284" w14:textId="77777777" w:rsidR="009B75C3" w:rsidRPr="001D2E49" w:rsidRDefault="009B75C3" w:rsidP="009B75C3">
      <w:pPr>
        <w:pStyle w:val="Heading4"/>
      </w:pPr>
      <w:bookmarkStart w:id="2721" w:name="_Toc20954941"/>
      <w:bookmarkStart w:id="2722" w:name="_Toc29503378"/>
      <w:bookmarkStart w:id="2723" w:name="_Toc29503962"/>
      <w:bookmarkStart w:id="2724" w:name="_Toc29504546"/>
      <w:bookmarkStart w:id="2725" w:name="_Toc36552992"/>
      <w:bookmarkStart w:id="2726" w:name="_Toc36554719"/>
      <w:bookmarkStart w:id="2727" w:name="_Toc45652009"/>
      <w:bookmarkStart w:id="2728" w:name="_Toc45658441"/>
      <w:bookmarkStart w:id="2729" w:name="_Toc45720261"/>
      <w:bookmarkStart w:id="2730" w:name="_Toc45798141"/>
      <w:bookmarkStart w:id="2731" w:name="_Toc45897530"/>
      <w:bookmarkStart w:id="2732" w:name="_Toc51745734"/>
      <w:bookmarkStart w:id="2733" w:name="_Toc64445998"/>
      <w:bookmarkStart w:id="2734" w:name="_Toc73981868"/>
      <w:bookmarkStart w:id="2735" w:name="_Toc88651957"/>
      <w:bookmarkStart w:id="2736" w:name="_Toc97891000"/>
      <w:bookmarkStart w:id="2737" w:name="_Toc106109020"/>
      <w:r w:rsidRPr="001D2E49">
        <w:t>8.7.2.1</w:t>
      </w:r>
      <w:r w:rsidRPr="001D2E49">
        <w:tab/>
        <w:t>General</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738" w:name="_Toc20954942"/>
      <w:bookmarkStart w:id="2739" w:name="_Toc29503379"/>
      <w:bookmarkStart w:id="2740" w:name="_Toc29503963"/>
      <w:bookmarkStart w:id="2741" w:name="_Toc29504547"/>
      <w:bookmarkStart w:id="2742" w:name="_Toc36552993"/>
      <w:bookmarkStart w:id="2743" w:name="_Toc36554720"/>
      <w:bookmarkStart w:id="2744" w:name="_Toc45652010"/>
      <w:bookmarkStart w:id="2745" w:name="_Toc45658442"/>
      <w:bookmarkStart w:id="2746" w:name="_Toc45720262"/>
      <w:bookmarkStart w:id="2747" w:name="_Toc45798142"/>
      <w:bookmarkStart w:id="2748" w:name="_Toc45897531"/>
      <w:bookmarkStart w:id="2749"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750" w:name="_Toc64445999"/>
      <w:bookmarkStart w:id="2751" w:name="_Toc73981869"/>
      <w:bookmarkStart w:id="2752" w:name="_Toc88651958"/>
      <w:bookmarkStart w:id="2753" w:name="_Toc97891001"/>
      <w:bookmarkStart w:id="2754" w:name="_Toc106109021"/>
      <w:r w:rsidRPr="001D2E49">
        <w:t>8.7.2.2</w:t>
      </w:r>
      <w:r w:rsidRPr="001D2E49">
        <w:tab/>
        <w:t>Successful Operation</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0D5E6B58" w14:textId="77777777" w:rsidR="009B75C3" w:rsidRPr="001D2E49" w:rsidRDefault="009B75C3" w:rsidP="009B75C3">
      <w:pPr>
        <w:pStyle w:val="TH"/>
      </w:pPr>
      <w:r w:rsidRPr="001D2E49">
        <w:object w:dxaOrig="6893" w:dyaOrig="2427" w14:anchorId="56F70700">
          <v:shape id="_x0000_i1069" type="#_x0000_t75" style="width:344.55pt;height:121.05pt" o:ole="">
            <v:imagedata r:id="rId96" o:title=""/>
          </v:shape>
          <o:OLEObject Type="Embed" ProgID="Visio.Drawing.11" ShapeID="_x0000_i1069" DrawAspect="Content" ObjectID="_1717486655"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8F5FBFE" w14:textId="77777777" w:rsidR="00851F53" w:rsidRPr="001D2E49" w:rsidRDefault="00851F53" w:rsidP="009B75C3">
      <w:pPr>
        <w:rPr>
          <w:rFonts w:eastAsia="SimSun"/>
        </w:rPr>
      </w:pPr>
      <w:r w:rsidRPr="001D2E49">
        <w:t xml:space="preserve">If the RAN CONFIGURATION UPDATE message includes </w:t>
      </w:r>
      <w:r w:rsidRPr="001D2E49">
        <w:rPr>
          <w:i/>
        </w:rPr>
        <w:t xml:space="preserve">NG-RAN TNL Association </w:t>
      </w:r>
      <w:r w:rsidR="00F25986" w:rsidRPr="001D2E49">
        <w:rPr>
          <w:i/>
        </w:rPr>
        <w:t>t</w:t>
      </w:r>
      <w:r w:rsidRPr="001D2E49">
        <w:rPr>
          <w:i/>
        </w:rPr>
        <w:t>o Remove List</w:t>
      </w:r>
      <w:r w:rsidRPr="001D2E49">
        <w:t xml:space="preserve"> IE, and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Port Number</w:t>
      </w:r>
      <w:r w:rsidRPr="001D2E49" w:rsidDel="004D599D">
        <w:t xml:space="preserve"> </w:t>
      </w:r>
      <w:r w:rsidRPr="001D2E49">
        <w:t xml:space="preserve">IE for both TNL endpoints of the TNL association(s) are included in the </w:t>
      </w:r>
      <w:r w:rsidRPr="001D2E49">
        <w:rPr>
          <w:i/>
        </w:rPr>
        <w:t xml:space="preserve">NG-RAN TNL Association </w:t>
      </w:r>
      <w:r w:rsidR="00F25986" w:rsidRPr="001D2E49">
        <w:rPr>
          <w:i/>
        </w:rPr>
        <w:t>t</w:t>
      </w:r>
      <w:r w:rsidRPr="001D2E49">
        <w:rPr>
          <w:i/>
        </w:rPr>
        <w:t>o Remove List</w:t>
      </w:r>
      <w:r w:rsidRPr="001D2E49">
        <w:t xml:space="preserve"> IE, the AMF shall, if supported, consider that the TNL association(s) indicated by both received TNL endpoints will be removed by the NG-RAN node. If the </w:t>
      </w:r>
      <w:r w:rsidRPr="001D2E49">
        <w:rPr>
          <w:i/>
        </w:rPr>
        <w:t xml:space="preserve">Endpoint IP </w:t>
      </w:r>
      <w:r w:rsidR="00F25986" w:rsidRPr="001D2E49">
        <w:rPr>
          <w:i/>
        </w:rPr>
        <w:t>A</w:t>
      </w:r>
      <w:r w:rsidRPr="001D2E49">
        <w:rPr>
          <w:i/>
        </w:rPr>
        <w:t>ddress</w:t>
      </w:r>
      <w:r w:rsidRPr="001D2E49" w:rsidDel="00685509">
        <w:rPr>
          <w:i/>
        </w:rPr>
        <w:t xml:space="preserve"> </w:t>
      </w:r>
      <w:r w:rsidRPr="001D2E49">
        <w:t xml:space="preserve">IE, or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 xml:space="preserve">Port Number </w:t>
      </w:r>
      <w:r w:rsidRPr="001D2E49">
        <w:t xml:space="preserve">IE for one or both of the TNL endpoints is included in the </w:t>
      </w:r>
      <w:r w:rsidRPr="001D2E49">
        <w:rPr>
          <w:i/>
        </w:rPr>
        <w:t xml:space="preserve">NG-RAN TNL Association </w:t>
      </w:r>
      <w:r w:rsidR="00F25986" w:rsidRPr="001D2E49">
        <w:rPr>
          <w:i/>
        </w:rPr>
        <w:t>t</w:t>
      </w:r>
      <w:r w:rsidRPr="001D2E49">
        <w:rPr>
          <w:i/>
        </w:rPr>
        <w:t>o Remove List</w:t>
      </w:r>
      <w:r w:rsidRPr="001D2E49">
        <w:t xml:space="preserve"> IE in RAN CONFIGURATION UPDATE message, the AMF shall, if supported, consider that the TNL association(s) indicated by the received endpoint IP address(es) will be removed by the NG-RAN node.</w:t>
      </w:r>
    </w:p>
    <w:p w14:paraId="3FD13031" w14:textId="77777777" w:rsidR="00D352DB" w:rsidRPr="001D2E49" w:rsidRDefault="00D352DB" w:rsidP="00D352DB">
      <w:bookmarkStart w:id="2755" w:name="_Toc20954943"/>
      <w:bookmarkStart w:id="2756" w:name="_Toc29503380"/>
      <w:bookmarkStart w:id="2757" w:name="_Toc29503964"/>
      <w:bookmarkStart w:id="2758" w:name="_Toc29504548"/>
      <w:bookmarkStart w:id="2759" w:name="_Toc36552994"/>
      <w:bookmarkStart w:id="2760" w:name="_Toc36554721"/>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761" w:name="_Toc45652011"/>
      <w:bookmarkStart w:id="2762" w:name="_Toc45658443"/>
      <w:bookmarkStart w:id="2763" w:name="_Toc45720263"/>
      <w:bookmarkStart w:id="2764" w:name="_Toc45798143"/>
      <w:bookmarkStart w:id="2765" w:name="_Toc45897532"/>
      <w:bookmarkStart w:id="2766" w:name="_Toc51745736"/>
      <w:bookmarkStart w:id="2767" w:name="_Toc64446000"/>
      <w:bookmarkStart w:id="2768" w:name="_Toc73981870"/>
      <w:bookmarkStart w:id="2769" w:name="_Toc88651959"/>
      <w:bookmarkStart w:id="2770" w:name="_Toc97891002"/>
      <w:bookmarkStart w:id="2771" w:name="_Toc106109022"/>
      <w:r w:rsidRPr="001D2E49">
        <w:t>8.7.2.3</w:t>
      </w:r>
      <w:r w:rsidRPr="001D2E49">
        <w:tab/>
        <w:t>Unsuccessful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0A20001D" w14:textId="77777777" w:rsidR="009B75C3" w:rsidRPr="001D2E49" w:rsidRDefault="009B75C3" w:rsidP="009B75C3">
      <w:pPr>
        <w:pStyle w:val="TH"/>
      </w:pPr>
      <w:r w:rsidRPr="001D2E49">
        <w:object w:dxaOrig="6893" w:dyaOrig="2427" w14:anchorId="5DD477B8">
          <v:shape id="_x0000_i1070" type="#_x0000_t75" style="width:344.55pt;height:121.05pt" o:ole="">
            <v:imagedata r:id="rId98" o:title=""/>
          </v:shape>
          <o:OLEObject Type="Embed" ProgID="Visio.Drawing.11" ShapeID="_x0000_i1070" DrawAspect="Content" ObjectID="_1717486656"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772" w:name="_Toc20954944"/>
      <w:bookmarkStart w:id="2773" w:name="_Toc29503381"/>
      <w:bookmarkStart w:id="2774" w:name="_Toc29503965"/>
      <w:bookmarkStart w:id="2775" w:name="_Toc29504549"/>
      <w:bookmarkStart w:id="2776" w:name="_Toc36552995"/>
      <w:bookmarkStart w:id="2777" w:name="_Toc36554722"/>
      <w:bookmarkStart w:id="2778" w:name="_Toc45652012"/>
      <w:bookmarkStart w:id="2779" w:name="_Toc45658444"/>
      <w:bookmarkStart w:id="2780" w:name="_Toc45720264"/>
      <w:bookmarkStart w:id="2781" w:name="_Toc45798144"/>
      <w:bookmarkStart w:id="2782" w:name="_Toc45897533"/>
      <w:bookmarkStart w:id="2783" w:name="_Toc51745737"/>
      <w:bookmarkStart w:id="2784" w:name="_Toc64446001"/>
      <w:bookmarkStart w:id="2785" w:name="_Toc73981871"/>
      <w:bookmarkStart w:id="2786" w:name="_Toc88651960"/>
      <w:bookmarkStart w:id="2787" w:name="_Toc97891003"/>
      <w:bookmarkStart w:id="2788" w:name="_Toc106109023"/>
      <w:r w:rsidRPr="001D2E49">
        <w:t>8.7.2.4</w:t>
      </w:r>
      <w:r w:rsidRPr="001D2E49">
        <w:tab/>
        <w:t>Abnormal Conditions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789" w:name="_Toc20954945"/>
      <w:bookmarkStart w:id="2790" w:name="_Toc29503382"/>
      <w:bookmarkStart w:id="2791" w:name="_Toc29503966"/>
      <w:bookmarkStart w:id="2792" w:name="_Toc29504550"/>
      <w:bookmarkStart w:id="2793" w:name="_Toc36552996"/>
      <w:bookmarkStart w:id="2794" w:name="_Toc36554723"/>
      <w:bookmarkStart w:id="2795" w:name="_Toc45652013"/>
      <w:bookmarkStart w:id="2796" w:name="_Toc45658445"/>
      <w:bookmarkStart w:id="2797" w:name="_Toc45720265"/>
      <w:bookmarkStart w:id="2798" w:name="_Toc45798145"/>
      <w:bookmarkStart w:id="2799" w:name="_Toc45897534"/>
      <w:bookmarkStart w:id="2800" w:name="_Toc51745738"/>
      <w:bookmarkStart w:id="2801" w:name="_Toc64446002"/>
      <w:bookmarkStart w:id="2802" w:name="_Toc73981872"/>
      <w:bookmarkStart w:id="2803" w:name="_Toc88651961"/>
      <w:bookmarkStart w:id="2804" w:name="_Toc97891004"/>
      <w:bookmarkStart w:id="2805" w:name="_Toc106109024"/>
      <w:r w:rsidRPr="001D2E49">
        <w:t>8.7.3</w:t>
      </w:r>
      <w:r w:rsidRPr="001D2E49">
        <w:tab/>
        <w:t>AMF Configuration Update</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06360484" w14:textId="77777777" w:rsidR="009B75C3" w:rsidRPr="001D2E49" w:rsidRDefault="009B75C3" w:rsidP="009B75C3">
      <w:pPr>
        <w:pStyle w:val="Heading4"/>
      </w:pPr>
      <w:bookmarkStart w:id="2806" w:name="_Toc20954946"/>
      <w:bookmarkStart w:id="2807" w:name="_Toc29503383"/>
      <w:bookmarkStart w:id="2808" w:name="_Toc29503967"/>
      <w:bookmarkStart w:id="2809" w:name="_Toc29504551"/>
      <w:bookmarkStart w:id="2810" w:name="_Toc36552997"/>
      <w:bookmarkStart w:id="2811" w:name="_Toc36554724"/>
      <w:bookmarkStart w:id="2812" w:name="_Toc45652014"/>
      <w:bookmarkStart w:id="2813" w:name="_Toc45658446"/>
      <w:bookmarkStart w:id="2814" w:name="_Toc45720266"/>
      <w:bookmarkStart w:id="2815" w:name="_Toc45798146"/>
      <w:bookmarkStart w:id="2816" w:name="_Toc45897535"/>
      <w:bookmarkStart w:id="2817" w:name="_Toc51745739"/>
      <w:bookmarkStart w:id="2818" w:name="_Toc64446003"/>
      <w:bookmarkStart w:id="2819" w:name="_Toc73981873"/>
      <w:bookmarkStart w:id="2820" w:name="_Toc88651962"/>
      <w:bookmarkStart w:id="2821" w:name="_Toc97891005"/>
      <w:bookmarkStart w:id="2822" w:name="_Toc106109025"/>
      <w:r w:rsidRPr="001D2E49">
        <w:t>8.7.3.1</w:t>
      </w:r>
      <w:r w:rsidRPr="001D2E49">
        <w:tab/>
        <w:t>General</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2823" w:name="_Toc20954947"/>
      <w:bookmarkStart w:id="2824" w:name="_Toc29503384"/>
      <w:bookmarkStart w:id="2825" w:name="_Toc29503968"/>
      <w:bookmarkStart w:id="2826" w:name="_Toc29504552"/>
      <w:bookmarkStart w:id="2827" w:name="_Toc36552998"/>
      <w:bookmarkStart w:id="2828" w:name="_Toc36554725"/>
      <w:bookmarkStart w:id="2829" w:name="_Toc45652015"/>
      <w:bookmarkStart w:id="2830" w:name="_Toc45658447"/>
      <w:bookmarkStart w:id="2831" w:name="_Toc45720267"/>
      <w:bookmarkStart w:id="2832" w:name="_Toc45798147"/>
      <w:bookmarkStart w:id="2833" w:name="_Toc45897536"/>
      <w:bookmarkStart w:id="2834"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2835" w:name="_Toc64446004"/>
      <w:bookmarkStart w:id="2836" w:name="_Toc73981874"/>
      <w:bookmarkStart w:id="2837" w:name="_Toc88651963"/>
      <w:bookmarkStart w:id="2838" w:name="_Toc97891006"/>
      <w:bookmarkStart w:id="2839" w:name="_Toc106109026"/>
      <w:r w:rsidRPr="001D2E49">
        <w:t>8.7.3.2</w:t>
      </w:r>
      <w:r w:rsidRPr="001D2E49">
        <w:tab/>
        <w:t>Successful Operation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3BCE508D" w14:textId="77777777" w:rsidR="009B75C3" w:rsidRPr="001D2E49" w:rsidRDefault="009B75C3" w:rsidP="009B75C3">
      <w:pPr>
        <w:pStyle w:val="TH"/>
      </w:pPr>
      <w:r w:rsidRPr="001D2E49">
        <w:object w:dxaOrig="6893" w:dyaOrig="2427" w14:anchorId="3B01BD30">
          <v:shape id="_x0000_i1071" type="#_x0000_t75" style="width:344.55pt;height:121.05pt" o:ole="">
            <v:imagedata r:id="rId100" o:title=""/>
          </v:shape>
          <o:OLEObject Type="Embed" ProgID="Visio.Drawing.11" ShapeID="_x0000_i1071" DrawAspect="Content" ObjectID="_1717486657"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21F29E32" w14:textId="77777777" w:rsidR="009B75C3" w:rsidRPr="001D2E49" w:rsidRDefault="009B75C3" w:rsidP="009B75C3">
      <w:r w:rsidRPr="001D2E49">
        <w:rPr>
          <w:rFonts w:eastAsia="SimSun"/>
        </w:rPr>
        <w:t xml:space="preserve">If the </w:t>
      </w:r>
      <w:r w:rsidRPr="001D2E49">
        <w:rPr>
          <w:rFonts w:eastAsia="SimSun"/>
          <w:i/>
        </w:rPr>
        <w:t>AMF TNL Association to Add List</w:t>
      </w:r>
      <w:r w:rsidRPr="001D2E49">
        <w:rPr>
          <w:rFonts w:eastAsia="SimSun"/>
        </w:rPr>
        <w:t xml:space="preserve"> IE is included in the AMF CONFIGURATION UPDATE message, the NG-RAN node shall, if supported, use it to establish the TNL association(s) with the AMF. </w:t>
      </w:r>
      <w:r w:rsidRPr="001D2E49">
        <w:rPr>
          <w:snapToGrid w:val="0"/>
        </w:rPr>
        <w:t xml:space="preserve">The NG-RAN node shall </w:t>
      </w:r>
      <w:r w:rsidRPr="001D2E49">
        <w:t>report to the AMF, in the AMF CONFIGURATION UPDATE ACKNOWLEDGE message, the successful establishment of the TNL association(s) with the AMF as follows:</w:t>
      </w:r>
    </w:p>
    <w:p w14:paraId="73ABB708" w14:textId="77777777" w:rsidR="009B75C3" w:rsidRPr="001D2E49" w:rsidRDefault="009B75C3" w:rsidP="009B75C3">
      <w:pPr>
        <w:pStyle w:val="B1"/>
      </w:pPr>
      <w:r w:rsidRPr="001D2E49">
        <w:t>-</w:t>
      </w:r>
      <w:r w:rsidRPr="001D2E49">
        <w:tab/>
      </w:r>
      <w:bookmarkStart w:id="2840" w:name="_Hlk497194898"/>
      <w:r w:rsidRPr="001D2E49">
        <w:t xml:space="preserve">A list of successfully established TNL associations shall be included in the </w:t>
      </w:r>
      <w:r w:rsidRPr="001D2E49">
        <w:rPr>
          <w:i/>
        </w:rPr>
        <w:t xml:space="preserve">AMF TNL Association Setup List </w:t>
      </w:r>
      <w:r w:rsidRPr="001D2E49">
        <w:t>IE;</w:t>
      </w:r>
      <w:bookmarkEnd w:id="2840"/>
    </w:p>
    <w:p w14:paraId="1D99AA11" w14:textId="77777777" w:rsidR="009B75C3" w:rsidRPr="001D2E49" w:rsidRDefault="009B75C3" w:rsidP="009B75C3">
      <w:pPr>
        <w:pStyle w:val="B1"/>
      </w:pPr>
      <w:r w:rsidRPr="001D2E49">
        <w:t>-</w:t>
      </w:r>
      <w:r w:rsidRPr="001D2E49">
        <w:tab/>
        <w:t>A l</w:t>
      </w:r>
      <w:r w:rsidRPr="001D2E49">
        <w:rPr>
          <w:snapToGrid w:val="0"/>
        </w:rPr>
        <w:t xml:space="preserve">ist of TNL associations that failed to be established shall be </w:t>
      </w:r>
      <w:r w:rsidRPr="001D2E49">
        <w:t>included</w:t>
      </w:r>
      <w:r w:rsidRPr="001D2E49">
        <w:rPr>
          <w:snapToGrid w:val="0"/>
        </w:rPr>
        <w:t xml:space="preserve"> in the </w:t>
      </w:r>
      <w:r w:rsidRPr="001D2E49">
        <w:rPr>
          <w:i/>
          <w:snapToGrid w:val="0"/>
        </w:rPr>
        <w:t>AMF TNL Association Failed to Setup List</w:t>
      </w:r>
      <w:r w:rsidRPr="001D2E49">
        <w:rPr>
          <w:snapToGrid w:val="0"/>
        </w:rPr>
        <w:t xml:space="preserve"> IE.</w:t>
      </w:r>
    </w:p>
    <w:p w14:paraId="2B1E00E7" w14:textId="77777777" w:rsidR="009B75C3" w:rsidRPr="001D2E49" w:rsidRDefault="00851F53" w:rsidP="009B75C3">
      <w:pPr>
        <w:rPr>
          <w:lang w:eastAsia="zh-CN"/>
        </w:rPr>
      </w:pPr>
      <w:r w:rsidRPr="001D2E49">
        <w:t xml:space="preserve">If the AMF CONFIGURATION UPDATE message includes </w:t>
      </w:r>
      <w:r w:rsidRPr="001D2E49">
        <w:rPr>
          <w:i/>
        </w:rPr>
        <w:t xml:space="preserve">AMF TNL Association </w:t>
      </w:r>
      <w:r w:rsidR="00F25986" w:rsidRPr="001D2E49">
        <w:rPr>
          <w:i/>
        </w:rPr>
        <w:t>t</w:t>
      </w:r>
      <w:r w:rsidRPr="001D2E49">
        <w:rPr>
          <w:i/>
        </w:rPr>
        <w:t>o Remove List</w:t>
      </w:r>
      <w:r w:rsidRPr="001D2E49">
        <w:t xml:space="preserve"> IE, and the </w:t>
      </w:r>
      <w:r w:rsidRPr="001D2E49">
        <w:rPr>
          <w:i/>
        </w:rPr>
        <w:t xml:space="preserve">Endpoint IP </w:t>
      </w:r>
      <w:r w:rsidR="00F25986" w:rsidRPr="001D2E49">
        <w:rPr>
          <w:i/>
        </w:rPr>
        <w:t>A</w:t>
      </w:r>
      <w:r w:rsidRPr="001D2E49">
        <w:rPr>
          <w:i/>
        </w:rPr>
        <w:t xml:space="preserve">ddress </w:t>
      </w:r>
      <w:r w:rsidRPr="001D2E49">
        <w:rPr>
          <w:iCs/>
        </w:rPr>
        <w:t xml:space="preserve">and the </w:t>
      </w:r>
      <w:r w:rsidRPr="001D2E49">
        <w:rPr>
          <w:i/>
        </w:rPr>
        <w:t xml:space="preserve">Port Number </w:t>
      </w:r>
      <w:r w:rsidRPr="001D2E49">
        <w:t>IE for both TNL endpoints of the TNL association(s)</w:t>
      </w:r>
      <w:r w:rsidRPr="001D2E49">
        <w:rPr>
          <w:lang w:eastAsia="ja-JP"/>
        </w:rPr>
        <w:t xml:space="preserve"> is</w:t>
      </w:r>
      <w:r w:rsidRPr="001D2E49">
        <w:t xml:space="preserve"> included in the </w:t>
      </w:r>
      <w:r w:rsidRPr="001D2E49">
        <w:rPr>
          <w:i/>
        </w:rPr>
        <w:t xml:space="preserve">AMF TNL Association </w:t>
      </w:r>
      <w:r w:rsidR="00F25986" w:rsidRPr="001D2E49">
        <w:rPr>
          <w:i/>
        </w:rPr>
        <w:t>t</w:t>
      </w:r>
      <w:r w:rsidRPr="001D2E49">
        <w:rPr>
          <w:i/>
        </w:rPr>
        <w:t>o Remove List</w:t>
      </w:r>
      <w:r w:rsidRPr="001D2E49">
        <w:t xml:space="preserve"> IE, the NG-RAN node shall, if supported, initiate removal of the TNL association(s) indicated by both received TNL endpoints towards the AMF. If the </w:t>
      </w:r>
      <w:r w:rsidRPr="001D2E49">
        <w:rPr>
          <w:i/>
        </w:rPr>
        <w:t xml:space="preserve">Endpoint IP </w:t>
      </w:r>
      <w:r w:rsidR="00F25986" w:rsidRPr="001D2E49">
        <w:rPr>
          <w:i/>
        </w:rPr>
        <w:t>A</w:t>
      </w:r>
      <w:r w:rsidRPr="001D2E49">
        <w:rPr>
          <w:i/>
        </w:rPr>
        <w:t>ddress</w:t>
      </w:r>
      <w:r w:rsidRPr="001D2E49" w:rsidDel="004D599D">
        <w:rPr>
          <w:i/>
        </w:rPr>
        <w:t xml:space="preserve"> </w:t>
      </w:r>
      <w:r w:rsidRPr="001D2E49">
        <w:t xml:space="preserve">IE, or the </w:t>
      </w:r>
      <w:r w:rsidRPr="001D2E49">
        <w:rPr>
          <w:i/>
        </w:rPr>
        <w:t xml:space="preserve">Endpoint IP </w:t>
      </w:r>
      <w:r w:rsidR="00F25986" w:rsidRPr="001D2E49">
        <w:rPr>
          <w:i/>
        </w:rPr>
        <w:t>A</w:t>
      </w:r>
      <w:r w:rsidRPr="001D2E49">
        <w:rPr>
          <w:i/>
        </w:rPr>
        <w:t xml:space="preserve">ddress </w:t>
      </w:r>
      <w:r w:rsidRPr="001D2E49">
        <w:t xml:space="preserve">IE and the </w:t>
      </w:r>
      <w:r w:rsidRPr="001D2E49">
        <w:rPr>
          <w:i/>
        </w:rPr>
        <w:t xml:space="preserve">Port Number </w:t>
      </w:r>
      <w:r w:rsidRPr="001D2E49">
        <w:t xml:space="preserve">IE for one or both of the TNL endpoints is included in the </w:t>
      </w:r>
      <w:r w:rsidRPr="001D2E49">
        <w:rPr>
          <w:i/>
        </w:rPr>
        <w:t xml:space="preserve">AMF TNL Association </w:t>
      </w:r>
      <w:r w:rsidR="00F25986" w:rsidRPr="001D2E49">
        <w:rPr>
          <w:i/>
        </w:rPr>
        <w:t>t</w:t>
      </w:r>
      <w:r w:rsidRPr="001D2E49">
        <w:rPr>
          <w:i/>
        </w:rPr>
        <w:t>o Remove List</w:t>
      </w:r>
      <w:r w:rsidRPr="001D2E49">
        <w:t xml:space="preserve"> IE, the NG-RAN node shall, if supported, initiate removal of the TNL association(s) indicated by the received endpoint IP address(es).</w:t>
      </w:r>
      <w:r w:rsidR="009B75C3" w:rsidRPr="001D2E49">
        <w:t xml:space="preserve">If the </w:t>
      </w:r>
      <w:r w:rsidR="009B75C3" w:rsidRPr="001D2E49">
        <w:rPr>
          <w:i/>
          <w:iCs/>
        </w:rPr>
        <w:t>AMF Name</w:t>
      </w:r>
      <w:r w:rsidR="009B75C3" w:rsidRPr="001D2E49">
        <w:t xml:space="preserve"> IE</w:t>
      </w:r>
      <w:r w:rsidR="009B75C3" w:rsidRPr="001D2E49">
        <w:rPr>
          <w:rFonts w:hint="eastAsia"/>
          <w:lang w:eastAsia="zh-CN"/>
        </w:rPr>
        <w:t xml:space="preserve"> </w:t>
      </w:r>
      <w:r w:rsidR="009B75C3" w:rsidRPr="001D2E49">
        <w:t>is included in the AMF CONFIGURATION UPDATE message, the NG-RAN node shall overwrite the previously stored AMF name</w:t>
      </w:r>
      <w:r w:rsidR="009B75C3" w:rsidRPr="001D2E49">
        <w:rPr>
          <w:rFonts w:hint="eastAsia"/>
          <w:lang w:val="en-US" w:eastAsia="zh-CN"/>
        </w:rPr>
        <w:t xml:space="preserve"> </w:t>
      </w:r>
      <w:r w:rsidR="009B75C3" w:rsidRPr="001D2E49">
        <w:t xml:space="preserve">and use </w:t>
      </w:r>
      <w:r w:rsidR="009B75C3" w:rsidRPr="001D2E49">
        <w:rPr>
          <w:rFonts w:hint="eastAsia"/>
          <w:lang w:eastAsia="zh-CN"/>
        </w:rPr>
        <w:t>it</w:t>
      </w:r>
      <w:r w:rsidR="009B75C3" w:rsidRPr="001D2E49">
        <w:t xml:space="preserve"> </w:t>
      </w:r>
      <w:r w:rsidR="009B75C3" w:rsidRPr="001D2E49">
        <w:rPr>
          <w:rFonts w:hint="eastAsia"/>
          <w:lang w:eastAsia="zh-CN"/>
        </w:rPr>
        <w:t>to identify</w:t>
      </w:r>
      <w:r w:rsidR="009B75C3" w:rsidRPr="001D2E49">
        <w:t xml:space="preserve"> the </w:t>
      </w:r>
      <w:r w:rsidR="009B75C3" w:rsidRPr="001D2E49">
        <w:rPr>
          <w:rFonts w:hint="eastAsia"/>
          <w:lang w:eastAsia="zh-CN"/>
        </w:rPr>
        <w:t>AMF</w:t>
      </w:r>
      <w:r w:rsidR="009B75C3"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4956F59" w14:textId="77777777" w:rsidR="009B75C3" w:rsidRPr="001D2E49" w:rsidRDefault="009B75C3" w:rsidP="009B75C3">
      <w:r w:rsidRPr="001D2E49">
        <w:t xml:space="preserve">If the </w:t>
      </w:r>
      <w:r w:rsidRPr="001D2E49">
        <w:rPr>
          <w:i/>
        </w:rPr>
        <w:t xml:space="preserve">AMF TNL Association to </w:t>
      </w:r>
      <w:r w:rsidRPr="001D2E49">
        <w:rPr>
          <w:rFonts w:hint="eastAsia"/>
          <w:i/>
          <w:lang w:eastAsia="zh-CN"/>
        </w:rPr>
        <w:t>Update</w:t>
      </w:r>
      <w:r w:rsidRPr="001D2E49">
        <w:rPr>
          <w:i/>
        </w:rPr>
        <w:t xml:space="preserve"> List </w:t>
      </w:r>
      <w:r w:rsidRPr="001D2E49">
        <w:t>IE is included in the AMF CONFIGURATION UPDATE message the NG-RAN node shall, if supported,</w:t>
      </w:r>
      <w:r w:rsidRPr="001D2E49">
        <w:rPr>
          <w:rFonts w:hint="eastAsia"/>
          <w:lang w:eastAsia="zh-CN"/>
        </w:rPr>
        <w:t xml:space="preserve"> update</w:t>
      </w:r>
      <w:r w:rsidRPr="001D2E49">
        <w:t xml:space="preserve"> the TNL association(s) indicated by the received AMF Transport Layer information towards the AMF.</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2841" w:name="_Toc20954948"/>
      <w:bookmarkStart w:id="2842" w:name="_Toc29503385"/>
      <w:bookmarkStart w:id="2843" w:name="_Toc29503969"/>
      <w:bookmarkStart w:id="2844" w:name="_Toc29504553"/>
      <w:bookmarkStart w:id="2845" w:name="_Toc36552999"/>
      <w:bookmarkStart w:id="2846"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2847" w:name="_Toc45652016"/>
      <w:bookmarkStart w:id="2848" w:name="_Toc45658448"/>
      <w:bookmarkStart w:id="2849" w:name="_Toc45720268"/>
      <w:bookmarkStart w:id="2850" w:name="_Toc45798148"/>
      <w:bookmarkStart w:id="2851" w:name="_Toc45897537"/>
      <w:bookmarkStart w:id="2852" w:name="_Toc51745741"/>
      <w:bookmarkStart w:id="2853" w:name="_Toc64446005"/>
      <w:bookmarkStart w:id="2854" w:name="_Toc73981875"/>
      <w:bookmarkStart w:id="2855" w:name="_Toc88651964"/>
      <w:bookmarkStart w:id="2856" w:name="_Toc97891007"/>
      <w:bookmarkStart w:id="2857" w:name="_Toc106109027"/>
      <w:r w:rsidRPr="001D2E49">
        <w:t>8.7.3.3</w:t>
      </w:r>
      <w:r w:rsidRPr="001D2E49">
        <w:tab/>
        <w:t>Unsuccessful Operation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35BCBC79" w14:textId="77777777" w:rsidR="009B75C3" w:rsidRPr="001D2E49" w:rsidRDefault="009B75C3" w:rsidP="009B75C3">
      <w:pPr>
        <w:pStyle w:val="TH"/>
      </w:pPr>
      <w:r w:rsidRPr="001D2E49">
        <w:object w:dxaOrig="6893" w:dyaOrig="2427" w14:anchorId="4CC3B121">
          <v:shape id="_x0000_i1072" type="#_x0000_t75" style="width:344.55pt;height:121.05pt" o:ole="">
            <v:imagedata r:id="rId102" o:title=""/>
          </v:shape>
          <o:OLEObject Type="Embed" ProgID="Visio.Drawing.11" ShapeID="_x0000_i1072" DrawAspect="Content" ObjectID="_1717486658"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2858" w:name="_Toc20954949"/>
      <w:bookmarkStart w:id="2859" w:name="_Toc29503386"/>
      <w:bookmarkStart w:id="2860" w:name="_Toc29503970"/>
      <w:bookmarkStart w:id="2861" w:name="_Toc29504554"/>
      <w:bookmarkStart w:id="2862" w:name="_Toc36553000"/>
      <w:bookmarkStart w:id="2863" w:name="_Toc36554727"/>
      <w:bookmarkStart w:id="2864" w:name="_Toc45652017"/>
      <w:bookmarkStart w:id="2865" w:name="_Toc45658449"/>
      <w:bookmarkStart w:id="2866" w:name="_Toc45720269"/>
      <w:bookmarkStart w:id="2867" w:name="_Toc45798149"/>
      <w:bookmarkStart w:id="2868" w:name="_Toc45897538"/>
      <w:bookmarkStart w:id="2869" w:name="_Toc51745742"/>
      <w:bookmarkStart w:id="2870" w:name="_Toc64446006"/>
      <w:bookmarkStart w:id="2871" w:name="_Toc73981876"/>
      <w:bookmarkStart w:id="2872" w:name="_Toc88651965"/>
      <w:bookmarkStart w:id="2873" w:name="_Toc97891008"/>
      <w:bookmarkStart w:id="2874" w:name="_Toc106109028"/>
      <w:r w:rsidRPr="001D2E49">
        <w:t>8.7.3.4</w:t>
      </w:r>
      <w:r w:rsidRPr="001D2E49">
        <w:tab/>
        <w:t>Abnormal Conditions</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2875" w:name="_Toc20954950"/>
      <w:bookmarkStart w:id="2876" w:name="_Toc29503387"/>
      <w:bookmarkStart w:id="2877" w:name="_Toc29503971"/>
      <w:bookmarkStart w:id="2878" w:name="_Toc29504555"/>
      <w:bookmarkStart w:id="2879" w:name="_Toc36553001"/>
      <w:bookmarkStart w:id="2880" w:name="_Toc36554728"/>
      <w:bookmarkStart w:id="2881" w:name="_Toc45652018"/>
      <w:bookmarkStart w:id="2882" w:name="_Toc45658450"/>
      <w:bookmarkStart w:id="2883" w:name="_Toc45720270"/>
      <w:bookmarkStart w:id="2884" w:name="_Toc45798150"/>
      <w:bookmarkStart w:id="2885" w:name="_Toc45897539"/>
      <w:bookmarkStart w:id="2886" w:name="_Toc51745743"/>
      <w:bookmarkStart w:id="2887" w:name="_Toc64446007"/>
      <w:bookmarkStart w:id="2888" w:name="_Toc73981877"/>
      <w:bookmarkStart w:id="2889" w:name="_Toc88651966"/>
      <w:bookmarkStart w:id="2890" w:name="_Toc97891009"/>
      <w:bookmarkStart w:id="2891" w:name="_Toc106109029"/>
      <w:r w:rsidRPr="001D2E49">
        <w:t>8.7.4</w:t>
      </w:r>
      <w:r w:rsidRPr="001D2E49">
        <w:tab/>
        <w:t>NG Reset</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502198EA" w14:textId="77777777" w:rsidR="009B75C3" w:rsidRPr="001D2E49" w:rsidRDefault="009B75C3" w:rsidP="009B75C3">
      <w:pPr>
        <w:pStyle w:val="Heading4"/>
      </w:pPr>
      <w:bookmarkStart w:id="2892" w:name="_Toc20954951"/>
      <w:bookmarkStart w:id="2893" w:name="_Toc29503388"/>
      <w:bookmarkStart w:id="2894" w:name="_Toc29503972"/>
      <w:bookmarkStart w:id="2895" w:name="_Toc29504556"/>
      <w:bookmarkStart w:id="2896" w:name="_Toc36553002"/>
      <w:bookmarkStart w:id="2897" w:name="_Toc36554729"/>
      <w:bookmarkStart w:id="2898" w:name="_Toc45652019"/>
      <w:bookmarkStart w:id="2899" w:name="_Toc45658451"/>
      <w:bookmarkStart w:id="2900" w:name="_Toc45720271"/>
      <w:bookmarkStart w:id="2901" w:name="_Toc45798151"/>
      <w:bookmarkStart w:id="2902" w:name="_Toc45897540"/>
      <w:bookmarkStart w:id="2903" w:name="_Toc51745744"/>
      <w:bookmarkStart w:id="2904" w:name="_Toc64446008"/>
      <w:bookmarkStart w:id="2905" w:name="_Toc73981878"/>
      <w:bookmarkStart w:id="2906" w:name="_Toc88651967"/>
      <w:bookmarkStart w:id="2907" w:name="_Toc97891010"/>
      <w:bookmarkStart w:id="2908" w:name="_Toc106109030"/>
      <w:r w:rsidRPr="001D2E49">
        <w:t>8.7.4.1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2909" w:name="_Toc20954952"/>
      <w:bookmarkStart w:id="2910" w:name="_Toc29503389"/>
      <w:bookmarkStart w:id="2911" w:name="_Toc29503973"/>
      <w:bookmarkStart w:id="2912" w:name="_Toc29504557"/>
      <w:bookmarkStart w:id="2913" w:name="_Toc36553003"/>
      <w:bookmarkStart w:id="2914" w:name="_Toc36554730"/>
      <w:bookmarkStart w:id="2915" w:name="_Toc45652020"/>
      <w:bookmarkStart w:id="2916" w:name="_Toc45658452"/>
      <w:bookmarkStart w:id="2917" w:name="_Toc45720272"/>
      <w:bookmarkStart w:id="2918" w:name="_Toc45798152"/>
      <w:bookmarkStart w:id="2919" w:name="_Toc45897541"/>
      <w:bookmarkStart w:id="2920" w:name="_Toc51745745"/>
      <w:bookmarkStart w:id="2921" w:name="_Toc64446009"/>
      <w:bookmarkStart w:id="2922" w:name="_Toc73981879"/>
      <w:bookmarkStart w:id="2923" w:name="_Toc88651968"/>
      <w:bookmarkStart w:id="2924" w:name="_Toc97891011"/>
      <w:bookmarkStart w:id="2925" w:name="_Toc106109031"/>
      <w:r w:rsidRPr="001D2E49">
        <w:t>8.7.4.2</w:t>
      </w:r>
      <w:r w:rsidRPr="001D2E49">
        <w:tab/>
        <w:t>Successful Operation</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30CB9999" w14:textId="77777777" w:rsidR="009B75C3" w:rsidRPr="001D2E49" w:rsidRDefault="009B75C3" w:rsidP="009B75C3">
      <w:pPr>
        <w:pStyle w:val="Heading5"/>
      </w:pPr>
      <w:bookmarkStart w:id="2926" w:name="_Toc20954953"/>
      <w:bookmarkStart w:id="2927" w:name="_Toc29503390"/>
      <w:bookmarkStart w:id="2928" w:name="_Toc29503974"/>
      <w:bookmarkStart w:id="2929" w:name="_Toc29504558"/>
      <w:bookmarkStart w:id="2930" w:name="_Toc36553004"/>
      <w:bookmarkStart w:id="2931" w:name="_Toc36554731"/>
      <w:bookmarkStart w:id="2932" w:name="_Toc45652021"/>
      <w:bookmarkStart w:id="2933" w:name="_Toc45658453"/>
      <w:bookmarkStart w:id="2934" w:name="_Toc45720273"/>
      <w:bookmarkStart w:id="2935" w:name="_Toc45798153"/>
      <w:bookmarkStart w:id="2936" w:name="_Toc45897542"/>
      <w:bookmarkStart w:id="2937" w:name="_Toc51745746"/>
      <w:bookmarkStart w:id="2938" w:name="_Toc64446010"/>
      <w:bookmarkStart w:id="2939" w:name="_Toc73981880"/>
      <w:bookmarkStart w:id="2940" w:name="_Toc88651969"/>
      <w:bookmarkStart w:id="2941" w:name="_Toc97891012"/>
      <w:bookmarkStart w:id="2942" w:name="_Toc106109032"/>
      <w:r w:rsidRPr="001D2E49">
        <w:t>8.7.4.2.1</w:t>
      </w:r>
      <w:r w:rsidRPr="001D2E49">
        <w:tab/>
        <w:t>NG Reset initiated by the AMF</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0DD0530F" w14:textId="77777777" w:rsidR="009B75C3" w:rsidRPr="001D2E49" w:rsidRDefault="009B75C3" w:rsidP="009B75C3">
      <w:pPr>
        <w:pStyle w:val="TH"/>
      </w:pPr>
      <w:r w:rsidRPr="001D2E49">
        <w:object w:dxaOrig="6893" w:dyaOrig="2427" w14:anchorId="0A6F1EE6">
          <v:shape id="_x0000_i1073" type="#_x0000_t75" style="width:344.55pt;height:121.05pt" o:ole="">
            <v:imagedata r:id="rId104" o:title=""/>
          </v:shape>
          <o:OLEObject Type="Embed" ProgID="Visio.Drawing.11" ShapeID="_x0000_i1073" DrawAspect="Content" ObjectID="_1717486659"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2943" w:name="_Toc20954954"/>
      <w:bookmarkStart w:id="2944" w:name="_Toc29503391"/>
      <w:bookmarkStart w:id="2945" w:name="_Toc29503975"/>
      <w:bookmarkStart w:id="2946" w:name="_Toc29504559"/>
      <w:bookmarkStart w:id="2947" w:name="_Toc36553005"/>
      <w:bookmarkStart w:id="2948" w:name="_Toc36554732"/>
      <w:bookmarkStart w:id="2949" w:name="_Toc45652022"/>
      <w:bookmarkStart w:id="2950" w:name="_Toc45658454"/>
      <w:bookmarkStart w:id="2951" w:name="_Toc45720274"/>
      <w:bookmarkStart w:id="2952" w:name="_Toc45798154"/>
      <w:bookmarkStart w:id="2953" w:name="_Toc45897543"/>
      <w:bookmarkStart w:id="2954" w:name="_Toc51745747"/>
      <w:bookmarkStart w:id="2955" w:name="_Toc64446011"/>
      <w:bookmarkStart w:id="2956" w:name="_Toc73981881"/>
      <w:bookmarkStart w:id="2957" w:name="_Toc88651970"/>
      <w:bookmarkStart w:id="2958" w:name="_Toc97891013"/>
      <w:bookmarkStart w:id="2959" w:name="_Toc106109033"/>
      <w:r w:rsidRPr="001D2E49">
        <w:t>8.7.4.2.2</w:t>
      </w:r>
      <w:r w:rsidRPr="001D2E49">
        <w:tab/>
        <w:t>NG Reset initiated by the NG-RAN node</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5A30F5F2" w14:textId="77777777" w:rsidR="009B75C3" w:rsidRPr="001D2E49" w:rsidRDefault="009B75C3" w:rsidP="009B75C3">
      <w:pPr>
        <w:pStyle w:val="TH"/>
      </w:pPr>
      <w:r w:rsidRPr="001D2E49">
        <w:object w:dxaOrig="6893" w:dyaOrig="2427" w14:anchorId="64012436">
          <v:shape id="_x0000_i1074" type="#_x0000_t75" style="width:344.55pt;height:121.05pt" o:ole="">
            <v:imagedata r:id="rId106" o:title=""/>
          </v:shape>
          <o:OLEObject Type="Embed" ProgID="Visio.Drawing.11" ShapeID="_x0000_i1074" DrawAspect="Content" ObjectID="_1717486660"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2960" w:name="_Toc20954955"/>
      <w:bookmarkStart w:id="2961" w:name="_Toc29503392"/>
      <w:bookmarkStart w:id="2962" w:name="_Toc29503976"/>
      <w:bookmarkStart w:id="2963" w:name="_Toc29504560"/>
      <w:bookmarkStart w:id="2964" w:name="_Toc36553006"/>
      <w:bookmarkStart w:id="2965" w:name="_Toc36554733"/>
      <w:bookmarkStart w:id="2966" w:name="_Toc45652023"/>
      <w:bookmarkStart w:id="2967" w:name="_Toc45658455"/>
      <w:bookmarkStart w:id="2968" w:name="_Toc45720275"/>
      <w:bookmarkStart w:id="2969" w:name="_Toc45798155"/>
      <w:bookmarkStart w:id="2970" w:name="_Toc45897544"/>
      <w:bookmarkStart w:id="2971" w:name="_Toc51745748"/>
      <w:bookmarkStart w:id="2972" w:name="_Toc64446012"/>
      <w:bookmarkStart w:id="2973" w:name="_Toc73981882"/>
      <w:bookmarkStart w:id="2974" w:name="_Toc88651971"/>
      <w:bookmarkStart w:id="2975" w:name="_Toc97891014"/>
      <w:bookmarkStart w:id="2976" w:name="_Toc106109034"/>
      <w:r w:rsidRPr="001D2E49">
        <w:t>8.7.4.3</w:t>
      </w:r>
      <w:r w:rsidRPr="001D2E49">
        <w:tab/>
        <w:t>Unsuccessful Operation</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2977" w:name="_Toc20954956"/>
      <w:bookmarkStart w:id="2978" w:name="_Toc29503393"/>
      <w:bookmarkStart w:id="2979" w:name="_Toc29503977"/>
      <w:bookmarkStart w:id="2980" w:name="_Toc29504561"/>
      <w:bookmarkStart w:id="2981" w:name="_Toc36553007"/>
      <w:bookmarkStart w:id="2982" w:name="_Toc36554734"/>
      <w:bookmarkStart w:id="2983" w:name="_Toc45652024"/>
      <w:bookmarkStart w:id="2984" w:name="_Toc45658456"/>
      <w:bookmarkStart w:id="2985" w:name="_Toc45720276"/>
      <w:bookmarkStart w:id="2986" w:name="_Toc45798156"/>
      <w:bookmarkStart w:id="2987" w:name="_Toc45897545"/>
      <w:bookmarkStart w:id="2988" w:name="_Toc51745749"/>
      <w:bookmarkStart w:id="2989" w:name="_Toc64446013"/>
      <w:bookmarkStart w:id="2990" w:name="_Toc73981883"/>
      <w:bookmarkStart w:id="2991" w:name="_Toc88651972"/>
      <w:bookmarkStart w:id="2992" w:name="_Toc97891015"/>
      <w:bookmarkStart w:id="2993" w:name="_Toc106109035"/>
      <w:r w:rsidRPr="001D2E49">
        <w:t>8.7.4.4</w:t>
      </w:r>
      <w:r w:rsidRPr="001D2E49">
        <w:tab/>
        <w:t>Abnormal Conditions</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3FA52E9C" w14:textId="77777777" w:rsidR="009B75C3" w:rsidRPr="001D2E49" w:rsidRDefault="009B75C3" w:rsidP="009B75C3">
      <w:pPr>
        <w:pStyle w:val="Heading5"/>
      </w:pPr>
      <w:bookmarkStart w:id="2994" w:name="_Toc20954957"/>
      <w:bookmarkStart w:id="2995" w:name="_Toc29503394"/>
      <w:bookmarkStart w:id="2996" w:name="_Toc29503978"/>
      <w:bookmarkStart w:id="2997" w:name="_Toc29504562"/>
      <w:bookmarkStart w:id="2998" w:name="_Toc36553008"/>
      <w:bookmarkStart w:id="2999" w:name="_Toc36554735"/>
      <w:bookmarkStart w:id="3000" w:name="_Toc45652025"/>
      <w:bookmarkStart w:id="3001" w:name="_Toc45658457"/>
      <w:bookmarkStart w:id="3002" w:name="_Toc45720277"/>
      <w:bookmarkStart w:id="3003" w:name="_Toc45798157"/>
      <w:bookmarkStart w:id="3004" w:name="_Toc45897546"/>
      <w:bookmarkStart w:id="3005" w:name="_Toc51745750"/>
      <w:bookmarkStart w:id="3006" w:name="_Toc64446014"/>
      <w:bookmarkStart w:id="3007" w:name="_Toc73981884"/>
      <w:bookmarkStart w:id="3008" w:name="_Toc88651973"/>
      <w:bookmarkStart w:id="3009" w:name="_Toc97891016"/>
      <w:bookmarkStart w:id="3010" w:name="_Toc106109036"/>
      <w:r w:rsidRPr="001D2E49">
        <w:t>8.7.4.4.1</w:t>
      </w:r>
      <w:r w:rsidRPr="001D2E49">
        <w:tab/>
        <w:t>Abnormal Condition at the 5GC</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011" w:name="_Toc20954958"/>
      <w:bookmarkStart w:id="3012" w:name="_Toc29503395"/>
      <w:bookmarkStart w:id="3013" w:name="_Toc29503979"/>
      <w:bookmarkStart w:id="3014" w:name="_Toc29504563"/>
      <w:bookmarkStart w:id="3015" w:name="_Toc36553009"/>
      <w:bookmarkStart w:id="3016" w:name="_Toc36554736"/>
      <w:bookmarkStart w:id="3017" w:name="_Toc45652026"/>
      <w:bookmarkStart w:id="3018" w:name="_Toc45658458"/>
      <w:bookmarkStart w:id="3019" w:name="_Toc45720278"/>
      <w:bookmarkStart w:id="3020" w:name="_Toc45798158"/>
      <w:bookmarkStart w:id="3021" w:name="_Toc45897547"/>
      <w:bookmarkStart w:id="3022" w:name="_Toc51745751"/>
      <w:bookmarkStart w:id="3023" w:name="_Toc64446015"/>
      <w:bookmarkStart w:id="3024" w:name="_Toc73981885"/>
      <w:bookmarkStart w:id="3025" w:name="_Toc88651974"/>
      <w:bookmarkStart w:id="3026" w:name="_Toc97891017"/>
      <w:bookmarkStart w:id="3027" w:name="_Toc106109037"/>
      <w:r w:rsidRPr="001D2E49">
        <w:t>8.7.4.4.2</w:t>
      </w:r>
      <w:r w:rsidRPr="001D2E49">
        <w:tab/>
        <w:t>Abnormal Condition at the NG-RAN</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028" w:name="_Toc20954959"/>
      <w:bookmarkStart w:id="3029" w:name="_Toc29503396"/>
      <w:bookmarkStart w:id="3030" w:name="_Toc29503980"/>
      <w:bookmarkStart w:id="3031" w:name="_Toc29504564"/>
      <w:bookmarkStart w:id="3032" w:name="_Toc36553010"/>
      <w:bookmarkStart w:id="3033" w:name="_Toc36554737"/>
      <w:bookmarkStart w:id="3034" w:name="_Toc45652027"/>
      <w:bookmarkStart w:id="3035" w:name="_Toc45658459"/>
      <w:bookmarkStart w:id="3036" w:name="_Toc45720279"/>
      <w:bookmarkStart w:id="3037" w:name="_Toc45798159"/>
      <w:bookmarkStart w:id="3038" w:name="_Toc45897548"/>
      <w:bookmarkStart w:id="3039" w:name="_Toc51745752"/>
      <w:bookmarkStart w:id="3040" w:name="_Toc64446016"/>
      <w:bookmarkStart w:id="3041" w:name="_Toc73981886"/>
      <w:bookmarkStart w:id="3042" w:name="_Toc88651975"/>
      <w:bookmarkStart w:id="3043" w:name="_Toc97891018"/>
      <w:bookmarkStart w:id="3044" w:name="_Toc106109038"/>
      <w:r w:rsidRPr="001D2E49">
        <w:t>8.7.4.4.3</w:t>
      </w:r>
      <w:r w:rsidRPr="001D2E49">
        <w:tab/>
        <w:t>Crossing of NG RESET Messages</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045" w:name="_Toc20954960"/>
      <w:bookmarkStart w:id="3046" w:name="_Toc29503397"/>
      <w:bookmarkStart w:id="3047" w:name="_Toc29503981"/>
      <w:bookmarkStart w:id="3048" w:name="_Toc29504565"/>
      <w:bookmarkStart w:id="3049" w:name="_Toc36553011"/>
      <w:bookmarkStart w:id="3050" w:name="_Toc36554738"/>
      <w:bookmarkStart w:id="3051" w:name="_Toc45652028"/>
      <w:bookmarkStart w:id="3052" w:name="_Toc45658460"/>
      <w:bookmarkStart w:id="3053" w:name="_Toc45720280"/>
      <w:bookmarkStart w:id="3054" w:name="_Toc45798160"/>
      <w:bookmarkStart w:id="3055" w:name="_Toc45897549"/>
      <w:bookmarkStart w:id="3056" w:name="_Toc51745753"/>
      <w:bookmarkStart w:id="3057" w:name="_Toc64446017"/>
      <w:bookmarkStart w:id="3058" w:name="_Toc73981887"/>
      <w:bookmarkStart w:id="3059" w:name="_Toc88651976"/>
      <w:bookmarkStart w:id="3060" w:name="_Toc97891019"/>
      <w:bookmarkStart w:id="3061" w:name="_Toc106109039"/>
      <w:r w:rsidRPr="001D2E49">
        <w:t>8.7.5</w:t>
      </w:r>
      <w:r w:rsidRPr="001D2E49">
        <w:tab/>
        <w:t>Error Indication</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067D003C" w14:textId="77777777" w:rsidR="009B75C3" w:rsidRPr="001D2E49" w:rsidRDefault="009B75C3" w:rsidP="009B75C3">
      <w:pPr>
        <w:pStyle w:val="Heading4"/>
      </w:pPr>
      <w:bookmarkStart w:id="3062" w:name="_Toc20954961"/>
      <w:bookmarkStart w:id="3063" w:name="_Toc29503398"/>
      <w:bookmarkStart w:id="3064" w:name="_Toc29503982"/>
      <w:bookmarkStart w:id="3065" w:name="_Toc29504566"/>
      <w:bookmarkStart w:id="3066" w:name="_Toc36553012"/>
      <w:bookmarkStart w:id="3067" w:name="_Toc36554739"/>
      <w:bookmarkStart w:id="3068" w:name="_Toc45652029"/>
      <w:bookmarkStart w:id="3069" w:name="_Toc45658461"/>
      <w:bookmarkStart w:id="3070" w:name="_Toc45720281"/>
      <w:bookmarkStart w:id="3071" w:name="_Toc45798161"/>
      <w:bookmarkStart w:id="3072" w:name="_Toc45897550"/>
      <w:bookmarkStart w:id="3073" w:name="_Toc51745754"/>
      <w:bookmarkStart w:id="3074" w:name="_Toc64446018"/>
      <w:bookmarkStart w:id="3075" w:name="_Toc73981888"/>
      <w:bookmarkStart w:id="3076" w:name="_Toc88651977"/>
      <w:bookmarkStart w:id="3077" w:name="_Toc97891020"/>
      <w:bookmarkStart w:id="3078" w:name="_Toc106109040"/>
      <w:r w:rsidRPr="001D2E49">
        <w:t>8.7.5.1</w:t>
      </w:r>
      <w:r w:rsidRPr="001D2E49">
        <w:tab/>
        <w:t>General</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079" w:name="_Toc20954962"/>
      <w:bookmarkStart w:id="3080" w:name="_Toc29503399"/>
      <w:bookmarkStart w:id="3081" w:name="_Toc29503983"/>
      <w:bookmarkStart w:id="3082" w:name="_Toc29504567"/>
      <w:bookmarkStart w:id="3083" w:name="_Toc36553013"/>
      <w:bookmarkStart w:id="3084" w:name="_Toc36554740"/>
      <w:bookmarkStart w:id="3085" w:name="_Toc45652030"/>
      <w:bookmarkStart w:id="3086" w:name="_Toc45658462"/>
      <w:bookmarkStart w:id="3087" w:name="_Toc45720282"/>
      <w:bookmarkStart w:id="3088" w:name="_Toc45798162"/>
      <w:bookmarkStart w:id="3089" w:name="_Toc45897551"/>
      <w:bookmarkStart w:id="3090" w:name="_Toc51745755"/>
      <w:bookmarkStart w:id="3091" w:name="_Toc64446019"/>
      <w:bookmarkStart w:id="3092" w:name="_Toc73981889"/>
      <w:bookmarkStart w:id="3093" w:name="_Toc88651978"/>
      <w:bookmarkStart w:id="3094" w:name="_Toc97891021"/>
      <w:bookmarkStart w:id="3095" w:name="_Toc106109041"/>
      <w:r w:rsidRPr="001D2E49">
        <w:t>8.7.5.2</w:t>
      </w:r>
      <w:r w:rsidRPr="001D2E49">
        <w:tab/>
        <w:t>Successful Operation</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6E0DE089" w14:textId="77777777" w:rsidR="009B75C3" w:rsidRPr="001D2E49" w:rsidRDefault="009B75C3" w:rsidP="009B75C3">
      <w:pPr>
        <w:pStyle w:val="TH"/>
      </w:pPr>
      <w:r w:rsidRPr="001D2E49">
        <w:object w:dxaOrig="6893" w:dyaOrig="2427" w14:anchorId="1AD71079">
          <v:shape id="_x0000_i1075" type="#_x0000_t75" style="width:344.55pt;height:121.05pt" o:ole="">
            <v:imagedata r:id="rId108" o:title=""/>
          </v:shape>
          <o:OLEObject Type="Embed" ProgID="Visio.Drawing.11" ShapeID="_x0000_i1075" DrawAspect="Content" ObjectID="_1717486661"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6" type="#_x0000_t75" style="width:344.55pt;height:121.05pt" o:ole="">
            <v:imagedata r:id="rId110" o:title=""/>
          </v:shape>
          <o:OLEObject Type="Embed" ProgID="Visio.Drawing.11" ShapeID="_x0000_i1076" DrawAspect="Content" ObjectID="_1717486662"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096" w:name="_Toc20954963"/>
      <w:bookmarkStart w:id="3097" w:name="_Toc29503400"/>
      <w:bookmarkStart w:id="3098" w:name="_Toc29503984"/>
      <w:bookmarkStart w:id="3099" w:name="_Toc29504568"/>
      <w:bookmarkStart w:id="3100" w:name="_Toc36553014"/>
      <w:bookmarkStart w:id="3101" w:name="_Toc36554741"/>
      <w:bookmarkStart w:id="3102" w:name="_Toc45652031"/>
      <w:bookmarkStart w:id="3103" w:name="_Toc45658463"/>
      <w:bookmarkStart w:id="3104" w:name="_Toc45720283"/>
      <w:bookmarkStart w:id="3105" w:name="_Toc45798163"/>
      <w:bookmarkStart w:id="3106" w:name="_Toc45897552"/>
      <w:bookmarkStart w:id="3107" w:name="_Toc51745756"/>
      <w:bookmarkStart w:id="3108" w:name="_Toc64446020"/>
      <w:bookmarkStart w:id="3109" w:name="_Toc73981890"/>
      <w:bookmarkStart w:id="3110" w:name="_Toc88651979"/>
      <w:bookmarkStart w:id="3111" w:name="_Toc97891022"/>
      <w:bookmarkStart w:id="3112" w:name="_Toc106109042"/>
      <w:r w:rsidRPr="001D2E49">
        <w:t>8.7.5.3</w:t>
      </w:r>
      <w:r w:rsidRPr="001D2E49">
        <w:tab/>
        <w:t>Abnormal Conditions</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113" w:name="_Toc20954964"/>
      <w:bookmarkStart w:id="3114" w:name="_Toc29503401"/>
      <w:bookmarkStart w:id="3115" w:name="_Toc29503985"/>
      <w:bookmarkStart w:id="3116" w:name="_Toc29504569"/>
      <w:bookmarkStart w:id="3117" w:name="_Toc36553015"/>
      <w:bookmarkStart w:id="3118" w:name="_Toc36554742"/>
      <w:bookmarkStart w:id="3119" w:name="_Toc45652032"/>
      <w:bookmarkStart w:id="3120" w:name="_Toc45658464"/>
      <w:bookmarkStart w:id="3121" w:name="_Toc45720284"/>
      <w:bookmarkStart w:id="3122" w:name="_Toc45798164"/>
      <w:bookmarkStart w:id="3123" w:name="_Toc45897553"/>
      <w:bookmarkStart w:id="3124" w:name="_Toc51745757"/>
      <w:bookmarkStart w:id="3125" w:name="_Toc64446021"/>
      <w:bookmarkStart w:id="3126" w:name="_Toc73981891"/>
      <w:bookmarkStart w:id="3127" w:name="_Toc88651980"/>
      <w:bookmarkStart w:id="3128" w:name="_Toc97891023"/>
      <w:bookmarkStart w:id="3129" w:name="_Toc106109043"/>
      <w:r w:rsidRPr="001D2E49">
        <w:t>8.7.6</w:t>
      </w:r>
      <w:r w:rsidRPr="001D2E49">
        <w:tab/>
        <w:t>AMF Status Indication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53005F8D" w14:textId="77777777" w:rsidR="009B75C3" w:rsidRPr="001D2E49" w:rsidRDefault="009B75C3" w:rsidP="009B75C3">
      <w:pPr>
        <w:pStyle w:val="Heading4"/>
      </w:pPr>
      <w:bookmarkStart w:id="3130" w:name="_Toc20954965"/>
      <w:bookmarkStart w:id="3131" w:name="_Toc29503402"/>
      <w:bookmarkStart w:id="3132" w:name="_Toc29503986"/>
      <w:bookmarkStart w:id="3133" w:name="_Toc29504570"/>
      <w:bookmarkStart w:id="3134" w:name="_Toc36553016"/>
      <w:bookmarkStart w:id="3135" w:name="_Toc36554743"/>
      <w:bookmarkStart w:id="3136" w:name="_Toc45652033"/>
      <w:bookmarkStart w:id="3137" w:name="_Toc45658465"/>
      <w:bookmarkStart w:id="3138" w:name="_Toc45720285"/>
      <w:bookmarkStart w:id="3139" w:name="_Toc45798165"/>
      <w:bookmarkStart w:id="3140" w:name="_Toc45897554"/>
      <w:bookmarkStart w:id="3141" w:name="_Toc51745758"/>
      <w:bookmarkStart w:id="3142" w:name="_Toc64446022"/>
      <w:bookmarkStart w:id="3143" w:name="_Toc73981892"/>
      <w:bookmarkStart w:id="3144" w:name="_Toc88651981"/>
      <w:bookmarkStart w:id="3145" w:name="_Toc97891024"/>
      <w:bookmarkStart w:id="3146" w:name="_Toc106109044"/>
      <w:r w:rsidRPr="001D2E49">
        <w:t>8.7.6.1</w:t>
      </w:r>
      <w:r w:rsidRPr="001D2E49">
        <w:tab/>
        <w:t>General</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147" w:name="_Toc20954966"/>
      <w:bookmarkStart w:id="3148" w:name="_Toc29503403"/>
      <w:bookmarkStart w:id="3149" w:name="_Toc29503987"/>
      <w:bookmarkStart w:id="3150" w:name="_Toc29504571"/>
      <w:bookmarkStart w:id="3151" w:name="_Toc36553017"/>
      <w:bookmarkStart w:id="3152" w:name="_Toc36554744"/>
      <w:bookmarkStart w:id="3153" w:name="_Toc45652034"/>
      <w:bookmarkStart w:id="3154" w:name="_Toc45658466"/>
      <w:bookmarkStart w:id="3155" w:name="_Toc45720286"/>
      <w:bookmarkStart w:id="3156" w:name="_Toc45798166"/>
      <w:bookmarkStart w:id="3157" w:name="_Toc45897555"/>
      <w:bookmarkStart w:id="3158"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159" w:name="_Toc64446023"/>
      <w:bookmarkStart w:id="3160" w:name="_Toc73981893"/>
      <w:bookmarkStart w:id="3161" w:name="_Toc88651982"/>
      <w:bookmarkStart w:id="3162" w:name="_Toc97891025"/>
      <w:bookmarkStart w:id="3163" w:name="_Toc106109045"/>
      <w:r w:rsidRPr="001D2E49">
        <w:t>8.7.6.2</w:t>
      </w:r>
      <w:r w:rsidRPr="001D2E49">
        <w:tab/>
        <w:t>Successful Operation</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0B338E24" w14:textId="77777777" w:rsidR="009B75C3" w:rsidRPr="001D2E49" w:rsidRDefault="009B75C3" w:rsidP="009B75C3">
      <w:pPr>
        <w:pStyle w:val="TH"/>
      </w:pPr>
      <w:r w:rsidRPr="001D2E49">
        <w:object w:dxaOrig="6893" w:dyaOrig="2427" w14:anchorId="556904AA">
          <v:shape id="_x0000_i1077" type="#_x0000_t75" style="width:344.55pt;height:121.05pt" o:ole="">
            <v:imagedata r:id="rId112" o:title=""/>
          </v:shape>
          <o:OLEObject Type="Embed" ProgID="Visio.Drawing.11" ShapeID="_x0000_i1077" DrawAspect="Content" ObjectID="_1717486663"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164" w:name="_Toc20954967"/>
      <w:bookmarkStart w:id="3165" w:name="_Toc29503404"/>
      <w:bookmarkStart w:id="3166" w:name="_Toc29503988"/>
      <w:bookmarkStart w:id="3167" w:name="_Toc29504572"/>
      <w:bookmarkStart w:id="3168" w:name="_Toc36553018"/>
      <w:bookmarkStart w:id="3169" w:name="_Toc36554745"/>
      <w:bookmarkStart w:id="3170" w:name="_Toc45652035"/>
      <w:bookmarkStart w:id="3171" w:name="_Toc45658467"/>
      <w:bookmarkStart w:id="3172" w:name="_Toc45720287"/>
      <w:bookmarkStart w:id="3173" w:name="_Toc45798167"/>
      <w:bookmarkStart w:id="3174" w:name="_Toc45897556"/>
      <w:bookmarkStart w:id="3175" w:name="_Toc51745760"/>
      <w:bookmarkStart w:id="3176" w:name="_Toc64446024"/>
      <w:bookmarkStart w:id="3177" w:name="_Toc73981894"/>
      <w:bookmarkStart w:id="3178" w:name="_Toc88651983"/>
      <w:bookmarkStart w:id="3179" w:name="_Toc97891026"/>
      <w:bookmarkStart w:id="3180" w:name="_Toc106109046"/>
      <w:r w:rsidRPr="001D2E49">
        <w:t>8.7.6.3</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181" w:name="_Toc20954968"/>
      <w:bookmarkStart w:id="3182" w:name="_Toc29503405"/>
      <w:bookmarkStart w:id="3183" w:name="_Toc29503989"/>
      <w:bookmarkStart w:id="3184" w:name="_Toc29504573"/>
      <w:bookmarkStart w:id="3185" w:name="_Toc36553019"/>
      <w:bookmarkStart w:id="3186" w:name="_Toc36554746"/>
      <w:bookmarkStart w:id="3187" w:name="_Toc45652036"/>
      <w:bookmarkStart w:id="3188" w:name="_Toc45658468"/>
      <w:bookmarkStart w:id="3189" w:name="_Toc45720288"/>
      <w:bookmarkStart w:id="3190" w:name="_Toc45798168"/>
      <w:bookmarkStart w:id="3191" w:name="_Toc45897557"/>
      <w:bookmarkStart w:id="3192" w:name="_Toc51745761"/>
      <w:bookmarkStart w:id="3193" w:name="_Toc64446025"/>
      <w:bookmarkStart w:id="3194" w:name="_Toc73981895"/>
      <w:bookmarkStart w:id="3195" w:name="_Toc88651984"/>
      <w:bookmarkStart w:id="3196" w:name="_Toc97891027"/>
      <w:bookmarkStart w:id="3197" w:name="_Toc106109047"/>
      <w:r w:rsidRPr="001D2E49">
        <w:t>8.7.7</w:t>
      </w:r>
      <w:r w:rsidRPr="001D2E49">
        <w:tab/>
        <w:t>Overload Start</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6EEC15ED" w14:textId="77777777" w:rsidR="009B75C3" w:rsidRPr="001D2E49" w:rsidRDefault="009B75C3" w:rsidP="009B75C3">
      <w:pPr>
        <w:pStyle w:val="Heading4"/>
      </w:pPr>
      <w:bookmarkStart w:id="3198" w:name="_Toc20954969"/>
      <w:bookmarkStart w:id="3199" w:name="_Toc29503406"/>
      <w:bookmarkStart w:id="3200" w:name="_Toc29503990"/>
      <w:bookmarkStart w:id="3201" w:name="_Toc29504574"/>
      <w:bookmarkStart w:id="3202" w:name="_Toc36553020"/>
      <w:bookmarkStart w:id="3203" w:name="_Toc36554747"/>
      <w:bookmarkStart w:id="3204" w:name="_Toc45652037"/>
      <w:bookmarkStart w:id="3205" w:name="_Toc45658469"/>
      <w:bookmarkStart w:id="3206" w:name="_Toc45720289"/>
      <w:bookmarkStart w:id="3207" w:name="_Toc45798169"/>
      <w:bookmarkStart w:id="3208" w:name="_Toc45897558"/>
      <w:bookmarkStart w:id="3209" w:name="_Toc51745762"/>
      <w:bookmarkStart w:id="3210" w:name="_Toc64446026"/>
      <w:bookmarkStart w:id="3211" w:name="_Toc73981896"/>
      <w:bookmarkStart w:id="3212" w:name="_Toc88651985"/>
      <w:bookmarkStart w:id="3213" w:name="_Toc97891028"/>
      <w:bookmarkStart w:id="3214" w:name="_Toc106109048"/>
      <w:r w:rsidRPr="001D2E49">
        <w:t>8.7.7.1</w:t>
      </w:r>
      <w:r w:rsidRPr="001D2E49">
        <w:tab/>
        <w:t>General</w:t>
      </w:r>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215" w:name="_Toc20954970"/>
      <w:bookmarkStart w:id="3216" w:name="_Toc29503407"/>
      <w:bookmarkStart w:id="3217" w:name="_Toc29503991"/>
      <w:bookmarkStart w:id="3218" w:name="_Toc29504575"/>
      <w:bookmarkStart w:id="3219" w:name="_Toc36553021"/>
      <w:bookmarkStart w:id="3220" w:name="_Toc36554748"/>
      <w:bookmarkStart w:id="3221" w:name="_Toc45652038"/>
      <w:bookmarkStart w:id="3222" w:name="_Toc45658470"/>
      <w:bookmarkStart w:id="3223" w:name="_Toc45720290"/>
      <w:bookmarkStart w:id="3224" w:name="_Toc45798170"/>
      <w:bookmarkStart w:id="3225" w:name="_Toc45897559"/>
      <w:bookmarkStart w:id="3226" w:name="_Toc51745763"/>
      <w:bookmarkStart w:id="3227" w:name="_Toc64446027"/>
      <w:bookmarkStart w:id="3228" w:name="_Toc73981897"/>
      <w:bookmarkStart w:id="3229" w:name="_Toc88651986"/>
      <w:bookmarkStart w:id="3230" w:name="_Toc97891029"/>
      <w:bookmarkStart w:id="3231" w:name="_Toc106109049"/>
      <w:r w:rsidRPr="001D2E49">
        <w:t>8.7.7.2</w:t>
      </w:r>
      <w:r w:rsidRPr="001D2E49">
        <w:tab/>
        <w:t>Successful Operation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4F0218AB" w14:textId="77777777" w:rsidR="009B75C3" w:rsidRPr="001D2E49" w:rsidRDefault="009B75C3" w:rsidP="009B75C3">
      <w:pPr>
        <w:pStyle w:val="TH"/>
      </w:pPr>
      <w:r w:rsidRPr="001D2E49">
        <w:object w:dxaOrig="6893" w:dyaOrig="2427" w14:anchorId="38E4CCB1">
          <v:shape id="_x0000_i1078" type="#_x0000_t75" style="width:344.55pt;height:121.05pt" o:ole="">
            <v:imagedata r:id="rId114" o:title=""/>
          </v:shape>
          <o:OLEObject Type="Embed" ProgID="Visio.Drawing.11" ShapeID="_x0000_i1078" DrawAspect="Content" ObjectID="_1717486664"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232" w:name="_Toc20954971"/>
      <w:bookmarkStart w:id="3233" w:name="_Toc29503408"/>
      <w:bookmarkStart w:id="3234" w:name="_Toc29503992"/>
      <w:bookmarkStart w:id="3235" w:name="_Toc29504576"/>
      <w:bookmarkStart w:id="3236" w:name="_Toc36553022"/>
      <w:bookmarkStart w:id="3237" w:name="_Toc36554749"/>
      <w:bookmarkStart w:id="3238" w:name="_Toc45652039"/>
      <w:bookmarkStart w:id="3239" w:name="_Toc45658471"/>
      <w:bookmarkStart w:id="3240" w:name="_Toc45720291"/>
      <w:bookmarkStart w:id="3241" w:name="_Toc45798171"/>
      <w:bookmarkStart w:id="3242" w:name="_Toc45897560"/>
      <w:bookmarkStart w:id="3243" w:name="_Toc51745764"/>
      <w:bookmarkStart w:id="3244" w:name="_Toc64446028"/>
      <w:bookmarkStart w:id="3245" w:name="_Toc73981898"/>
      <w:bookmarkStart w:id="3246" w:name="_Toc88651987"/>
      <w:bookmarkStart w:id="3247" w:name="_Toc97891030"/>
      <w:bookmarkStart w:id="3248" w:name="_Toc106109050"/>
      <w:r w:rsidRPr="001D2E49">
        <w:t>8.7.7.3</w:t>
      </w:r>
      <w:r w:rsidRPr="001D2E49">
        <w:tab/>
        <w:t>Abnormal Conditions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249" w:name="_Toc20954972"/>
      <w:bookmarkStart w:id="3250" w:name="_Toc29503409"/>
      <w:bookmarkStart w:id="3251" w:name="_Toc29503993"/>
      <w:bookmarkStart w:id="3252" w:name="_Toc29504577"/>
      <w:bookmarkStart w:id="3253" w:name="_Toc36553023"/>
      <w:bookmarkStart w:id="3254" w:name="_Toc36554750"/>
      <w:bookmarkStart w:id="3255" w:name="_Toc45652040"/>
      <w:bookmarkStart w:id="3256" w:name="_Toc45658472"/>
      <w:bookmarkStart w:id="3257" w:name="_Toc45720292"/>
      <w:bookmarkStart w:id="3258" w:name="_Toc45798172"/>
      <w:bookmarkStart w:id="3259" w:name="_Toc45897561"/>
      <w:bookmarkStart w:id="3260" w:name="_Toc51745765"/>
      <w:bookmarkStart w:id="3261" w:name="_Toc64446029"/>
      <w:bookmarkStart w:id="3262" w:name="_Toc73981899"/>
      <w:bookmarkStart w:id="3263" w:name="_Toc88651988"/>
      <w:bookmarkStart w:id="3264" w:name="_Toc97891031"/>
      <w:bookmarkStart w:id="3265" w:name="_Toc106109051"/>
      <w:r w:rsidRPr="001D2E49">
        <w:t>8.7.8</w:t>
      </w:r>
      <w:r w:rsidRPr="001D2E49">
        <w:tab/>
        <w:t>Overload Stop</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7DC2FCDA" w14:textId="77777777" w:rsidR="009B75C3" w:rsidRPr="001D2E49" w:rsidRDefault="009B75C3" w:rsidP="009B75C3">
      <w:pPr>
        <w:pStyle w:val="Heading4"/>
      </w:pPr>
      <w:bookmarkStart w:id="3266" w:name="_Toc20954973"/>
      <w:bookmarkStart w:id="3267" w:name="_Toc29503410"/>
      <w:bookmarkStart w:id="3268" w:name="_Toc29503994"/>
      <w:bookmarkStart w:id="3269" w:name="_Toc29504578"/>
      <w:bookmarkStart w:id="3270" w:name="_Toc36553024"/>
      <w:bookmarkStart w:id="3271" w:name="_Toc36554751"/>
      <w:bookmarkStart w:id="3272" w:name="_Toc45652041"/>
      <w:bookmarkStart w:id="3273" w:name="_Toc45658473"/>
      <w:bookmarkStart w:id="3274" w:name="_Toc45720293"/>
      <w:bookmarkStart w:id="3275" w:name="_Toc45798173"/>
      <w:bookmarkStart w:id="3276" w:name="_Toc45897562"/>
      <w:bookmarkStart w:id="3277" w:name="_Toc51745766"/>
      <w:bookmarkStart w:id="3278" w:name="_Toc64446030"/>
      <w:bookmarkStart w:id="3279" w:name="_Toc73981900"/>
      <w:bookmarkStart w:id="3280" w:name="_Toc88651989"/>
      <w:bookmarkStart w:id="3281" w:name="_Toc97891032"/>
      <w:bookmarkStart w:id="3282" w:name="_Toc106109052"/>
      <w:r w:rsidRPr="001D2E49">
        <w:t>8.7.8.1</w:t>
      </w:r>
      <w:r w:rsidRPr="001D2E49">
        <w:tab/>
        <w:t>General</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283" w:name="_Toc20954974"/>
      <w:bookmarkStart w:id="3284" w:name="_Toc29503411"/>
      <w:bookmarkStart w:id="3285" w:name="_Toc29503995"/>
      <w:bookmarkStart w:id="3286" w:name="_Toc29504579"/>
      <w:bookmarkStart w:id="3287" w:name="_Toc36553025"/>
      <w:bookmarkStart w:id="3288" w:name="_Toc36554752"/>
      <w:bookmarkStart w:id="3289" w:name="_Toc45652042"/>
      <w:bookmarkStart w:id="3290" w:name="_Toc45658474"/>
      <w:bookmarkStart w:id="3291" w:name="_Toc45720294"/>
      <w:bookmarkStart w:id="3292" w:name="_Toc45798174"/>
      <w:bookmarkStart w:id="3293" w:name="_Toc45897563"/>
      <w:bookmarkStart w:id="3294" w:name="_Toc51745767"/>
      <w:bookmarkStart w:id="3295" w:name="_Toc64446031"/>
      <w:bookmarkStart w:id="3296" w:name="_Toc73981901"/>
      <w:bookmarkStart w:id="3297" w:name="_Toc88651990"/>
      <w:bookmarkStart w:id="3298" w:name="_Toc97891033"/>
      <w:bookmarkStart w:id="3299" w:name="_Toc106109053"/>
      <w:r w:rsidRPr="001D2E49">
        <w:t>8.7.8.2</w:t>
      </w:r>
      <w:r w:rsidRPr="001D2E49">
        <w:tab/>
        <w:t>Successful Operation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29D9119E" w14:textId="77777777" w:rsidR="009B75C3" w:rsidRPr="001D2E49" w:rsidRDefault="009B75C3" w:rsidP="009B75C3">
      <w:pPr>
        <w:pStyle w:val="TH"/>
      </w:pPr>
      <w:r w:rsidRPr="001D2E49">
        <w:object w:dxaOrig="6893" w:dyaOrig="2427" w14:anchorId="3C8D8176">
          <v:shape id="_x0000_i1079" type="#_x0000_t75" style="width:344.55pt;height:121.05pt" o:ole="">
            <v:imagedata r:id="rId116" o:title=""/>
          </v:shape>
          <o:OLEObject Type="Embed" ProgID="Visio.Drawing.11" ShapeID="_x0000_i1079" DrawAspect="Content" ObjectID="_1717486665"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300" w:name="_Toc20954975"/>
      <w:bookmarkStart w:id="3301" w:name="_Toc29503412"/>
      <w:bookmarkStart w:id="3302" w:name="_Toc29503996"/>
      <w:bookmarkStart w:id="3303" w:name="_Toc29504580"/>
      <w:bookmarkStart w:id="3304" w:name="_Toc36553026"/>
      <w:bookmarkStart w:id="3305" w:name="_Toc36554753"/>
      <w:bookmarkStart w:id="3306" w:name="_Toc45652043"/>
      <w:bookmarkStart w:id="3307" w:name="_Toc45658475"/>
      <w:bookmarkStart w:id="3308" w:name="_Toc45720295"/>
      <w:bookmarkStart w:id="3309" w:name="_Toc45798175"/>
      <w:bookmarkStart w:id="3310" w:name="_Toc45897564"/>
      <w:bookmarkStart w:id="3311" w:name="_Toc51745768"/>
      <w:bookmarkStart w:id="3312" w:name="_Toc64446032"/>
      <w:bookmarkStart w:id="3313" w:name="_Toc73981902"/>
      <w:bookmarkStart w:id="3314" w:name="_Toc88651991"/>
      <w:bookmarkStart w:id="3315" w:name="_Toc97891034"/>
      <w:bookmarkStart w:id="3316" w:name="_Toc106109054"/>
      <w:r w:rsidRPr="001D2E49">
        <w:t>8.7.8.3</w:t>
      </w:r>
      <w:r w:rsidRPr="001D2E49">
        <w:tab/>
        <w:t>Abnormal Conditions</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317" w:name="_Toc20954976"/>
      <w:bookmarkStart w:id="3318" w:name="_Toc29503413"/>
      <w:bookmarkStart w:id="3319" w:name="_Toc29503997"/>
      <w:bookmarkStart w:id="3320" w:name="_Toc29504581"/>
      <w:bookmarkStart w:id="3321" w:name="_Toc36553027"/>
      <w:bookmarkStart w:id="3322" w:name="_Toc36554754"/>
      <w:bookmarkStart w:id="3323" w:name="_Toc45652044"/>
      <w:bookmarkStart w:id="3324" w:name="_Toc45658476"/>
      <w:bookmarkStart w:id="3325" w:name="_Toc45720296"/>
      <w:bookmarkStart w:id="3326" w:name="_Toc45798176"/>
      <w:bookmarkStart w:id="3327" w:name="_Toc45897565"/>
      <w:bookmarkStart w:id="3328" w:name="_Toc51745769"/>
      <w:bookmarkStart w:id="3329" w:name="_Toc64446033"/>
      <w:bookmarkStart w:id="3330" w:name="_Toc73981903"/>
      <w:bookmarkStart w:id="3331" w:name="_Toc88651992"/>
      <w:bookmarkStart w:id="3332" w:name="_Toc97891035"/>
      <w:bookmarkStart w:id="3333" w:name="_Toc106109055"/>
      <w:r w:rsidRPr="001D2E49">
        <w:t>8.8</w:t>
      </w:r>
      <w:r w:rsidRPr="001D2E49">
        <w:tab/>
        <w:t>Configuration Transfer Procedures</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1997CD26" w14:textId="77777777" w:rsidR="009B75C3" w:rsidRPr="001D2E49" w:rsidRDefault="009B75C3" w:rsidP="009B75C3">
      <w:pPr>
        <w:pStyle w:val="Heading3"/>
      </w:pPr>
      <w:bookmarkStart w:id="3334" w:name="_Toc20954977"/>
      <w:bookmarkStart w:id="3335" w:name="_Toc29503414"/>
      <w:bookmarkStart w:id="3336" w:name="_Toc29503998"/>
      <w:bookmarkStart w:id="3337" w:name="_Toc29504582"/>
      <w:bookmarkStart w:id="3338" w:name="_Toc36553028"/>
      <w:bookmarkStart w:id="3339" w:name="_Toc36554755"/>
      <w:bookmarkStart w:id="3340" w:name="_Toc45652045"/>
      <w:bookmarkStart w:id="3341" w:name="_Toc45658477"/>
      <w:bookmarkStart w:id="3342" w:name="_Toc45720297"/>
      <w:bookmarkStart w:id="3343" w:name="_Toc45798177"/>
      <w:bookmarkStart w:id="3344" w:name="_Toc45897566"/>
      <w:bookmarkStart w:id="3345" w:name="_Toc51745770"/>
      <w:bookmarkStart w:id="3346" w:name="_Toc64446034"/>
      <w:bookmarkStart w:id="3347" w:name="_Toc73981904"/>
      <w:bookmarkStart w:id="3348" w:name="_Toc88651993"/>
      <w:bookmarkStart w:id="3349" w:name="_Toc97891036"/>
      <w:bookmarkStart w:id="3350" w:name="_Toc106109056"/>
      <w:r w:rsidRPr="001D2E49">
        <w:t>8.8.1</w:t>
      </w:r>
      <w:r w:rsidRPr="001D2E49">
        <w:tab/>
        <w:t>Uplink RAN Configuration Transfer</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FA5F0DC" w14:textId="77777777" w:rsidR="009B75C3" w:rsidRPr="001D2E49" w:rsidRDefault="009B75C3" w:rsidP="009B75C3">
      <w:pPr>
        <w:pStyle w:val="Heading4"/>
      </w:pPr>
      <w:bookmarkStart w:id="3351" w:name="_Toc20954978"/>
      <w:bookmarkStart w:id="3352" w:name="_Toc29503415"/>
      <w:bookmarkStart w:id="3353" w:name="_Toc29503999"/>
      <w:bookmarkStart w:id="3354" w:name="_Toc29504583"/>
      <w:bookmarkStart w:id="3355" w:name="_Toc36553029"/>
      <w:bookmarkStart w:id="3356" w:name="_Toc36554756"/>
      <w:bookmarkStart w:id="3357" w:name="_Toc45652046"/>
      <w:bookmarkStart w:id="3358" w:name="_Toc45658478"/>
      <w:bookmarkStart w:id="3359" w:name="_Toc45720298"/>
      <w:bookmarkStart w:id="3360" w:name="_Toc45798178"/>
      <w:bookmarkStart w:id="3361" w:name="_Toc45897567"/>
      <w:bookmarkStart w:id="3362" w:name="_Toc51745771"/>
      <w:bookmarkStart w:id="3363" w:name="_Toc64446035"/>
      <w:bookmarkStart w:id="3364" w:name="_Toc73981905"/>
      <w:bookmarkStart w:id="3365" w:name="_Toc88651994"/>
      <w:bookmarkStart w:id="3366" w:name="_Toc97891037"/>
      <w:bookmarkStart w:id="3367" w:name="_Toc106109057"/>
      <w:r w:rsidRPr="001D2E49">
        <w:t>8.8.1.1</w:t>
      </w:r>
      <w:r w:rsidRPr="001D2E49">
        <w:tab/>
        <w:t>General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368" w:name="_Toc20954979"/>
      <w:bookmarkStart w:id="3369" w:name="_Toc29503416"/>
      <w:bookmarkStart w:id="3370" w:name="_Toc29504000"/>
      <w:bookmarkStart w:id="3371" w:name="_Toc29504584"/>
      <w:bookmarkStart w:id="3372" w:name="_Toc36553030"/>
      <w:bookmarkStart w:id="3373" w:name="_Toc36554757"/>
      <w:bookmarkStart w:id="3374" w:name="_Toc45652047"/>
      <w:bookmarkStart w:id="3375" w:name="_Toc45658479"/>
      <w:bookmarkStart w:id="3376" w:name="_Toc45720299"/>
      <w:bookmarkStart w:id="3377" w:name="_Toc45798179"/>
      <w:bookmarkStart w:id="3378" w:name="_Toc45897568"/>
      <w:bookmarkStart w:id="3379" w:name="_Toc51745772"/>
      <w:bookmarkStart w:id="3380" w:name="_Toc64446036"/>
      <w:bookmarkStart w:id="3381" w:name="_Toc73981906"/>
      <w:bookmarkStart w:id="3382" w:name="_Toc88651995"/>
      <w:bookmarkStart w:id="3383" w:name="_Toc97891038"/>
      <w:bookmarkStart w:id="3384" w:name="_Toc106109058"/>
      <w:r w:rsidRPr="001D2E49">
        <w:t>8.8.1.2</w:t>
      </w:r>
      <w:r w:rsidRPr="001D2E49">
        <w:tab/>
        <w:t>Successful Operation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615E4508" w14:textId="77777777" w:rsidR="009B75C3" w:rsidRPr="001D2E49" w:rsidRDefault="009B75C3" w:rsidP="009B75C3">
      <w:pPr>
        <w:pStyle w:val="TH"/>
      </w:pPr>
      <w:r w:rsidRPr="001D2E49">
        <w:object w:dxaOrig="6893" w:dyaOrig="2427" w14:anchorId="1BAC5992">
          <v:shape id="_x0000_i1080" type="#_x0000_t75" style="width:344.55pt;height:121.05pt" o:ole="">
            <v:imagedata r:id="rId118" o:title=""/>
          </v:shape>
          <o:OLEObject Type="Embed" ProgID="Visio.Drawing.11" ShapeID="_x0000_i1080" DrawAspect="Content" ObjectID="_1717486666"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385" w:name="_Toc20954980"/>
      <w:bookmarkStart w:id="3386" w:name="_Toc29503417"/>
      <w:bookmarkStart w:id="3387" w:name="_Toc29504001"/>
      <w:bookmarkStart w:id="3388" w:name="_Toc29504585"/>
      <w:bookmarkStart w:id="3389" w:name="_Toc36553031"/>
      <w:bookmarkStart w:id="3390"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391" w:name="_Toc45652048"/>
      <w:bookmarkStart w:id="3392" w:name="_Toc45658480"/>
      <w:bookmarkStart w:id="3393" w:name="_Toc45720300"/>
      <w:bookmarkStart w:id="3394" w:name="_Toc45798180"/>
      <w:bookmarkStart w:id="3395" w:name="_Toc45897569"/>
      <w:bookmarkStart w:id="3396" w:name="_Toc51745773"/>
      <w:bookmarkStart w:id="3397" w:name="_Toc64446037"/>
      <w:bookmarkStart w:id="3398" w:name="_Toc73981907"/>
      <w:bookmarkStart w:id="3399" w:name="_Toc88651996"/>
      <w:bookmarkStart w:id="3400" w:name="_Toc97891039"/>
      <w:bookmarkStart w:id="3401" w:name="_Toc106109059"/>
      <w:r w:rsidRPr="001D2E49">
        <w:t>8.8.1.3</w:t>
      </w:r>
      <w:r w:rsidRPr="001D2E49">
        <w:tab/>
        <w:t>Abnormal Conditions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402" w:name="_Toc20954981"/>
      <w:bookmarkStart w:id="3403" w:name="_Toc29503418"/>
      <w:bookmarkStart w:id="3404" w:name="_Toc29504002"/>
      <w:bookmarkStart w:id="3405" w:name="_Toc29504586"/>
      <w:bookmarkStart w:id="3406" w:name="_Toc36553032"/>
      <w:bookmarkStart w:id="3407" w:name="_Toc36554759"/>
      <w:bookmarkStart w:id="3408" w:name="_Toc45652049"/>
      <w:bookmarkStart w:id="3409" w:name="_Toc45658481"/>
      <w:bookmarkStart w:id="3410" w:name="_Toc45720301"/>
      <w:bookmarkStart w:id="3411" w:name="_Toc45798181"/>
      <w:bookmarkStart w:id="3412" w:name="_Toc45897570"/>
      <w:bookmarkStart w:id="3413" w:name="_Toc51745774"/>
      <w:bookmarkStart w:id="3414" w:name="_Toc64446038"/>
      <w:bookmarkStart w:id="3415" w:name="_Toc73981908"/>
      <w:bookmarkStart w:id="3416" w:name="_Toc88651997"/>
      <w:bookmarkStart w:id="3417" w:name="_Toc97891040"/>
      <w:bookmarkStart w:id="3418" w:name="_Toc106109060"/>
      <w:r w:rsidRPr="001D2E49">
        <w:t>8.8.2</w:t>
      </w:r>
      <w:r w:rsidRPr="001D2E49">
        <w:tab/>
        <w:t>Downlink RAN Configuration Transfer</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6D7E20C1" w14:textId="77777777" w:rsidR="009B75C3" w:rsidRPr="001D2E49" w:rsidRDefault="009B75C3" w:rsidP="009B75C3">
      <w:pPr>
        <w:pStyle w:val="Heading4"/>
      </w:pPr>
      <w:bookmarkStart w:id="3419" w:name="_Toc20954982"/>
      <w:bookmarkStart w:id="3420" w:name="_Toc29503419"/>
      <w:bookmarkStart w:id="3421" w:name="_Toc29504003"/>
      <w:bookmarkStart w:id="3422" w:name="_Toc29504587"/>
      <w:bookmarkStart w:id="3423" w:name="_Toc36553033"/>
      <w:bookmarkStart w:id="3424" w:name="_Toc36554760"/>
      <w:bookmarkStart w:id="3425" w:name="_Toc45652050"/>
      <w:bookmarkStart w:id="3426" w:name="_Toc45658482"/>
      <w:bookmarkStart w:id="3427" w:name="_Toc45720302"/>
      <w:bookmarkStart w:id="3428" w:name="_Toc45798182"/>
      <w:bookmarkStart w:id="3429" w:name="_Toc45897571"/>
      <w:bookmarkStart w:id="3430" w:name="_Toc51745775"/>
      <w:bookmarkStart w:id="3431" w:name="_Toc64446039"/>
      <w:bookmarkStart w:id="3432" w:name="_Toc73981909"/>
      <w:bookmarkStart w:id="3433" w:name="_Toc88651998"/>
      <w:bookmarkStart w:id="3434" w:name="_Toc97891041"/>
      <w:bookmarkStart w:id="3435" w:name="_Toc106109061"/>
      <w:r w:rsidRPr="001D2E49">
        <w:t>8.8.2.1</w:t>
      </w:r>
      <w:r w:rsidRPr="001D2E49">
        <w:tab/>
        <w:t>General</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436" w:name="_Toc20954983"/>
      <w:bookmarkStart w:id="3437" w:name="_Toc29503420"/>
      <w:bookmarkStart w:id="3438" w:name="_Toc29504004"/>
      <w:bookmarkStart w:id="3439" w:name="_Toc29504588"/>
      <w:bookmarkStart w:id="3440" w:name="_Toc36553034"/>
      <w:bookmarkStart w:id="3441" w:name="_Toc36554761"/>
      <w:bookmarkStart w:id="3442" w:name="_Toc45652051"/>
      <w:bookmarkStart w:id="3443" w:name="_Toc45658483"/>
      <w:bookmarkStart w:id="3444" w:name="_Toc45720303"/>
      <w:bookmarkStart w:id="3445" w:name="_Toc45798183"/>
      <w:bookmarkStart w:id="3446" w:name="_Toc45897572"/>
      <w:bookmarkStart w:id="3447" w:name="_Toc51745776"/>
      <w:bookmarkStart w:id="3448" w:name="_Toc64446040"/>
      <w:bookmarkStart w:id="3449" w:name="_Toc73981910"/>
      <w:bookmarkStart w:id="3450" w:name="_Toc88651999"/>
      <w:bookmarkStart w:id="3451" w:name="_Toc97891042"/>
      <w:bookmarkStart w:id="3452" w:name="_Toc106109062"/>
      <w:r w:rsidRPr="001D2E49">
        <w:t>8.8.2.2</w:t>
      </w:r>
      <w:r w:rsidRPr="001D2E49">
        <w:tab/>
        <w:t>Successful Operation</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4F60E84" w14:textId="77777777" w:rsidR="009B75C3" w:rsidRPr="001D2E49" w:rsidRDefault="009B75C3" w:rsidP="009B75C3">
      <w:pPr>
        <w:pStyle w:val="TH"/>
      </w:pPr>
      <w:r w:rsidRPr="001D2E49">
        <w:object w:dxaOrig="6893" w:dyaOrig="2427" w14:anchorId="3DF4F761">
          <v:shape id="_x0000_i1081" type="#_x0000_t75" style="width:344.55pt;height:121.05pt" o:ole="">
            <v:imagedata r:id="rId120" o:title=""/>
          </v:shape>
          <o:OLEObject Type="Embed" ProgID="Visio.Drawing.11" ShapeID="_x0000_i1081" DrawAspect="Content" ObjectID="_1717486667"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453" w:name="_Hlk489552232"/>
      <w:r w:rsidRPr="001D2E49">
        <w:rPr>
          <w:i/>
        </w:rPr>
        <w:t>Xn Extended Transport Layer Addresses</w:t>
      </w:r>
      <w:bookmarkEnd w:id="3453"/>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454" w:name="_Toc20954984"/>
      <w:bookmarkStart w:id="3455" w:name="_Toc29503421"/>
      <w:bookmarkStart w:id="3456" w:name="_Toc29504005"/>
      <w:bookmarkStart w:id="3457" w:name="_Toc29504589"/>
      <w:bookmarkStart w:id="3458" w:name="_Toc36553035"/>
      <w:bookmarkStart w:id="3459" w:name="_Toc36554762"/>
      <w:bookmarkStart w:id="3460" w:name="_Toc45652052"/>
      <w:bookmarkStart w:id="3461" w:name="_Toc45658484"/>
      <w:bookmarkStart w:id="3462" w:name="_Toc45720304"/>
      <w:bookmarkStart w:id="3463" w:name="_Toc45798184"/>
      <w:bookmarkStart w:id="3464" w:name="_Toc45897573"/>
      <w:bookmarkStart w:id="3465" w:name="_Toc51745777"/>
      <w:bookmarkStart w:id="3466" w:name="_Toc64446041"/>
      <w:bookmarkStart w:id="3467" w:name="_Toc73981911"/>
      <w:bookmarkStart w:id="3468" w:name="_Toc88652000"/>
      <w:bookmarkStart w:id="3469" w:name="_Toc97891043"/>
      <w:bookmarkStart w:id="3470" w:name="_Toc106109063"/>
      <w:r w:rsidRPr="001D2E49">
        <w:t>8.8.2.3</w:t>
      </w:r>
      <w:r w:rsidRPr="001D2E49">
        <w:tab/>
        <w:t>Abnormal Conditions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471" w:name="_Toc20954985"/>
      <w:bookmarkStart w:id="3472" w:name="_Toc29503422"/>
      <w:bookmarkStart w:id="3473" w:name="_Toc29504006"/>
      <w:bookmarkStart w:id="3474" w:name="_Toc29504590"/>
      <w:bookmarkStart w:id="3475" w:name="_Toc36553036"/>
      <w:bookmarkStart w:id="3476" w:name="_Toc36554763"/>
      <w:bookmarkStart w:id="3477" w:name="_Toc45652053"/>
      <w:bookmarkStart w:id="3478" w:name="_Toc45658485"/>
      <w:bookmarkStart w:id="3479" w:name="_Toc45720305"/>
      <w:bookmarkStart w:id="3480" w:name="_Toc45798185"/>
      <w:bookmarkStart w:id="3481" w:name="_Toc45897574"/>
      <w:bookmarkStart w:id="3482" w:name="_Toc51745778"/>
      <w:bookmarkStart w:id="3483" w:name="_Toc64446042"/>
      <w:bookmarkStart w:id="3484" w:name="_Toc73981912"/>
      <w:bookmarkStart w:id="3485" w:name="_Toc88652001"/>
      <w:bookmarkStart w:id="3486" w:name="_Toc97891044"/>
      <w:bookmarkStart w:id="3487" w:name="_Toc106109064"/>
      <w:r w:rsidRPr="001D2E49">
        <w:t>8.9</w:t>
      </w:r>
      <w:r w:rsidRPr="001D2E49">
        <w:tab/>
        <w:t>Warning Message Transmission Procedures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19A14265" w14:textId="77777777" w:rsidR="009B75C3" w:rsidRPr="001D2E49" w:rsidRDefault="009B75C3" w:rsidP="009B75C3">
      <w:pPr>
        <w:pStyle w:val="Heading3"/>
      </w:pPr>
      <w:bookmarkStart w:id="3488" w:name="_Toc20954986"/>
      <w:bookmarkStart w:id="3489" w:name="_Toc29503423"/>
      <w:bookmarkStart w:id="3490" w:name="_Toc29504007"/>
      <w:bookmarkStart w:id="3491" w:name="_Toc29504591"/>
      <w:bookmarkStart w:id="3492" w:name="_Toc36553037"/>
      <w:bookmarkStart w:id="3493" w:name="_Toc36554764"/>
      <w:bookmarkStart w:id="3494" w:name="_Toc45652054"/>
      <w:bookmarkStart w:id="3495" w:name="_Toc45658486"/>
      <w:bookmarkStart w:id="3496" w:name="_Toc45720306"/>
      <w:bookmarkStart w:id="3497" w:name="_Toc45798186"/>
      <w:bookmarkStart w:id="3498" w:name="_Toc45897575"/>
      <w:bookmarkStart w:id="3499" w:name="_Toc51745779"/>
      <w:bookmarkStart w:id="3500" w:name="_Toc64446043"/>
      <w:bookmarkStart w:id="3501" w:name="_Toc73981913"/>
      <w:bookmarkStart w:id="3502" w:name="_Toc88652002"/>
      <w:bookmarkStart w:id="3503" w:name="_Toc97891045"/>
      <w:bookmarkStart w:id="3504" w:name="_Toc106109065"/>
      <w:r w:rsidRPr="001D2E49">
        <w:t>8.9.1</w:t>
      </w:r>
      <w:r w:rsidRPr="001D2E49">
        <w:tab/>
        <w:t>Write-Replace Warning</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5A7CDAF5" w14:textId="77777777" w:rsidR="009B75C3" w:rsidRPr="001D2E49" w:rsidRDefault="009B75C3" w:rsidP="009B75C3">
      <w:pPr>
        <w:pStyle w:val="Heading4"/>
      </w:pPr>
      <w:bookmarkStart w:id="3505" w:name="_Toc20954987"/>
      <w:bookmarkStart w:id="3506" w:name="_Toc29503424"/>
      <w:bookmarkStart w:id="3507" w:name="_Toc29504008"/>
      <w:bookmarkStart w:id="3508" w:name="_Toc29504592"/>
      <w:bookmarkStart w:id="3509" w:name="_Toc36553038"/>
      <w:bookmarkStart w:id="3510" w:name="_Toc36554765"/>
      <w:bookmarkStart w:id="3511" w:name="_Toc45652055"/>
      <w:bookmarkStart w:id="3512" w:name="_Toc45658487"/>
      <w:bookmarkStart w:id="3513" w:name="_Toc45720307"/>
      <w:bookmarkStart w:id="3514" w:name="_Toc45798187"/>
      <w:bookmarkStart w:id="3515" w:name="_Toc45897576"/>
      <w:bookmarkStart w:id="3516" w:name="_Toc51745780"/>
      <w:bookmarkStart w:id="3517" w:name="_Toc64446044"/>
      <w:bookmarkStart w:id="3518" w:name="_Toc73981914"/>
      <w:bookmarkStart w:id="3519" w:name="_Toc88652003"/>
      <w:bookmarkStart w:id="3520" w:name="_Toc97891046"/>
      <w:bookmarkStart w:id="3521" w:name="_Toc106109066"/>
      <w:r w:rsidRPr="001D2E49">
        <w:t>8.9.1.1</w:t>
      </w:r>
      <w:r w:rsidRPr="001D2E49">
        <w:tab/>
        <w:t>General</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522" w:name="_Toc20954988"/>
      <w:bookmarkStart w:id="3523" w:name="_Toc29503425"/>
      <w:bookmarkStart w:id="3524" w:name="_Toc29504009"/>
      <w:bookmarkStart w:id="3525" w:name="_Toc29504593"/>
      <w:bookmarkStart w:id="3526" w:name="_Toc36553039"/>
      <w:bookmarkStart w:id="3527" w:name="_Toc36554766"/>
      <w:bookmarkStart w:id="3528" w:name="_Toc45652056"/>
      <w:bookmarkStart w:id="3529" w:name="_Toc45658488"/>
      <w:bookmarkStart w:id="3530" w:name="_Toc45720308"/>
      <w:bookmarkStart w:id="3531" w:name="_Toc45798188"/>
      <w:bookmarkStart w:id="3532" w:name="_Toc45897577"/>
      <w:bookmarkStart w:id="3533" w:name="_Toc51745781"/>
      <w:bookmarkStart w:id="3534" w:name="_Toc64446045"/>
      <w:bookmarkStart w:id="3535" w:name="_Toc73981915"/>
      <w:bookmarkStart w:id="3536" w:name="_Toc88652004"/>
      <w:bookmarkStart w:id="3537" w:name="_Toc97891047"/>
      <w:bookmarkStart w:id="3538" w:name="_Toc106109067"/>
      <w:r w:rsidRPr="001D2E49">
        <w:t>8.9.1.2</w:t>
      </w:r>
      <w:r w:rsidRPr="001D2E49">
        <w:tab/>
        <w:t>Successful Operation</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p>
    <w:p w14:paraId="0F9D01A5" w14:textId="77777777" w:rsidR="009B75C3" w:rsidRPr="001D2E49" w:rsidRDefault="009B75C3" w:rsidP="009B75C3">
      <w:pPr>
        <w:pStyle w:val="TH"/>
      </w:pPr>
      <w:r w:rsidRPr="001D2E49">
        <w:object w:dxaOrig="6893" w:dyaOrig="2427" w14:anchorId="79C306B2">
          <v:shape id="_x0000_i1082" type="#_x0000_t75" style="width:344.55pt;height:121.05pt" o:ole="">
            <v:imagedata r:id="rId122" o:title=""/>
          </v:shape>
          <o:OLEObject Type="Embed" ProgID="Visio.Drawing.11" ShapeID="_x0000_i1082" DrawAspect="Content" ObjectID="_1717486668"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53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53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540" w:name="OLE_LINK11"/>
      <w:r w:rsidRPr="001D2E49">
        <w:t>TS 36.331 [21] and TS 38.331 [18].</w:t>
      </w:r>
      <w:bookmarkEnd w:id="354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541" w:name="OLE_LINK12"/>
      <w:r w:rsidRPr="001D2E49">
        <w:t xml:space="preserve">cells </w:t>
      </w:r>
      <w:bookmarkEnd w:id="3541"/>
      <w:r w:rsidRPr="001D2E49">
        <w:t>within the NG-RAN node.</w:t>
      </w:r>
    </w:p>
    <w:p w14:paraId="05C88A04" w14:textId="77777777" w:rsidR="009B75C3" w:rsidRPr="001D2E49" w:rsidRDefault="009B75C3" w:rsidP="009B75C3">
      <w:pPr>
        <w:pStyle w:val="Heading4"/>
      </w:pPr>
      <w:bookmarkStart w:id="3542" w:name="_Toc20954989"/>
      <w:bookmarkStart w:id="3543" w:name="_Toc29503426"/>
      <w:bookmarkStart w:id="3544" w:name="_Toc29504010"/>
      <w:bookmarkStart w:id="3545" w:name="_Toc29504594"/>
      <w:bookmarkStart w:id="3546" w:name="_Toc36553040"/>
      <w:bookmarkStart w:id="3547" w:name="_Toc36554767"/>
      <w:bookmarkStart w:id="3548" w:name="_Toc45652057"/>
      <w:bookmarkStart w:id="3549" w:name="_Toc45658489"/>
      <w:bookmarkStart w:id="3550" w:name="_Toc45720309"/>
      <w:bookmarkStart w:id="3551" w:name="_Toc45798189"/>
      <w:bookmarkStart w:id="3552" w:name="_Toc45897578"/>
      <w:bookmarkStart w:id="3553" w:name="_Toc51745782"/>
      <w:bookmarkStart w:id="3554" w:name="_Toc64446046"/>
      <w:bookmarkStart w:id="3555" w:name="_Toc73981916"/>
      <w:bookmarkStart w:id="3556" w:name="_Toc88652005"/>
      <w:bookmarkStart w:id="3557" w:name="_Toc97891048"/>
      <w:bookmarkStart w:id="3558" w:name="_Toc106109068"/>
      <w:r w:rsidRPr="001D2E49">
        <w:t>8.9.1.3</w:t>
      </w:r>
      <w:r w:rsidRPr="001D2E49">
        <w:tab/>
        <w:t>Unsuccessful Operation</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559" w:name="_Toc20954990"/>
      <w:bookmarkStart w:id="3560" w:name="_Toc29503427"/>
      <w:bookmarkStart w:id="3561" w:name="_Toc29504011"/>
      <w:bookmarkStart w:id="3562" w:name="_Toc29504595"/>
      <w:bookmarkStart w:id="3563" w:name="_Toc36553041"/>
      <w:bookmarkStart w:id="3564" w:name="_Toc36554768"/>
      <w:bookmarkStart w:id="3565" w:name="_Toc45652058"/>
      <w:bookmarkStart w:id="3566" w:name="_Toc45658490"/>
      <w:bookmarkStart w:id="3567" w:name="_Toc45720310"/>
      <w:bookmarkStart w:id="3568" w:name="_Toc45798190"/>
      <w:bookmarkStart w:id="3569" w:name="_Toc45897579"/>
      <w:bookmarkStart w:id="3570" w:name="_Toc51745783"/>
      <w:bookmarkStart w:id="3571" w:name="_Toc64446047"/>
      <w:bookmarkStart w:id="3572" w:name="_Toc73981917"/>
      <w:bookmarkStart w:id="3573" w:name="_Toc88652006"/>
      <w:bookmarkStart w:id="3574" w:name="_Toc97891049"/>
      <w:bookmarkStart w:id="3575" w:name="_Toc106109069"/>
      <w:r w:rsidRPr="001D2E49">
        <w:t>8.9.1.4</w:t>
      </w:r>
      <w:r w:rsidRPr="001D2E49">
        <w:tab/>
        <w:t>Abnormal Conditions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576" w:name="_Toc20954991"/>
      <w:bookmarkStart w:id="3577" w:name="_Toc29503428"/>
      <w:bookmarkStart w:id="3578" w:name="_Toc29504012"/>
      <w:bookmarkStart w:id="3579" w:name="_Toc29504596"/>
      <w:bookmarkStart w:id="3580" w:name="_Toc36553042"/>
      <w:bookmarkStart w:id="3581" w:name="_Toc36554769"/>
      <w:bookmarkStart w:id="3582" w:name="_Toc45652059"/>
      <w:bookmarkStart w:id="3583" w:name="_Toc45658491"/>
      <w:bookmarkStart w:id="3584" w:name="_Toc45720311"/>
      <w:bookmarkStart w:id="3585" w:name="_Toc45798191"/>
      <w:bookmarkStart w:id="3586" w:name="_Toc45897580"/>
      <w:bookmarkStart w:id="3587" w:name="_Toc51745784"/>
      <w:bookmarkStart w:id="3588" w:name="_Toc64446048"/>
      <w:bookmarkStart w:id="3589" w:name="_Toc73981918"/>
      <w:bookmarkStart w:id="3590" w:name="_Toc88652007"/>
      <w:bookmarkStart w:id="3591" w:name="_Toc97891050"/>
      <w:bookmarkStart w:id="3592" w:name="_Toc106109070"/>
      <w:r w:rsidRPr="001D2E49">
        <w:t>8.9.2</w:t>
      </w:r>
      <w:r w:rsidRPr="001D2E49">
        <w:tab/>
        <w:t>PWS Cancel</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5C6146EF" w14:textId="77777777" w:rsidR="009B75C3" w:rsidRPr="001D2E49" w:rsidRDefault="009B75C3" w:rsidP="009B75C3">
      <w:pPr>
        <w:pStyle w:val="Heading4"/>
      </w:pPr>
      <w:bookmarkStart w:id="3593" w:name="_Toc20954992"/>
      <w:bookmarkStart w:id="3594" w:name="_Toc29503429"/>
      <w:bookmarkStart w:id="3595" w:name="_Toc29504013"/>
      <w:bookmarkStart w:id="3596" w:name="_Toc29504597"/>
      <w:bookmarkStart w:id="3597" w:name="_Toc36553043"/>
      <w:bookmarkStart w:id="3598" w:name="_Toc36554770"/>
      <w:bookmarkStart w:id="3599" w:name="_Toc45652060"/>
      <w:bookmarkStart w:id="3600" w:name="_Toc45658492"/>
      <w:bookmarkStart w:id="3601" w:name="_Toc45720312"/>
      <w:bookmarkStart w:id="3602" w:name="_Toc45798192"/>
      <w:bookmarkStart w:id="3603" w:name="_Toc45897581"/>
      <w:bookmarkStart w:id="3604" w:name="_Toc51745785"/>
      <w:bookmarkStart w:id="3605" w:name="_Toc64446049"/>
      <w:bookmarkStart w:id="3606" w:name="_Toc73981919"/>
      <w:bookmarkStart w:id="3607" w:name="_Toc88652008"/>
      <w:bookmarkStart w:id="3608" w:name="_Toc97891051"/>
      <w:bookmarkStart w:id="3609" w:name="_Toc106109071"/>
      <w:r w:rsidRPr="001D2E49">
        <w:t>8.9.2.1</w:t>
      </w:r>
      <w:r w:rsidRPr="001D2E49">
        <w:tab/>
        <w:t>General</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610" w:name="_Toc20954993"/>
      <w:bookmarkStart w:id="3611" w:name="_Toc29503430"/>
      <w:bookmarkStart w:id="3612" w:name="_Toc29504014"/>
      <w:bookmarkStart w:id="3613" w:name="_Toc29504598"/>
      <w:bookmarkStart w:id="3614" w:name="_Toc36553044"/>
      <w:bookmarkStart w:id="3615" w:name="_Toc36554771"/>
      <w:bookmarkStart w:id="3616" w:name="_Toc45652061"/>
      <w:bookmarkStart w:id="3617" w:name="_Toc45658493"/>
      <w:bookmarkStart w:id="3618" w:name="_Toc45720313"/>
      <w:bookmarkStart w:id="3619" w:name="_Toc45798193"/>
      <w:bookmarkStart w:id="3620" w:name="_Toc45897582"/>
      <w:bookmarkStart w:id="3621" w:name="_Toc51745786"/>
      <w:bookmarkStart w:id="3622" w:name="_Toc64446050"/>
      <w:bookmarkStart w:id="3623" w:name="_Toc73981920"/>
      <w:bookmarkStart w:id="3624" w:name="_Toc88652009"/>
      <w:bookmarkStart w:id="3625" w:name="_Toc97891052"/>
      <w:bookmarkStart w:id="3626" w:name="_Toc106109072"/>
      <w:r w:rsidRPr="001D2E49">
        <w:t>8.9.2.2</w:t>
      </w:r>
      <w:r w:rsidRPr="001D2E49">
        <w:tab/>
        <w:t>Successful Operation</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3EA8A439" w14:textId="77777777" w:rsidR="009B75C3" w:rsidRPr="001D2E49" w:rsidRDefault="009B75C3" w:rsidP="009B75C3">
      <w:pPr>
        <w:pStyle w:val="TH"/>
      </w:pPr>
      <w:r w:rsidRPr="001D2E49">
        <w:object w:dxaOrig="6893" w:dyaOrig="2427" w14:anchorId="49E4DF49">
          <v:shape id="_x0000_i1083" type="#_x0000_t75" style="width:344.55pt;height:121.05pt" o:ole="">
            <v:imagedata r:id="rId124" o:title=""/>
          </v:shape>
          <o:OLEObject Type="Embed" ProgID="Visio.Drawing.11" ShapeID="_x0000_i1083" DrawAspect="Content" ObjectID="_1717486669"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627" w:name="_Toc20954994"/>
      <w:bookmarkStart w:id="3628" w:name="_Toc29503431"/>
      <w:bookmarkStart w:id="3629" w:name="_Toc29504015"/>
      <w:bookmarkStart w:id="3630" w:name="_Toc29504599"/>
      <w:bookmarkStart w:id="3631" w:name="_Toc36553045"/>
      <w:bookmarkStart w:id="3632" w:name="_Toc36554772"/>
      <w:bookmarkStart w:id="3633" w:name="_Toc45652062"/>
      <w:bookmarkStart w:id="3634" w:name="_Toc45658494"/>
      <w:bookmarkStart w:id="3635" w:name="_Toc45720314"/>
      <w:bookmarkStart w:id="3636" w:name="_Toc45798194"/>
      <w:bookmarkStart w:id="3637" w:name="_Toc45897583"/>
      <w:bookmarkStart w:id="3638" w:name="_Toc51745787"/>
      <w:bookmarkStart w:id="3639" w:name="_Toc64446051"/>
      <w:bookmarkStart w:id="3640" w:name="_Toc73981921"/>
      <w:bookmarkStart w:id="3641" w:name="_Toc88652010"/>
      <w:bookmarkStart w:id="3642" w:name="_Toc97891053"/>
      <w:bookmarkStart w:id="3643" w:name="_Toc106109073"/>
      <w:r w:rsidRPr="001D2E49">
        <w:t>8.9.2.3</w:t>
      </w:r>
      <w:r w:rsidRPr="001D2E49">
        <w:tab/>
        <w:t>Unsuccessful Operation</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644" w:name="_Toc20954995"/>
      <w:bookmarkStart w:id="3645" w:name="_Toc29503432"/>
      <w:bookmarkStart w:id="3646" w:name="_Toc29504016"/>
      <w:bookmarkStart w:id="3647" w:name="_Toc29504600"/>
      <w:bookmarkStart w:id="3648" w:name="_Toc36553046"/>
      <w:bookmarkStart w:id="3649" w:name="_Toc36554773"/>
      <w:bookmarkStart w:id="3650" w:name="_Toc45652063"/>
      <w:bookmarkStart w:id="3651" w:name="_Toc45658495"/>
      <w:bookmarkStart w:id="3652" w:name="_Toc45720315"/>
      <w:bookmarkStart w:id="3653" w:name="_Toc45798195"/>
      <w:bookmarkStart w:id="3654" w:name="_Toc45897584"/>
      <w:bookmarkStart w:id="3655" w:name="_Toc51745788"/>
      <w:bookmarkStart w:id="3656" w:name="_Toc64446052"/>
      <w:bookmarkStart w:id="3657" w:name="_Toc73981922"/>
      <w:bookmarkStart w:id="3658" w:name="_Toc88652011"/>
      <w:bookmarkStart w:id="3659" w:name="_Toc97891054"/>
      <w:bookmarkStart w:id="3660" w:name="_Toc106109074"/>
      <w:r w:rsidRPr="001D2E49">
        <w:t>8.9.2.4</w:t>
      </w:r>
      <w:r w:rsidRPr="001D2E49">
        <w:tab/>
        <w:t>Abnormal Conditions</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661" w:name="_Toc20954996"/>
      <w:bookmarkStart w:id="3662" w:name="_Toc29503433"/>
      <w:bookmarkStart w:id="3663" w:name="_Toc29504017"/>
      <w:bookmarkStart w:id="3664" w:name="_Toc29504601"/>
      <w:bookmarkStart w:id="3665" w:name="_Toc36553047"/>
      <w:bookmarkStart w:id="3666" w:name="_Toc36554774"/>
      <w:bookmarkStart w:id="3667" w:name="_Toc45652064"/>
      <w:bookmarkStart w:id="3668" w:name="_Toc45658496"/>
      <w:bookmarkStart w:id="3669" w:name="_Toc45720316"/>
      <w:bookmarkStart w:id="3670" w:name="_Toc45798196"/>
      <w:bookmarkStart w:id="3671" w:name="_Toc45897585"/>
      <w:bookmarkStart w:id="3672" w:name="_Toc51745789"/>
      <w:bookmarkStart w:id="3673" w:name="_Toc64446053"/>
      <w:bookmarkStart w:id="3674" w:name="_Toc73981923"/>
      <w:bookmarkStart w:id="3675" w:name="_Toc88652012"/>
      <w:bookmarkStart w:id="3676" w:name="_Toc97891055"/>
      <w:bookmarkStart w:id="3677" w:name="_Toc106109075"/>
      <w:r w:rsidRPr="001D2E49">
        <w:t>8.9.3</w:t>
      </w:r>
      <w:r w:rsidRPr="001D2E49">
        <w:tab/>
        <w:t>PWS Restart Indication</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3F83A14" w14:textId="77777777" w:rsidR="009B75C3" w:rsidRPr="001D2E49" w:rsidRDefault="009B75C3" w:rsidP="009B75C3">
      <w:pPr>
        <w:pStyle w:val="Heading4"/>
      </w:pPr>
      <w:bookmarkStart w:id="3678" w:name="_Toc20954997"/>
      <w:bookmarkStart w:id="3679" w:name="_Toc29503434"/>
      <w:bookmarkStart w:id="3680" w:name="_Toc29504018"/>
      <w:bookmarkStart w:id="3681" w:name="_Toc29504602"/>
      <w:bookmarkStart w:id="3682" w:name="_Toc36553048"/>
      <w:bookmarkStart w:id="3683" w:name="_Toc36554775"/>
      <w:bookmarkStart w:id="3684" w:name="_Toc45652065"/>
      <w:bookmarkStart w:id="3685" w:name="_Toc45658497"/>
      <w:bookmarkStart w:id="3686" w:name="_Toc45720317"/>
      <w:bookmarkStart w:id="3687" w:name="_Toc45798197"/>
      <w:bookmarkStart w:id="3688" w:name="_Toc45897586"/>
      <w:bookmarkStart w:id="3689" w:name="_Toc51745790"/>
      <w:bookmarkStart w:id="3690" w:name="_Toc64446054"/>
      <w:bookmarkStart w:id="3691" w:name="_Toc73981924"/>
      <w:bookmarkStart w:id="3692" w:name="_Toc88652013"/>
      <w:bookmarkStart w:id="3693" w:name="_Toc97891056"/>
      <w:bookmarkStart w:id="3694" w:name="_Toc106109076"/>
      <w:r w:rsidRPr="001D2E49">
        <w:t>8.9.3.1</w:t>
      </w:r>
      <w:r w:rsidRPr="001D2E49">
        <w:tab/>
        <w:t>General</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695" w:name="_Toc20954998"/>
      <w:bookmarkStart w:id="3696" w:name="_Toc29503435"/>
      <w:bookmarkStart w:id="3697" w:name="_Toc29504019"/>
      <w:bookmarkStart w:id="3698" w:name="_Toc29504603"/>
      <w:bookmarkStart w:id="3699" w:name="_Toc36553049"/>
      <w:bookmarkStart w:id="3700" w:name="_Toc36554776"/>
      <w:bookmarkStart w:id="3701" w:name="_Toc45652066"/>
      <w:bookmarkStart w:id="3702" w:name="_Toc45658498"/>
      <w:bookmarkStart w:id="3703" w:name="_Toc45720318"/>
      <w:bookmarkStart w:id="3704" w:name="_Toc45798198"/>
      <w:bookmarkStart w:id="3705" w:name="_Toc45897587"/>
      <w:bookmarkStart w:id="3706" w:name="_Toc51745791"/>
      <w:bookmarkStart w:id="3707" w:name="_Toc64446055"/>
      <w:bookmarkStart w:id="3708" w:name="_Toc73981925"/>
      <w:bookmarkStart w:id="3709" w:name="_Toc88652014"/>
      <w:bookmarkStart w:id="3710" w:name="_Toc97891057"/>
      <w:bookmarkStart w:id="3711" w:name="_Toc106109077"/>
      <w:r w:rsidRPr="001D2E49">
        <w:t>8.9.3.2</w:t>
      </w:r>
      <w:r w:rsidRPr="001D2E49">
        <w:tab/>
        <w:t>Successful Operation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p>
    <w:p w14:paraId="2ECE579A" w14:textId="77777777" w:rsidR="009B75C3" w:rsidRPr="001D2E49" w:rsidRDefault="009B75C3" w:rsidP="009B75C3">
      <w:pPr>
        <w:pStyle w:val="TH"/>
      </w:pPr>
      <w:r w:rsidRPr="001D2E49">
        <w:object w:dxaOrig="6893" w:dyaOrig="2427" w14:anchorId="6C56E0D6">
          <v:shape id="_x0000_i1084" type="#_x0000_t75" style="width:344.55pt;height:121.05pt" o:ole="">
            <v:imagedata r:id="rId126" o:title=""/>
          </v:shape>
          <o:OLEObject Type="Embed" ProgID="Visio.Drawing.11" ShapeID="_x0000_i1084" DrawAspect="Content" ObjectID="_1717486670"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1D2E49" w:rsidRDefault="009B75C3" w:rsidP="009B75C3">
      <w:pPr>
        <w:pStyle w:val="Heading4"/>
      </w:pPr>
      <w:bookmarkStart w:id="3712" w:name="_Toc20954999"/>
      <w:bookmarkStart w:id="3713" w:name="_Toc29503436"/>
      <w:bookmarkStart w:id="3714" w:name="_Toc29504020"/>
      <w:bookmarkStart w:id="3715" w:name="_Toc29504604"/>
      <w:bookmarkStart w:id="3716" w:name="_Toc36553050"/>
      <w:bookmarkStart w:id="3717" w:name="_Toc36554777"/>
      <w:bookmarkStart w:id="3718" w:name="_Toc45652067"/>
      <w:bookmarkStart w:id="3719" w:name="_Toc45658499"/>
      <w:bookmarkStart w:id="3720" w:name="_Toc45720319"/>
      <w:bookmarkStart w:id="3721" w:name="_Toc45798199"/>
      <w:bookmarkStart w:id="3722" w:name="_Toc45897588"/>
      <w:bookmarkStart w:id="3723" w:name="_Toc51745792"/>
      <w:bookmarkStart w:id="3724" w:name="_Toc64446056"/>
      <w:bookmarkStart w:id="3725" w:name="_Toc73981926"/>
      <w:bookmarkStart w:id="3726" w:name="_Toc88652015"/>
      <w:bookmarkStart w:id="3727" w:name="_Toc97891058"/>
      <w:bookmarkStart w:id="3728" w:name="_Toc106109078"/>
      <w:r w:rsidRPr="001D2E49">
        <w:t>8.9.3.3</w:t>
      </w:r>
      <w:r w:rsidRPr="001D2E49">
        <w:tab/>
        <w:t>Abnormal Conditions</w:t>
      </w:r>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0E16E08B" w14:textId="77777777" w:rsidR="009B75C3" w:rsidRPr="001D2E49" w:rsidRDefault="009B75C3" w:rsidP="009B75C3">
      <w:r w:rsidRPr="001D2E49">
        <w:t>Void.</w:t>
      </w:r>
    </w:p>
    <w:p w14:paraId="1EB0F11E" w14:textId="77777777" w:rsidR="009B75C3" w:rsidRPr="001D2E49" w:rsidRDefault="009B75C3" w:rsidP="009B75C3">
      <w:pPr>
        <w:pStyle w:val="Heading3"/>
      </w:pPr>
      <w:bookmarkStart w:id="3729" w:name="_Toc20955000"/>
      <w:bookmarkStart w:id="3730" w:name="_Toc29503437"/>
      <w:bookmarkStart w:id="3731" w:name="_Toc29504021"/>
      <w:bookmarkStart w:id="3732" w:name="_Toc29504605"/>
      <w:bookmarkStart w:id="3733" w:name="_Toc36553051"/>
      <w:bookmarkStart w:id="3734" w:name="_Toc36554778"/>
      <w:bookmarkStart w:id="3735" w:name="_Toc45652068"/>
      <w:bookmarkStart w:id="3736" w:name="_Toc45658500"/>
      <w:bookmarkStart w:id="3737" w:name="_Toc45720320"/>
      <w:bookmarkStart w:id="3738" w:name="_Toc45798200"/>
      <w:bookmarkStart w:id="3739" w:name="_Toc45897589"/>
      <w:bookmarkStart w:id="3740" w:name="_Toc51745793"/>
      <w:bookmarkStart w:id="3741" w:name="_Toc64446057"/>
      <w:bookmarkStart w:id="3742" w:name="_Toc73981927"/>
      <w:bookmarkStart w:id="3743" w:name="_Toc88652016"/>
      <w:bookmarkStart w:id="3744" w:name="_Toc97891059"/>
      <w:bookmarkStart w:id="3745" w:name="_Toc106109079"/>
      <w:r w:rsidRPr="001D2E49">
        <w:t>8.9.4</w:t>
      </w:r>
      <w:r w:rsidRPr="001D2E49">
        <w:tab/>
        <w:t>PWS Failure Indication</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51EBD5B" w14:textId="77777777" w:rsidR="009B75C3" w:rsidRPr="001D2E49" w:rsidRDefault="009B75C3" w:rsidP="009B75C3">
      <w:pPr>
        <w:pStyle w:val="Heading4"/>
      </w:pPr>
      <w:bookmarkStart w:id="3746" w:name="_Toc20955001"/>
      <w:bookmarkStart w:id="3747" w:name="_Toc29503438"/>
      <w:bookmarkStart w:id="3748" w:name="_Toc29504022"/>
      <w:bookmarkStart w:id="3749" w:name="_Toc29504606"/>
      <w:bookmarkStart w:id="3750" w:name="_Toc36553052"/>
      <w:bookmarkStart w:id="3751" w:name="_Toc36554779"/>
      <w:bookmarkStart w:id="3752" w:name="_Toc45652069"/>
      <w:bookmarkStart w:id="3753" w:name="_Toc45658501"/>
      <w:bookmarkStart w:id="3754" w:name="_Toc45720321"/>
      <w:bookmarkStart w:id="3755" w:name="_Toc45798201"/>
      <w:bookmarkStart w:id="3756" w:name="_Toc45897590"/>
      <w:bookmarkStart w:id="3757" w:name="_Toc51745794"/>
      <w:bookmarkStart w:id="3758" w:name="_Toc64446058"/>
      <w:bookmarkStart w:id="3759" w:name="_Toc73981928"/>
      <w:bookmarkStart w:id="3760" w:name="_Toc88652017"/>
      <w:bookmarkStart w:id="3761" w:name="_Toc97891060"/>
      <w:bookmarkStart w:id="3762" w:name="_Toc106109080"/>
      <w:r w:rsidRPr="001D2E49">
        <w:t>8.9.4.1</w:t>
      </w:r>
      <w:r w:rsidRPr="001D2E49">
        <w:tab/>
        <w:t>General</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763" w:name="_Toc20955002"/>
      <w:bookmarkStart w:id="3764" w:name="_Toc29503439"/>
      <w:bookmarkStart w:id="3765" w:name="_Toc29504023"/>
      <w:bookmarkStart w:id="3766" w:name="_Toc29504607"/>
      <w:bookmarkStart w:id="3767" w:name="_Toc36553053"/>
      <w:bookmarkStart w:id="3768" w:name="_Toc36554780"/>
      <w:bookmarkStart w:id="3769" w:name="_Toc45652070"/>
      <w:bookmarkStart w:id="3770" w:name="_Toc45658502"/>
      <w:bookmarkStart w:id="3771" w:name="_Toc45720322"/>
      <w:bookmarkStart w:id="3772" w:name="_Toc45798202"/>
      <w:bookmarkStart w:id="3773" w:name="_Toc45897591"/>
      <w:bookmarkStart w:id="3774" w:name="_Toc51745795"/>
      <w:bookmarkStart w:id="3775" w:name="_Toc64446059"/>
      <w:bookmarkStart w:id="3776" w:name="_Toc73981929"/>
      <w:bookmarkStart w:id="3777" w:name="_Toc88652018"/>
      <w:bookmarkStart w:id="3778" w:name="_Toc97891061"/>
      <w:bookmarkStart w:id="3779" w:name="_Toc106109081"/>
      <w:r w:rsidRPr="001D2E49">
        <w:t>8.9.4.2</w:t>
      </w:r>
      <w:r w:rsidRPr="001D2E49">
        <w:tab/>
        <w:t>Successful Operation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585D8300" w14:textId="77777777" w:rsidR="009B75C3" w:rsidRPr="001D2E49" w:rsidRDefault="009B75C3" w:rsidP="009B75C3">
      <w:pPr>
        <w:pStyle w:val="TH"/>
      </w:pPr>
      <w:r w:rsidRPr="001D2E49">
        <w:object w:dxaOrig="6893" w:dyaOrig="2427" w14:anchorId="5BFC7278">
          <v:shape id="_x0000_i1085" type="#_x0000_t75" style="width:344.55pt;height:121.05pt" o:ole="">
            <v:imagedata r:id="rId128" o:title=""/>
          </v:shape>
          <o:OLEObject Type="Embed" ProgID="Visio.Drawing.11" ShapeID="_x0000_i1085" DrawAspect="Content" ObjectID="_1717486671"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3780" w:name="_Toc20955003"/>
      <w:bookmarkStart w:id="3781" w:name="_Toc29503440"/>
      <w:bookmarkStart w:id="3782" w:name="_Toc29504024"/>
      <w:bookmarkStart w:id="3783" w:name="_Toc29504608"/>
      <w:bookmarkStart w:id="3784" w:name="_Toc36553054"/>
      <w:bookmarkStart w:id="3785" w:name="_Toc36554781"/>
      <w:bookmarkStart w:id="3786" w:name="_Toc45652071"/>
      <w:bookmarkStart w:id="3787" w:name="_Toc45658503"/>
      <w:bookmarkStart w:id="3788" w:name="_Toc45720323"/>
      <w:bookmarkStart w:id="3789" w:name="_Toc45798203"/>
      <w:bookmarkStart w:id="3790" w:name="_Toc45897592"/>
      <w:bookmarkStart w:id="3791" w:name="_Toc51745796"/>
      <w:bookmarkStart w:id="3792" w:name="_Toc64446060"/>
      <w:bookmarkStart w:id="3793" w:name="_Toc73981930"/>
      <w:bookmarkStart w:id="3794" w:name="_Toc88652019"/>
      <w:bookmarkStart w:id="3795" w:name="_Toc97891062"/>
      <w:bookmarkStart w:id="3796" w:name="_Toc106109082"/>
      <w:r w:rsidRPr="001D2E49">
        <w:t>8.9.4.3</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3797" w:name="_Toc20955004"/>
      <w:bookmarkStart w:id="3798" w:name="_Toc29503441"/>
      <w:bookmarkStart w:id="3799" w:name="_Toc29504025"/>
      <w:bookmarkStart w:id="3800" w:name="_Toc29504609"/>
      <w:bookmarkStart w:id="3801" w:name="_Toc36553055"/>
      <w:bookmarkStart w:id="3802" w:name="_Toc36554782"/>
      <w:bookmarkStart w:id="3803" w:name="_Toc45652072"/>
      <w:bookmarkStart w:id="3804" w:name="_Toc45658504"/>
      <w:bookmarkStart w:id="3805" w:name="_Toc45720324"/>
      <w:bookmarkStart w:id="3806" w:name="_Toc45798204"/>
      <w:bookmarkStart w:id="3807" w:name="_Toc45897593"/>
      <w:bookmarkStart w:id="3808" w:name="_Toc51745797"/>
      <w:bookmarkStart w:id="3809" w:name="_Toc64446061"/>
      <w:bookmarkStart w:id="3810" w:name="_Toc73981931"/>
      <w:bookmarkStart w:id="3811" w:name="_Toc88652020"/>
      <w:bookmarkStart w:id="3812" w:name="_Toc97891063"/>
      <w:bookmarkStart w:id="3813" w:name="_Toc106109083"/>
      <w:r w:rsidRPr="001D2E49">
        <w:t>8.10</w:t>
      </w:r>
      <w:r w:rsidRPr="001D2E49">
        <w:tab/>
        <w:t>NRPPa Transport Procedures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p>
    <w:p w14:paraId="2541097F" w14:textId="77777777" w:rsidR="009B75C3" w:rsidRPr="001D2E49" w:rsidRDefault="009B75C3" w:rsidP="009B75C3">
      <w:pPr>
        <w:pStyle w:val="Heading3"/>
      </w:pPr>
      <w:bookmarkStart w:id="3814" w:name="_Toc20955005"/>
      <w:bookmarkStart w:id="3815" w:name="_Toc29503442"/>
      <w:bookmarkStart w:id="3816" w:name="_Toc29504026"/>
      <w:bookmarkStart w:id="3817" w:name="_Toc29504610"/>
      <w:bookmarkStart w:id="3818" w:name="_Toc36553056"/>
      <w:bookmarkStart w:id="3819" w:name="_Toc36554783"/>
      <w:bookmarkStart w:id="3820" w:name="_Toc45652073"/>
      <w:bookmarkStart w:id="3821" w:name="_Toc45658505"/>
      <w:bookmarkStart w:id="3822" w:name="_Toc45720325"/>
      <w:bookmarkStart w:id="3823" w:name="_Toc45798205"/>
      <w:bookmarkStart w:id="3824" w:name="_Toc45897594"/>
      <w:bookmarkStart w:id="3825" w:name="_Toc51745798"/>
      <w:bookmarkStart w:id="3826" w:name="_Toc64446062"/>
      <w:bookmarkStart w:id="3827" w:name="_Toc73981932"/>
      <w:bookmarkStart w:id="3828" w:name="_Toc88652021"/>
      <w:bookmarkStart w:id="3829" w:name="_Toc97891064"/>
      <w:bookmarkStart w:id="3830" w:name="_Toc106109084"/>
      <w:r w:rsidRPr="001D2E49">
        <w:t>8.10.1</w:t>
      </w:r>
      <w:r w:rsidRPr="001D2E49">
        <w:tab/>
        <w:t>General</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3831" w:name="_Toc20955006"/>
      <w:bookmarkStart w:id="3832" w:name="_Toc29503443"/>
      <w:bookmarkStart w:id="3833" w:name="_Toc29504027"/>
      <w:bookmarkStart w:id="3834" w:name="_Toc29504611"/>
      <w:bookmarkStart w:id="3835" w:name="_Toc36553057"/>
      <w:bookmarkStart w:id="3836" w:name="_Toc36554784"/>
      <w:bookmarkStart w:id="3837" w:name="_Toc45652074"/>
      <w:bookmarkStart w:id="3838" w:name="_Toc45658506"/>
      <w:bookmarkStart w:id="3839" w:name="_Toc45720326"/>
      <w:bookmarkStart w:id="3840" w:name="_Toc45798206"/>
      <w:bookmarkStart w:id="3841" w:name="_Toc45897595"/>
      <w:bookmarkStart w:id="3842" w:name="_Toc51745799"/>
      <w:bookmarkStart w:id="3843" w:name="_Toc64446063"/>
      <w:bookmarkStart w:id="3844" w:name="_Toc73981933"/>
      <w:bookmarkStart w:id="3845" w:name="_Toc88652022"/>
      <w:bookmarkStart w:id="3846" w:name="_Toc97891065"/>
      <w:bookmarkStart w:id="3847" w:name="_Toc106109085"/>
      <w:r w:rsidRPr="001D2E49">
        <w:t>8.10.2</w:t>
      </w:r>
      <w:r w:rsidRPr="001D2E49">
        <w:tab/>
        <w:t>Successful Operations</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74F2D337" w14:textId="77777777" w:rsidR="009B75C3" w:rsidRPr="001D2E49" w:rsidRDefault="009B75C3" w:rsidP="009B75C3">
      <w:pPr>
        <w:pStyle w:val="Heading4"/>
      </w:pPr>
      <w:bookmarkStart w:id="3848" w:name="_Toc20955007"/>
      <w:bookmarkStart w:id="3849" w:name="_Toc29503444"/>
      <w:bookmarkStart w:id="3850" w:name="_Toc29504028"/>
      <w:bookmarkStart w:id="3851" w:name="_Toc29504612"/>
      <w:bookmarkStart w:id="3852" w:name="_Toc36553058"/>
      <w:bookmarkStart w:id="3853" w:name="_Toc36554785"/>
      <w:bookmarkStart w:id="3854" w:name="_Toc45652075"/>
      <w:bookmarkStart w:id="3855" w:name="_Toc45658507"/>
      <w:bookmarkStart w:id="3856" w:name="_Toc45720327"/>
      <w:bookmarkStart w:id="3857" w:name="_Toc45798207"/>
      <w:bookmarkStart w:id="3858" w:name="_Toc45897596"/>
      <w:bookmarkStart w:id="3859" w:name="_Toc51745800"/>
      <w:bookmarkStart w:id="3860" w:name="_Toc64446064"/>
      <w:bookmarkStart w:id="3861" w:name="_Toc73981934"/>
      <w:bookmarkStart w:id="3862" w:name="_Toc88652023"/>
      <w:bookmarkStart w:id="3863" w:name="_Toc97891066"/>
      <w:bookmarkStart w:id="3864" w:name="_Toc106109086"/>
      <w:r w:rsidRPr="001D2E49">
        <w:t>8.10.2.1</w:t>
      </w:r>
      <w:r w:rsidRPr="001D2E49">
        <w:tab/>
        <w:t xml:space="preserve">DOWNLINK </w:t>
      </w:r>
      <w:r w:rsidRPr="001D2E49">
        <w:rPr>
          <w:lang w:eastAsia="zh-CN"/>
        </w:rPr>
        <w:t>UE ASSOCIATED NRPPA</w:t>
      </w:r>
      <w:r w:rsidRPr="001D2E49">
        <w:t xml:space="preserve"> TRANSPORT</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229DCE1B" w14:textId="77777777" w:rsidR="009B75C3" w:rsidRPr="001D2E49" w:rsidRDefault="009B75C3" w:rsidP="009B75C3">
      <w:pPr>
        <w:pStyle w:val="TH"/>
      </w:pPr>
      <w:r w:rsidRPr="001D2E49">
        <w:object w:dxaOrig="6893" w:dyaOrig="2427" w14:anchorId="7EC041D4">
          <v:shape id="_x0000_i1086" type="#_x0000_t75" style="width:344.55pt;height:121.05pt" o:ole="">
            <v:imagedata r:id="rId130" o:title=""/>
          </v:shape>
          <o:OLEObject Type="Embed" ProgID="Visio.Drawing.11" ShapeID="_x0000_i1086" DrawAspect="Content" ObjectID="_1717486672"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3865" w:name="_Toc20955008"/>
      <w:bookmarkStart w:id="3866" w:name="_Toc29503445"/>
      <w:bookmarkStart w:id="3867" w:name="_Toc29504029"/>
      <w:bookmarkStart w:id="3868" w:name="_Toc29504613"/>
      <w:bookmarkStart w:id="3869" w:name="_Toc36553059"/>
      <w:bookmarkStart w:id="3870" w:name="_Toc36554786"/>
      <w:bookmarkStart w:id="3871" w:name="_Toc45652076"/>
      <w:bookmarkStart w:id="3872" w:name="_Toc45658508"/>
      <w:bookmarkStart w:id="3873" w:name="_Toc45720328"/>
      <w:bookmarkStart w:id="3874" w:name="_Toc45798208"/>
      <w:bookmarkStart w:id="3875" w:name="_Toc45897597"/>
      <w:bookmarkStart w:id="3876" w:name="_Toc51745801"/>
      <w:bookmarkStart w:id="3877" w:name="_Toc64446065"/>
      <w:bookmarkStart w:id="3878" w:name="_Toc73981935"/>
      <w:bookmarkStart w:id="3879" w:name="_Toc88652024"/>
      <w:bookmarkStart w:id="3880" w:name="_Toc97891067"/>
      <w:bookmarkStart w:id="3881" w:name="_Toc106109087"/>
      <w:r w:rsidRPr="001D2E49">
        <w:t>8.10.2.2</w:t>
      </w:r>
      <w:r w:rsidRPr="001D2E49">
        <w:tab/>
        <w:t xml:space="preserve">UPLINK </w:t>
      </w:r>
      <w:r w:rsidRPr="001D2E49">
        <w:rPr>
          <w:lang w:eastAsia="zh-CN"/>
        </w:rPr>
        <w:t>UE ASSOCIATED NRPPA</w:t>
      </w:r>
      <w:r w:rsidRPr="001D2E49">
        <w:t xml:space="preserve"> TRANSPORT</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199B85A0" w14:textId="77777777" w:rsidR="009B75C3" w:rsidRPr="001D2E49" w:rsidRDefault="009B75C3" w:rsidP="009B75C3">
      <w:pPr>
        <w:pStyle w:val="TH"/>
      </w:pPr>
      <w:r w:rsidRPr="001D2E49">
        <w:object w:dxaOrig="6893" w:dyaOrig="2427" w14:anchorId="30AA52DC">
          <v:shape id="_x0000_i1087" type="#_x0000_t75" style="width:344.55pt;height:121.05pt" o:ole="">
            <v:imagedata r:id="rId132" o:title=""/>
          </v:shape>
          <o:OLEObject Type="Embed" ProgID="Visio.Drawing.11" ShapeID="_x0000_i1087" DrawAspect="Content" ObjectID="_1717486673"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3882" w:name="_Toc20955009"/>
      <w:bookmarkStart w:id="3883" w:name="_Toc29503446"/>
      <w:bookmarkStart w:id="3884" w:name="_Toc29504030"/>
      <w:bookmarkStart w:id="3885" w:name="_Toc29504614"/>
      <w:bookmarkStart w:id="3886" w:name="_Toc36553060"/>
      <w:bookmarkStart w:id="3887" w:name="_Toc36554787"/>
      <w:bookmarkStart w:id="3888" w:name="_Toc45652077"/>
      <w:bookmarkStart w:id="3889" w:name="_Toc45658509"/>
      <w:bookmarkStart w:id="3890" w:name="_Toc45720329"/>
      <w:bookmarkStart w:id="3891" w:name="_Toc45798209"/>
      <w:bookmarkStart w:id="3892" w:name="_Toc45897598"/>
      <w:bookmarkStart w:id="3893" w:name="_Toc51745802"/>
      <w:bookmarkStart w:id="3894" w:name="_Toc64446066"/>
      <w:bookmarkStart w:id="3895" w:name="_Toc73981936"/>
      <w:bookmarkStart w:id="3896" w:name="_Toc88652025"/>
      <w:bookmarkStart w:id="3897" w:name="_Toc97891068"/>
      <w:bookmarkStart w:id="3898" w:name="_Toc106109088"/>
      <w:r w:rsidRPr="001D2E49">
        <w:t>8.10.2.3</w:t>
      </w:r>
      <w:r w:rsidRPr="001D2E49">
        <w:tab/>
        <w:t xml:space="preserve">DOWNLINK NON </w:t>
      </w:r>
      <w:r w:rsidRPr="001D2E49">
        <w:rPr>
          <w:lang w:eastAsia="zh-CN"/>
        </w:rPr>
        <w:t>UE ASSOCIATED NRPPA</w:t>
      </w:r>
      <w:r w:rsidRPr="001D2E49">
        <w:t xml:space="preserve"> TRANSPORT</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465F81EB" w14:textId="77777777" w:rsidR="009B75C3" w:rsidRPr="001D2E49" w:rsidRDefault="009B75C3" w:rsidP="009B75C3">
      <w:pPr>
        <w:pStyle w:val="TH"/>
      </w:pPr>
      <w:r w:rsidRPr="001D2E49">
        <w:object w:dxaOrig="6893" w:dyaOrig="2427" w14:anchorId="11398AAE">
          <v:shape id="_x0000_i1088" type="#_x0000_t75" style="width:344.55pt;height:121.05pt" o:ole="">
            <v:imagedata r:id="rId134" o:title=""/>
          </v:shape>
          <o:OLEObject Type="Embed" ProgID="Visio.Drawing.11" ShapeID="_x0000_i1088" DrawAspect="Content" ObjectID="_1717486674"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3899" w:name="_Toc20955010"/>
      <w:bookmarkStart w:id="3900" w:name="_Toc29503447"/>
      <w:bookmarkStart w:id="3901" w:name="_Toc29504031"/>
      <w:bookmarkStart w:id="3902" w:name="_Toc29504615"/>
      <w:bookmarkStart w:id="3903" w:name="_Toc36553061"/>
      <w:bookmarkStart w:id="3904" w:name="_Toc36554788"/>
      <w:bookmarkStart w:id="3905" w:name="_Toc45652078"/>
      <w:bookmarkStart w:id="3906" w:name="_Toc45658510"/>
      <w:bookmarkStart w:id="3907" w:name="_Toc45720330"/>
      <w:bookmarkStart w:id="3908" w:name="_Toc45798210"/>
      <w:bookmarkStart w:id="3909" w:name="_Toc45897599"/>
      <w:bookmarkStart w:id="3910" w:name="_Toc51745803"/>
      <w:bookmarkStart w:id="3911" w:name="_Toc64446067"/>
      <w:bookmarkStart w:id="3912" w:name="_Toc73981937"/>
      <w:bookmarkStart w:id="3913" w:name="_Toc88652026"/>
      <w:bookmarkStart w:id="3914" w:name="_Toc97891069"/>
      <w:bookmarkStart w:id="3915" w:name="_Toc106109089"/>
      <w:r w:rsidRPr="001D2E49">
        <w:t>8.10.2.4</w:t>
      </w:r>
      <w:r w:rsidRPr="001D2E49">
        <w:tab/>
        <w:t xml:space="preserve">UPLINK NON </w:t>
      </w:r>
      <w:r w:rsidRPr="001D2E49">
        <w:rPr>
          <w:lang w:eastAsia="zh-CN"/>
        </w:rPr>
        <w:t>UE ASSOCIATED NRPPA</w:t>
      </w:r>
      <w:r w:rsidRPr="001D2E49">
        <w:t xml:space="preserve"> TRANSPORT</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789C00C5" w14:textId="77777777" w:rsidR="009B75C3" w:rsidRPr="001D2E49" w:rsidRDefault="009B75C3" w:rsidP="009B75C3">
      <w:pPr>
        <w:pStyle w:val="TH"/>
      </w:pPr>
      <w:r w:rsidRPr="001D2E49">
        <w:object w:dxaOrig="6893" w:dyaOrig="2427" w14:anchorId="6789F6FF">
          <v:shape id="_x0000_i1089" type="#_x0000_t75" style="width:344.55pt;height:121.05pt" o:ole="">
            <v:imagedata r:id="rId136" o:title=""/>
          </v:shape>
          <o:OLEObject Type="Embed" ProgID="Visio.Drawing.11" ShapeID="_x0000_i1089" DrawAspect="Content" ObjectID="_1717486675"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3916" w:name="_Toc20955011"/>
      <w:bookmarkStart w:id="3917" w:name="_Toc29503448"/>
      <w:bookmarkStart w:id="3918" w:name="_Toc29504032"/>
      <w:bookmarkStart w:id="3919" w:name="_Toc29504616"/>
      <w:bookmarkStart w:id="3920" w:name="_Toc36553062"/>
      <w:bookmarkStart w:id="3921" w:name="_Toc36554789"/>
      <w:bookmarkStart w:id="3922" w:name="_Toc45652079"/>
      <w:bookmarkStart w:id="3923" w:name="_Toc45658511"/>
      <w:bookmarkStart w:id="3924" w:name="_Toc45720331"/>
      <w:bookmarkStart w:id="3925" w:name="_Toc45798211"/>
      <w:bookmarkStart w:id="3926" w:name="_Toc45897600"/>
      <w:bookmarkStart w:id="3927" w:name="_Toc51745804"/>
      <w:bookmarkStart w:id="3928" w:name="_Toc64446068"/>
      <w:bookmarkStart w:id="3929" w:name="_Toc73981938"/>
      <w:bookmarkStart w:id="3930" w:name="_Toc88652027"/>
      <w:bookmarkStart w:id="3931" w:name="_Toc97891070"/>
      <w:bookmarkStart w:id="3932" w:name="_Toc106109090"/>
      <w:r w:rsidRPr="001D2E49">
        <w:t>8.10.3</w:t>
      </w:r>
      <w:r w:rsidRPr="001D2E49">
        <w:tab/>
        <w:t>Unsuccessful Operations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3933" w:name="_Toc20955012"/>
      <w:bookmarkStart w:id="3934" w:name="_Toc29503449"/>
      <w:bookmarkStart w:id="3935" w:name="_Toc29504033"/>
      <w:bookmarkStart w:id="3936" w:name="_Toc29504617"/>
      <w:bookmarkStart w:id="3937" w:name="_Toc36553063"/>
      <w:bookmarkStart w:id="3938" w:name="_Toc36554790"/>
      <w:bookmarkStart w:id="3939" w:name="_Toc45652080"/>
      <w:bookmarkStart w:id="3940" w:name="_Toc45658512"/>
      <w:bookmarkStart w:id="3941" w:name="_Toc45720332"/>
      <w:bookmarkStart w:id="3942" w:name="_Toc45798212"/>
      <w:bookmarkStart w:id="3943" w:name="_Toc45897601"/>
      <w:bookmarkStart w:id="3944" w:name="_Toc51745805"/>
      <w:bookmarkStart w:id="3945" w:name="_Toc64446069"/>
      <w:bookmarkStart w:id="3946" w:name="_Toc73981939"/>
      <w:bookmarkStart w:id="3947" w:name="_Toc88652028"/>
      <w:bookmarkStart w:id="3948" w:name="_Toc97891071"/>
      <w:bookmarkStart w:id="3949" w:name="_Toc106109091"/>
      <w:r w:rsidRPr="001D2E49">
        <w:t>8.10.4</w:t>
      </w:r>
      <w:r w:rsidRPr="001D2E49">
        <w:tab/>
        <w:t>Abnormal Conditions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3950" w:name="_Toc20955013"/>
      <w:bookmarkStart w:id="3951" w:name="_Toc29503450"/>
      <w:bookmarkStart w:id="3952" w:name="_Toc29504034"/>
      <w:bookmarkStart w:id="3953" w:name="_Toc29504618"/>
      <w:bookmarkStart w:id="3954" w:name="_Toc36553064"/>
      <w:bookmarkStart w:id="3955" w:name="_Toc36554791"/>
      <w:bookmarkStart w:id="3956" w:name="_Toc45652081"/>
      <w:bookmarkStart w:id="3957" w:name="_Toc45658513"/>
      <w:bookmarkStart w:id="3958" w:name="_Toc45720333"/>
      <w:bookmarkStart w:id="3959" w:name="_Toc45798213"/>
      <w:bookmarkStart w:id="3960" w:name="_Toc45897602"/>
      <w:bookmarkStart w:id="3961" w:name="_Toc51745806"/>
      <w:bookmarkStart w:id="3962" w:name="_Toc64446070"/>
      <w:bookmarkStart w:id="3963" w:name="_Toc73981940"/>
      <w:bookmarkStart w:id="3964" w:name="_Toc88652029"/>
      <w:bookmarkStart w:id="3965" w:name="_Toc97891072"/>
      <w:bookmarkStart w:id="3966" w:name="_Toc106109092"/>
      <w:r w:rsidRPr="001D2E49">
        <w:t>8.11</w:t>
      </w:r>
      <w:r w:rsidRPr="001D2E49">
        <w:tab/>
        <w:t>Trace Procedures</w:t>
      </w:r>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p>
    <w:p w14:paraId="084A8802" w14:textId="77777777" w:rsidR="009B75C3" w:rsidRPr="001D2E49" w:rsidRDefault="009B75C3" w:rsidP="009B75C3">
      <w:pPr>
        <w:pStyle w:val="Heading3"/>
      </w:pPr>
      <w:bookmarkStart w:id="3967" w:name="_Toc20955014"/>
      <w:bookmarkStart w:id="3968" w:name="_Toc29503451"/>
      <w:bookmarkStart w:id="3969" w:name="_Toc29504035"/>
      <w:bookmarkStart w:id="3970" w:name="_Toc29504619"/>
      <w:bookmarkStart w:id="3971" w:name="_Toc36553065"/>
      <w:bookmarkStart w:id="3972" w:name="_Toc36554792"/>
      <w:bookmarkStart w:id="3973" w:name="_Toc45652082"/>
      <w:bookmarkStart w:id="3974" w:name="_Toc45658514"/>
      <w:bookmarkStart w:id="3975" w:name="_Toc45720334"/>
      <w:bookmarkStart w:id="3976" w:name="_Toc45798214"/>
      <w:bookmarkStart w:id="3977" w:name="_Toc45897603"/>
      <w:bookmarkStart w:id="3978" w:name="_Toc51745807"/>
      <w:bookmarkStart w:id="3979" w:name="_Toc64446071"/>
      <w:bookmarkStart w:id="3980" w:name="_Toc73981941"/>
      <w:bookmarkStart w:id="3981" w:name="_Toc88652030"/>
      <w:bookmarkStart w:id="3982" w:name="_Toc97891073"/>
      <w:bookmarkStart w:id="3983" w:name="_Toc106109093"/>
      <w:r w:rsidRPr="001D2E49">
        <w:t>8.11.1</w:t>
      </w:r>
      <w:r w:rsidRPr="001D2E49">
        <w:tab/>
        <w:t>Trace Start</w:t>
      </w:r>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2E505FF6" w14:textId="77777777" w:rsidR="009B75C3" w:rsidRPr="001D2E49" w:rsidRDefault="009B75C3" w:rsidP="009B75C3">
      <w:pPr>
        <w:pStyle w:val="Heading4"/>
      </w:pPr>
      <w:bookmarkStart w:id="3984" w:name="_Toc20955015"/>
      <w:bookmarkStart w:id="3985" w:name="_Toc29503452"/>
      <w:bookmarkStart w:id="3986" w:name="_Toc29504036"/>
      <w:bookmarkStart w:id="3987" w:name="_Toc29504620"/>
      <w:bookmarkStart w:id="3988" w:name="_Toc36553066"/>
      <w:bookmarkStart w:id="3989" w:name="_Toc36554793"/>
      <w:bookmarkStart w:id="3990" w:name="_Toc45652083"/>
      <w:bookmarkStart w:id="3991" w:name="_Toc45658515"/>
      <w:bookmarkStart w:id="3992" w:name="_Toc45720335"/>
      <w:bookmarkStart w:id="3993" w:name="_Toc45798215"/>
      <w:bookmarkStart w:id="3994" w:name="_Toc45897604"/>
      <w:bookmarkStart w:id="3995" w:name="_Toc51745808"/>
      <w:bookmarkStart w:id="3996" w:name="_Toc64446072"/>
      <w:bookmarkStart w:id="3997" w:name="_Toc73981942"/>
      <w:bookmarkStart w:id="3998" w:name="_Toc88652031"/>
      <w:bookmarkStart w:id="3999" w:name="_Toc97891074"/>
      <w:bookmarkStart w:id="4000" w:name="_Toc106109094"/>
      <w:r w:rsidRPr="001D2E49">
        <w:t>8.11.1.1</w:t>
      </w:r>
      <w:r w:rsidRPr="001D2E49">
        <w:tab/>
        <w:t>General</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001" w:name="_Toc20955016"/>
      <w:bookmarkStart w:id="4002" w:name="_Toc29503453"/>
      <w:bookmarkStart w:id="4003" w:name="_Toc29504037"/>
      <w:bookmarkStart w:id="4004" w:name="_Toc29504621"/>
      <w:bookmarkStart w:id="4005" w:name="_Toc36553067"/>
      <w:bookmarkStart w:id="4006" w:name="_Toc36554794"/>
      <w:bookmarkStart w:id="4007" w:name="_Toc45652084"/>
      <w:bookmarkStart w:id="4008" w:name="_Toc45658516"/>
      <w:bookmarkStart w:id="4009" w:name="_Toc45720336"/>
      <w:bookmarkStart w:id="4010" w:name="_Toc45798216"/>
      <w:bookmarkStart w:id="4011" w:name="_Toc45897605"/>
      <w:bookmarkStart w:id="4012" w:name="_Toc51745809"/>
      <w:bookmarkStart w:id="4013" w:name="_Toc64446073"/>
      <w:bookmarkStart w:id="4014" w:name="_Toc73981943"/>
      <w:bookmarkStart w:id="4015" w:name="_Toc88652032"/>
      <w:bookmarkStart w:id="4016" w:name="_Toc97891075"/>
      <w:bookmarkStart w:id="4017" w:name="_Toc106109095"/>
      <w:r w:rsidRPr="001D2E49">
        <w:t>8.11.1.2</w:t>
      </w:r>
      <w:r w:rsidRPr="001D2E49">
        <w:tab/>
        <w:t>Successful Operation</w:t>
      </w:r>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77396E4F" w14:textId="77777777" w:rsidR="009B75C3" w:rsidRPr="001D2E49" w:rsidRDefault="009B75C3" w:rsidP="009B75C3">
      <w:pPr>
        <w:pStyle w:val="TH"/>
      </w:pPr>
      <w:r w:rsidRPr="001D2E49">
        <w:object w:dxaOrig="6893" w:dyaOrig="2427" w14:anchorId="32D580E9">
          <v:shape id="_x0000_i1090" type="#_x0000_t75" style="width:344.55pt;height:121.05pt" o:ole="">
            <v:imagedata r:id="rId138" o:title=""/>
          </v:shape>
          <o:OLEObject Type="Embed" ProgID="Visio.Drawing.11" ShapeID="_x0000_i1090" DrawAspect="Content" ObjectID="_1717486676"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1D2E49" w:rsidRDefault="009B75C3" w:rsidP="009B75C3">
      <w:pPr>
        <w:pStyle w:val="Heading4"/>
      </w:pPr>
      <w:bookmarkStart w:id="4018" w:name="_Toc20955017"/>
      <w:bookmarkStart w:id="4019" w:name="_Toc29503454"/>
      <w:bookmarkStart w:id="4020" w:name="_Toc29504038"/>
      <w:bookmarkStart w:id="4021" w:name="_Toc29504622"/>
      <w:bookmarkStart w:id="4022" w:name="_Toc36553068"/>
      <w:bookmarkStart w:id="4023" w:name="_Toc36554795"/>
      <w:bookmarkStart w:id="4024" w:name="_Toc45652085"/>
      <w:bookmarkStart w:id="4025" w:name="_Toc45658517"/>
      <w:bookmarkStart w:id="4026" w:name="_Toc45720337"/>
      <w:bookmarkStart w:id="4027" w:name="_Toc45798217"/>
      <w:bookmarkStart w:id="4028" w:name="_Toc45897606"/>
      <w:bookmarkStart w:id="4029" w:name="_Toc51745810"/>
      <w:bookmarkStart w:id="4030" w:name="_Toc64446074"/>
      <w:bookmarkStart w:id="4031" w:name="_Toc73981944"/>
      <w:bookmarkStart w:id="4032" w:name="_Toc88652033"/>
      <w:bookmarkStart w:id="4033" w:name="_Toc97891076"/>
      <w:bookmarkStart w:id="4034" w:name="_Toc106109096"/>
      <w:r w:rsidRPr="001D2E49">
        <w:t>8.11.1.3</w:t>
      </w:r>
      <w:r w:rsidRPr="001D2E49">
        <w:tab/>
        <w:t>Abnormal Conditions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54D346D4" w14:textId="77777777" w:rsidR="009B75C3" w:rsidRPr="001D2E49" w:rsidRDefault="009B75C3" w:rsidP="009B75C3">
      <w:r w:rsidRPr="001D2E49">
        <w:t>Void.</w:t>
      </w:r>
    </w:p>
    <w:p w14:paraId="48512090" w14:textId="77777777" w:rsidR="009B75C3" w:rsidRPr="001D2E49" w:rsidRDefault="009B75C3" w:rsidP="009B75C3">
      <w:pPr>
        <w:pStyle w:val="Heading3"/>
      </w:pPr>
      <w:bookmarkStart w:id="4035" w:name="_Toc20955018"/>
      <w:bookmarkStart w:id="4036" w:name="_Toc29503455"/>
      <w:bookmarkStart w:id="4037" w:name="_Toc29504039"/>
      <w:bookmarkStart w:id="4038" w:name="_Toc29504623"/>
      <w:bookmarkStart w:id="4039" w:name="_Toc36553069"/>
      <w:bookmarkStart w:id="4040" w:name="_Toc36554796"/>
      <w:bookmarkStart w:id="4041" w:name="_Toc45652086"/>
      <w:bookmarkStart w:id="4042" w:name="_Toc45658518"/>
      <w:bookmarkStart w:id="4043" w:name="_Toc45720338"/>
      <w:bookmarkStart w:id="4044" w:name="_Toc45798218"/>
      <w:bookmarkStart w:id="4045" w:name="_Toc45897607"/>
      <w:bookmarkStart w:id="4046" w:name="_Toc51745811"/>
      <w:bookmarkStart w:id="4047" w:name="_Toc64446075"/>
      <w:bookmarkStart w:id="4048" w:name="_Toc73981945"/>
      <w:bookmarkStart w:id="4049" w:name="_Toc88652034"/>
      <w:bookmarkStart w:id="4050" w:name="_Toc97891077"/>
      <w:bookmarkStart w:id="4051" w:name="_Toc106109097"/>
      <w:r w:rsidRPr="001D2E49">
        <w:t>8.11.2</w:t>
      </w:r>
      <w:r w:rsidRPr="001D2E49">
        <w:tab/>
        <w:t>Trace Failure Indication</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6B5B08AE" w14:textId="77777777" w:rsidR="009B75C3" w:rsidRPr="001D2E49" w:rsidRDefault="009B75C3" w:rsidP="009B75C3">
      <w:pPr>
        <w:pStyle w:val="Heading4"/>
      </w:pPr>
      <w:bookmarkStart w:id="4052" w:name="_Toc20955019"/>
      <w:bookmarkStart w:id="4053" w:name="_Toc29503456"/>
      <w:bookmarkStart w:id="4054" w:name="_Toc29504040"/>
      <w:bookmarkStart w:id="4055" w:name="_Toc29504624"/>
      <w:bookmarkStart w:id="4056" w:name="_Toc36553070"/>
      <w:bookmarkStart w:id="4057" w:name="_Toc36554797"/>
      <w:bookmarkStart w:id="4058" w:name="_Toc45652087"/>
      <w:bookmarkStart w:id="4059" w:name="_Toc45658519"/>
      <w:bookmarkStart w:id="4060" w:name="_Toc45720339"/>
      <w:bookmarkStart w:id="4061" w:name="_Toc45798219"/>
      <w:bookmarkStart w:id="4062" w:name="_Toc45897608"/>
      <w:bookmarkStart w:id="4063" w:name="_Toc51745812"/>
      <w:bookmarkStart w:id="4064" w:name="_Toc64446076"/>
      <w:bookmarkStart w:id="4065" w:name="_Toc73981946"/>
      <w:bookmarkStart w:id="4066" w:name="_Toc88652035"/>
      <w:bookmarkStart w:id="4067" w:name="_Toc97891078"/>
      <w:bookmarkStart w:id="4068" w:name="_Toc106109098"/>
      <w:r w:rsidRPr="001D2E49">
        <w:t>8.11.2.1</w:t>
      </w:r>
      <w:r w:rsidRPr="001D2E49">
        <w:tab/>
        <w:t>General</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069" w:name="_Toc20955020"/>
      <w:bookmarkStart w:id="4070" w:name="_Toc29503457"/>
      <w:bookmarkStart w:id="4071" w:name="_Toc29504041"/>
      <w:bookmarkStart w:id="4072" w:name="_Toc29504625"/>
      <w:bookmarkStart w:id="4073" w:name="_Toc36553071"/>
      <w:bookmarkStart w:id="4074" w:name="_Toc36554798"/>
      <w:bookmarkStart w:id="4075" w:name="_Toc45652088"/>
      <w:bookmarkStart w:id="4076" w:name="_Toc45658520"/>
      <w:bookmarkStart w:id="4077" w:name="_Toc45720340"/>
      <w:bookmarkStart w:id="4078" w:name="_Toc45798220"/>
      <w:bookmarkStart w:id="4079" w:name="_Toc45897609"/>
      <w:bookmarkStart w:id="4080" w:name="_Toc51745813"/>
      <w:bookmarkStart w:id="4081" w:name="_Toc64446077"/>
      <w:bookmarkStart w:id="4082" w:name="_Toc73981947"/>
      <w:bookmarkStart w:id="4083" w:name="_Toc88652036"/>
      <w:bookmarkStart w:id="4084" w:name="_Toc97891079"/>
      <w:bookmarkStart w:id="4085" w:name="_Toc106109099"/>
      <w:r w:rsidRPr="001D2E49">
        <w:t>8.11.2.2</w:t>
      </w:r>
      <w:r w:rsidRPr="001D2E49">
        <w:tab/>
        <w:t>Successful Operation</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1F67FB6F" w14:textId="77777777" w:rsidR="009B75C3" w:rsidRPr="001D2E49" w:rsidRDefault="009B75C3" w:rsidP="009B75C3">
      <w:pPr>
        <w:pStyle w:val="TH"/>
      </w:pPr>
      <w:r w:rsidRPr="001D2E49">
        <w:object w:dxaOrig="6893" w:dyaOrig="2427" w14:anchorId="43BF302E">
          <v:shape id="_x0000_i1091" type="#_x0000_t75" style="width:344.55pt;height:121.05pt" o:ole="">
            <v:imagedata r:id="rId140" o:title=""/>
          </v:shape>
          <o:OLEObject Type="Embed" ProgID="Visio.Drawing.11" ShapeID="_x0000_i1091" DrawAspect="Content" ObjectID="_1717486677"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086" w:name="_Toc20955021"/>
      <w:bookmarkStart w:id="4087" w:name="_Toc29503458"/>
      <w:bookmarkStart w:id="4088" w:name="_Toc29504042"/>
      <w:bookmarkStart w:id="4089" w:name="_Toc29504626"/>
      <w:bookmarkStart w:id="4090" w:name="_Toc36553072"/>
      <w:bookmarkStart w:id="4091" w:name="_Toc36554799"/>
      <w:bookmarkStart w:id="4092" w:name="_Toc45652089"/>
      <w:bookmarkStart w:id="4093" w:name="_Toc45658521"/>
      <w:bookmarkStart w:id="4094" w:name="_Toc45720341"/>
      <w:bookmarkStart w:id="4095" w:name="_Toc45798221"/>
      <w:bookmarkStart w:id="4096" w:name="_Toc45897610"/>
      <w:bookmarkStart w:id="4097" w:name="_Toc51745814"/>
      <w:bookmarkStart w:id="4098" w:name="_Toc64446078"/>
      <w:bookmarkStart w:id="4099" w:name="_Toc73981948"/>
      <w:bookmarkStart w:id="4100" w:name="_Toc88652037"/>
      <w:bookmarkStart w:id="4101" w:name="_Toc97891080"/>
      <w:bookmarkStart w:id="4102" w:name="_Toc106109100"/>
      <w:r w:rsidRPr="001D2E49">
        <w:t>8.11.2.3</w:t>
      </w:r>
      <w:r w:rsidRPr="001D2E49">
        <w:tab/>
        <w:t>Abnormal Conditions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103" w:name="_Toc20955022"/>
      <w:bookmarkStart w:id="4104" w:name="_Toc29503459"/>
      <w:bookmarkStart w:id="4105" w:name="_Toc29504043"/>
      <w:bookmarkStart w:id="4106" w:name="_Toc29504627"/>
      <w:bookmarkStart w:id="4107" w:name="_Toc36553073"/>
      <w:bookmarkStart w:id="4108" w:name="_Toc36554800"/>
      <w:bookmarkStart w:id="4109" w:name="_Toc45652090"/>
      <w:bookmarkStart w:id="4110" w:name="_Toc45658522"/>
      <w:bookmarkStart w:id="4111" w:name="_Toc45720342"/>
      <w:bookmarkStart w:id="4112" w:name="_Toc45798222"/>
      <w:bookmarkStart w:id="4113" w:name="_Toc45897611"/>
      <w:bookmarkStart w:id="4114" w:name="_Toc51745815"/>
      <w:bookmarkStart w:id="4115" w:name="_Toc64446079"/>
      <w:bookmarkStart w:id="4116" w:name="_Toc73981949"/>
      <w:bookmarkStart w:id="4117" w:name="_Toc88652038"/>
      <w:bookmarkStart w:id="4118" w:name="_Toc97891081"/>
      <w:bookmarkStart w:id="4119" w:name="_Toc106109101"/>
      <w:r w:rsidRPr="001D2E49">
        <w:t>8.11.3</w:t>
      </w:r>
      <w:r w:rsidRPr="001D2E49">
        <w:tab/>
        <w:t>Deactivate Trace</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D58BC96" w14:textId="77777777" w:rsidR="009B75C3" w:rsidRPr="001D2E49" w:rsidRDefault="009B75C3" w:rsidP="009B75C3">
      <w:pPr>
        <w:pStyle w:val="Heading4"/>
      </w:pPr>
      <w:bookmarkStart w:id="4120" w:name="_Toc20955023"/>
      <w:bookmarkStart w:id="4121" w:name="_Toc29503460"/>
      <w:bookmarkStart w:id="4122" w:name="_Toc29504044"/>
      <w:bookmarkStart w:id="4123" w:name="_Toc29504628"/>
      <w:bookmarkStart w:id="4124" w:name="_Toc36553074"/>
      <w:bookmarkStart w:id="4125" w:name="_Toc36554801"/>
      <w:bookmarkStart w:id="4126" w:name="_Toc45652091"/>
      <w:bookmarkStart w:id="4127" w:name="_Toc45658523"/>
      <w:bookmarkStart w:id="4128" w:name="_Toc45720343"/>
      <w:bookmarkStart w:id="4129" w:name="_Toc45798223"/>
      <w:bookmarkStart w:id="4130" w:name="_Toc45897612"/>
      <w:bookmarkStart w:id="4131" w:name="_Toc51745816"/>
      <w:bookmarkStart w:id="4132" w:name="_Toc64446080"/>
      <w:bookmarkStart w:id="4133" w:name="_Toc73981950"/>
      <w:bookmarkStart w:id="4134" w:name="_Toc88652039"/>
      <w:bookmarkStart w:id="4135" w:name="_Toc97891082"/>
      <w:bookmarkStart w:id="4136" w:name="_Toc106109102"/>
      <w:r w:rsidRPr="001D2E49">
        <w:t>8.11.3.1</w:t>
      </w:r>
      <w:r w:rsidRPr="001D2E49">
        <w:tab/>
        <w:t>General</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137" w:name="_Toc20955024"/>
      <w:bookmarkStart w:id="4138" w:name="_Toc29503461"/>
      <w:bookmarkStart w:id="4139" w:name="_Toc29504045"/>
      <w:bookmarkStart w:id="4140" w:name="_Toc29504629"/>
      <w:bookmarkStart w:id="4141" w:name="_Toc36553075"/>
      <w:bookmarkStart w:id="4142" w:name="_Toc36554802"/>
      <w:bookmarkStart w:id="4143" w:name="_Toc45652092"/>
      <w:bookmarkStart w:id="4144" w:name="_Toc45658524"/>
      <w:bookmarkStart w:id="4145" w:name="_Toc45720344"/>
      <w:bookmarkStart w:id="4146" w:name="_Toc45798224"/>
      <w:bookmarkStart w:id="4147" w:name="_Toc45897613"/>
      <w:bookmarkStart w:id="4148" w:name="_Toc51745817"/>
      <w:bookmarkStart w:id="4149" w:name="_Toc64446081"/>
      <w:bookmarkStart w:id="4150" w:name="_Toc73981951"/>
      <w:bookmarkStart w:id="4151" w:name="_Toc88652040"/>
      <w:bookmarkStart w:id="4152" w:name="_Toc97891083"/>
      <w:bookmarkStart w:id="4153" w:name="_Toc106109103"/>
      <w:r w:rsidRPr="001D2E49">
        <w:t>8.11.3.2</w:t>
      </w:r>
      <w:r w:rsidRPr="001D2E49">
        <w:tab/>
        <w:t>Successful Operation</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7C06500F" w14:textId="77777777" w:rsidR="009B75C3" w:rsidRPr="001D2E49" w:rsidRDefault="009B75C3" w:rsidP="009B75C3">
      <w:pPr>
        <w:pStyle w:val="TH"/>
      </w:pPr>
      <w:r w:rsidRPr="001D2E49">
        <w:object w:dxaOrig="6893" w:dyaOrig="2427" w14:anchorId="18A81DC5">
          <v:shape id="_x0000_i1092" type="#_x0000_t75" style="width:344.55pt;height:121.05pt" o:ole="">
            <v:imagedata r:id="rId142" o:title=""/>
          </v:shape>
          <o:OLEObject Type="Embed" ProgID="Visio.Drawing.11" ShapeID="_x0000_i1092" DrawAspect="Content" ObjectID="_1717486678"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154" w:name="_Toc20955025"/>
      <w:bookmarkStart w:id="4155" w:name="_Toc29503462"/>
      <w:bookmarkStart w:id="4156" w:name="_Toc29504046"/>
      <w:bookmarkStart w:id="4157" w:name="_Toc29504630"/>
      <w:bookmarkStart w:id="4158" w:name="_Toc36553076"/>
      <w:bookmarkStart w:id="4159" w:name="_Toc36554803"/>
      <w:bookmarkStart w:id="4160" w:name="_Toc45652093"/>
      <w:bookmarkStart w:id="4161" w:name="_Toc45658525"/>
      <w:bookmarkStart w:id="4162" w:name="_Toc45720345"/>
      <w:bookmarkStart w:id="4163" w:name="_Toc45798225"/>
      <w:bookmarkStart w:id="4164" w:name="_Toc45897614"/>
      <w:bookmarkStart w:id="4165" w:name="_Toc51745818"/>
      <w:bookmarkStart w:id="4166" w:name="_Toc64446082"/>
      <w:bookmarkStart w:id="4167" w:name="_Toc73981952"/>
      <w:bookmarkStart w:id="4168" w:name="_Toc88652041"/>
      <w:bookmarkStart w:id="4169" w:name="_Toc97891084"/>
      <w:bookmarkStart w:id="4170" w:name="_Toc106109104"/>
      <w:r w:rsidRPr="001D2E49">
        <w:t>8.11.3.3</w:t>
      </w:r>
      <w:r w:rsidRPr="001D2E49">
        <w:tab/>
        <w:t>Abnormal Conditions</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171" w:name="_Toc20955026"/>
      <w:bookmarkStart w:id="4172" w:name="_Toc29503463"/>
      <w:bookmarkStart w:id="4173" w:name="_Toc29504047"/>
      <w:bookmarkStart w:id="4174" w:name="_Toc29504631"/>
      <w:bookmarkStart w:id="4175" w:name="_Toc36553077"/>
      <w:bookmarkStart w:id="4176" w:name="_Toc36554804"/>
      <w:bookmarkStart w:id="4177" w:name="_Toc45652094"/>
      <w:bookmarkStart w:id="4178" w:name="_Toc45658526"/>
      <w:bookmarkStart w:id="4179" w:name="_Toc45720346"/>
      <w:bookmarkStart w:id="4180" w:name="_Toc45798226"/>
      <w:bookmarkStart w:id="4181" w:name="_Toc45897615"/>
      <w:bookmarkStart w:id="4182" w:name="_Toc51745819"/>
      <w:bookmarkStart w:id="4183" w:name="_Toc64446083"/>
      <w:bookmarkStart w:id="4184" w:name="_Toc73981953"/>
      <w:bookmarkStart w:id="4185" w:name="_Toc88652042"/>
      <w:bookmarkStart w:id="4186" w:name="_Toc97891085"/>
      <w:bookmarkStart w:id="4187" w:name="_Toc106109105"/>
      <w:r w:rsidRPr="001D2E49">
        <w:rPr>
          <w:lang w:eastAsia="zh-CN"/>
        </w:rPr>
        <w:t>8.11.4</w:t>
      </w:r>
      <w:r w:rsidRPr="001D2E49">
        <w:tab/>
      </w:r>
      <w:r w:rsidRPr="001D2E49">
        <w:rPr>
          <w:lang w:eastAsia="zh-CN"/>
        </w:rPr>
        <w:t>Cell Traffic Trace</w:t>
      </w:r>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p>
    <w:p w14:paraId="2EA56CC1" w14:textId="77777777" w:rsidR="009B75C3" w:rsidRPr="001D2E49" w:rsidRDefault="009B75C3" w:rsidP="009B75C3">
      <w:pPr>
        <w:pStyle w:val="Heading4"/>
        <w:rPr>
          <w:lang w:eastAsia="zh-CN"/>
        </w:rPr>
      </w:pPr>
      <w:bookmarkStart w:id="4188" w:name="_Toc20955027"/>
      <w:bookmarkStart w:id="4189" w:name="_Toc29503464"/>
      <w:bookmarkStart w:id="4190" w:name="_Toc29504048"/>
      <w:bookmarkStart w:id="4191" w:name="_Toc29504632"/>
      <w:bookmarkStart w:id="4192" w:name="_Toc36553078"/>
      <w:bookmarkStart w:id="4193" w:name="_Toc36554805"/>
      <w:bookmarkStart w:id="4194" w:name="_Toc45652095"/>
      <w:bookmarkStart w:id="4195" w:name="_Toc45658527"/>
      <w:bookmarkStart w:id="4196" w:name="_Toc45720347"/>
      <w:bookmarkStart w:id="4197" w:name="_Toc45798227"/>
      <w:bookmarkStart w:id="4198" w:name="_Toc45897616"/>
      <w:bookmarkStart w:id="4199" w:name="_Toc51745820"/>
      <w:bookmarkStart w:id="4200" w:name="_Toc64446084"/>
      <w:bookmarkStart w:id="4201" w:name="_Toc73981954"/>
      <w:bookmarkStart w:id="4202" w:name="_Toc88652043"/>
      <w:bookmarkStart w:id="4203" w:name="_Toc97891086"/>
      <w:bookmarkStart w:id="4204" w:name="_Toc106109106"/>
      <w:r w:rsidRPr="001D2E49">
        <w:rPr>
          <w:lang w:eastAsia="zh-CN"/>
        </w:rPr>
        <w:t>8.11.4.1</w:t>
      </w:r>
      <w:r w:rsidRPr="001D2E49">
        <w:tab/>
      </w:r>
      <w:r w:rsidRPr="001D2E49">
        <w:rPr>
          <w:lang w:eastAsia="zh-CN"/>
        </w:rPr>
        <w:t>General</w:t>
      </w:r>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205" w:name="_Toc20955028"/>
      <w:bookmarkStart w:id="4206" w:name="_Toc29503465"/>
      <w:bookmarkStart w:id="4207" w:name="_Toc29504049"/>
      <w:bookmarkStart w:id="4208" w:name="_Toc29504633"/>
      <w:bookmarkStart w:id="4209" w:name="_Toc36553079"/>
      <w:bookmarkStart w:id="4210" w:name="_Toc36554806"/>
      <w:bookmarkStart w:id="4211" w:name="_Toc45652096"/>
      <w:bookmarkStart w:id="4212" w:name="_Toc45658528"/>
      <w:bookmarkStart w:id="4213" w:name="_Toc45720348"/>
      <w:bookmarkStart w:id="4214" w:name="_Toc45798228"/>
      <w:bookmarkStart w:id="4215" w:name="_Toc45897617"/>
      <w:bookmarkStart w:id="4216" w:name="_Toc51745821"/>
      <w:bookmarkStart w:id="4217" w:name="_Toc64446085"/>
      <w:bookmarkStart w:id="4218" w:name="_Toc73981955"/>
      <w:bookmarkStart w:id="4219" w:name="_Toc88652044"/>
      <w:bookmarkStart w:id="4220" w:name="_Toc97891087"/>
      <w:bookmarkStart w:id="4221" w:name="_Toc106109107"/>
      <w:r w:rsidRPr="001D2E49">
        <w:t>8.11.4.2</w:t>
      </w:r>
      <w:r w:rsidRPr="001D2E49">
        <w:tab/>
        <w:t>Successful Operation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74DAF167" w14:textId="77777777" w:rsidR="009B75C3" w:rsidRPr="001D2E49" w:rsidRDefault="009B75C3" w:rsidP="009B75C3">
      <w:pPr>
        <w:pStyle w:val="TH"/>
      </w:pPr>
      <w:r w:rsidRPr="001D2E49">
        <w:object w:dxaOrig="6893" w:dyaOrig="2427" w14:anchorId="048AC5DE">
          <v:shape id="_x0000_i1093" type="#_x0000_t75" style="width:344.55pt;height:121.05pt" o:ole="">
            <v:imagedata r:id="rId144" o:title=""/>
          </v:shape>
          <o:OLEObject Type="Embed" ProgID="Visio.Drawing.11" ShapeID="_x0000_i1093" DrawAspect="Content" ObjectID="_1717486679"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222" w:name="_Toc20955029"/>
      <w:bookmarkStart w:id="4223" w:name="_Toc29503466"/>
      <w:bookmarkStart w:id="4224" w:name="_Toc29504050"/>
      <w:bookmarkStart w:id="4225" w:name="_Toc29504634"/>
      <w:bookmarkStart w:id="4226" w:name="_Toc36553080"/>
      <w:bookmarkStart w:id="422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228" w:name="_Toc45652097"/>
      <w:bookmarkStart w:id="4229" w:name="_Toc45658529"/>
      <w:bookmarkStart w:id="4230" w:name="_Toc45720349"/>
      <w:bookmarkStart w:id="4231" w:name="_Toc45798229"/>
      <w:bookmarkStart w:id="4232" w:name="_Toc45897618"/>
      <w:bookmarkStart w:id="4233" w:name="_Toc51745822"/>
      <w:bookmarkStart w:id="4234" w:name="_Toc64446086"/>
      <w:bookmarkStart w:id="4235" w:name="_Toc73981956"/>
      <w:bookmarkStart w:id="4236" w:name="_Toc88652045"/>
      <w:bookmarkStart w:id="4237" w:name="_Toc97891088"/>
      <w:bookmarkStart w:id="4238" w:name="_Toc106109108"/>
      <w:r w:rsidRPr="001D2E49">
        <w:t>8.11.4.3</w:t>
      </w:r>
      <w:r w:rsidRPr="001D2E49">
        <w:tab/>
        <w:t>Abnormal Conditions</w:t>
      </w:r>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239" w:name="_Toc20955030"/>
      <w:bookmarkStart w:id="4240" w:name="_Toc29503467"/>
      <w:bookmarkStart w:id="4241" w:name="_Toc29504051"/>
      <w:bookmarkStart w:id="4242" w:name="_Toc29504635"/>
      <w:bookmarkStart w:id="4243" w:name="_Toc36553081"/>
      <w:bookmarkStart w:id="4244" w:name="_Toc36554808"/>
      <w:bookmarkStart w:id="4245" w:name="_Toc45652098"/>
      <w:bookmarkStart w:id="4246" w:name="_Toc45658530"/>
      <w:bookmarkStart w:id="4247" w:name="_Toc45720350"/>
      <w:bookmarkStart w:id="4248" w:name="_Toc45798230"/>
      <w:bookmarkStart w:id="4249" w:name="_Toc45897619"/>
      <w:bookmarkStart w:id="4250" w:name="_Toc51745823"/>
      <w:bookmarkStart w:id="4251" w:name="_Toc64446087"/>
      <w:bookmarkStart w:id="4252" w:name="_Toc73981957"/>
      <w:bookmarkStart w:id="4253" w:name="_Toc88652046"/>
      <w:bookmarkStart w:id="4254" w:name="_Toc97891089"/>
      <w:bookmarkStart w:id="4255" w:name="_Toc106109109"/>
      <w:r w:rsidRPr="001D2E49">
        <w:t>8.12</w:t>
      </w:r>
      <w:r w:rsidRPr="001D2E49">
        <w:tab/>
      </w:r>
      <w:r w:rsidRPr="001D2E49">
        <w:rPr>
          <w:lang w:eastAsia="zh-CN"/>
        </w:rPr>
        <w:t>Location</w:t>
      </w:r>
      <w:r w:rsidRPr="001D2E49">
        <w:t xml:space="preserve"> </w:t>
      </w:r>
      <w:r w:rsidRPr="001D2E49">
        <w:rPr>
          <w:lang w:eastAsia="zh-CN"/>
        </w:rPr>
        <w:t>Reporting Procedures</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35807EA7" w14:textId="77777777" w:rsidR="009B75C3" w:rsidRPr="001D2E49" w:rsidRDefault="009B75C3" w:rsidP="009B75C3">
      <w:pPr>
        <w:pStyle w:val="Heading3"/>
      </w:pPr>
      <w:bookmarkStart w:id="4256" w:name="_Toc20955031"/>
      <w:bookmarkStart w:id="4257" w:name="_Toc29503468"/>
      <w:bookmarkStart w:id="4258" w:name="_Toc29504052"/>
      <w:bookmarkStart w:id="4259" w:name="_Toc29504636"/>
      <w:bookmarkStart w:id="4260" w:name="_Toc36553082"/>
      <w:bookmarkStart w:id="4261" w:name="_Toc36554809"/>
      <w:bookmarkStart w:id="4262" w:name="_Toc45652099"/>
      <w:bookmarkStart w:id="4263" w:name="_Toc45658531"/>
      <w:bookmarkStart w:id="4264" w:name="_Toc45720351"/>
      <w:bookmarkStart w:id="4265" w:name="_Toc45798231"/>
      <w:bookmarkStart w:id="4266" w:name="_Toc45897620"/>
      <w:bookmarkStart w:id="4267" w:name="_Toc51745824"/>
      <w:bookmarkStart w:id="4268" w:name="_Toc64446088"/>
      <w:bookmarkStart w:id="4269" w:name="_Toc73981958"/>
      <w:bookmarkStart w:id="4270" w:name="_Toc88652047"/>
      <w:bookmarkStart w:id="4271" w:name="_Toc97891090"/>
      <w:bookmarkStart w:id="4272" w:name="_Toc106109110"/>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1D87ACBA" w14:textId="77777777" w:rsidR="009B75C3" w:rsidRPr="001D2E49" w:rsidRDefault="009B75C3" w:rsidP="009B75C3">
      <w:pPr>
        <w:pStyle w:val="Heading4"/>
      </w:pPr>
      <w:bookmarkStart w:id="4273" w:name="_Toc20955032"/>
      <w:bookmarkStart w:id="4274" w:name="_Toc29503469"/>
      <w:bookmarkStart w:id="4275" w:name="_Toc29504053"/>
      <w:bookmarkStart w:id="4276" w:name="_Toc29504637"/>
      <w:bookmarkStart w:id="4277" w:name="_Toc36553083"/>
      <w:bookmarkStart w:id="4278" w:name="_Toc36554810"/>
      <w:bookmarkStart w:id="4279" w:name="_Toc45652100"/>
      <w:bookmarkStart w:id="4280" w:name="_Toc45658532"/>
      <w:bookmarkStart w:id="4281" w:name="_Toc45720352"/>
      <w:bookmarkStart w:id="4282" w:name="_Toc45798232"/>
      <w:bookmarkStart w:id="4283" w:name="_Toc45897621"/>
      <w:bookmarkStart w:id="4284" w:name="_Toc51745825"/>
      <w:bookmarkStart w:id="4285" w:name="_Toc64446089"/>
      <w:bookmarkStart w:id="4286" w:name="_Toc73981959"/>
      <w:bookmarkStart w:id="4287" w:name="_Toc88652048"/>
      <w:bookmarkStart w:id="4288" w:name="_Toc97891091"/>
      <w:bookmarkStart w:id="4289" w:name="_Toc106109111"/>
      <w:r w:rsidRPr="001D2E49">
        <w:t>8.12.1.1</w:t>
      </w:r>
      <w:r w:rsidRPr="001D2E49">
        <w:tab/>
        <w:t>General</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290" w:name="_Toc20955033"/>
      <w:bookmarkStart w:id="4291" w:name="_Toc29503470"/>
      <w:bookmarkStart w:id="4292" w:name="_Toc29504054"/>
      <w:bookmarkStart w:id="4293" w:name="_Toc29504638"/>
      <w:bookmarkStart w:id="4294" w:name="_Toc36553084"/>
      <w:bookmarkStart w:id="4295" w:name="_Toc36554811"/>
      <w:bookmarkStart w:id="4296" w:name="_Toc45652101"/>
      <w:bookmarkStart w:id="4297" w:name="_Toc45658533"/>
      <w:bookmarkStart w:id="4298" w:name="_Toc45720353"/>
      <w:bookmarkStart w:id="4299" w:name="_Toc45798233"/>
      <w:bookmarkStart w:id="4300" w:name="_Toc45897622"/>
      <w:bookmarkStart w:id="4301" w:name="_Toc51745826"/>
      <w:bookmarkStart w:id="4302" w:name="_Toc64446090"/>
      <w:bookmarkStart w:id="4303" w:name="_Toc73981960"/>
      <w:bookmarkStart w:id="4304" w:name="_Toc88652049"/>
      <w:bookmarkStart w:id="4305" w:name="_Toc97891092"/>
      <w:bookmarkStart w:id="4306" w:name="_Toc106109112"/>
      <w:r w:rsidRPr="001D2E49">
        <w:t>8.12.1.2</w:t>
      </w:r>
      <w:r w:rsidRPr="001D2E49">
        <w:tab/>
        <w:t>Successful Operation</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4ACD0CF8" w14:textId="77777777" w:rsidR="009B75C3" w:rsidRPr="001D2E49" w:rsidRDefault="009B75C3" w:rsidP="009B75C3">
      <w:pPr>
        <w:pStyle w:val="TH"/>
      </w:pPr>
      <w:r w:rsidRPr="001D2E49">
        <w:object w:dxaOrig="6893" w:dyaOrig="2427" w14:anchorId="5AD58B12">
          <v:shape id="_x0000_i1094" type="#_x0000_t75" style="width:344.55pt;height:121.05pt" o:ole="">
            <v:imagedata r:id="rId146" o:title=""/>
          </v:shape>
          <o:OLEObject Type="Embed" ProgID="Visio.Drawing.11" ShapeID="_x0000_i1094" DrawAspect="Content" ObjectID="_1717486680"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307" w:name="_Toc20955034"/>
      <w:bookmarkStart w:id="4308" w:name="_Toc29503471"/>
      <w:bookmarkStart w:id="4309" w:name="_Toc29504055"/>
      <w:bookmarkStart w:id="4310" w:name="_Toc29504639"/>
      <w:bookmarkStart w:id="4311" w:name="_Toc36553085"/>
      <w:bookmarkStart w:id="4312" w:name="_Toc36554812"/>
      <w:bookmarkStart w:id="4313" w:name="_Toc45652102"/>
      <w:bookmarkStart w:id="4314" w:name="_Toc45658534"/>
      <w:bookmarkStart w:id="4315" w:name="_Toc45720354"/>
      <w:bookmarkStart w:id="4316" w:name="_Toc45798234"/>
      <w:bookmarkStart w:id="4317" w:name="_Toc45897623"/>
      <w:bookmarkStart w:id="4318" w:name="_Toc51745827"/>
      <w:bookmarkStart w:id="4319" w:name="_Toc64446091"/>
      <w:bookmarkStart w:id="4320" w:name="_Toc73981961"/>
      <w:bookmarkStart w:id="4321" w:name="_Toc88652050"/>
      <w:bookmarkStart w:id="4322" w:name="_Toc97891093"/>
      <w:bookmarkStart w:id="4323" w:name="_Toc106109113"/>
      <w:r w:rsidRPr="001D2E49">
        <w:t>8.12.1.3</w:t>
      </w:r>
      <w:r w:rsidRPr="001D2E49">
        <w:tab/>
        <w:t>Abnormal Conditions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324" w:name="_Toc20955035"/>
      <w:bookmarkStart w:id="4325" w:name="_Toc29503472"/>
      <w:bookmarkStart w:id="4326" w:name="_Toc29504056"/>
      <w:bookmarkStart w:id="4327" w:name="_Toc29504640"/>
      <w:bookmarkStart w:id="4328" w:name="_Toc36553086"/>
      <w:bookmarkStart w:id="4329" w:name="_Toc36554813"/>
      <w:bookmarkStart w:id="4330" w:name="_Toc45652103"/>
      <w:bookmarkStart w:id="4331" w:name="_Toc45658535"/>
      <w:bookmarkStart w:id="4332" w:name="_Toc45720355"/>
      <w:bookmarkStart w:id="4333" w:name="_Toc45798235"/>
      <w:bookmarkStart w:id="4334" w:name="_Toc45897624"/>
      <w:bookmarkStart w:id="4335" w:name="_Toc51745828"/>
      <w:bookmarkStart w:id="4336" w:name="_Toc64446092"/>
      <w:bookmarkStart w:id="4337" w:name="_Toc73981962"/>
      <w:bookmarkStart w:id="4338" w:name="_Toc88652051"/>
      <w:bookmarkStart w:id="4339" w:name="_Toc97891094"/>
      <w:bookmarkStart w:id="4340" w:name="_Toc106109114"/>
      <w:r w:rsidRPr="001D2E49">
        <w:t>8.12.2</w:t>
      </w:r>
      <w:r w:rsidRPr="001D2E49">
        <w:tab/>
        <w:t>Location Reporting Failure Indication</w:t>
      </w:r>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79C7FC18" w14:textId="77777777" w:rsidR="009B75C3" w:rsidRPr="001D2E49" w:rsidRDefault="009B75C3" w:rsidP="009B75C3">
      <w:pPr>
        <w:pStyle w:val="Heading4"/>
      </w:pPr>
      <w:bookmarkStart w:id="4341" w:name="_Toc20955036"/>
      <w:bookmarkStart w:id="4342" w:name="_Toc29503473"/>
      <w:bookmarkStart w:id="4343" w:name="_Toc29504057"/>
      <w:bookmarkStart w:id="4344" w:name="_Toc29504641"/>
      <w:bookmarkStart w:id="4345" w:name="_Toc36553087"/>
      <w:bookmarkStart w:id="4346" w:name="_Toc36554814"/>
      <w:bookmarkStart w:id="4347" w:name="_Toc45652104"/>
      <w:bookmarkStart w:id="4348" w:name="_Toc45658536"/>
      <w:bookmarkStart w:id="4349" w:name="_Toc45720356"/>
      <w:bookmarkStart w:id="4350" w:name="_Toc45798236"/>
      <w:bookmarkStart w:id="4351" w:name="_Toc45897625"/>
      <w:bookmarkStart w:id="4352" w:name="_Toc51745829"/>
      <w:bookmarkStart w:id="4353" w:name="_Toc64446093"/>
      <w:bookmarkStart w:id="4354" w:name="_Toc73981963"/>
      <w:bookmarkStart w:id="4355" w:name="_Toc88652052"/>
      <w:bookmarkStart w:id="4356" w:name="_Toc97891095"/>
      <w:bookmarkStart w:id="4357" w:name="_Toc106109115"/>
      <w:r w:rsidRPr="001D2E49">
        <w:t>8.12.2.1</w:t>
      </w:r>
      <w:r w:rsidRPr="001D2E49">
        <w:tab/>
        <w:t>General</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358" w:name="_Toc20955037"/>
      <w:bookmarkStart w:id="4359" w:name="_Toc29503474"/>
      <w:bookmarkStart w:id="4360" w:name="_Toc29504058"/>
      <w:bookmarkStart w:id="4361" w:name="_Toc29504642"/>
      <w:bookmarkStart w:id="4362" w:name="_Toc36553088"/>
      <w:bookmarkStart w:id="4363" w:name="_Toc36554815"/>
      <w:bookmarkStart w:id="4364" w:name="_Toc45652105"/>
      <w:bookmarkStart w:id="4365" w:name="_Toc45658537"/>
      <w:bookmarkStart w:id="4366" w:name="_Toc45720357"/>
      <w:bookmarkStart w:id="4367" w:name="_Toc45798237"/>
      <w:bookmarkStart w:id="4368" w:name="_Toc45897626"/>
      <w:bookmarkStart w:id="4369" w:name="_Toc51745830"/>
      <w:bookmarkStart w:id="4370" w:name="_Toc64446094"/>
      <w:bookmarkStart w:id="4371" w:name="_Toc73981964"/>
      <w:bookmarkStart w:id="4372" w:name="_Toc88652053"/>
      <w:bookmarkStart w:id="4373" w:name="_Toc97891096"/>
      <w:bookmarkStart w:id="4374" w:name="_Toc106109116"/>
      <w:r w:rsidRPr="001D2E49">
        <w:t>8.12.2.2</w:t>
      </w:r>
      <w:r w:rsidRPr="001D2E49">
        <w:tab/>
        <w:t>Successful Operation</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081099B6" w14:textId="77777777" w:rsidR="009B75C3" w:rsidRPr="001D2E49" w:rsidRDefault="009B75C3" w:rsidP="009B75C3">
      <w:pPr>
        <w:pStyle w:val="TH"/>
      </w:pPr>
      <w:r w:rsidRPr="001D2E49">
        <w:object w:dxaOrig="6893" w:dyaOrig="2427" w14:anchorId="4D451EEF">
          <v:shape id="_x0000_i1095" type="#_x0000_t75" style="width:344.55pt;height:121.05pt" o:ole="">
            <v:imagedata r:id="rId148" o:title=""/>
          </v:shape>
          <o:OLEObject Type="Embed" ProgID="Visio.Drawing.11" ShapeID="_x0000_i1095" DrawAspect="Content" ObjectID="_1717486681"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375" w:name="_Toc20955038"/>
      <w:bookmarkStart w:id="4376" w:name="_Toc29503475"/>
      <w:bookmarkStart w:id="4377" w:name="_Toc29504059"/>
      <w:bookmarkStart w:id="4378" w:name="_Toc29504643"/>
      <w:bookmarkStart w:id="4379" w:name="_Toc36553089"/>
      <w:bookmarkStart w:id="4380" w:name="_Toc36554816"/>
      <w:bookmarkStart w:id="4381" w:name="_Toc45652106"/>
      <w:bookmarkStart w:id="4382" w:name="_Toc45658538"/>
      <w:bookmarkStart w:id="4383" w:name="_Toc45720358"/>
      <w:bookmarkStart w:id="4384" w:name="_Toc45798238"/>
      <w:bookmarkStart w:id="4385" w:name="_Toc45897627"/>
      <w:bookmarkStart w:id="4386" w:name="_Toc51745831"/>
      <w:bookmarkStart w:id="4387" w:name="_Toc64446095"/>
      <w:bookmarkStart w:id="4388" w:name="_Toc73981965"/>
      <w:bookmarkStart w:id="4389" w:name="_Toc88652054"/>
      <w:bookmarkStart w:id="4390" w:name="_Toc97891097"/>
      <w:bookmarkStart w:id="4391" w:name="_Toc106109117"/>
      <w:r w:rsidRPr="001D2E49">
        <w:t>8.12.2.3</w:t>
      </w:r>
      <w:r w:rsidRPr="001D2E49">
        <w:tab/>
        <w:t>Abnormal Conditions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392" w:name="_Toc20955039"/>
      <w:bookmarkStart w:id="4393" w:name="_Toc29503476"/>
      <w:bookmarkStart w:id="4394" w:name="_Toc29504060"/>
      <w:bookmarkStart w:id="4395" w:name="_Toc29504644"/>
      <w:bookmarkStart w:id="4396" w:name="_Toc36553090"/>
      <w:bookmarkStart w:id="4397" w:name="_Toc36554817"/>
      <w:bookmarkStart w:id="4398" w:name="_Toc45652107"/>
      <w:bookmarkStart w:id="4399" w:name="_Toc45658539"/>
      <w:bookmarkStart w:id="4400" w:name="_Toc45720359"/>
      <w:bookmarkStart w:id="4401" w:name="_Toc45798239"/>
      <w:bookmarkStart w:id="4402" w:name="_Toc45897628"/>
      <w:bookmarkStart w:id="4403" w:name="_Toc51745832"/>
      <w:bookmarkStart w:id="4404" w:name="_Toc64446096"/>
      <w:bookmarkStart w:id="4405" w:name="_Toc73981966"/>
      <w:bookmarkStart w:id="4406" w:name="_Toc88652055"/>
      <w:bookmarkStart w:id="4407" w:name="_Toc97891098"/>
      <w:bookmarkStart w:id="4408" w:name="_Toc106109118"/>
      <w:r w:rsidRPr="001D2E49">
        <w:t>8.12.3</w:t>
      </w:r>
      <w:r w:rsidRPr="001D2E49">
        <w:tab/>
        <w:t>Location Report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45B7E368" w14:textId="77777777" w:rsidR="009B75C3" w:rsidRPr="001D2E49" w:rsidRDefault="009B75C3" w:rsidP="009B75C3">
      <w:pPr>
        <w:pStyle w:val="Heading4"/>
      </w:pPr>
      <w:bookmarkStart w:id="4409" w:name="_Toc20955040"/>
      <w:bookmarkStart w:id="4410" w:name="_Toc29503477"/>
      <w:bookmarkStart w:id="4411" w:name="_Toc29504061"/>
      <w:bookmarkStart w:id="4412" w:name="_Toc29504645"/>
      <w:bookmarkStart w:id="4413" w:name="_Toc36553091"/>
      <w:bookmarkStart w:id="4414" w:name="_Toc36554818"/>
      <w:bookmarkStart w:id="4415" w:name="_Toc45652108"/>
      <w:bookmarkStart w:id="4416" w:name="_Toc45658540"/>
      <w:bookmarkStart w:id="4417" w:name="_Toc45720360"/>
      <w:bookmarkStart w:id="4418" w:name="_Toc45798240"/>
      <w:bookmarkStart w:id="4419" w:name="_Toc45897629"/>
      <w:bookmarkStart w:id="4420" w:name="_Toc51745833"/>
      <w:bookmarkStart w:id="4421" w:name="_Toc64446097"/>
      <w:bookmarkStart w:id="4422" w:name="_Toc73981967"/>
      <w:bookmarkStart w:id="4423" w:name="_Toc88652056"/>
      <w:bookmarkStart w:id="4424" w:name="_Toc97891099"/>
      <w:bookmarkStart w:id="4425" w:name="_Toc106109119"/>
      <w:r w:rsidRPr="001D2E49">
        <w:t>8.12.3.1</w:t>
      </w:r>
      <w:r w:rsidRPr="001D2E49">
        <w:tab/>
        <w:t>General</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426" w:name="_Toc20955041"/>
      <w:bookmarkStart w:id="4427" w:name="_Toc29503478"/>
      <w:bookmarkStart w:id="4428" w:name="_Toc29504062"/>
      <w:bookmarkStart w:id="4429" w:name="_Toc29504646"/>
      <w:bookmarkStart w:id="4430" w:name="_Toc36553092"/>
      <w:bookmarkStart w:id="4431" w:name="_Toc36554819"/>
      <w:bookmarkStart w:id="4432" w:name="_Toc45652109"/>
      <w:bookmarkStart w:id="4433" w:name="_Toc45658541"/>
      <w:bookmarkStart w:id="4434" w:name="_Toc45720361"/>
      <w:bookmarkStart w:id="4435" w:name="_Toc45798241"/>
      <w:bookmarkStart w:id="4436" w:name="_Toc45897630"/>
      <w:bookmarkStart w:id="4437" w:name="_Toc51745834"/>
      <w:bookmarkStart w:id="4438" w:name="_Toc64446098"/>
      <w:bookmarkStart w:id="4439" w:name="_Toc73981968"/>
      <w:bookmarkStart w:id="4440" w:name="_Toc88652057"/>
      <w:bookmarkStart w:id="4441" w:name="_Toc97891100"/>
      <w:bookmarkStart w:id="4442" w:name="_Toc106109120"/>
      <w:r w:rsidRPr="001D2E49">
        <w:t>8.12.3.2</w:t>
      </w:r>
      <w:r w:rsidRPr="001D2E49">
        <w:tab/>
        <w:t>Successful Operation</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520989A8" w14:textId="77777777" w:rsidR="009B75C3" w:rsidRPr="001D2E49" w:rsidRDefault="009B75C3" w:rsidP="009B75C3">
      <w:pPr>
        <w:pStyle w:val="TH"/>
      </w:pPr>
      <w:r w:rsidRPr="001D2E49">
        <w:object w:dxaOrig="6893" w:dyaOrig="2427" w14:anchorId="6FC09827">
          <v:shape id="_x0000_i1096" type="#_x0000_t75" style="width:344.55pt;height:121.05pt" o:ole="">
            <v:imagedata r:id="rId150" o:title=""/>
          </v:shape>
          <o:OLEObject Type="Embed" ProgID="Visio.Drawing.11" ShapeID="_x0000_i1096" DrawAspect="Content" ObjectID="_1717486682"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443" w:name="_Toc20955042"/>
      <w:bookmarkStart w:id="4444" w:name="_Toc29503479"/>
      <w:bookmarkStart w:id="4445" w:name="_Toc29504063"/>
      <w:bookmarkStart w:id="4446" w:name="_Toc29504647"/>
      <w:bookmarkStart w:id="4447" w:name="_Toc36553093"/>
      <w:bookmarkStart w:id="4448" w:name="_Toc36554820"/>
      <w:bookmarkStart w:id="4449" w:name="_Toc45652110"/>
      <w:bookmarkStart w:id="4450" w:name="_Toc45658542"/>
      <w:bookmarkStart w:id="4451" w:name="_Toc45720362"/>
      <w:bookmarkStart w:id="4452" w:name="_Toc45798242"/>
      <w:bookmarkStart w:id="4453" w:name="_Toc45897631"/>
      <w:bookmarkStart w:id="4454" w:name="_Toc51745835"/>
      <w:bookmarkStart w:id="4455" w:name="_Toc64446099"/>
      <w:bookmarkStart w:id="4456" w:name="_Toc73981969"/>
      <w:bookmarkStart w:id="4457" w:name="_Toc88652058"/>
      <w:bookmarkStart w:id="4458" w:name="_Toc97891101"/>
      <w:bookmarkStart w:id="4459" w:name="_Toc106109121"/>
      <w:r w:rsidRPr="001D2E49">
        <w:t>8.12.3.3</w:t>
      </w:r>
      <w:r w:rsidRPr="001D2E49">
        <w:tab/>
        <w:t>Abnormal Conditions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460" w:name="_Toc20955043"/>
      <w:bookmarkStart w:id="4461" w:name="_Toc29503480"/>
      <w:bookmarkStart w:id="4462" w:name="_Toc29504064"/>
      <w:bookmarkStart w:id="4463" w:name="_Toc29504648"/>
      <w:bookmarkStart w:id="4464" w:name="_Toc36553094"/>
      <w:bookmarkStart w:id="4465" w:name="_Toc36554821"/>
      <w:bookmarkStart w:id="4466" w:name="_Toc45652111"/>
      <w:bookmarkStart w:id="4467" w:name="_Toc45658543"/>
      <w:bookmarkStart w:id="4468" w:name="_Toc45720363"/>
      <w:bookmarkStart w:id="4469" w:name="_Toc45798243"/>
      <w:bookmarkStart w:id="4470" w:name="_Toc45897632"/>
      <w:bookmarkStart w:id="4471" w:name="_Toc51745836"/>
      <w:bookmarkStart w:id="4472" w:name="_Toc64446100"/>
      <w:bookmarkStart w:id="4473" w:name="_Toc73981970"/>
      <w:bookmarkStart w:id="4474" w:name="_Toc88652059"/>
      <w:bookmarkStart w:id="4475" w:name="_Toc97891102"/>
      <w:bookmarkStart w:id="4476" w:name="_Toc106109122"/>
      <w:r w:rsidRPr="001D2E49">
        <w:t>8.13</w:t>
      </w:r>
      <w:r w:rsidRPr="001D2E49">
        <w:tab/>
        <w:t>UE TNLA Binding Procedures</w:t>
      </w:r>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1B8FFEE2" w14:textId="77777777" w:rsidR="009B75C3" w:rsidRPr="001D2E49" w:rsidRDefault="009B75C3" w:rsidP="009B75C3">
      <w:pPr>
        <w:pStyle w:val="Heading3"/>
      </w:pPr>
      <w:bookmarkStart w:id="4477" w:name="_Toc20955044"/>
      <w:bookmarkStart w:id="4478" w:name="_Toc29503481"/>
      <w:bookmarkStart w:id="4479" w:name="_Toc29504065"/>
      <w:bookmarkStart w:id="4480" w:name="_Toc29504649"/>
      <w:bookmarkStart w:id="4481" w:name="_Toc36553095"/>
      <w:bookmarkStart w:id="4482" w:name="_Toc36554822"/>
      <w:bookmarkStart w:id="4483" w:name="_Toc45652112"/>
      <w:bookmarkStart w:id="4484" w:name="_Toc45658544"/>
      <w:bookmarkStart w:id="4485" w:name="_Toc45720364"/>
      <w:bookmarkStart w:id="4486" w:name="_Toc45798244"/>
      <w:bookmarkStart w:id="4487" w:name="_Toc45897633"/>
      <w:bookmarkStart w:id="4488" w:name="_Toc51745837"/>
      <w:bookmarkStart w:id="4489" w:name="_Toc64446101"/>
      <w:bookmarkStart w:id="4490" w:name="_Toc73981971"/>
      <w:bookmarkStart w:id="4491" w:name="_Toc88652060"/>
      <w:bookmarkStart w:id="4492" w:name="_Toc97891103"/>
      <w:bookmarkStart w:id="4493" w:name="_Toc106109123"/>
      <w:r w:rsidRPr="001D2E49">
        <w:t>8.13.1</w:t>
      </w:r>
      <w:r w:rsidRPr="001D2E49">
        <w:tab/>
        <w:t>UE TNLA Binding Release</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7E31F279" w14:textId="77777777" w:rsidR="009B75C3" w:rsidRPr="001D2E49" w:rsidRDefault="009B75C3" w:rsidP="009B75C3">
      <w:pPr>
        <w:pStyle w:val="Heading4"/>
      </w:pPr>
      <w:bookmarkStart w:id="4494" w:name="_Toc20955045"/>
      <w:bookmarkStart w:id="4495" w:name="_Toc29503482"/>
      <w:bookmarkStart w:id="4496" w:name="_Toc29504066"/>
      <w:bookmarkStart w:id="4497" w:name="_Toc29504650"/>
      <w:bookmarkStart w:id="4498" w:name="_Toc36553096"/>
      <w:bookmarkStart w:id="4499" w:name="_Toc36554823"/>
      <w:bookmarkStart w:id="4500" w:name="_Toc45652113"/>
      <w:bookmarkStart w:id="4501" w:name="_Toc45658545"/>
      <w:bookmarkStart w:id="4502" w:name="_Toc45720365"/>
      <w:bookmarkStart w:id="4503" w:name="_Toc45798245"/>
      <w:bookmarkStart w:id="4504" w:name="_Toc45897634"/>
      <w:bookmarkStart w:id="4505" w:name="_Toc51745838"/>
      <w:bookmarkStart w:id="4506" w:name="_Toc64446102"/>
      <w:bookmarkStart w:id="4507" w:name="_Toc73981972"/>
      <w:bookmarkStart w:id="4508" w:name="_Toc88652061"/>
      <w:bookmarkStart w:id="4509" w:name="_Toc97891104"/>
      <w:bookmarkStart w:id="4510" w:name="_Toc106109124"/>
      <w:r w:rsidRPr="001D2E49">
        <w:t>8.13.1.1</w:t>
      </w:r>
      <w:r w:rsidRPr="001D2E49">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511" w:name="_Toc20955046"/>
      <w:bookmarkStart w:id="4512" w:name="_Toc29503483"/>
      <w:bookmarkStart w:id="4513" w:name="_Toc29504067"/>
      <w:bookmarkStart w:id="4514" w:name="_Toc29504651"/>
      <w:bookmarkStart w:id="4515" w:name="_Toc36553097"/>
      <w:bookmarkStart w:id="4516" w:name="_Toc36554824"/>
      <w:bookmarkStart w:id="4517" w:name="_Toc45652114"/>
      <w:bookmarkStart w:id="4518" w:name="_Toc45658546"/>
      <w:bookmarkStart w:id="4519" w:name="_Toc45720366"/>
      <w:bookmarkStart w:id="4520" w:name="_Toc45798246"/>
      <w:bookmarkStart w:id="4521" w:name="_Toc45897635"/>
      <w:bookmarkStart w:id="4522" w:name="_Toc51745839"/>
      <w:bookmarkStart w:id="4523" w:name="_Toc64446103"/>
      <w:bookmarkStart w:id="4524" w:name="_Toc73981973"/>
      <w:bookmarkStart w:id="4525" w:name="_Toc88652062"/>
      <w:bookmarkStart w:id="4526" w:name="_Toc97891105"/>
      <w:bookmarkStart w:id="4527" w:name="_Toc106109125"/>
      <w:r w:rsidRPr="001D2E49">
        <w:t>8.13.1.2</w:t>
      </w:r>
      <w:r w:rsidRPr="001D2E49">
        <w:tab/>
        <w:t>Successful Operation</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7C956A27" w14:textId="77777777" w:rsidR="009B75C3" w:rsidRPr="001D2E49" w:rsidRDefault="009B75C3" w:rsidP="009B75C3">
      <w:pPr>
        <w:pStyle w:val="TH"/>
      </w:pPr>
      <w:r w:rsidRPr="001D2E49">
        <w:object w:dxaOrig="6893" w:dyaOrig="2427" w14:anchorId="4A9A0E7F">
          <v:shape id="_x0000_i1097" type="#_x0000_t75" style="width:344.55pt;height:121.05pt" o:ole="">
            <v:imagedata r:id="rId152" o:title=""/>
          </v:shape>
          <o:OLEObject Type="Embed" ProgID="Visio.Drawing.11" ShapeID="_x0000_i1097" DrawAspect="Content" ObjectID="_1717486683"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528" w:name="_Toc20955047"/>
      <w:bookmarkStart w:id="4529" w:name="_Toc29503484"/>
      <w:bookmarkStart w:id="4530" w:name="_Toc29504068"/>
      <w:bookmarkStart w:id="4531" w:name="_Toc29504652"/>
      <w:bookmarkStart w:id="4532" w:name="_Toc36553098"/>
      <w:bookmarkStart w:id="4533" w:name="_Toc36554825"/>
      <w:bookmarkStart w:id="4534" w:name="_Toc45652115"/>
      <w:bookmarkStart w:id="4535" w:name="_Toc45658547"/>
      <w:bookmarkStart w:id="4536" w:name="_Toc45720367"/>
      <w:bookmarkStart w:id="4537" w:name="_Toc45798247"/>
      <w:bookmarkStart w:id="4538" w:name="_Toc45897636"/>
      <w:bookmarkStart w:id="4539" w:name="_Toc51745840"/>
      <w:bookmarkStart w:id="4540" w:name="_Toc64446104"/>
      <w:bookmarkStart w:id="4541" w:name="_Toc73981974"/>
      <w:bookmarkStart w:id="4542" w:name="_Toc88652063"/>
      <w:bookmarkStart w:id="4543" w:name="_Toc97891106"/>
      <w:bookmarkStart w:id="4544" w:name="_Toc106109126"/>
      <w:r w:rsidRPr="001D2E49">
        <w:t>8.13.1.3</w:t>
      </w:r>
      <w:r w:rsidRPr="001D2E49">
        <w:tab/>
        <w:t>Abnormal Conditions</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545" w:name="_Toc20955048"/>
      <w:bookmarkStart w:id="4546" w:name="_Toc29503485"/>
      <w:bookmarkStart w:id="4547" w:name="_Toc29504069"/>
      <w:bookmarkStart w:id="4548" w:name="_Toc29504653"/>
      <w:bookmarkStart w:id="4549" w:name="_Toc36553099"/>
      <w:bookmarkStart w:id="4550" w:name="_Toc36554826"/>
      <w:bookmarkStart w:id="4551" w:name="_Toc45652116"/>
      <w:bookmarkStart w:id="4552" w:name="_Toc45658548"/>
      <w:bookmarkStart w:id="4553" w:name="_Toc45720368"/>
      <w:bookmarkStart w:id="4554" w:name="_Toc45798248"/>
      <w:bookmarkStart w:id="4555" w:name="_Toc45897637"/>
      <w:bookmarkStart w:id="4556" w:name="_Toc51745841"/>
      <w:bookmarkStart w:id="4557" w:name="_Toc64446105"/>
      <w:bookmarkStart w:id="4558" w:name="_Toc73981975"/>
      <w:bookmarkStart w:id="4559" w:name="_Toc88652064"/>
      <w:bookmarkStart w:id="4560" w:name="_Toc97891107"/>
      <w:bookmarkStart w:id="4561" w:name="_Toc106109127"/>
      <w:r w:rsidRPr="001D2E49">
        <w:t>8.14</w:t>
      </w:r>
      <w:r w:rsidRPr="001D2E49">
        <w:tab/>
        <w:t>UE Radio Capability Management Procedures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p>
    <w:p w14:paraId="42498EB0" w14:textId="77777777" w:rsidR="009B75C3" w:rsidRPr="001D2E49" w:rsidRDefault="009B75C3" w:rsidP="009B75C3">
      <w:pPr>
        <w:pStyle w:val="Heading3"/>
      </w:pPr>
      <w:bookmarkStart w:id="4562" w:name="_Toc20955049"/>
      <w:bookmarkStart w:id="4563" w:name="_Toc29503486"/>
      <w:bookmarkStart w:id="4564" w:name="_Toc29504070"/>
      <w:bookmarkStart w:id="4565" w:name="_Toc29504654"/>
      <w:bookmarkStart w:id="4566" w:name="_Toc36553100"/>
      <w:bookmarkStart w:id="4567" w:name="_Toc36554827"/>
      <w:bookmarkStart w:id="4568" w:name="_Toc45652117"/>
      <w:bookmarkStart w:id="4569" w:name="_Toc45658549"/>
      <w:bookmarkStart w:id="4570" w:name="_Toc45720369"/>
      <w:bookmarkStart w:id="4571" w:name="_Toc45798249"/>
      <w:bookmarkStart w:id="4572" w:name="_Toc45897638"/>
      <w:bookmarkStart w:id="4573" w:name="_Toc51745842"/>
      <w:bookmarkStart w:id="4574" w:name="_Toc64446106"/>
      <w:bookmarkStart w:id="4575" w:name="_Toc73981976"/>
      <w:bookmarkStart w:id="4576" w:name="_Toc88652065"/>
      <w:bookmarkStart w:id="4577" w:name="_Toc97891108"/>
      <w:bookmarkStart w:id="4578" w:name="_Toc106109128"/>
      <w:r w:rsidRPr="001D2E49">
        <w:t>8.14.1</w:t>
      </w:r>
      <w:r w:rsidRPr="001D2E49">
        <w:tab/>
        <w:t>UE Radio Capability Info Indication</w:t>
      </w:r>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1AF3CCDB" w14:textId="77777777" w:rsidR="009B75C3" w:rsidRPr="001D2E49" w:rsidRDefault="009B75C3" w:rsidP="009B75C3">
      <w:pPr>
        <w:pStyle w:val="Heading4"/>
      </w:pPr>
      <w:bookmarkStart w:id="4579" w:name="_Toc20955050"/>
      <w:bookmarkStart w:id="4580" w:name="_Toc29503487"/>
      <w:bookmarkStart w:id="4581" w:name="_Toc29504071"/>
      <w:bookmarkStart w:id="4582" w:name="_Toc29504655"/>
      <w:bookmarkStart w:id="4583" w:name="_Toc36553101"/>
      <w:bookmarkStart w:id="4584" w:name="_Toc36554828"/>
      <w:bookmarkStart w:id="4585" w:name="_Toc45652118"/>
      <w:bookmarkStart w:id="4586" w:name="_Toc45658550"/>
      <w:bookmarkStart w:id="4587" w:name="_Toc45720370"/>
      <w:bookmarkStart w:id="4588" w:name="_Toc45798250"/>
      <w:bookmarkStart w:id="4589" w:name="_Toc45897639"/>
      <w:bookmarkStart w:id="4590" w:name="_Toc51745843"/>
      <w:bookmarkStart w:id="4591" w:name="_Toc64446107"/>
      <w:bookmarkStart w:id="4592" w:name="_Toc73981977"/>
      <w:bookmarkStart w:id="4593" w:name="_Toc88652066"/>
      <w:bookmarkStart w:id="4594" w:name="_Toc97891109"/>
      <w:bookmarkStart w:id="4595" w:name="_Toc106109129"/>
      <w:r w:rsidRPr="001D2E49">
        <w:t>8.14.1.1</w:t>
      </w:r>
      <w:r w:rsidRPr="001D2E49">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596" w:name="_Toc20955051"/>
      <w:bookmarkStart w:id="4597" w:name="_Toc29503488"/>
      <w:bookmarkStart w:id="4598" w:name="_Toc29504072"/>
      <w:bookmarkStart w:id="4599" w:name="_Toc29504656"/>
      <w:bookmarkStart w:id="4600" w:name="_Toc36553102"/>
      <w:bookmarkStart w:id="4601" w:name="_Toc36554829"/>
      <w:bookmarkStart w:id="4602" w:name="_Toc45652119"/>
      <w:bookmarkStart w:id="4603" w:name="_Toc45658551"/>
      <w:bookmarkStart w:id="4604" w:name="_Toc45720371"/>
      <w:bookmarkStart w:id="4605" w:name="_Toc45798251"/>
      <w:bookmarkStart w:id="4606" w:name="_Toc45897640"/>
      <w:bookmarkStart w:id="4607" w:name="_Toc51745844"/>
      <w:bookmarkStart w:id="4608" w:name="_Toc64446108"/>
      <w:bookmarkStart w:id="4609" w:name="_Toc73981978"/>
      <w:bookmarkStart w:id="4610" w:name="_Toc88652067"/>
      <w:bookmarkStart w:id="4611" w:name="_Toc97891110"/>
      <w:bookmarkStart w:id="4612" w:name="_Toc106109130"/>
      <w:r w:rsidRPr="001D2E49">
        <w:t>8.14.1.2</w:t>
      </w:r>
      <w:r w:rsidRPr="001D2E49">
        <w:tab/>
        <w:t>Successful Operation</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p>
    <w:p w14:paraId="6BA88A94" w14:textId="77777777" w:rsidR="009B75C3" w:rsidRPr="001D2E49" w:rsidRDefault="009B75C3" w:rsidP="009B75C3">
      <w:pPr>
        <w:pStyle w:val="TH"/>
      </w:pPr>
      <w:r w:rsidRPr="001D2E49">
        <w:object w:dxaOrig="6893" w:dyaOrig="2427" w14:anchorId="132B0192">
          <v:shape id="_x0000_i1098" type="#_x0000_t75" style="width:344.55pt;height:121.05pt" o:ole="">
            <v:imagedata r:id="rId154" o:title=""/>
          </v:shape>
          <o:OLEObject Type="Embed" ProgID="Visio.Drawing.11" ShapeID="_x0000_i1098" DrawAspect="Content" ObjectID="_1717486684"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613"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613"/>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614" w:name="_Toc20955052"/>
      <w:bookmarkStart w:id="4615" w:name="_Toc29503489"/>
      <w:bookmarkStart w:id="4616" w:name="_Toc29504073"/>
      <w:bookmarkStart w:id="4617" w:name="_Toc29504657"/>
      <w:bookmarkStart w:id="4618" w:name="_Toc36553103"/>
      <w:bookmarkStart w:id="4619"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620" w:name="_Toc45652120"/>
      <w:bookmarkStart w:id="4621" w:name="_Toc45658552"/>
      <w:bookmarkStart w:id="4622" w:name="_Toc45720372"/>
      <w:bookmarkStart w:id="4623" w:name="_Toc45798252"/>
      <w:bookmarkStart w:id="4624" w:name="_Toc45897641"/>
      <w:bookmarkStart w:id="4625" w:name="_Toc51745845"/>
      <w:bookmarkStart w:id="4626" w:name="_Toc64446109"/>
      <w:bookmarkStart w:id="4627" w:name="_Toc73981979"/>
      <w:bookmarkStart w:id="4628" w:name="_Toc88652068"/>
      <w:bookmarkStart w:id="4629" w:name="_Toc97891111"/>
      <w:bookmarkStart w:id="4630" w:name="_Toc106109131"/>
      <w:r w:rsidRPr="001D2E49">
        <w:t>8.14.1.3</w:t>
      </w:r>
      <w:r w:rsidRPr="001D2E49">
        <w:tab/>
        <w:t>Abnormal Conditions</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631" w:name="_Toc20955053"/>
      <w:bookmarkStart w:id="4632" w:name="_Toc29503490"/>
      <w:bookmarkStart w:id="4633" w:name="_Toc29504074"/>
      <w:bookmarkStart w:id="4634" w:name="_Toc29504658"/>
      <w:bookmarkStart w:id="4635" w:name="_Toc36553104"/>
      <w:bookmarkStart w:id="4636" w:name="_Toc36554831"/>
      <w:bookmarkStart w:id="4637" w:name="_Toc45652121"/>
      <w:bookmarkStart w:id="4638" w:name="_Toc45658553"/>
      <w:bookmarkStart w:id="4639" w:name="_Toc45720373"/>
      <w:bookmarkStart w:id="4640" w:name="_Toc45798253"/>
      <w:bookmarkStart w:id="4641" w:name="_Toc45897642"/>
      <w:bookmarkStart w:id="4642" w:name="_Toc51745846"/>
      <w:bookmarkStart w:id="4643" w:name="_Toc64446110"/>
      <w:bookmarkStart w:id="4644" w:name="_Toc73981980"/>
      <w:bookmarkStart w:id="4645" w:name="_Toc88652069"/>
      <w:bookmarkStart w:id="4646" w:name="_Toc97891112"/>
      <w:bookmarkStart w:id="4647" w:name="_Toc106109132"/>
      <w:r w:rsidRPr="001D2E49">
        <w:t>8.14.2</w:t>
      </w:r>
      <w:r w:rsidRPr="001D2E49">
        <w:tab/>
        <w:t>UE Radio Capability Check</w:t>
      </w:r>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p>
    <w:p w14:paraId="68298EF1" w14:textId="77777777" w:rsidR="009B75C3" w:rsidRPr="001D2E49" w:rsidRDefault="009B75C3" w:rsidP="009B75C3">
      <w:pPr>
        <w:pStyle w:val="Heading4"/>
      </w:pPr>
      <w:bookmarkStart w:id="4648" w:name="_Toc20955054"/>
      <w:bookmarkStart w:id="4649" w:name="_Toc29503491"/>
      <w:bookmarkStart w:id="4650" w:name="_Toc29504075"/>
      <w:bookmarkStart w:id="4651" w:name="_Toc29504659"/>
      <w:bookmarkStart w:id="4652" w:name="_Toc36553105"/>
      <w:bookmarkStart w:id="4653" w:name="_Toc36554832"/>
      <w:bookmarkStart w:id="4654" w:name="_Toc45652122"/>
      <w:bookmarkStart w:id="4655" w:name="_Toc45658554"/>
      <w:bookmarkStart w:id="4656" w:name="_Toc45720374"/>
      <w:bookmarkStart w:id="4657" w:name="_Toc45798254"/>
      <w:bookmarkStart w:id="4658" w:name="_Toc45897643"/>
      <w:bookmarkStart w:id="4659" w:name="_Toc51745847"/>
      <w:bookmarkStart w:id="4660" w:name="_Toc64446111"/>
      <w:bookmarkStart w:id="4661" w:name="_Toc73981981"/>
      <w:bookmarkStart w:id="4662" w:name="_Toc88652070"/>
      <w:bookmarkStart w:id="4663" w:name="_Toc97891113"/>
      <w:bookmarkStart w:id="4664" w:name="_Toc106109133"/>
      <w:r w:rsidRPr="001D2E49">
        <w:t>8.14.2.1</w:t>
      </w:r>
      <w:r w:rsidRPr="001D2E49">
        <w:tab/>
        <w:t>General</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665" w:name="_Toc20955055"/>
      <w:bookmarkStart w:id="4666" w:name="_Toc29503492"/>
      <w:bookmarkStart w:id="4667" w:name="_Toc29504076"/>
      <w:bookmarkStart w:id="4668" w:name="_Toc29504660"/>
      <w:bookmarkStart w:id="4669" w:name="_Toc36553106"/>
      <w:bookmarkStart w:id="4670" w:name="_Toc36554833"/>
      <w:bookmarkStart w:id="4671" w:name="_Toc45652123"/>
      <w:bookmarkStart w:id="4672" w:name="_Toc45658555"/>
      <w:bookmarkStart w:id="4673" w:name="_Toc45720375"/>
      <w:bookmarkStart w:id="4674" w:name="_Toc45798255"/>
      <w:bookmarkStart w:id="4675" w:name="_Toc45897644"/>
      <w:bookmarkStart w:id="4676" w:name="_Toc51745848"/>
      <w:bookmarkStart w:id="4677" w:name="_Toc64446112"/>
      <w:bookmarkStart w:id="4678" w:name="_Toc73981982"/>
      <w:bookmarkStart w:id="4679" w:name="_Toc88652071"/>
      <w:bookmarkStart w:id="4680" w:name="_Toc97891114"/>
      <w:bookmarkStart w:id="4681" w:name="_Toc106109134"/>
      <w:r w:rsidRPr="001D2E49">
        <w:t>8.14.2.2</w:t>
      </w:r>
      <w:r w:rsidRPr="001D2E49">
        <w:tab/>
        <w:t>Successful Operation</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6EC3D789" w14:textId="77777777" w:rsidR="009B75C3" w:rsidRPr="001D2E49" w:rsidRDefault="009B75C3" w:rsidP="009B75C3">
      <w:pPr>
        <w:pStyle w:val="TH"/>
      </w:pPr>
      <w:r w:rsidRPr="001D2E49">
        <w:object w:dxaOrig="6893" w:dyaOrig="2427" w14:anchorId="73E7F2F0">
          <v:shape id="_x0000_i1099" type="#_x0000_t75" style="width:344.55pt;height:121.05pt" o:ole="">
            <v:imagedata r:id="rId156" o:title=""/>
          </v:shape>
          <o:OLEObject Type="Embed" ProgID="Visio.Drawing.11" ShapeID="_x0000_i1099" DrawAspect="Content" ObjectID="_1717486685"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682" w:name="_Toc20955056"/>
      <w:bookmarkStart w:id="4683" w:name="_Toc29503493"/>
      <w:bookmarkStart w:id="4684" w:name="_Toc29504077"/>
      <w:bookmarkStart w:id="4685" w:name="_Toc29504661"/>
      <w:bookmarkStart w:id="4686" w:name="_Toc36553107"/>
      <w:bookmarkStart w:id="4687"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688" w:name="_Toc45652124"/>
      <w:bookmarkStart w:id="4689" w:name="_Toc45658556"/>
      <w:bookmarkStart w:id="4690" w:name="_Toc45720376"/>
      <w:bookmarkStart w:id="4691" w:name="_Toc45798256"/>
      <w:bookmarkStart w:id="4692" w:name="_Toc45897645"/>
      <w:bookmarkStart w:id="4693" w:name="_Toc51745849"/>
      <w:bookmarkStart w:id="4694" w:name="_Toc64446113"/>
      <w:bookmarkStart w:id="4695" w:name="_Toc73981983"/>
      <w:bookmarkStart w:id="4696" w:name="_Toc88652072"/>
      <w:bookmarkStart w:id="4697" w:name="_Toc97891115"/>
      <w:bookmarkStart w:id="4698" w:name="_Toc106109135"/>
      <w:r w:rsidRPr="001D2E49">
        <w:t>8.14.2.3</w:t>
      </w:r>
      <w:r w:rsidRPr="001D2E49">
        <w:tab/>
        <w:t>Unsuccessful Operation</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699" w:name="_Toc20955057"/>
      <w:bookmarkStart w:id="4700" w:name="_Toc29503494"/>
      <w:bookmarkStart w:id="4701" w:name="_Toc29504078"/>
      <w:bookmarkStart w:id="4702" w:name="_Toc29504662"/>
      <w:bookmarkStart w:id="4703" w:name="_Toc36553108"/>
      <w:bookmarkStart w:id="4704" w:name="_Toc36554835"/>
      <w:bookmarkStart w:id="4705" w:name="_Toc45652125"/>
      <w:bookmarkStart w:id="4706" w:name="_Toc45658557"/>
      <w:bookmarkStart w:id="4707" w:name="_Toc45720377"/>
      <w:bookmarkStart w:id="4708" w:name="_Toc45798257"/>
      <w:bookmarkStart w:id="4709" w:name="_Toc45897646"/>
      <w:bookmarkStart w:id="4710" w:name="_Toc51745850"/>
      <w:bookmarkStart w:id="4711" w:name="_Toc64446114"/>
      <w:bookmarkStart w:id="4712" w:name="_Toc73981984"/>
      <w:bookmarkStart w:id="4713" w:name="_Toc88652073"/>
      <w:bookmarkStart w:id="4714" w:name="_Toc97891116"/>
      <w:bookmarkStart w:id="4715" w:name="_Toc106109136"/>
      <w:r w:rsidRPr="001D2E49">
        <w:t>8.14.2.4</w:t>
      </w:r>
      <w:r w:rsidRPr="001D2E49">
        <w:tab/>
        <w:t>Abnormal Conditions</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4716" w:name="_Toc20955058"/>
      <w:bookmarkStart w:id="4717" w:name="_Toc29503495"/>
      <w:bookmarkStart w:id="4718" w:name="_Toc29504079"/>
      <w:bookmarkStart w:id="4719" w:name="_Toc29504663"/>
      <w:bookmarkStart w:id="4720" w:name="_Toc36553109"/>
      <w:bookmarkStart w:id="4721" w:name="_Toc36554836"/>
      <w:bookmarkStart w:id="4722" w:name="_Hlk24016628"/>
      <w:bookmarkStart w:id="4723" w:name="_Toc45652126"/>
      <w:bookmarkStart w:id="4724" w:name="_Toc45658558"/>
      <w:bookmarkStart w:id="4725" w:name="_Toc45720378"/>
      <w:bookmarkStart w:id="4726" w:name="_Toc45798258"/>
      <w:bookmarkStart w:id="4727" w:name="_Toc45897647"/>
      <w:bookmarkStart w:id="4728" w:name="_Toc51745851"/>
      <w:bookmarkStart w:id="4729" w:name="_Toc64446115"/>
      <w:bookmarkStart w:id="4730" w:name="_Toc73981985"/>
      <w:bookmarkStart w:id="4731" w:name="_Toc88652074"/>
      <w:bookmarkStart w:id="4732" w:name="_Toc97891117"/>
      <w:bookmarkStart w:id="4733" w:name="_Toc106109137"/>
      <w:r w:rsidRPr="009F5A10">
        <w:t>8.14.</w:t>
      </w:r>
      <w:r>
        <w:t>3</w:t>
      </w:r>
      <w:r w:rsidRPr="009F5A10">
        <w:tab/>
        <w:t xml:space="preserve">UE </w:t>
      </w:r>
      <w:r>
        <w:t xml:space="preserve">Radio </w:t>
      </w:r>
      <w:r w:rsidRPr="009F5A10">
        <w:t xml:space="preserve">Capability </w:t>
      </w:r>
      <w:r>
        <w:t>ID Mapping</w:t>
      </w:r>
      <w:bookmarkEnd w:id="4723"/>
      <w:bookmarkEnd w:id="4724"/>
      <w:bookmarkEnd w:id="4725"/>
      <w:bookmarkEnd w:id="4726"/>
      <w:bookmarkEnd w:id="4727"/>
      <w:bookmarkEnd w:id="4728"/>
      <w:bookmarkEnd w:id="4729"/>
      <w:bookmarkEnd w:id="4730"/>
      <w:bookmarkEnd w:id="4731"/>
      <w:bookmarkEnd w:id="4732"/>
      <w:bookmarkEnd w:id="4733"/>
    </w:p>
    <w:p w14:paraId="7A8E2BE9" w14:textId="77777777" w:rsidR="0097459A" w:rsidRPr="009F5A10" w:rsidRDefault="0097459A" w:rsidP="0097459A">
      <w:pPr>
        <w:pStyle w:val="Heading4"/>
      </w:pPr>
      <w:bookmarkStart w:id="4734" w:name="_Toc45652127"/>
      <w:bookmarkStart w:id="4735" w:name="_Toc45658559"/>
      <w:bookmarkStart w:id="4736" w:name="_Toc45720379"/>
      <w:bookmarkStart w:id="4737" w:name="_Toc45798259"/>
      <w:bookmarkStart w:id="4738" w:name="_Toc45897648"/>
      <w:bookmarkStart w:id="4739" w:name="_Toc51745852"/>
      <w:bookmarkStart w:id="4740" w:name="_Toc64446116"/>
      <w:bookmarkStart w:id="4741" w:name="_Toc73981986"/>
      <w:bookmarkStart w:id="4742" w:name="_Toc88652075"/>
      <w:bookmarkStart w:id="4743" w:name="_Toc97891118"/>
      <w:bookmarkStart w:id="4744" w:name="_Toc106109138"/>
      <w:r w:rsidRPr="009F5A10">
        <w:t>8.14.</w:t>
      </w:r>
      <w:r>
        <w:t>3</w:t>
      </w:r>
      <w:r w:rsidRPr="009F5A10">
        <w:t>.1</w:t>
      </w:r>
      <w:r w:rsidRPr="009F5A10">
        <w:tab/>
        <w:t>General</w:t>
      </w:r>
      <w:bookmarkEnd w:id="4734"/>
      <w:bookmarkEnd w:id="4735"/>
      <w:bookmarkEnd w:id="4736"/>
      <w:bookmarkEnd w:id="4737"/>
      <w:bookmarkEnd w:id="4738"/>
      <w:bookmarkEnd w:id="4739"/>
      <w:bookmarkEnd w:id="4740"/>
      <w:bookmarkEnd w:id="4741"/>
      <w:bookmarkEnd w:id="4742"/>
      <w:bookmarkEnd w:id="4743"/>
      <w:bookmarkEnd w:id="4744"/>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4745" w:name="_Toc45652128"/>
      <w:bookmarkStart w:id="4746" w:name="_Toc45658560"/>
      <w:bookmarkStart w:id="4747" w:name="_Toc45720380"/>
      <w:bookmarkStart w:id="4748" w:name="_Toc45798260"/>
      <w:bookmarkStart w:id="4749" w:name="_Toc45897649"/>
      <w:bookmarkStart w:id="4750" w:name="_Toc51745853"/>
      <w:bookmarkStart w:id="4751" w:name="_Toc64446117"/>
      <w:bookmarkStart w:id="4752" w:name="_Toc73981987"/>
      <w:bookmarkStart w:id="4753" w:name="_Toc88652076"/>
      <w:bookmarkStart w:id="4754" w:name="_Toc97891119"/>
      <w:bookmarkStart w:id="4755" w:name="_Toc106109139"/>
      <w:r w:rsidRPr="009F5A10">
        <w:t>8.14.</w:t>
      </w:r>
      <w:r>
        <w:t>3</w:t>
      </w:r>
      <w:r w:rsidRPr="009F5A10">
        <w:t>.2</w:t>
      </w:r>
      <w:r w:rsidRPr="009F5A10">
        <w:tab/>
        <w:t>Successful Operation</w:t>
      </w:r>
      <w:bookmarkEnd w:id="4745"/>
      <w:bookmarkEnd w:id="4746"/>
      <w:bookmarkEnd w:id="4747"/>
      <w:bookmarkEnd w:id="4748"/>
      <w:bookmarkEnd w:id="4749"/>
      <w:bookmarkEnd w:id="4750"/>
      <w:bookmarkEnd w:id="4751"/>
      <w:bookmarkEnd w:id="4752"/>
      <w:bookmarkEnd w:id="4753"/>
      <w:bookmarkEnd w:id="4754"/>
      <w:bookmarkEnd w:id="4755"/>
    </w:p>
    <w:p w14:paraId="4EDF4CB1" w14:textId="77777777" w:rsidR="0097459A" w:rsidRPr="009F5A10" w:rsidRDefault="0097459A" w:rsidP="0097459A">
      <w:pPr>
        <w:pStyle w:val="TH"/>
      </w:pPr>
      <w:r w:rsidRPr="009F5A10">
        <w:object w:dxaOrig="6876" w:dyaOrig="2412" w14:anchorId="245FC42B">
          <v:shape id="_x0000_i1100" type="#_x0000_t75" style="width:345.05pt;height:120pt" o:ole="">
            <v:imagedata r:id="rId158" o:title=""/>
          </v:shape>
          <o:OLEObject Type="Embed" ProgID="Visio.Drawing.11" ShapeID="_x0000_i1100" DrawAspect="Content" ObjectID="_1717486686"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4756" w:name="_Toc45652129"/>
      <w:bookmarkStart w:id="4757" w:name="_Toc45658561"/>
      <w:bookmarkStart w:id="4758" w:name="_Toc45720381"/>
      <w:bookmarkStart w:id="4759" w:name="_Toc45798261"/>
      <w:bookmarkStart w:id="4760" w:name="_Toc45897650"/>
      <w:bookmarkStart w:id="4761" w:name="_Toc51745854"/>
      <w:bookmarkStart w:id="4762" w:name="_Toc64446118"/>
      <w:bookmarkStart w:id="4763" w:name="_Toc73981988"/>
      <w:bookmarkStart w:id="4764" w:name="_Toc88652077"/>
      <w:bookmarkStart w:id="4765" w:name="_Toc97891120"/>
      <w:bookmarkStart w:id="4766" w:name="_Toc106109140"/>
      <w:r w:rsidRPr="009F5A10">
        <w:t>8.14.</w:t>
      </w:r>
      <w:r>
        <w:t>3</w:t>
      </w:r>
      <w:r w:rsidRPr="009F5A10">
        <w:t>.3</w:t>
      </w:r>
      <w:r w:rsidRPr="009F5A10">
        <w:tab/>
        <w:t>Unsuccessful Operation</w:t>
      </w:r>
      <w:bookmarkEnd w:id="4756"/>
      <w:bookmarkEnd w:id="4757"/>
      <w:bookmarkEnd w:id="4758"/>
      <w:bookmarkEnd w:id="4759"/>
      <w:bookmarkEnd w:id="4760"/>
      <w:bookmarkEnd w:id="4761"/>
      <w:bookmarkEnd w:id="4762"/>
      <w:bookmarkEnd w:id="4763"/>
      <w:bookmarkEnd w:id="4764"/>
      <w:bookmarkEnd w:id="4765"/>
      <w:bookmarkEnd w:id="4766"/>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4767" w:name="_Toc45652130"/>
      <w:bookmarkStart w:id="4768" w:name="_Toc45658562"/>
      <w:bookmarkStart w:id="4769" w:name="_Toc45720382"/>
      <w:bookmarkStart w:id="4770" w:name="_Toc45798262"/>
      <w:bookmarkStart w:id="4771" w:name="_Toc45897651"/>
      <w:bookmarkStart w:id="4772" w:name="_Toc51745855"/>
      <w:bookmarkStart w:id="4773" w:name="_Toc64446119"/>
      <w:bookmarkStart w:id="4774" w:name="_Toc73981989"/>
      <w:bookmarkStart w:id="4775" w:name="_Toc88652078"/>
      <w:bookmarkStart w:id="4776" w:name="_Toc97891121"/>
      <w:bookmarkStart w:id="4777" w:name="_Toc106109141"/>
      <w:r w:rsidRPr="009F5A10">
        <w:t>8.14.</w:t>
      </w:r>
      <w:r>
        <w:t>3</w:t>
      </w:r>
      <w:r w:rsidRPr="009F5A10">
        <w:t>.4</w:t>
      </w:r>
      <w:r w:rsidRPr="009F5A10">
        <w:tab/>
        <w:t>Abnormal Conditions</w:t>
      </w:r>
      <w:bookmarkEnd w:id="4767"/>
      <w:bookmarkEnd w:id="4768"/>
      <w:bookmarkEnd w:id="4769"/>
      <w:bookmarkEnd w:id="4770"/>
      <w:bookmarkEnd w:id="4771"/>
      <w:bookmarkEnd w:id="4772"/>
      <w:bookmarkEnd w:id="4773"/>
      <w:bookmarkEnd w:id="4774"/>
      <w:bookmarkEnd w:id="4775"/>
      <w:bookmarkEnd w:id="4776"/>
      <w:bookmarkEnd w:id="4777"/>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4778" w:name="_Toc45652131"/>
      <w:bookmarkStart w:id="4779" w:name="_Toc45658563"/>
      <w:bookmarkStart w:id="4780" w:name="_Toc45720383"/>
      <w:bookmarkStart w:id="4781" w:name="_Toc45798263"/>
      <w:bookmarkStart w:id="4782" w:name="_Toc45897652"/>
      <w:bookmarkStart w:id="4783" w:name="_Toc51745856"/>
      <w:bookmarkStart w:id="4784" w:name="_Toc64446120"/>
      <w:bookmarkStart w:id="4785" w:name="_Toc73981990"/>
      <w:bookmarkStart w:id="4786" w:name="_Toc88652079"/>
      <w:bookmarkStart w:id="4787" w:name="_Toc97891122"/>
      <w:bookmarkStart w:id="4788" w:name="_Toc106109142"/>
      <w:bookmarkEnd w:id="4722"/>
      <w:r w:rsidRPr="001D2E49">
        <w:t>8.15</w:t>
      </w:r>
      <w:r w:rsidRPr="001D2E49">
        <w:tab/>
      </w:r>
      <w:r w:rsidRPr="001D2E49">
        <w:rPr>
          <w:rFonts w:eastAsia="MS Mincho" w:hint="eastAsia"/>
          <w:lang w:eastAsia="ja-JP"/>
        </w:rPr>
        <w:t xml:space="preserve">Data Usage </w:t>
      </w:r>
      <w:r w:rsidRPr="001D2E49">
        <w:t>Reporting Procedures</w:t>
      </w:r>
      <w:bookmarkEnd w:id="4716"/>
      <w:bookmarkEnd w:id="4717"/>
      <w:bookmarkEnd w:id="4718"/>
      <w:bookmarkEnd w:id="4719"/>
      <w:bookmarkEnd w:id="4720"/>
      <w:bookmarkEnd w:id="4721"/>
      <w:bookmarkEnd w:id="4778"/>
      <w:bookmarkEnd w:id="4779"/>
      <w:bookmarkEnd w:id="4780"/>
      <w:bookmarkEnd w:id="4781"/>
      <w:bookmarkEnd w:id="4782"/>
      <w:bookmarkEnd w:id="4783"/>
      <w:bookmarkEnd w:id="4784"/>
      <w:bookmarkEnd w:id="4785"/>
      <w:bookmarkEnd w:id="4786"/>
      <w:bookmarkEnd w:id="4787"/>
      <w:bookmarkEnd w:id="4788"/>
    </w:p>
    <w:p w14:paraId="607822A3" w14:textId="77777777" w:rsidR="009B75C3" w:rsidRPr="001D2E49" w:rsidRDefault="009B75C3" w:rsidP="009B75C3">
      <w:pPr>
        <w:pStyle w:val="Heading3"/>
      </w:pPr>
      <w:bookmarkStart w:id="4789" w:name="_Toc20955059"/>
      <w:bookmarkStart w:id="4790" w:name="_Toc29503496"/>
      <w:bookmarkStart w:id="4791" w:name="_Toc29504080"/>
      <w:bookmarkStart w:id="4792" w:name="_Toc29504664"/>
      <w:bookmarkStart w:id="4793" w:name="_Toc36553110"/>
      <w:bookmarkStart w:id="4794" w:name="_Toc36554837"/>
      <w:bookmarkStart w:id="4795" w:name="_Toc45652132"/>
      <w:bookmarkStart w:id="4796" w:name="_Toc45658564"/>
      <w:bookmarkStart w:id="4797" w:name="_Toc45720384"/>
      <w:bookmarkStart w:id="4798" w:name="_Toc45798264"/>
      <w:bookmarkStart w:id="4799" w:name="_Toc45897653"/>
      <w:bookmarkStart w:id="4800" w:name="_Toc51745857"/>
      <w:bookmarkStart w:id="4801" w:name="_Toc64446121"/>
      <w:bookmarkStart w:id="4802" w:name="_Toc73981991"/>
      <w:bookmarkStart w:id="4803" w:name="_Toc88652080"/>
      <w:bookmarkStart w:id="4804" w:name="_Toc97891123"/>
      <w:bookmarkStart w:id="4805" w:name="_Toc106109143"/>
      <w:r w:rsidRPr="001D2E49">
        <w:t>8.15.1</w:t>
      </w:r>
      <w:r w:rsidRPr="001D2E49">
        <w:tab/>
        <w:t>Secondary RAT Data Usage Report</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BD5A7A5" w14:textId="77777777" w:rsidR="009B75C3" w:rsidRPr="001D2E49" w:rsidRDefault="009B75C3" w:rsidP="009B75C3">
      <w:pPr>
        <w:pStyle w:val="Heading4"/>
        <w:rPr>
          <w:rFonts w:eastAsia="Batang"/>
        </w:rPr>
      </w:pPr>
      <w:bookmarkStart w:id="4806" w:name="_Toc20955060"/>
      <w:bookmarkStart w:id="4807" w:name="_Toc29503497"/>
      <w:bookmarkStart w:id="4808" w:name="_Toc29504081"/>
      <w:bookmarkStart w:id="4809" w:name="_Toc29504665"/>
      <w:bookmarkStart w:id="4810" w:name="_Toc36553111"/>
      <w:bookmarkStart w:id="4811" w:name="_Toc36554838"/>
      <w:bookmarkStart w:id="4812" w:name="_Toc45652133"/>
      <w:bookmarkStart w:id="4813" w:name="_Toc45658565"/>
      <w:bookmarkStart w:id="4814" w:name="_Toc45720385"/>
      <w:bookmarkStart w:id="4815" w:name="_Toc45798265"/>
      <w:bookmarkStart w:id="4816" w:name="_Toc45897654"/>
      <w:bookmarkStart w:id="4817" w:name="_Toc51745858"/>
      <w:bookmarkStart w:id="4818" w:name="_Toc64446122"/>
      <w:bookmarkStart w:id="4819" w:name="_Toc73981992"/>
      <w:bookmarkStart w:id="4820" w:name="_Toc88652081"/>
      <w:bookmarkStart w:id="4821" w:name="_Toc97891124"/>
      <w:bookmarkStart w:id="4822" w:name="_Toc106109144"/>
      <w:r w:rsidRPr="001D2E49">
        <w:t>8.15.1.1</w:t>
      </w:r>
      <w:r w:rsidRPr="001D2E49">
        <w:tab/>
        <w:t>General</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4823"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4823"/>
      <w:r w:rsidR="00200126">
        <w:t xml:space="preserve"> </w:t>
      </w:r>
      <w:bookmarkStart w:id="4824" w:name="_Toc20955061"/>
      <w:bookmarkStart w:id="4825" w:name="_Toc29503498"/>
      <w:bookmarkStart w:id="4826" w:name="_Toc29504082"/>
      <w:bookmarkStart w:id="4827" w:name="_Toc29504666"/>
      <w:bookmarkStart w:id="4828" w:name="_Toc36553112"/>
      <w:bookmarkStart w:id="4829" w:name="_Toc36554839"/>
      <w:bookmarkStart w:id="4830" w:name="_Toc45652134"/>
      <w:bookmarkStart w:id="4831" w:name="_Toc45658566"/>
      <w:bookmarkStart w:id="4832" w:name="_Toc45720386"/>
      <w:bookmarkStart w:id="4833" w:name="_Toc45798266"/>
      <w:bookmarkStart w:id="4834" w:name="_Toc45897655"/>
      <w:bookmarkStart w:id="4835"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4836" w:name="_Toc64446123"/>
      <w:bookmarkStart w:id="4837" w:name="_Toc73981993"/>
      <w:bookmarkStart w:id="4838" w:name="_Toc88652082"/>
      <w:bookmarkStart w:id="4839" w:name="_Toc97891125"/>
      <w:bookmarkStart w:id="4840" w:name="_Toc106109145"/>
      <w:r w:rsidRPr="001D2E49">
        <w:t>8.15.1.</w:t>
      </w:r>
      <w:r w:rsidRPr="001D2E49">
        <w:rPr>
          <w:rFonts w:eastAsia="Batang"/>
        </w:rPr>
        <w:t>2</w:t>
      </w:r>
      <w:r w:rsidRPr="001D2E49">
        <w:tab/>
        <w:t>Successful Operation</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2FF7A276" w14:textId="77777777" w:rsidR="009B75C3" w:rsidRPr="001D2E49" w:rsidRDefault="009B75C3" w:rsidP="009B75C3">
      <w:pPr>
        <w:pStyle w:val="TH"/>
      </w:pPr>
      <w:r w:rsidRPr="001D2E49">
        <w:object w:dxaOrig="6893" w:dyaOrig="2427" w14:anchorId="08F57D84">
          <v:shape id="_x0000_i1101" type="#_x0000_t75" style="width:344.55pt;height:121.05pt" o:ole="">
            <v:imagedata r:id="rId160" o:title=""/>
          </v:shape>
          <o:OLEObject Type="Embed" ProgID="Visio.Drawing.11" ShapeID="_x0000_i1101" DrawAspect="Content" ObjectID="_1717486687"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4841" w:name="_Toc20955062"/>
      <w:bookmarkStart w:id="4842" w:name="_Toc29503499"/>
      <w:bookmarkStart w:id="4843" w:name="_Toc29504083"/>
      <w:bookmarkStart w:id="4844" w:name="_Toc29504667"/>
      <w:bookmarkStart w:id="4845" w:name="_Toc36553113"/>
      <w:bookmarkStart w:id="4846" w:name="_Toc36554840"/>
      <w:bookmarkStart w:id="4847" w:name="_Toc45652135"/>
      <w:bookmarkStart w:id="4848" w:name="_Toc45658567"/>
      <w:bookmarkStart w:id="4849" w:name="_Toc45720387"/>
      <w:bookmarkStart w:id="4850" w:name="_Toc45798267"/>
      <w:bookmarkStart w:id="4851" w:name="_Toc45897656"/>
      <w:bookmarkStart w:id="4852" w:name="_Toc51745860"/>
      <w:bookmarkStart w:id="4853" w:name="_Toc64446124"/>
      <w:bookmarkStart w:id="4854" w:name="_Toc73981994"/>
      <w:bookmarkStart w:id="4855" w:name="_Toc88652083"/>
      <w:bookmarkStart w:id="4856" w:name="_Toc97891126"/>
      <w:bookmarkStart w:id="4857" w:name="_Toc106109146"/>
      <w:r w:rsidRPr="001D2E49">
        <w:t>8.15.1.3</w:t>
      </w:r>
      <w:r w:rsidRPr="001D2E49">
        <w:tab/>
        <w:t>Abnormal Conditions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4858" w:name="_Toc29503500"/>
      <w:bookmarkStart w:id="4859" w:name="_Toc29504084"/>
      <w:bookmarkStart w:id="4860" w:name="_Toc29504668"/>
      <w:bookmarkStart w:id="4861" w:name="_Toc36553114"/>
      <w:bookmarkStart w:id="4862" w:name="_Toc36554841"/>
      <w:bookmarkStart w:id="4863" w:name="_Toc45652136"/>
      <w:bookmarkStart w:id="4864" w:name="_Toc45658568"/>
      <w:bookmarkStart w:id="4865" w:name="_Toc45720388"/>
      <w:bookmarkStart w:id="4866" w:name="_Toc45798268"/>
      <w:bookmarkStart w:id="4867" w:name="_Toc45897657"/>
      <w:bookmarkStart w:id="4868" w:name="_Toc51745861"/>
      <w:bookmarkStart w:id="4869" w:name="_Toc64446125"/>
      <w:bookmarkStart w:id="4870" w:name="_Toc73981995"/>
      <w:bookmarkStart w:id="4871" w:name="_Toc88652084"/>
      <w:bookmarkStart w:id="4872" w:name="_Toc97891127"/>
      <w:bookmarkStart w:id="4873" w:name="_Toc106109147"/>
      <w:r w:rsidRPr="001D2E49">
        <w:rPr>
          <w:lang w:eastAsia="zh-CN"/>
        </w:rPr>
        <w:t>8.16</w:t>
      </w:r>
      <w:r w:rsidRPr="001D2E49">
        <w:rPr>
          <w:lang w:eastAsia="zh-CN"/>
        </w:rPr>
        <w:tab/>
        <w:t>RIM Information Transfer Procedures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70F72896" w14:textId="77777777" w:rsidR="00E530A7" w:rsidRPr="001D2E49" w:rsidRDefault="00E530A7" w:rsidP="009C502E">
      <w:pPr>
        <w:pStyle w:val="Heading3"/>
        <w:rPr>
          <w:lang w:eastAsia="zh-CN"/>
        </w:rPr>
      </w:pPr>
      <w:bookmarkStart w:id="4874" w:name="_Toc534720354"/>
      <w:bookmarkStart w:id="4875" w:name="_Toc29503501"/>
      <w:bookmarkStart w:id="4876" w:name="_Toc29504085"/>
      <w:bookmarkStart w:id="4877" w:name="_Toc29504669"/>
      <w:bookmarkStart w:id="4878" w:name="_Toc36553115"/>
      <w:bookmarkStart w:id="4879" w:name="_Toc36554842"/>
      <w:bookmarkStart w:id="4880" w:name="_Toc45652137"/>
      <w:bookmarkStart w:id="4881" w:name="_Toc45658569"/>
      <w:bookmarkStart w:id="4882" w:name="_Toc45720389"/>
      <w:bookmarkStart w:id="4883" w:name="_Toc45798269"/>
      <w:bookmarkStart w:id="4884" w:name="_Toc45897658"/>
      <w:bookmarkStart w:id="4885" w:name="_Toc51745862"/>
      <w:bookmarkStart w:id="4886" w:name="_Toc64446126"/>
      <w:bookmarkStart w:id="4887" w:name="_Toc73981996"/>
      <w:bookmarkStart w:id="4888" w:name="_Toc88652085"/>
      <w:bookmarkStart w:id="4889" w:name="_Toc97891128"/>
      <w:bookmarkStart w:id="4890" w:name="_Toc106109148"/>
      <w:r w:rsidRPr="001D2E49">
        <w:rPr>
          <w:lang w:eastAsia="zh-CN"/>
        </w:rPr>
        <w:t>8.16.1</w:t>
      </w:r>
      <w:r w:rsidRPr="001D2E49">
        <w:rPr>
          <w:lang w:eastAsia="zh-CN"/>
        </w:rPr>
        <w:tab/>
        <w:t>Uplink RIM Information Transfer</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54DD065D" w14:textId="77777777" w:rsidR="00E530A7" w:rsidRPr="001D2E49" w:rsidRDefault="00E530A7" w:rsidP="009C502E">
      <w:pPr>
        <w:pStyle w:val="Heading4"/>
        <w:rPr>
          <w:lang w:eastAsia="zh-CN"/>
        </w:rPr>
      </w:pPr>
      <w:bookmarkStart w:id="4891" w:name="_Toc534720355"/>
      <w:bookmarkStart w:id="4892" w:name="_Toc29503502"/>
      <w:bookmarkStart w:id="4893" w:name="_Toc29504086"/>
      <w:bookmarkStart w:id="4894" w:name="_Toc29504670"/>
      <w:bookmarkStart w:id="4895" w:name="_Toc36553116"/>
      <w:bookmarkStart w:id="4896" w:name="_Toc36554843"/>
      <w:bookmarkStart w:id="4897" w:name="_Toc45652138"/>
      <w:bookmarkStart w:id="4898" w:name="_Toc45658570"/>
      <w:bookmarkStart w:id="4899" w:name="_Toc45720390"/>
      <w:bookmarkStart w:id="4900" w:name="_Toc45798270"/>
      <w:bookmarkStart w:id="4901" w:name="_Toc45897659"/>
      <w:bookmarkStart w:id="4902" w:name="_Toc51745863"/>
      <w:bookmarkStart w:id="4903" w:name="_Toc64446127"/>
      <w:bookmarkStart w:id="4904" w:name="_Toc73981997"/>
      <w:bookmarkStart w:id="4905" w:name="_Toc88652086"/>
      <w:bookmarkStart w:id="4906" w:name="_Toc97891129"/>
      <w:bookmarkStart w:id="4907" w:name="_Toc106109149"/>
      <w:r w:rsidRPr="001D2E49">
        <w:rPr>
          <w:lang w:eastAsia="zh-CN"/>
        </w:rPr>
        <w:t>8.16.1.1</w:t>
      </w:r>
      <w:r w:rsidRPr="001D2E49">
        <w:rPr>
          <w:lang w:eastAsia="zh-CN"/>
        </w:rPr>
        <w:tab/>
        <w:t>General</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4908" w:name="_Toc534720356"/>
      <w:bookmarkStart w:id="4909" w:name="_Toc29503503"/>
      <w:bookmarkStart w:id="4910" w:name="_Toc29504087"/>
      <w:bookmarkStart w:id="4911" w:name="_Toc29504671"/>
      <w:bookmarkStart w:id="4912" w:name="_Toc36553117"/>
      <w:bookmarkStart w:id="4913" w:name="_Toc36554844"/>
      <w:bookmarkStart w:id="4914" w:name="_Toc45652139"/>
      <w:bookmarkStart w:id="4915" w:name="_Toc45658571"/>
      <w:bookmarkStart w:id="4916" w:name="_Toc45720391"/>
      <w:bookmarkStart w:id="4917" w:name="_Toc45798271"/>
      <w:bookmarkStart w:id="4918" w:name="_Toc45897660"/>
      <w:bookmarkStart w:id="4919" w:name="_Toc51745864"/>
      <w:bookmarkStart w:id="4920" w:name="_Toc64446128"/>
      <w:bookmarkStart w:id="4921" w:name="_Toc73981998"/>
      <w:bookmarkStart w:id="4922" w:name="_Toc88652087"/>
      <w:bookmarkStart w:id="4923" w:name="_Toc97891130"/>
      <w:bookmarkStart w:id="4924" w:name="_Toc106109150"/>
      <w:r w:rsidRPr="001D2E49">
        <w:rPr>
          <w:lang w:eastAsia="zh-CN"/>
        </w:rPr>
        <w:t>8.16.1.2</w:t>
      </w:r>
      <w:r w:rsidRPr="001D2E49">
        <w:rPr>
          <w:lang w:eastAsia="zh-CN"/>
        </w:rPr>
        <w:tab/>
        <w:t>Successful Operation</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bookmarkStart w:id="4925"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2" type="#_x0000_t75" style="width:344pt;height:120.55pt;mso-position-horizontal-relative:page;mso-position-vertical-relative:page" o:ole="">
            <v:imagedata r:id="rId162" o:title=""/>
          </v:shape>
          <o:OLEObject Type="Embed" ProgID="Visio.Drawing.11" ShapeID="对象 2" DrawAspect="Content" ObjectID="_1717486688" r:id="rId163"/>
        </w:object>
      </w:r>
      <w:bookmarkEnd w:id="4925"/>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4926"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4927" w:name="_Toc29503504"/>
      <w:bookmarkStart w:id="4928" w:name="_Toc29504088"/>
      <w:bookmarkStart w:id="4929" w:name="_Toc29504672"/>
      <w:bookmarkStart w:id="4930" w:name="_Toc36553118"/>
      <w:bookmarkStart w:id="4931" w:name="_Toc36554845"/>
      <w:bookmarkStart w:id="4932" w:name="_Toc45652140"/>
      <w:bookmarkStart w:id="4933" w:name="_Toc45658572"/>
      <w:bookmarkStart w:id="4934" w:name="_Toc45720392"/>
      <w:bookmarkStart w:id="4935" w:name="_Toc45798272"/>
      <w:bookmarkStart w:id="4936" w:name="_Toc45897661"/>
      <w:bookmarkStart w:id="4937" w:name="_Toc51745865"/>
      <w:bookmarkStart w:id="4938" w:name="_Toc64446129"/>
      <w:bookmarkStart w:id="4939" w:name="_Toc73981999"/>
      <w:bookmarkStart w:id="4940" w:name="_Toc88652088"/>
      <w:bookmarkStart w:id="4941" w:name="_Toc97891131"/>
      <w:bookmarkStart w:id="4942" w:name="_Toc106109151"/>
      <w:r w:rsidRPr="001D2E49">
        <w:rPr>
          <w:lang w:eastAsia="zh-CN"/>
        </w:rPr>
        <w:t>8.16.1.3</w:t>
      </w:r>
      <w:r w:rsidRPr="001D2E49">
        <w:rPr>
          <w:lang w:eastAsia="zh-CN"/>
        </w:rPr>
        <w:tab/>
        <w:t>Abnormal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4943" w:name="_Toc534720358"/>
      <w:bookmarkStart w:id="4944" w:name="_Toc29503505"/>
      <w:bookmarkStart w:id="4945" w:name="_Toc29504089"/>
      <w:bookmarkStart w:id="4946" w:name="_Toc29504673"/>
      <w:bookmarkStart w:id="4947" w:name="_Toc36553119"/>
      <w:bookmarkStart w:id="4948" w:name="_Toc36554846"/>
      <w:bookmarkStart w:id="4949" w:name="_Toc45652141"/>
      <w:bookmarkStart w:id="4950" w:name="_Toc45658573"/>
      <w:bookmarkStart w:id="4951" w:name="_Toc45720393"/>
      <w:bookmarkStart w:id="4952" w:name="_Toc45798273"/>
      <w:bookmarkStart w:id="4953" w:name="_Toc45897662"/>
      <w:bookmarkStart w:id="4954" w:name="_Toc51745866"/>
      <w:bookmarkStart w:id="4955" w:name="_Toc64446130"/>
      <w:bookmarkStart w:id="4956" w:name="_Toc73982000"/>
      <w:bookmarkStart w:id="4957" w:name="_Toc88652089"/>
      <w:bookmarkStart w:id="4958" w:name="_Toc97891132"/>
      <w:bookmarkStart w:id="4959" w:name="_Toc106109152"/>
      <w:r w:rsidRPr="001D2E49">
        <w:rPr>
          <w:lang w:eastAsia="zh-CN"/>
        </w:rPr>
        <w:t>8.16.2</w:t>
      </w:r>
      <w:r w:rsidRPr="001D2E49">
        <w:rPr>
          <w:lang w:eastAsia="zh-CN"/>
        </w:rPr>
        <w:tab/>
        <w:t xml:space="preserve">Downlink </w:t>
      </w:r>
      <w:bookmarkEnd w:id="4943"/>
      <w:r w:rsidRPr="001D2E49">
        <w:rPr>
          <w:lang w:eastAsia="zh-CN"/>
        </w:rPr>
        <w:t>RIM Information Transfer</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3FD3C83" w14:textId="77777777" w:rsidR="00E530A7" w:rsidRPr="001D2E49" w:rsidRDefault="00E530A7" w:rsidP="009C502E">
      <w:pPr>
        <w:pStyle w:val="Heading4"/>
        <w:rPr>
          <w:lang w:eastAsia="zh-CN"/>
        </w:rPr>
      </w:pPr>
      <w:bookmarkStart w:id="4960" w:name="_Toc534720359"/>
      <w:bookmarkStart w:id="4961" w:name="_Toc29503506"/>
      <w:bookmarkStart w:id="4962" w:name="_Toc29504090"/>
      <w:bookmarkStart w:id="4963" w:name="_Toc29504674"/>
      <w:bookmarkStart w:id="4964" w:name="_Toc36553120"/>
      <w:bookmarkStart w:id="4965" w:name="_Toc36554847"/>
      <w:bookmarkStart w:id="4966" w:name="_Toc45652142"/>
      <w:bookmarkStart w:id="4967" w:name="_Toc45658574"/>
      <w:bookmarkStart w:id="4968" w:name="_Toc45720394"/>
      <w:bookmarkStart w:id="4969" w:name="_Toc45798274"/>
      <w:bookmarkStart w:id="4970" w:name="_Toc45897663"/>
      <w:bookmarkStart w:id="4971" w:name="_Toc51745867"/>
      <w:bookmarkStart w:id="4972" w:name="_Toc64446131"/>
      <w:bookmarkStart w:id="4973" w:name="_Toc73982001"/>
      <w:bookmarkStart w:id="4974" w:name="_Toc88652090"/>
      <w:bookmarkStart w:id="4975" w:name="_Toc97891133"/>
      <w:bookmarkStart w:id="4976" w:name="_Toc106109153"/>
      <w:r w:rsidRPr="001D2E49">
        <w:rPr>
          <w:lang w:eastAsia="zh-CN"/>
        </w:rPr>
        <w:t>8.16.2.1</w:t>
      </w:r>
      <w:r w:rsidRPr="001D2E49">
        <w:rPr>
          <w:lang w:eastAsia="zh-CN"/>
        </w:rPr>
        <w:tab/>
        <w:t>General</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4977" w:name="_Toc534720360"/>
      <w:bookmarkStart w:id="4978" w:name="_Toc29503507"/>
      <w:bookmarkStart w:id="4979" w:name="_Toc29504091"/>
      <w:bookmarkStart w:id="4980" w:name="_Toc29504675"/>
      <w:bookmarkStart w:id="4981" w:name="_Toc36553121"/>
      <w:bookmarkStart w:id="4982" w:name="_Toc36554848"/>
      <w:bookmarkStart w:id="4983" w:name="_Toc45652143"/>
      <w:bookmarkStart w:id="4984" w:name="_Toc45658575"/>
      <w:bookmarkStart w:id="4985" w:name="_Toc45720395"/>
      <w:bookmarkStart w:id="4986" w:name="_Toc45798275"/>
      <w:bookmarkStart w:id="4987" w:name="_Toc45897664"/>
      <w:bookmarkStart w:id="4988" w:name="_Toc51745868"/>
      <w:bookmarkStart w:id="4989" w:name="_Toc64446132"/>
      <w:bookmarkStart w:id="4990" w:name="_Toc73982002"/>
      <w:bookmarkStart w:id="4991" w:name="_Toc88652091"/>
      <w:bookmarkStart w:id="4992" w:name="_Toc97891134"/>
      <w:bookmarkStart w:id="4993" w:name="_Toc106109154"/>
      <w:r w:rsidRPr="001D2E49">
        <w:rPr>
          <w:lang w:eastAsia="zh-CN"/>
        </w:rPr>
        <w:t>8.16.2.2</w:t>
      </w:r>
      <w:r w:rsidRPr="001D2E49">
        <w:rPr>
          <w:lang w:eastAsia="zh-CN"/>
        </w:rPr>
        <w:tab/>
        <w:t>Successful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3" type="#_x0000_t75" style="width:344pt;height:120.55pt;mso-position-horizontal-relative:page;mso-position-vertical-relative:page" o:ole="">
            <v:imagedata r:id="rId164" o:title=""/>
          </v:shape>
          <o:OLEObject Type="Embed" ProgID="Visio.Drawing.11" ShapeID="对象 3" DrawAspect="Content" ObjectID="_1717486689"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4994" w:name="_Toc534720361"/>
      <w:bookmarkStart w:id="4995" w:name="_Toc29503508"/>
      <w:bookmarkStart w:id="4996" w:name="_Toc29504092"/>
      <w:bookmarkStart w:id="4997" w:name="_Toc29504676"/>
      <w:bookmarkStart w:id="4998" w:name="_Toc36553122"/>
      <w:bookmarkStart w:id="4999" w:name="_Toc36554849"/>
      <w:bookmarkStart w:id="5000" w:name="_Toc45652144"/>
      <w:bookmarkStart w:id="5001" w:name="_Toc45658576"/>
      <w:bookmarkStart w:id="5002" w:name="_Toc45720396"/>
      <w:bookmarkStart w:id="5003" w:name="_Toc45798276"/>
      <w:bookmarkStart w:id="5004" w:name="_Toc45897665"/>
      <w:bookmarkStart w:id="5005" w:name="_Toc51745869"/>
      <w:bookmarkStart w:id="5006" w:name="_Toc64446133"/>
      <w:bookmarkStart w:id="5007" w:name="_Toc73982003"/>
      <w:bookmarkStart w:id="5008" w:name="_Toc88652092"/>
      <w:bookmarkStart w:id="5009" w:name="_Toc97891135"/>
      <w:bookmarkStart w:id="5010" w:name="_Toc106109155"/>
      <w:r w:rsidRPr="001D2E49">
        <w:rPr>
          <w:lang w:eastAsia="zh-CN"/>
        </w:rPr>
        <w:t>8.16.2.3</w:t>
      </w:r>
      <w:r w:rsidRPr="001D2E49">
        <w:rPr>
          <w:lang w:eastAsia="zh-CN"/>
        </w:rPr>
        <w:tab/>
        <w:t>Abnormal Conditions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011" w:name="_Toc20955063"/>
      <w:bookmarkStart w:id="5012" w:name="_Toc29503509"/>
      <w:bookmarkStart w:id="5013" w:name="_Toc29504093"/>
      <w:bookmarkStart w:id="5014" w:name="_Toc29504677"/>
      <w:bookmarkStart w:id="5015" w:name="_Toc36553123"/>
      <w:bookmarkStart w:id="5016" w:name="_Toc36554850"/>
      <w:bookmarkStart w:id="5017" w:name="_Toc45652145"/>
      <w:bookmarkStart w:id="5018" w:name="_Toc45658577"/>
      <w:bookmarkStart w:id="5019" w:name="_Toc45720397"/>
      <w:bookmarkStart w:id="5020" w:name="_Toc45798277"/>
      <w:bookmarkStart w:id="5021" w:name="_Toc45897666"/>
      <w:bookmarkStart w:id="5022" w:name="_Toc51745870"/>
      <w:bookmarkStart w:id="5023" w:name="_Toc64446134"/>
      <w:bookmarkStart w:id="5024" w:name="_Toc73982004"/>
      <w:bookmarkStart w:id="5025" w:name="_Toc88652093"/>
      <w:bookmarkStart w:id="5026" w:name="_Toc97891136"/>
      <w:bookmarkStart w:id="5027" w:name="_Toc106109156"/>
      <w:r w:rsidRPr="001D2E49">
        <w:t>9</w:t>
      </w:r>
      <w:r w:rsidRPr="001D2E49">
        <w:tab/>
        <w:t>Elements for NGAP Communication</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572D2BCB" w14:textId="77777777" w:rsidR="009B75C3" w:rsidRPr="001D2E49" w:rsidRDefault="009B75C3" w:rsidP="009B75C3">
      <w:pPr>
        <w:pStyle w:val="Heading2"/>
      </w:pPr>
      <w:bookmarkStart w:id="5028" w:name="_Toc20955064"/>
      <w:bookmarkStart w:id="5029" w:name="_Toc29503510"/>
      <w:bookmarkStart w:id="5030" w:name="_Toc29504094"/>
      <w:bookmarkStart w:id="5031" w:name="_Toc29504678"/>
      <w:bookmarkStart w:id="5032" w:name="_Toc36553124"/>
      <w:bookmarkStart w:id="5033" w:name="_Toc36554851"/>
      <w:bookmarkStart w:id="5034" w:name="_Toc45652146"/>
      <w:bookmarkStart w:id="5035" w:name="_Toc45658578"/>
      <w:bookmarkStart w:id="5036" w:name="_Toc45720398"/>
      <w:bookmarkStart w:id="5037" w:name="_Toc45798278"/>
      <w:bookmarkStart w:id="5038" w:name="_Toc45897667"/>
      <w:bookmarkStart w:id="5039" w:name="_Toc51745871"/>
      <w:bookmarkStart w:id="5040" w:name="_Toc64446135"/>
      <w:bookmarkStart w:id="5041" w:name="_Toc73982005"/>
      <w:bookmarkStart w:id="5042" w:name="_Toc88652094"/>
      <w:bookmarkStart w:id="5043" w:name="_Toc97891137"/>
      <w:bookmarkStart w:id="5044" w:name="_Toc106109157"/>
      <w:r w:rsidRPr="001D2E49">
        <w:t>9.0</w:t>
      </w:r>
      <w:r w:rsidRPr="001D2E49">
        <w:tab/>
        <w:t>General</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045" w:name="_Toc20955065"/>
      <w:bookmarkStart w:id="5046" w:name="_Toc29503511"/>
      <w:bookmarkStart w:id="5047" w:name="_Toc29504095"/>
      <w:bookmarkStart w:id="5048" w:name="_Toc29504679"/>
      <w:bookmarkStart w:id="5049" w:name="_Toc36553125"/>
      <w:bookmarkStart w:id="5050" w:name="_Toc36554852"/>
      <w:bookmarkStart w:id="5051" w:name="_Toc45652147"/>
      <w:bookmarkStart w:id="5052" w:name="_Toc45658579"/>
      <w:bookmarkStart w:id="5053" w:name="_Toc45720399"/>
      <w:bookmarkStart w:id="5054" w:name="_Toc45798279"/>
      <w:bookmarkStart w:id="5055" w:name="_Toc45897668"/>
      <w:bookmarkStart w:id="5056" w:name="_Toc51745872"/>
      <w:bookmarkStart w:id="5057" w:name="_Toc64446136"/>
      <w:bookmarkStart w:id="5058" w:name="_Toc73982006"/>
      <w:bookmarkStart w:id="5059" w:name="_Toc88652095"/>
      <w:bookmarkStart w:id="5060" w:name="_Toc97891138"/>
      <w:bookmarkStart w:id="5061" w:name="_Toc106109158"/>
      <w:r w:rsidRPr="001D2E49">
        <w:t>9.1</w:t>
      </w:r>
      <w:r w:rsidRPr="001D2E49">
        <w:tab/>
        <w:t>Tabular Format Contents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p>
    <w:p w14:paraId="5877BB47" w14:textId="77777777" w:rsidR="009B75C3" w:rsidRPr="001D2E49" w:rsidRDefault="009B75C3" w:rsidP="009B75C3">
      <w:pPr>
        <w:pStyle w:val="Heading3"/>
      </w:pPr>
      <w:bookmarkStart w:id="5062" w:name="_Toc20955066"/>
      <w:bookmarkStart w:id="5063" w:name="_Toc29503512"/>
      <w:bookmarkStart w:id="5064" w:name="_Toc29504096"/>
      <w:bookmarkStart w:id="5065" w:name="_Toc29504680"/>
      <w:bookmarkStart w:id="5066" w:name="_Toc36553126"/>
      <w:bookmarkStart w:id="5067" w:name="_Toc36554853"/>
      <w:bookmarkStart w:id="5068" w:name="_Toc45652148"/>
      <w:bookmarkStart w:id="5069" w:name="_Toc45658580"/>
      <w:bookmarkStart w:id="5070" w:name="_Toc45720400"/>
      <w:bookmarkStart w:id="5071" w:name="_Toc45798280"/>
      <w:bookmarkStart w:id="5072" w:name="_Toc45897669"/>
      <w:bookmarkStart w:id="5073" w:name="_Toc51745873"/>
      <w:bookmarkStart w:id="5074" w:name="_Toc64446137"/>
      <w:bookmarkStart w:id="5075" w:name="_Toc73982007"/>
      <w:bookmarkStart w:id="5076" w:name="_Toc88652096"/>
      <w:bookmarkStart w:id="5077" w:name="_Toc97891139"/>
      <w:bookmarkStart w:id="5078" w:name="_Toc106109159"/>
      <w:r w:rsidRPr="001D2E49">
        <w:t>9.1.1</w:t>
      </w:r>
      <w:r w:rsidRPr="001D2E49">
        <w:tab/>
        <w:t>Presence</w:t>
      </w:r>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079" w:name="_Toc20955067"/>
      <w:bookmarkStart w:id="5080" w:name="_Toc29503513"/>
      <w:bookmarkStart w:id="5081" w:name="_Toc29504097"/>
      <w:bookmarkStart w:id="5082" w:name="_Toc29504681"/>
      <w:bookmarkStart w:id="5083" w:name="_Toc36553127"/>
      <w:bookmarkStart w:id="5084" w:name="_Toc36554854"/>
      <w:bookmarkStart w:id="5085" w:name="_Toc45652149"/>
      <w:bookmarkStart w:id="5086" w:name="_Toc45658581"/>
      <w:bookmarkStart w:id="5087" w:name="_Toc45720401"/>
      <w:bookmarkStart w:id="5088" w:name="_Toc45798281"/>
      <w:bookmarkStart w:id="5089" w:name="_Toc45897670"/>
      <w:bookmarkStart w:id="5090" w:name="_Toc51745874"/>
      <w:bookmarkStart w:id="5091" w:name="_Toc64446138"/>
      <w:bookmarkStart w:id="5092" w:name="_Toc73982008"/>
      <w:bookmarkStart w:id="5093" w:name="_Toc88652097"/>
      <w:bookmarkStart w:id="5094" w:name="_Toc97891140"/>
      <w:bookmarkStart w:id="5095" w:name="_Toc106109160"/>
      <w:r w:rsidRPr="001D2E49">
        <w:t>9.1.2</w:t>
      </w:r>
      <w:r w:rsidRPr="001D2E49">
        <w:tab/>
        <w:t>Criticality</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096" w:name="_Toc20955068"/>
      <w:bookmarkStart w:id="5097" w:name="_Toc29503514"/>
      <w:bookmarkStart w:id="5098" w:name="_Toc29504098"/>
      <w:bookmarkStart w:id="5099" w:name="_Toc29504682"/>
      <w:bookmarkStart w:id="5100" w:name="_Toc36553128"/>
      <w:bookmarkStart w:id="5101" w:name="_Toc36554855"/>
      <w:bookmarkStart w:id="5102" w:name="_Toc45652150"/>
      <w:bookmarkStart w:id="5103" w:name="_Toc45658582"/>
      <w:bookmarkStart w:id="5104" w:name="_Toc45720402"/>
      <w:bookmarkStart w:id="5105" w:name="_Toc45798282"/>
      <w:bookmarkStart w:id="5106" w:name="_Toc45897671"/>
      <w:bookmarkStart w:id="5107" w:name="_Toc51745875"/>
      <w:bookmarkStart w:id="5108" w:name="_Toc64446139"/>
      <w:bookmarkStart w:id="5109" w:name="_Toc73982009"/>
      <w:bookmarkStart w:id="5110" w:name="_Toc88652098"/>
      <w:bookmarkStart w:id="5111" w:name="_Toc97891141"/>
      <w:bookmarkStart w:id="5112" w:name="_Toc106109161"/>
      <w:r w:rsidRPr="001D2E49">
        <w:t>9.1.</w:t>
      </w:r>
      <w:r w:rsidRPr="001D2E49">
        <w:rPr>
          <w:rFonts w:eastAsia="MS Mincho"/>
        </w:rPr>
        <w:t>3</w:t>
      </w:r>
      <w:r w:rsidRPr="001D2E49">
        <w:tab/>
        <w:t>Range</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113" w:name="_Toc20955069"/>
      <w:bookmarkStart w:id="5114" w:name="_Toc29503515"/>
      <w:bookmarkStart w:id="5115" w:name="_Toc29504099"/>
      <w:bookmarkStart w:id="5116" w:name="_Toc29504683"/>
      <w:bookmarkStart w:id="5117" w:name="_Toc36553129"/>
      <w:bookmarkStart w:id="5118" w:name="_Toc36554856"/>
      <w:bookmarkStart w:id="5119" w:name="_Toc45652151"/>
      <w:bookmarkStart w:id="5120" w:name="_Toc45658583"/>
      <w:bookmarkStart w:id="5121" w:name="_Toc45720403"/>
      <w:bookmarkStart w:id="5122" w:name="_Toc45798283"/>
      <w:bookmarkStart w:id="5123" w:name="_Toc45897672"/>
      <w:bookmarkStart w:id="5124" w:name="_Toc51745876"/>
      <w:bookmarkStart w:id="5125" w:name="_Toc64446140"/>
      <w:bookmarkStart w:id="5126" w:name="_Toc73982010"/>
      <w:bookmarkStart w:id="5127" w:name="_Toc88652099"/>
      <w:bookmarkStart w:id="5128" w:name="_Toc97891142"/>
      <w:bookmarkStart w:id="5129" w:name="_Toc106109162"/>
      <w:r w:rsidRPr="001D2E49">
        <w:t>9.1.</w:t>
      </w:r>
      <w:r w:rsidRPr="001D2E49">
        <w:rPr>
          <w:rFonts w:eastAsia="MS Mincho"/>
        </w:rPr>
        <w:t>4</w:t>
      </w:r>
      <w:r w:rsidRPr="001D2E49">
        <w:tab/>
        <w:t>Assigned Criticality</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130" w:name="_Toc20955070"/>
      <w:bookmarkStart w:id="5131" w:name="_Toc29503516"/>
      <w:bookmarkStart w:id="5132" w:name="_Toc29504100"/>
      <w:bookmarkStart w:id="5133" w:name="_Toc29504684"/>
      <w:bookmarkStart w:id="5134" w:name="_Toc36553130"/>
      <w:bookmarkStart w:id="5135" w:name="_Toc36554857"/>
      <w:bookmarkStart w:id="5136" w:name="_Toc45652152"/>
      <w:bookmarkStart w:id="5137" w:name="_Toc45658584"/>
      <w:bookmarkStart w:id="5138" w:name="_Toc45720404"/>
      <w:bookmarkStart w:id="5139" w:name="_Toc45798284"/>
      <w:bookmarkStart w:id="5140" w:name="_Toc45897673"/>
      <w:bookmarkStart w:id="5141" w:name="_Toc51745877"/>
      <w:bookmarkStart w:id="5142" w:name="_Toc64446141"/>
      <w:bookmarkStart w:id="5143" w:name="_Toc73982011"/>
      <w:bookmarkStart w:id="5144" w:name="_Toc88652100"/>
      <w:bookmarkStart w:id="5145" w:name="_Toc97891143"/>
      <w:bookmarkStart w:id="5146" w:name="_Toc106109163"/>
      <w:r w:rsidRPr="001D2E49">
        <w:t>9.2</w:t>
      </w:r>
      <w:r w:rsidRPr="001D2E49">
        <w:tab/>
        <w:t>Message Functional Definition and Content</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391EEDB1" w14:textId="77777777" w:rsidR="009B75C3" w:rsidRPr="001D2E49" w:rsidRDefault="009B75C3" w:rsidP="009B75C3">
      <w:pPr>
        <w:pStyle w:val="Heading3"/>
      </w:pPr>
      <w:bookmarkStart w:id="5147" w:name="_Toc20955071"/>
      <w:bookmarkStart w:id="5148" w:name="_Toc29503517"/>
      <w:bookmarkStart w:id="5149" w:name="_Toc29504101"/>
      <w:bookmarkStart w:id="5150" w:name="_Toc29504685"/>
      <w:bookmarkStart w:id="5151" w:name="_Toc36553131"/>
      <w:bookmarkStart w:id="5152" w:name="_Toc36554858"/>
      <w:bookmarkStart w:id="5153" w:name="_Toc45652153"/>
      <w:bookmarkStart w:id="5154" w:name="_Toc45658585"/>
      <w:bookmarkStart w:id="5155" w:name="_Toc45720405"/>
      <w:bookmarkStart w:id="5156" w:name="_Toc45798285"/>
      <w:bookmarkStart w:id="5157" w:name="_Toc45897674"/>
      <w:bookmarkStart w:id="5158" w:name="_Toc51745878"/>
      <w:bookmarkStart w:id="5159" w:name="_Toc64446142"/>
      <w:bookmarkStart w:id="5160" w:name="_Toc73982012"/>
      <w:bookmarkStart w:id="5161" w:name="_Toc88652101"/>
      <w:bookmarkStart w:id="5162" w:name="_Toc97891144"/>
      <w:bookmarkStart w:id="5163" w:name="_Toc106109164"/>
      <w:r w:rsidRPr="001D2E49">
        <w:t>9.2.1</w:t>
      </w:r>
      <w:r w:rsidRPr="001D2E49">
        <w:tab/>
        <w:t>PDU Session Management Messages</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916D73" w14:textId="77777777" w:rsidR="009B75C3" w:rsidRPr="001D2E49" w:rsidRDefault="009B75C3" w:rsidP="009B75C3">
      <w:pPr>
        <w:pStyle w:val="Heading4"/>
      </w:pPr>
      <w:bookmarkStart w:id="5164" w:name="_Toc20955072"/>
      <w:bookmarkStart w:id="5165" w:name="_Toc29503518"/>
      <w:bookmarkStart w:id="5166" w:name="_Toc29504102"/>
      <w:bookmarkStart w:id="5167" w:name="_Toc29504686"/>
      <w:bookmarkStart w:id="5168" w:name="_Toc36553132"/>
      <w:bookmarkStart w:id="5169" w:name="_Toc36554859"/>
      <w:bookmarkStart w:id="5170" w:name="_Toc45652154"/>
      <w:bookmarkStart w:id="5171" w:name="_Toc45658586"/>
      <w:bookmarkStart w:id="5172" w:name="_Toc45720406"/>
      <w:bookmarkStart w:id="5173" w:name="_Toc45798286"/>
      <w:bookmarkStart w:id="5174" w:name="_Toc45897675"/>
      <w:bookmarkStart w:id="5175" w:name="_Toc51745879"/>
      <w:bookmarkStart w:id="5176" w:name="_Toc64446143"/>
      <w:bookmarkStart w:id="5177" w:name="_Toc73982013"/>
      <w:bookmarkStart w:id="5178" w:name="_Toc88652102"/>
      <w:bookmarkStart w:id="5179" w:name="_Toc97891145"/>
      <w:bookmarkStart w:id="5180" w:name="_Toc106109165"/>
      <w:r w:rsidRPr="001D2E49">
        <w:t>9.2.1.1</w:t>
      </w:r>
      <w:r w:rsidRPr="001D2E49">
        <w:tab/>
        <w:t>PDU SESSION RESOURCE SETUP REQUEST</w:t>
      </w:r>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hint="eastAsia"/>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181" w:name="_Toc20955073"/>
      <w:bookmarkStart w:id="5182" w:name="_Toc29503519"/>
      <w:bookmarkStart w:id="5183" w:name="_Toc29504103"/>
      <w:bookmarkStart w:id="5184" w:name="_Toc29504687"/>
      <w:bookmarkStart w:id="5185" w:name="_Toc36553133"/>
      <w:bookmarkStart w:id="5186" w:name="_Toc36554860"/>
      <w:bookmarkStart w:id="5187" w:name="_Toc45652155"/>
      <w:bookmarkStart w:id="5188" w:name="_Toc45658587"/>
      <w:bookmarkStart w:id="5189" w:name="_Toc45720407"/>
      <w:bookmarkStart w:id="5190" w:name="_Toc45798287"/>
      <w:bookmarkStart w:id="5191" w:name="_Toc45897676"/>
      <w:bookmarkStart w:id="5192" w:name="_Toc51745880"/>
      <w:bookmarkStart w:id="5193" w:name="_Toc64446144"/>
      <w:bookmarkStart w:id="5194" w:name="_Toc73982014"/>
      <w:bookmarkStart w:id="5195" w:name="_Toc88652103"/>
      <w:bookmarkStart w:id="5196" w:name="_Toc97891146"/>
      <w:bookmarkStart w:id="5197" w:name="_Toc106109166"/>
      <w:r w:rsidRPr="001D2E49">
        <w:t>9.2.1.2</w:t>
      </w:r>
      <w:r w:rsidRPr="001D2E49">
        <w:tab/>
        <w:t>PDU SESSION RESOURCE SETUP RESPONSE</w:t>
      </w:r>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198" w:name="_Hlk494400492"/>
            <w:r w:rsidRPr="001D2E49">
              <w:rPr>
                <w:lang w:eastAsia="ja-JP"/>
              </w:rPr>
              <w:t>PDU Session Resource Setup Unsuccessful Transfer</w:t>
            </w:r>
            <w:bookmarkEnd w:id="5198"/>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199" w:name="_Toc20955074"/>
      <w:bookmarkStart w:id="5200" w:name="_Toc29503520"/>
      <w:bookmarkStart w:id="5201" w:name="_Toc29504104"/>
      <w:bookmarkStart w:id="5202" w:name="_Toc29504688"/>
      <w:bookmarkStart w:id="5203" w:name="_Toc36553134"/>
      <w:bookmarkStart w:id="5204" w:name="_Toc36554861"/>
      <w:bookmarkStart w:id="5205" w:name="_Toc45652156"/>
      <w:bookmarkStart w:id="5206" w:name="_Toc45658588"/>
      <w:bookmarkStart w:id="5207" w:name="_Toc45720408"/>
      <w:bookmarkStart w:id="5208" w:name="_Toc45798288"/>
      <w:bookmarkStart w:id="5209" w:name="_Toc45897677"/>
      <w:bookmarkStart w:id="5210" w:name="_Toc51745881"/>
      <w:bookmarkStart w:id="5211" w:name="_Toc64446145"/>
      <w:bookmarkStart w:id="5212" w:name="_Toc73982015"/>
      <w:bookmarkStart w:id="5213" w:name="_Toc88652104"/>
      <w:bookmarkStart w:id="5214" w:name="_Toc97891147"/>
      <w:bookmarkStart w:id="5215" w:name="_Toc106109167"/>
      <w:r w:rsidRPr="001D2E49">
        <w:t>9.2.1.3</w:t>
      </w:r>
      <w:r w:rsidRPr="001D2E49">
        <w:tab/>
        <w:t>PDU SESSION RESOURCE RELEASE COMMAND</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216" w:name="_Toc20955075"/>
      <w:bookmarkStart w:id="5217" w:name="_Toc29503521"/>
      <w:bookmarkStart w:id="5218" w:name="_Toc29504105"/>
      <w:bookmarkStart w:id="5219" w:name="_Toc29504689"/>
      <w:bookmarkStart w:id="5220" w:name="_Toc36553135"/>
      <w:bookmarkStart w:id="5221" w:name="_Toc36554862"/>
      <w:bookmarkStart w:id="5222" w:name="_Toc45652157"/>
      <w:bookmarkStart w:id="5223" w:name="_Toc45658589"/>
      <w:bookmarkStart w:id="5224" w:name="_Toc45720409"/>
      <w:bookmarkStart w:id="5225" w:name="_Toc45798289"/>
      <w:bookmarkStart w:id="5226" w:name="_Toc45897678"/>
      <w:bookmarkStart w:id="5227" w:name="_Toc51745882"/>
      <w:bookmarkStart w:id="5228" w:name="_Toc64446146"/>
      <w:bookmarkStart w:id="5229" w:name="_Toc73982016"/>
      <w:bookmarkStart w:id="5230" w:name="_Toc88652105"/>
      <w:bookmarkStart w:id="5231" w:name="_Toc97891148"/>
      <w:bookmarkStart w:id="5232" w:name="_Toc106109168"/>
      <w:r w:rsidRPr="001D2E49">
        <w:t>9.2.1.4</w:t>
      </w:r>
      <w:r w:rsidRPr="001D2E49">
        <w:tab/>
        <w:t>PDU SESSION RESOURCE RELEASE RESPONSE</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233" w:name="_Toc20955076"/>
      <w:bookmarkStart w:id="5234" w:name="_Toc29503522"/>
      <w:bookmarkStart w:id="5235" w:name="_Toc29504106"/>
      <w:bookmarkStart w:id="5236" w:name="_Toc29504690"/>
      <w:bookmarkStart w:id="5237" w:name="_Toc36553136"/>
      <w:bookmarkStart w:id="5238" w:name="_Toc36554863"/>
      <w:bookmarkStart w:id="5239" w:name="_Toc45652158"/>
      <w:bookmarkStart w:id="5240" w:name="_Toc45658590"/>
      <w:bookmarkStart w:id="5241" w:name="_Toc45720410"/>
      <w:bookmarkStart w:id="5242" w:name="_Toc45798290"/>
      <w:bookmarkStart w:id="5243" w:name="_Toc45897679"/>
      <w:bookmarkStart w:id="5244" w:name="_Toc51745883"/>
      <w:bookmarkStart w:id="5245" w:name="_Toc64446147"/>
      <w:bookmarkStart w:id="5246" w:name="_Toc73982017"/>
      <w:bookmarkStart w:id="5247" w:name="_Toc88652106"/>
      <w:bookmarkStart w:id="5248" w:name="_Toc97891149"/>
      <w:bookmarkStart w:id="5249" w:name="_Toc106109169"/>
      <w:r w:rsidRPr="001D2E49">
        <w:t>9.2.1.5</w:t>
      </w:r>
      <w:r w:rsidRPr="001D2E49">
        <w:tab/>
        <w:t>PDU SESSION RESOURCE MODIFY REQUEST</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hint="eastAsia"/>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hint="eastAsia"/>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250" w:name="_Toc20955077"/>
      <w:bookmarkStart w:id="5251" w:name="_Toc29503523"/>
      <w:bookmarkStart w:id="5252" w:name="_Toc29504107"/>
      <w:bookmarkStart w:id="5253" w:name="_Toc29504691"/>
      <w:bookmarkStart w:id="5254" w:name="_Toc36553137"/>
      <w:bookmarkStart w:id="5255" w:name="_Toc36554864"/>
      <w:bookmarkStart w:id="5256" w:name="_Toc45652159"/>
      <w:bookmarkStart w:id="5257" w:name="_Toc45658591"/>
      <w:bookmarkStart w:id="5258" w:name="_Toc45720411"/>
      <w:bookmarkStart w:id="5259" w:name="_Toc45798291"/>
      <w:bookmarkStart w:id="5260" w:name="_Toc45897680"/>
      <w:bookmarkStart w:id="5261" w:name="_Toc51745884"/>
      <w:bookmarkStart w:id="5262" w:name="_Toc64446148"/>
      <w:bookmarkStart w:id="5263" w:name="_Toc73982018"/>
      <w:bookmarkStart w:id="5264" w:name="_Toc88652107"/>
      <w:bookmarkStart w:id="5265" w:name="_Toc97891150"/>
      <w:bookmarkStart w:id="5266" w:name="_Toc106109170"/>
      <w:r w:rsidRPr="001D2E49">
        <w:t>9.2.1.6</w:t>
      </w:r>
      <w:r w:rsidRPr="001D2E49">
        <w:tab/>
        <w:t>PDU SESSION RESOURCE MODIFY RESPONSE</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267" w:name="_Toc20955078"/>
      <w:bookmarkStart w:id="5268" w:name="_Toc29503524"/>
      <w:bookmarkStart w:id="5269" w:name="_Toc29504108"/>
      <w:bookmarkStart w:id="5270" w:name="_Toc29504692"/>
      <w:bookmarkStart w:id="5271" w:name="_Toc36553138"/>
      <w:bookmarkStart w:id="5272" w:name="_Toc36554865"/>
      <w:bookmarkStart w:id="5273" w:name="_Toc45652160"/>
      <w:bookmarkStart w:id="5274" w:name="_Toc45658592"/>
      <w:bookmarkStart w:id="5275" w:name="_Toc45720412"/>
      <w:bookmarkStart w:id="5276" w:name="_Toc45798292"/>
      <w:bookmarkStart w:id="5277" w:name="_Toc45897681"/>
      <w:bookmarkStart w:id="5278" w:name="_Toc51745885"/>
      <w:bookmarkStart w:id="5279" w:name="_Toc64446149"/>
      <w:bookmarkStart w:id="5280" w:name="_Toc73982019"/>
      <w:bookmarkStart w:id="5281" w:name="_Toc88652108"/>
      <w:bookmarkStart w:id="5282" w:name="_Toc97891151"/>
      <w:bookmarkStart w:id="5283" w:name="_Toc106109171"/>
      <w:r w:rsidRPr="001D2E49">
        <w:t>9.2.1.7</w:t>
      </w:r>
      <w:r w:rsidRPr="001D2E49">
        <w:tab/>
        <w:t>PDU SESSION RESOURCE NOTIFY</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284" w:name="_Toc20955079"/>
      <w:bookmarkStart w:id="5285" w:name="_Toc29503525"/>
      <w:bookmarkStart w:id="5286" w:name="_Toc29504109"/>
      <w:bookmarkStart w:id="5287" w:name="_Toc29504693"/>
      <w:bookmarkStart w:id="5288" w:name="_Toc36553139"/>
      <w:bookmarkStart w:id="5289" w:name="_Toc36554866"/>
      <w:bookmarkStart w:id="5290" w:name="_Toc45652161"/>
      <w:bookmarkStart w:id="5291" w:name="_Toc45658593"/>
      <w:bookmarkStart w:id="5292" w:name="_Toc45720413"/>
      <w:bookmarkStart w:id="5293" w:name="_Toc45798293"/>
      <w:bookmarkStart w:id="5294" w:name="_Toc45897682"/>
      <w:bookmarkStart w:id="5295" w:name="_Toc51745886"/>
      <w:bookmarkStart w:id="5296" w:name="_Toc64446150"/>
      <w:bookmarkStart w:id="5297" w:name="_Toc73982020"/>
      <w:bookmarkStart w:id="5298" w:name="_Toc88652109"/>
      <w:bookmarkStart w:id="5299" w:name="_Toc97891152"/>
      <w:bookmarkStart w:id="5300" w:name="_Toc106109172"/>
      <w:r w:rsidRPr="001D2E49">
        <w:t>9.2.1.8</w:t>
      </w:r>
      <w:r w:rsidRPr="001D2E49">
        <w:tab/>
        <w:t>PDU SESSION RESOURCE MODIFY INDICATION</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301" w:name="_Toc20955080"/>
      <w:bookmarkStart w:id="5302" w:name="_Toc29503526"/>
      <w:bookmarkStart w:id="5303" w:name="_Toc29504110"/>
      <w:bookmarkStart w:id="5304" w:name="_Toc29504694"/>
      <w:bookmarkStart w:id="5305" w:name="_Toc36553140"/>
      <w:bookmarkStart w:id="5306" w:name="_Toc36554867"/>
      <w:bookmarkStart w:id="5307" w:name="_Toc45652162"/>
      <w:bookmarkStart w:id="5308" w:name="_Toc45658594"/>
      <w:bookmarkStart w:id="5309" w:name="_Toc45720414"/>
      <w:bookmarkStart w:id="5310" w:name="_Toc45798294"/>
      <w:bookmarkStart w:id="5311" w:name="_Toc45897683"/>
      <w:bookmarkStart w:id="5312" w:name="_Toc51745887"/>
      <w:bookmarkStart w:id="5313" w:name="_Toc64446151"/>
      <w:bookmarkStart w:id="5314" w:name="_Toc73982021"/>
      <w:bookmarkStart w:id="5315" w:name="_Toc88652110"/>
      <w:bookmarkStart w:id="5316" w:name="_Toc97891153"/>
      <w:bookmarkStart w:id="5317" w:name="_Toc106109173"/>
      <w:r w:rsidRPr="001D2E49">
        <w:t>9.2.1.9</w:t>
      </w:r>
      <w:r w:rsidRPr="001D2E49">
        <w:tab/>
        <w:t>PDU SESSION RESOURCE MODIFY CONFIRM</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318" w:name="_Toc20955081"/>
      <w:bookmarkStart w:id="5319" w:name="_Toc29503527"/>
      <w:bookmarkStart w:id="5320" w:name="_Toc29504111"/>
      <w:bookmarkStart w:id="5321" w:name="_Toc29504695"/>
      <w:bookmarkStart w:id="5322" w:name="_Toc36553141"/>
      <w:bookmarkStart w:id="5323" w:name="_Toc36554868"/>
      <w:bookmarkStart w:id="5324" w:name="_Toc45652163"/>
      <w:bookmarkStart w:id="5325" w:name="_Toc45658595"/>
      <w:bookmarkStart w:id="5326" w:name="_Toc45720415"/>
      <w:bookmarkStart w:id="5327" w:name="_Toc45798295"/>
      <w:bookmarkStart w:id="5328" w:name="_Toc45897684"/>
      <w:bookmarkStart w:id="5329" w:name="_Toc51745888"/>
      <w:bookmarkStart w:id="5330" w:name="_Toc64446152"/>
      <w:bookmarkStart w:id="5331" w:name="_Toc73982022"/>
      <w:bookmarkStart w:id="5332" w:name="_Toc88652111"/>
      <w:bookmarkStart w:id="5333" w:name="_Toc97891154"/>
      <w:bookmarkStart w:id="5334" w:name="_Toc106109174"/>
      <w:r w:rsidRPr="001D2E49">
        <w:t>9.2.2</w:t>
      </w:r>
      <w:r w:rsidRPr="001D2E49">
        <w:tab/>
        <w:t>UE Context Management Messages</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103FA69A" w14:textId="77777777" w:rsidR="009B75C3" w:rsidRPr="001D2E49" w:rsidRDefault="009B75C3" w:rsidP="009B75C3">
      <w:pPr>
        <w:pStyle w:val="Heading4"/>
        <w:rPr>
          <w:lang w:eastAsia="zh-CN"/>
        </w:rPr>
      </w:pPr>
      <w:bookmarkStart w:id="5335" w:name="_Ref469454216"/>
      <w:bookmarkStart w:id="5336" w:name="_Toc20955082"/>
      <w:bookmarkStart w:id="5337" w:name="_Toc29503528"/>
      <w:bookmarkStart w:id="5338" w:name="_Toc29504112"/>
      <w:bookmarkStart w:id="5339" w:name="_Toc29504696"/>
      <w:bookmarkStart w:id="5340" w:name="_Toc36553142"/>
      <w:bookmarkStart w:id="5341" w:name="_Toc36554869"/>
      <w:bookmarkStart w:id="5342" w:name="_Toc45652164"/>
      <w:bookmarkStart w:id="5343" w:name="_Toc45658596"/>
      <w:bookmarkStart w:id="5344" w:name="_Toc45720416"/>
      <w:bookmarkStart w:id="5345" w:name="_Toc45798296"/>
      <w:bookmarkStart w:id="5346" w:name="_Toc45897685"/>
      <w:bookmarkStart w:id="5347" w:name="_Toc51745889"/>
      <w:bookmarkStart w:id="5348" w:name="_Toc64446153"/>
      <w:bookmarkStart w:id="5349" w:name="_Toc73982023"/>
      <w:bookmarkStart w:id="5350" w:name="_Toc88652112"/>
      <w:bookmarkStart w:id="5351" w:name="_Toc97891155"/>
      <w:bookmarkStart w:id="5352" w:name="_Toc106109175"/>
      <w:r w:rsidRPr="001D2E49">
        <w:t>9.</w:t>
      </w:r>
      <w:r w:rsidRPr="001D2E49">
        <w:rPr>
          <w:lang w:eastAsia="zh-CN"/>
        </w:rPr>
        <w:t>2.2.1</w:t>
      </w:r>
      <w:r w:rsidRPr="001D2E49">
        <w:tab/>
      </w:r>
      <w:bookmarkEnd w:id="5335"/>
      <w:r w:rsidRPr="001D2E49">
        <w:rPr>
          <w:lang w:eastAsia="zh-CN"/>
        </w:rPr>
        <w:t>INITIAL CONTEXT SETUP REQUEST</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hint="eastAsia"/>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hint="eastAsia"/>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353" w:name="_Hlk20310279"/>
            <w:r w:rsidRPr="00923093">
              <w:rPr>
                <w:lang w:eastAsia="zh-CN"/>
              </w:rPr>
              <w:t>Extended Connected Time</w:t>
            </w:r>
            <w:bookmarkEnd w:id="5353"/>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rFonts w:hint="eastAsia"/>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rFonts w:hint="eastAsia"/>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rFonts w:hint="eastAsia"/>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354"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355" w:name="_Hlk44353064"/>
            <w:r w:rsidRPr="00670F1F">
              <w:rPr>
                <w:lang w:eastAsia="ja-JP"/>
              </w:rPr>
              <w:t>9.3.1.</w:t>
            </w:r>
            <w:bookmarkEnd w:id="5355"/>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354"/>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356" w:name="_Toc20955083"/>
      <w:bookmarkStart w:id="5357" w:name="_Toc29503529"/>
      <w:bookmarkStart w:id="5358" w:name="_Toc29504113"/>
      <w:bookmarkStart w:id="5359" w:name="_Toc29504697"/>
      <w:bookmarkStart w:id="5360" w:name="_Toc36553143"/>
      <w:bookmarkStart w:id="5361" w:name="_Toc36554870"/>
      <w:bookmarkStart w:id="5362" w:name="_Toc45652165"/>
      <w:bookmarkStart w:id="5363" w:name="_Toc45658597"/>
      <w:bookmarkStart w:id="5364" w:name="_Toc45720417"/>
      <w:bookmarkStart w:id="5365" w:name="_Toc45798297"/>
      <w:bookmarkStart w:id="5366" w:name="_Toc45897686"/>
      <w:bookmarkStart w:id="5367" w:name="_Toc51745890"/>
      <w:bookmarkStart w:id="5368" w:name="_Toc64446154"/>
      <w:bookmarkStart w:id="5369" w:name="_Toc73982024"/>
      <w:bookmarkStart w:id="5370" w:name="_Toc88652113"/>
      <w:bookmarkStart w:id="5371" w:name="_Toc97891156"/>
      <w:bookmarkStart w:id="5372" w:name="_Toc106109176"/>
      <w:r w:rsidRPr="001D2E49">
        <w:t>9.2.2.2</w:t>
      </w:r>
      <w:r w:rsidRPr="001D2E49">
        <w:tab/>
        <w:t>INITIAL CONTEXT SETUP RESPONSE</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373" w:name="_Toc20955084"/>
      <w:bookmarkStart w:id="5374" w:name="_Toc29503530"/>
      <w:bookmarkStart w:id="5375" w:name="_Toc29504114"/>
      <w:bookmarkStart w:id="5376" w:name="_Toc29504698"/>
      <w:bookmarkStart w:id="5377" w:name="_Toc36553144"/>
      <w:bookmarkStart w:id="5378" w:name="_Toc36554871"/>
      <w:bookmarkStart w:id="5379" w:name="_Toc45652166"/>
      <w:bookmarkStart w:id="5380" w:name="_Toc45658598"/>
      <w:bookmarkStart w:id="5381" w:name="_Toc45720418"/>
      <w:bookmarkStart w:id="5382" w:name="_Toc45798298"/>
      <w:bookmarkStart w:id="5383" w:name="_Toc45897687"/>
      <w:bookmarkStart w:id="5384" w:name="_Toc51745891"/>
      <w:bookmarkStart w:id="5385" w:name="_Toc64446155"/>
      <w:bookmarkStart w:id="5386" w:name="_Toc73982025"/>
      <w:bookmarkStart w:id="5387" w:name="_Toc88652114"/>
      <w:bookmarkStart w:id="5388" w:name="_Toc97891157"/>
      <w:bookmarkStart w:id="5389" w:name="_Toc106109177"/>
      <w:r w:rsidRPr="001D2E49">
        <w:t>9.2.2.3</w:t>
      </w:r>
      <w:r w:rsidRPr="001D2E49">
        <w:tab/>
        <w:t>INITIAL CONTEXT SETUP FAILURE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390" w:name="_Toc20955085"/>
      <w:bookmarkStart w:id="5391" w:name="_Toc29503531"/>
      <w:bookmarkStart w:id="5392" w:name="_Toc29504115"/>
      <w:bookmarkStart w:id="5393" w:name="_Toc29504699"/>
      <w:bookmarkStart w:id="5394" w:name="_Toc36553145"/>
      <w:bookmarkStart w:id="5395" w:name="_Toc36554872"/>
      <w:bookmarkStart w:id="5396" w:name="_Toc45652167"/>
      <w:bookmarkStart w:id="5397" w:name="_Toc45658599"/>
      <w:bookmarkStart w:id="5398" w:name="_Toc45720419"/>
      <w:bookmarkStart w:id="5399" w:name="_Toc45798299"/>
      <w:bookmarkStart w:id="5400" w:name="_Toc45897688"/>
      <w:bookmarkStart w:id="5401" w:name="_Toc51745892"/>
      <w:bookmarkStart w:id="5402" w:name="_Toc64446156"/>
      <w:bookmarkStart w:id="5403" w:name="_Toc73982026"/>
      <w:bookmarkStart w:id="5404" w:name="_Toc88652115"/>
      <w:bookmarkStart w:id="5405" w:name="_Toc97891158"/>
      <w:bookmarkStart w:id="5406" w:name="_Toc106109178"/>
      <w:r w:rsidRPr="001D2E49">
        <w:t>9.2.2.4</w:t>
      </w:r>
      <w:r w:rsidRPr="001D2E49">
        <w:tab/>
        <w:t>UE CONTEXT RELEASE REQUEST</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407" w:name="_Toc20955086"/>
      <w:bookmarkStart w:id="5408" w:name="_Toc29503532"/>
      <w:bookmarkStart w:id="5409" w:name="_Toc29504116"/>
      <w:bookmarkStart w:id="5410" w:name="_Toc29504700"/>
      <w:bookmarkStart w:id="5411" w:name="_Toc36553146"/>
      <w:bookmarkStart w:id="5412" w:name="_Toc36554873"/>
      <w:bookmarkStart w:id="5413" w:name="_Toc45652168"/>
      <w:bookmarkStart w:id="5414" w:name="_Toc45658600"/>
      <w:bookmarkStart w:id="5415" w:name="_Toc45720420"/>
      <w:bookmarkStart w:id="5416" w:name="_Toc45798300"/>
      <w:bookmarkStart w:id="5417" w:name="_Toc45897689"/>
      <w:bookmarkStart w:id="5418" w:name="_Toc51745893"/>
      <w:bookmarkStart w:id="5419" w:name="_Toc64446157"/>
      <w:bookmarkStart w:id="5420" w:name="_Toc73982027"/>
      <w:bookmarkStart w:id="5421" w:name="_Toc88652116"/>
      <w:bookmarkStart w:id="5422" w:name="_Toc97891159"/>
      <w:bookmarkStart w:id="5423" w:name="_Toc106109179"/>
      <w:r w:rsidRPr="001D2E49">
        <w:t>9.2.2.5</w:t>
      </w:r>
      <w:r w:rsidRPr="001D2E49">
        <w:tab/>
        <w:t>UE CONTEXT RELEASE COMMAND</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424" w:name="_Toc20955087"/>
      <w:bookmarkStart w:id="5425" w:name="_Toc29503533"/>
      <w:bookmarkStart w:id="5426" w:name="_Toc29504117"/>
      <w:bookmarkStart w:id="5427" w:name="_Toc29504701"/>
      <w:bookmarkStart w:id="5428" w:name="_Toc36553147"/>
      <w:bookmarkStart w:id="5429" w:name="_Toc36554874"/>
      <w:bookmarkStart w:id="5430" w:name="_Toc45652169"/>
      <w:bookmarkStart w:id="5431" w:name="_Toc45658601"/>
      <w:bookmarkStart w:id="5432" w:name="_Toc45720421"/>
      <w:bookmarkStart w:id="5433" w:name="_Toc45798301"/>
      <w:bookmarkStart w:id="5434" w:name="_Toc45897690"/>
      <w:bookmarkStart w:id="5435" w:name="_Toc51745894"/>
      <w:bookmarkStart w:id="5436" w:name="_Toc64446158"/>
      <w:bookmarkStart w:id="5437" w:name="_Toc73982028"/>
      <w:bookmarkStart w:id="5438" w:name="_Toc88652117"/>
      <w:bookmarkStart w:id="5439" w:name="_Toc97891160"/>
      <w:bookmarkStart w:id="5440" w:name="_Toc106109180"/>
      <w:r w:rsidRPr="001D2E49">
        <w:t>9.2.2.6</w:t>
      </w:r>
      <w:r w:rsidRPr="001D2E49">
        <w:tab/>
        <w:t>UE CONTEXT RELEASE COMPLETE</w:t>
      </w:r>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441" w:name="_Toc20955088"/>
      <w:bookmarkStart w:id="5442" w:name="_Toc29503534"/>
      <w:bookmarkStart w:id="5443" w:name="_Toc29504118"/>
      <w:bookmarkStart w:id="5444" w:name="_Toc29504702"/>
      <w:bookmarkStart w:id="5445" w:name="_Toc36553148"/>
      <w:bookmarkStart w:id="5446" w:name="_Toc36554875"/>
      <w:bookmarkStart w:id="5447" w:name="_Toc45652170"/>
      <w:bookmarkStart w:id="5448" w:name="_Toc45658602"/>
      <w:bookmarkStart w:id="5449" w:name="_Toc45720422"/>
      <w:bookmarkStart w:id="5450" w:name="_Toc45798302"/>
      <w:bookmarkStart w:id="5451" w:name="_Toc45897691"/>
      <w:bookmarkStart w:id="5452" w:name="_Toc51745895"/>
      <w:bookmarkStart w:id="5453" w:name="_Toc64446159"/>
      <w:bookmarkStart w:id="5454" w:name="_Toc73982029"/>
      <w:bookmarkStart w:id="5455" w:name="_Toc88652118"/>
      <w:bookmarkStart w:id="5456" w:name="_Toc97891161"/>
      <w:bookmarkStart w:id="5457" w:name="_Toc106109181"/>
      <w:r w:rsidRPr="001D2E49">
        <w:t>9.2.2.7</w:t>
      </w:r>
      <w:r w:rsidRPr="001D2E49">
        <w:tab/>
        <w:t>UE CONTEXT MODIFICATION REQUEST</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rFonts w:hint="eastAsia"/>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rFonts w:hint="eastAsia"/>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rFonts w:hint="eastAsia"/>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458" w:name="_Toc20955089"/>
      <w:bookmarkStart w:id="5459" w:name="_Toc29503535"/>
      <w:bookmarkStart w:id="5460" w:name="_Toc29504119"/>
      <w:bookmarkStart w:id="5461" w:name="_Toc29504703"/>
      <w:bookmarkStart w:id="5462" w:name="_Toc36553149"/>
      <w:bookmarkStart w:id="5463" w:name="_Toc36554876"/>
      <w:bookmarkStart w:id="5464" w:name="_Toc45652171"/>
      <w:bookmarkStart w:id="5465" w:name="_Toc45658603"/>
      <w:bookmarkStart w:id="5466" w:name="_Toc45720423"/>
      <w:bookmarkStart w:id="5467" w:name="_Toc45798303"/>
      <w:bookmarkStart w:id="5468" w:name="_Toc45897692"/>
      <w:bookmarkStart w:id="5469" w:name="_Toc51745896"/>
      <w:bookmarkStart w:id="5470" w:name="_Toc64446160"/>
      <w:bookmarkStart w:id="5471" w:name="_Toc73982030"/>
      <w:bookmarkStart w:id="5472" w:name="_Toc88652119"/>
      <w:bookmarkStart w:id="5473" w:name="_Toc97891162"/>
      <w:bookmarkStart w:id="5474" w:name="_Toc106109182"/>
      <w:r w:rsidRPr="001D2E49">
        <w:t>9.2.2.8</w:t>
      </w:r>
      <w:r w:rsidRPr="001D2E49">
        <w:tab/>
        <w:t>UE CONTEXT MODIFICATION RESPONSE</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475" w:name="_Toc20955090"/>
      <w:bookmarkStart w:id="5476" w:name="_Toc29503536"/>
      <w:bookmarkStart w:id="5477" w:name="_Toc29504120"/>
      <w:bookmarkStart w:id="5478" w:name="_Toc29504704"/>
      <w:bookmarkStart w:id="5479" w:name="_Toc36553150"/>
      <w:bookmarkStart w:id="5480" w:name="_Toc36554877"/>
      <w:bookmarkStart w:id="5481" w:name="_Toc45652172"/>
      <w:bookmarkStart w:id="5482" w:name="_Toc45658604"/>
      <w:bookmarkStart w:id="5483" w:name="_Toc45720424"/>
      <w:bookmarkStart w:id="5484" w:name="_Toc45798304"/>
      <w:bookmarkStart w:id="5485" w:name="_Toc45897693"/>
      <w:bookmarkStart w:id="5486" w:name="_Toc51745897"/>
      <w:bookmarkStart w:id="5487" w:name="_Toc64446161"/>
      <w:bookmarkStart w:id="5488" w:name="_Toc73982031"/>
      <w:bookmarkStart w:id="5489" w:name="_Toc88652120"/>
      <w:bookmarkStart w:id="5490" w:name="_Toc97891163"/>
      <w:bookmarkStart w:id="5491" w:name="_Toc106109183"/>
      <w:r w:rsidRPr="001D2E49">
        <w:t>9.2.2.9</w:t>
      </w:r>
      <w:r w:rsidRPr="001D2E49">
        <w:tab/>
        <w:t>UE CONTEXT MODIFICATION FAILURE</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492" w:name="_Toc20955091"/>
      <w:bookmarkStart w:id="5493" w:name="_Toc29503537"/>
      <w:bookmarkStart w:id="5494" w:name="_Toc29504121"/>
      <w:bookmarkStart w:id="5495" w:name="_Toc29504705"/>
      <w:bookmarkStart w:id="5496" w:name="_Toc36553151"/>
      <w:bookmarkStart w:id="5497" w:name="_Toc36554878"/>
      <w:bookmarkStart w:id="5498" w:name="_Toc45652173"/>
      <w:bookmarkStart w:id="5499" w:name="_Toc45658605"/>
      <w:bookmarkStart w:id="5500" w:name="_Toc45720425"/>
      <w:bookmarkStart w:id="5501" w:name="_Toc45798305"/>
      <w:bookmarkStart w:id="5502" w:name="_Toc45897694"/>
      <w:bookmarkStart w:id="5503" w:name="_Toc51745898"/>
      <w:bookmarkStart w:id="5504" w:name="_Toc64446162"/>
      <w:bookmarkStart w:id="5505" w:name="_Toc73982032"/>
      <w:bookmarkStart w:id="5506" w:name="_Toc88652121"/>
      <w:bookmarkStart w:id="5507" w:name="_Toc97891164"/>
      <w:bookmarkStart w:id="5508" w:name="_Toc106109184"/>
      <w:r w:rsidRPr="001D2E49">
        <w:t>9.2.2.10</w:t>
      </w:r>
      <w:r w:rsidRPr="001D2E49">
        <w:tab/>
        <w:t>RRC INACTIVE TRANSITION REPORT</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509" w:name="_Toc20955092"/>
      <w:bookmarkStart w:id="5510" w:name="_Toc29503538"/>
      <w:bookmarkStart w:id="5511" w:name="_Toc29504122"/>
      <w:bookmarkStart w:id="5512" w:name="_Toc29504706"/>
      <w:bookmarkStart w:id="5513" w:name="_Toc36553152"/>
      <w:bookmarkStart w:id="5514" w:name="_Toc36554879"/>
      <w:bookmarkStart w:id="5515" w:name="_Toc14165773"/>
      <w:bookmarkStart w:id="5516" w:name="_Hlk44322752"/>
      <w:bookmarkStart w:id="5517" w:name="_Toc45652174"/>
      <w:bookmarkStart w:id="5518" w:name="_Toc45658606"/>
      <w:bookmarkStart w:id="5519" w:name="_Toc45720426"/>
      <w:bookmarkStart w:id="5520" w:name="_Toc45798306"/>
      <w:bookmarkStart w:id="5521" w:name="_Toc45897695"/>
      <w:bookmarkStart w:id="5522" w:name="_Toc51745899"/>
      <w:bookmarkStart w:id="5523" w:name="_Toc64446163"/>
      <w:bookmarkStart w:id="5524" w:name="_Toc73982033"/>
      <w:bookmarkStart w:id="5525" w:name="_Toc88652122"/>
      <w:bookmarkStart w:id="5526" w:name="_Toc97891165"/>
      <w:bookmarkStart w:id="5527" w:name="_Toc106109185"/>
      <w:r w:rsidRPr="00567372">
        <w:t>9.</w:t>
      </w:r>
      <w:r>
        <w:t>2.2.11</w:t>
      </w:r>
      <w:r w:rsidRPr="00567372">
        <w:tab/>
        <w:t>CONNECTION ESTABLISHMENT</w:t>
      </w:r>
      <w:r w:rsidRPr="00567372" w:rsidDel="0019737F">
        <w:t xml:space="preserve"> </w:t>
      </w:r>
      <w:r w:rsidRPr="00567372">
        <w:t>INDICATION</w:t>
      </w:r>
      <w:bookmarkEnd w:id="5517"/>
      <w:bookmarkEnd w:id="5518"/>
      <w:bookmarkEnd w:id="5519"/>
      <w:bookmarkEnd w:id="5520"/>
      <w:bookmarkEnd w:id="5521"/>
      <w:bookmarkEnd w:id="5522"/>
      <w:bookmarkEnd w:id="5523"/>
      <w:bookmarkEnd w:id="5524"/>
      <w:bookmarkEnd w:id="5525"/>
      <w:bookmarkEnd w:id="5526"/>
      <w:bookmarkEnd w:id="552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Change w:id="5528">
          <w:tblGrid>
            <w:gridCol w:w="2268"/>
            <w:gridCol w:w="1020"/>
            <w:gridCol w:w="1077"/>
            <w:gridCol w:w="1587"/>
            <w:gridCol w:w="1757"/>
            <w:gridCol w:w="1077"/>
            <w:gridCol w:w="1077"/>
          </w:tblGrid>
        </w:tblGridChange>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rPr>
                <w:rFonts w:hint="eastAsia"/>
              </w:rPr>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hint="eastAsia"/>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rPr>
                <w:rFonts w:hint="eastAsia"/>
              </w:rPr>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hint="eastAsia"/>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529" w:name="_Toc45652175"/>
      <w:bookmarkStart w:id="5530" w:name="_Toc45658607"/>
      <w:bookmarkStart w:id="5531" w:name="_Toc45720427"/>
      <w:bookmarkStart w:id="5532" w:name="_Toc45798307"/>
      <w:bookmarkStart w:id="5533" w:name="_Toc45897696"/>
      <w:bookmarkStart w:id="5534" w:name="_Toc51745900"/>
      <w:bookmarkStart w:id="5535" w:name="_Toc64446164"/>
      <w:bookmarkStart w:id="5536" w:name="_Toc73982034"/>
      <w:bookmarkStart w:id="5537" w:name="_Toc88652123"/>
      <w:bookmarkStart w:id="5538" w:name="_Toc97891166"/>
      <w:bookmarkStart w:id="5539" w:name="_Toc106109186"/>
      <w:r w:rsidRPr="00567372">
        <w:t>9.</w:t>
      </w:r>
      <w:r>
        <w:t>2.2.12</w:t>
      </w:r>
      <w:r w:rsidRPr="00567372">
        <w:tab/>
      </w:r>
      <w:r>
        <w:t>AMF</w:t>
      </w:r>
      <w:r w:rsidRPr="00567372">
        <w:t xml:space="preserve"> CP RELOCATION INDICATION</w:t>
      </w:r>
      <w:bookmarkEnd w:id="5529"/>
      <w:bookmarkEnd w:id="5530"/>
      <w:bookmarkEnd w:id="5531"/>
      <w:bookmarkEnd w:id="5532"/>
      <w:bookmarkEnd w:id="5533"/>
      <w:bookmarkEnd w:id="5534"/>
      <w:bookmarkEnd w:id="5535"/>
      <w:bookmarkEnd w:id="5536"/>
      <w:bookmarkEnd w:id="5537"/>
      <w:bookmarkEnd w:id="5538"/>
      <w:bookmarkEnd w:id="5539"/>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4829AC4A" w14:textId="77777777" w:rsidTr="00367E0D">
        <w:tc>
          <w:tcPr>
            <w:tcW w:w="2268" w:type="dxa"/>
          </w:tcPr>
          <w:p w14:paraId="6F5880EB" w14:textId="77777777" w:rsidR="00E221F6" w:rsidRPr="00E67E0D" w:rsidRDefault="00E221F6" w:rsidP="0091123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E221F6" w:rsidRPr="00E67E0D" w:rsidRDefault="00E221F6" w:rsidP="00911237">
            <w:pPr>
              <w:pStyle w:val="TAL"/>
              <w:rPr>
                <w:rFonts w:cs="Arial"/>
                <w:lang w:eastAsia="ja-JP"/>
              </w:rPr>
            </w:pPr>
            <w:r>
              <w:rPr>
                <w:rFonts w:cs="Arial" w:hint="eastAsia"/>
                <w:lang w:eastAsia="zh-CN"/>
              </w:rPr>
              <w:t>O</w:t>
            </w:r>
          </w:p>
        </w:tc>
        <w:tc>
          <w:tcPr>
            <w:tcW w:w="1077" w:type="dxa"/>
          </w:tcPr>
          <w:p w14:paraId="6712510B" w14:textId="77777777" w:rsidR="00E221F6" w:rsidRPr="00567372" w:rsidRDefault="00E221F6" w:rsidP="00911237">
            <w:pPr>
              <w:pStyle w:val="TAL"/>
              <w:rPr>
                <w:rFonts w:cs="Arial"/>
                <w:lang w:eastAsia="ja-JP"/>
              </w:rPr>
            </w:pPr>
          </w:p>
        </w:tc>
        <w:tc>
          <w:tcPr>
            <w:tcW w:w="1587" w:type="dxa"/>
          </w:tcPr>
          <w:p w14:paraId="44BC038A" w14:textId="77777777" w:rsidR="00E221F6" w:rsidRPr="00E67E0D" w:rsidRDefault="00E221F6" w:rsidP="00911237">
            <w:pPr>
              <w:pStyle w:val="TAL"/>
              <w:rPr>
                <w:lang w:eastAsia="ja-JP"/>
              </w:rPr>
            </w:pPr>
            <w:r>
              <w:rPr>
                <w:rFonts w:cs="Arial" w:hint="eastAsia"/>
                <w:lang w:eastAsia="zh-CN"/>
              </w:rPr>
              <w:t>9</w:t>
            </w:r>
            <w:r>
              <w:rPr>
                <w:rFonts w:cs="Arial"/>
                <w:lang w:eastAsia="zh-CN"/>
              </w:rPr>
              <w:t>.3.1.24</w:t>
            </w:r>
          </w:p>
        </w:tc>
        <w:tc>
          <w:tcPr>
            <w:tcW w:w="1757" w:type="dxa"/>
          </w:tcPr>
          <w:p w14:paraId="7BE0983A" w14:textId="77777777" w:rsidR="00E221F6" w:rsidRPr="00567372" w:rsidRDefault="00E221F6" w:rsidP="00911237">
            <w:pPr>
              <w:pStyle w:val="TAL"/>
              <w:rPr>
                <w:rFonts w:cs="Arial"/>
                <w:lang w:eastAsia="ja-JP"/>
              </w:rPr>
            </w:pPr>
          </w:p>
        </w:tc>
        <w:tc>
          <w:tcPr>
            <w:tcW w:w="1077" w:type="dxa"/>
          </w:tcPr>
          <w:p w14:paraId="723CD3C4"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2294F938" w14:textId="77777777" w:rsidR="00E221F6" w:rsidRPr="00567372" w:rsidRDefault="00E221F6" w:rsidP="00911237">
            <w:pPr>
              <w:pStyle w:val="TAL"/>
              <w:jc w:val="center"/>
              <w:rPr>
                <w:rFonts w:cs="Arial"/>
                <w:lang w:eastAsia="ja-JP"/>
              </w:rPr>
            </w:pPr>
            <w:r w:rsidRPr="00567372">
              <w:rPr>
                <w:rFonts w:cs="Arial"/>
                <w:lang w:eastAsia="ja-JP"/>
              </w:rPr>
              <w:t>ignore</w:t>
            </w:r>
          </w:p>
        </w:tc>
      </w:tr>
      <w:tr w:rsidR="00E221F6" w:rsidRPr="00567372" w14:paraId="2D4AE4DE" w14:textId="77777777" w:rsidTr="00367E0D">
        <w:tc>
          <w:tcPr>
            <w:tcW w:w="2268" w:type="dxa"/>
          </w:tcPr>
          <w:p w14:paraId="01C36FA6" w14:textId="77777777" w:rsidR="00E221F6" w:rsidRPr="00E67E0D" w:rsidRDefault="00E221F6" w:rsidP="00911237">
            <w:pPr>
              <w:pStyle w:val="TAL"/>
              <w:rPr>
                <w:rFonts w:eastAsia="Batang" w:cs="Arial"/>
                <w:bCs/>
                <w:lang w:eastAsia="ja-JP"/>
              </w:rPr>
            </w:pPr>
            <w:r>
              <w:rPr>
                <w:rFonts w:cs="Arial"/>
                <w:lang w:eastAsia="zh-CN"/>
              </w:rPr>
              <w:t>Allowed NSSAI</w:t>
            </w:r>
          </w:p>
        </w:tc>
        <w:tc>
          <w:tcPr>
            <w:tcW w:w="1020" w:type="dxa"/>
          </w:tcPr>
          <w:p w14:paraId="419EE1D6" w14:textId="77777777" w:rsidR="00E221F6" w:rsidRPr="00E67E0D" w:rsidRDefault="00E221F6" w:rsidP="00911237">
            <w:pPr>
              <w:pStyle w:val="TAL"/>
              <w:rPr>
                <w:rFonts w:cs="Arial"/>
                <w:lang w:eastAsia="ja-JP"/>
              </w:rPr>
            </w:pPr>
            <w:r>
              <w:rPr>
                <w:rFonts w:cs="Arial"/>
                <w:lang w:eastAsia="ja-JP"/>
              </w:rPr>
              <w:t>O</w:t>
            </w:r>
          </w:p>
        </w:tc>
        <w:tc>
          <w:tcPr>
            <w:tcW w:w="1077" w:type="dxa"/>
          </w:tcPr>
          <w:p w14:paraId="074AA0DF" w14:textId="77777777" w:rsidR="00E221F6" w:rsidRPr="00567372" w:rsidRDefault="00E221F6" w:rsidP="00911237">
            <w:pPr>
              <w:pStyle w:val="TAL"/>
              <w:rPr>
                <w:rFonts w:cs="Arial"/>
                <w:lang w:eastAsia="ja-JP"/>
              </w:rPr>
            </w:pPr>
          </w:p>
        </w:tc>
        <w:tc>
          <w:tcPr>
            <w:tcW w:w="1587" w:type="dxa"/>
          </w:tcPr>
          <w:p w14:paraId="550A3220" w14:textId="77777777" w:rsidR="00E221F6" w:rsidRPr="00E67E0D" w:rsidRDefault="00E221F6" w:rsidP="00911237">
            <w:pPr>
              <w:pStyle w:val="TAL"/>
              <w:rPr>
                <w:lang w:eastAsia="ja-JP"/>
              </w:rPr>
            </w:pPr>
            <w:r w:rsidRPr="00FA22D3">
              <w:rPr>
                <w:rFonts w:cs="Arial"/>
                <w:lang w:eastAsia="ja-JP"/>
              </w:rPr>
              <w:t>9.3.1.31</w:t>
            </w:r>
          </w:p>
        </w:tc>
        <w:tc>
          <w:tcPr>
            <w:tcW w:w="1757" w:type="dxa"/>
          </w:tcPr>
          <w:p w14:paraId="0331C86D" w14:textId="77777777" w:rsidR="00E221F6" w:rsidRPr="00567372" w:rsidRDefault="00E221F6" w:rsidP="00911237">
            <w:pPr>
              <w:pStyle w:val="TAL"/>
              <w:rPr>
                <w:rFonts w:cs="Arial"/>
                <w:lang w:eastAsia="ja-JP"/>
              </w:rPr>
            </w:pPr>
            <w:r w:rsidRPr="00FA22D3">
              <w:rPr>
                <w:iCs/>
                <w:lang w:eastAsia="ja-JP"/>
              </w:rPr>
              <w:t>Indicates the S-NSSAIs permitted by the network</w:t>
            </w:r>
          </w:p>
        </w:tc>
        <w:tc>
          <w:tcPr>
            <w:tcW w:w="1077" w:type="dxa"/>
          </w:tcPr>
          <w:p w14:paraId="27E2A610" w14:textId="77777777" w:rsidR="00E221F6" w:rsidRPr="00E67E0D" w:rsidRDefault="00E221F6" w:rsidP="00911237">
            <w:pPr>
              <w:pStyle w:val="TAL"/>
              <w:jc w:val="center"/>
              <w:rPr>
                <w:rFonts w:cs="Arial"/>
                <w:lang w:eastAsia="ja-JP"/>
              </w:rPr>
            </w:pPr>
            <w:r w:rsidRPr="00567372">
              <w:rPr>
                <w:rFonts w:cs="Arial"/>
                <w:lang w:eastAsia="ja-JP"/>
              </w:rPr>
              <w:t>YES</w:t>
            </w:r>
          </w:p>
        </w:tc>
        <w:tc>
          <w:tcPr>
            <w:tcW w:w="1077" w:type="dxa"/>
          </w:tcPr>
          <w:p w14:paraId="3D096A97" w14:textId="77777777" w:rsidR="00E221F6" w:rsidRPr="00567372" w:rsidRDefault="00E221F6" w:rsidP="0091123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540" w:name="_Toc534711811"/>
      <w:bookmarkStart w:id="5541" w:name="_Toc45652176"/>
      <w:bookmarkStart w:id="5542" w:name="_Toc45658608"/>
      <w:bookmarkStart w:id="5543" w:name="_Toc45720428"/>
      <w:bookmarkStart w:id="5544" w:name="_Toc45798308"/>
      <w:bookmarkStart w:id="5545" w:name="_Toc45897697"/>
      <w:bookmarkStart w:id="5546" w:name="_Toc51745901"/>
      <w:bookmarkStart w:id="5547" w:name="_Toc64446165"/>
      <w:bookmarkStart w:id="5548" w:name="_Toc73982035"/>
      <w:bookmarkStart w:id="5549" w:name="_Toc88652124"/>
      <w:bookmarkStart w:id="5550" w:name="_Toc97891167"/>
      <w:bookmarkStart w:id="5551" w:name="_Toc106109187"/>
      <w:r w:rsidRPr="00567372">
        <w:t>9.</w:t>
      </w:r>
      <w:r>
        <w:t>2.2.13</w:t>
      </w:r>
      <w:r w:rsidRPr="00567372">
        <w:tab/>
      </w:r>
      <w:r>
        <w:t>RAN</w:t>
      </w:r>
      <w:r w:rsidRPr="00567372">
        <w:t xml:space="preserve"> CP RELOCATION INDICATION</w:t>
      </w:r>
      <w:bookmarkEnd w:id="5540"/>
      <w:bookmarkEnd w:id="5541"/>
      <w:bookmarkEnd w:id="5542"/>
      <w:bookmarkEnd w:id="5543"/>
      <w:bookmarkEnd w:id="5544"/>
      <w:bookmarkEnd w:id="5545"/>
      <w:bookmarkEnd w:id="5546"/>
      <w:bookmarkEnd w:id="5547"/>
      <w:bookmarkEnd w:id="5548"/>
      <w:bookmarkEnd w:id="5549"/>
      <w:bookmarkEnd w:id="5550"/>
      <w:bookmarkEnd w:id="5551"/>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552" w:name="_Toc534711809"/>
      <w:bookmarkStart w:id="5553" w:name="_Toc45652177"/>
      <w:bookmarkStart w:id="5554" w:name="_Toc45658609"/>
      <w:bookmarkStart w:id="5555" w:name="_Toc45720429"/>
      <w:bookmarkStart w:id="5556" w:name="_Toc45798309"/>
      <w:bookmarkStart w:id="5557" w:name="_Toc45897698"/>
      <w:bookmarkStart w:id="5558" w:name="_Toc51745902"/>
      <w:bookmarkStart w:id="5559" w:name="_Toc64446166"/>
      <w:bookmarkStart w:id="5560" w:name="_Toc73982036"/>
      <w:bookmarkStart w:id="5561" w:name="_Toc88652125"/>
      <w:bookmarkStart w:id="5562" w:name="_Toc97891168"/>
      <w:bookmarkStart w:id="5563" w:name="_Toc106109188"/>
      <w:r w:rsidRPr="00567372">
        <w:t>9.</w:t>
      </w:r>
      <w:r>
        <w:t>2.2.14</w:t>
      </w:r>
      <w:r w:rsidRPr="00567372">
        <w:tab/>
        <w:t>RETRIEVE UE INFORMATION</w:t>
      </w:r>
      <w:bookmarkEnd w:id="5552"/>
      <w:bookmarkEnd w:id="5553"/>
      <w:bookmarkEnd w:id="5554"/>
      <w:bookmarkEnd w:id="5555"/>
      <w:bookmarkEnd w:id="5556"/>
      <w:bookmarkEnd w:id="5557"/>
      <w:bookmarkEnd w:id="5558"/>
      <w:bookmarkEnd w:id="5559"/>
      <w:bookmarkEnd w:id="5560"/>
      <w:bookmarkEnd w:id="5561"/>
      <w:bookmarkEnd w:id="5562"/>
      <w:bookmarkEnd w:id="556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56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564"/>
    </w:tbl>
    <w:p w14:paraId="0FD3AEFD" w14:textId="77777777" w:rsidR="00B016F1" w:rsidRPr="00567372" w:rsidRDefault="00B016F1" w:rsidP="00696661"/>
    <w:p w14:paraId="46ECDE8D" w14:textId="77777777" w:rsidR="00B016F1" w:rsidRPr="00567372" w:rsidRDefault="00B016F1" w:rsidP="00B016F1">
      <w:pPr>
        <w:pStyle w:val="Heading4"/>
      </w:pPr>
      <w:bookmarkStart w:id="5565" w:name="_Toc534711810"/>
      <w:bookmarkStart w:id="5566" w:name="_Toc45652178"/>
      <w:bookmarkStart w:id="5567" w:name="_Toc45658610"/>
      <w:bookmarkStart w:id="5568" w:name="_Toc45720430"/>
      <w:bookmarkStart w:id="5569" w:name="_Toc45798310"/>
      <w:bookmarkStart w:id="5570" w:name="_Toc45897699"/>
      <w:bookmarkStart w:id="5571" w:name="_Toc51745903"/>
      <w:bookmarkStart w:id="5572" w:name="_Toc64446167"/>
      <w:bookmarkStart w:id="5573" w:name="_Toc73982037"/>
      <w:bookmarkStart w:id="5574" w:name="_Toc88652126"/>
      <w:bookmarkStart w:id="5575" w:name="_Toc97891169"/>
      <w:bookmarkStart w:id="5576" w:name="_Toc106109189"/>
      <w:r w:rsidRPr="00567372">
        <w:t>9.</w:t>
      </w:r>
      <w:r>
        <w:t>2.2.15</w:t>
      </w:r>
      <w:r w:rsidRPr="00567372">
        <w:tab/>
        <w:t>UE INFORMATION TRANSFER</w:t>
      </w:r>
      <w:bookmarkEnd w:id="5565"/>
      <w:bookmarkEnd w:id="5566"/>
      <w:bookmarkEnd w:id="5567"/>
      <w:bookmarkEnd w:id="5568"/>
      <w:bookmarkEnd w:id="5569"/>
      <w:bookmarkEnd w:id="5570"/>
      <w:bookmarkEnd w:id="5571"/>
      <w:bookmarkEnd w:id="5572"/>
      <w:bookmarkEnd w:id="5573"/>
      <w:bookmarkEnd w:id="5574"/>
      <w:bookmarkEnd w:id="5575"/>
      <w:bookmarkEnd w:id="5576"/>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Change w:id="5577">
          <w:tblGrid>
            <w:gridCol w:w="2268"/>
            <w:gridCol w:w="1020"/>
            <w:gridCol w:w="1077"/>
            <w:gridCol w:w="1587"/>
            <w:gridCol w:w="1757"/>
            <w:gridCol w:w="1080"/>
            <w:gridCol w:w="1077"/>
          </w:tblGrid>
        </w:tblGridChange>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0DE6F3A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2E0968C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5241E6">
            <w:pPr>
              <w:pStyle w:val="TAR"/>
              <w:jc w:val="center"/>
              <w:rPr>
                <w:rFonts w:cs="Arial"/>
                <w:lang w:eastAsia="ja-JP"/>
              </w:rPr>
            </w:pPr>
            <w:r w:rsidRPr="00567372">
              <w:rPr>
                <w:rFonts w:cs="Arial"/>
                <w:lang w:eastAsia="ja-JP"/>
              </w:rPr>
              <w:t>YES</w:t>
            </w:r>
          </w:p>
        </w:tc>
        <w:tc>
          <w:tcPr>
            <w:tcW w:w="1077" w:type="dxa"/>
          </w:tcPr>
          <w:p w14:paraId="65EC086E" w14:textId="77777777" w:rsidR="00B016F1" w:rsidRPr="00567372" w:rsidRDefault="00B016F1" w:rsidP="005241E6">
            <w:pPr>
              <w:pStyle w:val="TAR"/>
              <w:jc w:val="center"/>
              <w:rPr>
                <w:rFonts w:cs="Arial"/>
                <w:lang w:eastAsia="ja-JP"/>
              </w:rPr>
            </w:pPr>
            <w:r w:rsidRPr="00567372">
              <w:rPr>
                <w:rFonts w:cs="Arial"/>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5241E6">
            <w:pPr>
              <w:pStyle w:val="TAR"/>
              <w:jc w:val="center"/>
              <w:rPr>
                <w:rFonts w:cs="Arial"/>
                <w:lang w:eastAsia="ja-JP"/>
              </w:rPr>
            </w:pPr>
            <w:r w:rsidRPr="00567372">
              <w:rPr>
                <w:rFonts w:cs="Arial"/>
                <w:lang w:eastAsia="ja-JP"/>
              </w:rPr>
              <w:t>YES</w:t>
            </w:r>
          </w:p>
        </w:tc>
        <w:tc>
          <w:tcPr>
            <w:tcW w:w="1077" w:type="dxa"/>
          </w:tcPr>
          <w:p w14:paraId="6C30D376" w14:textId="77777777" w:rsidR="00B016F1" w:rsidRPr="00567372" w:rsidRDefault="00B016F1" w:rsidP="005241E6">
            <w:pPr>
              <w:pStyle w:val="TAR"/>
              <w:jc w:val="center"/>
              <w:rPr>
                <w:rFonts w:cs="Arial"/>
                <w:lang w:eastAsia="ja-JP"/>
              </w:rPr>
            </w:pPr>
            <w:r w:rsidRPr="00567372">
              <w:rPr>
                <w:rFonts w:cs="Arial"/>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5241E6">
            <w:pPr>
              <w:pStyle w:val="TAR"/>
              <w:jc w:val="center"/>
              <w:rPr>
                <w:rFonts w:cs="Arial"/>
                <w:lang w:eastAsia="ja-JP"/>
              </w:rPr>
            </w:pPr>
            <w:r w:rsidRPr="00567372">
              <w:rPr>
                <w:rFonts w:cs="Arial"/>
                <w:lang w:eastAsia="ja-JP"/>
              </w:rPr>
              <w:t>YES</w:t>
            </w:r>
          </w:p>
        </w:tc>
        <w:tc>
          <w:tcPr>
            <w:tcW w:w="1077" w:type="dxa"/>
          </w:tcPr>
          <w:p w14:paraId="1B4D34BA" w14:textId="77777777" w:rsidR="00B016F1" w:rsidRPr="00567372" w:rsidRDefault="00B016F1" w:rsidP="005241E6">
            <w:pPr>
              <w:pStyle w:val="TAR"/>
              <w:jc w:val="center"/>
              <w:rPr>
                <w:rFonts w:cs="Arial"/>
                <w:lang w:eastAsia="ja-JP"/>
              </w:rPr>
            </w:pPr>
            <w:r w:rsidRPr="00567372">
              <w:rPr>
                <w:rFonts w:cs="Arial"/>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5241E6">
            <w:pPr>
              <w:pStyle w:val="TAR"/>
              <w:jc w:val="center"/>
              <w:rPr>
                <w:rFonts w:cs="Arial"/>
                <w:lang w:eastAsia="ja-JP"/>
              </w:rPr>
            </w:pPr>
            <w:r w:rsidRPr="00567372">
              <w:rPr>
                <w:rFonts w:cs="Arial"/>
                <w:lang w:eastAsia="ja-JP"/>
              </w:rPr>
              <w:t>YES</w:t>
            </w:r>
          </w:p>
        </w:tc>
        <w:tc>
          <w:tcPr>
            <w:tcW w:w="1077" w:type="dxa"/>
          </w:tcPr>
          <w:p w14:paraId="0B33E6B0" w14:textId="77777777" w:rsidR="00B016F1" w:rsidRPr="00567372" w:rsidRDefault="00B016F1" w:rsidP="005241E6">
            <w:pPr>
              <w:pStyle w:val="TAR"/>
              <w:jc w:val="center"/>
              <w:rPr>
                <w:rFonts w:cs="Arial"/>
                <w:lang w:eastAsia="ja-JP"/>
              </w:rPr>
            </w:pPr>
            <w:r w:rsidRPr="00567372">
              <w:rPr>
                <w:rFonts w:cs="Arial"/>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9F6B23">
            <w:pPr>
              <w:pStyle w:val="TAR"/>
              <w:jc w:val="center"/>
              <w:rPr>
                <w:rFonts w:cs="Arial"/>
                <w:lang w:eastAsia="ja-JP"/>
              </w:rPr>
            </w:pPr>
            <w:r w:rsidRPr="00155AEE">
              <w:rPr>
                <w:rFonts w:cs="Arial"/>
                <w:szCs w:val="18"/>
              </w:rPr>
              <w:t>YES</w:t>
            </w:r>
          </w:p>
        </w:tc>
        <w:tc>
          <w:tcPr>
            <w:tcW w:w="1077" w:type="dxa"/>
          </w:tcPr>
          <w:p w14:paraId="6E96E9B5" w14:textId="77777777" w:rsidR="009F6B23" w:rsidRPr="00567372" w:rsidRDefault="009F6B23" w:rsidP="009F6B23">
            <w:pPr>
              <w:pStyle w:val="TAR"/>
              <w:jc w:val="center"/>
              <w:rPr>
                <w:rFonts w:cs="Arial"/>
                <w:lang w:eastAsia="ja-JP"/>
              </w:rPr>
            </w:pPr>
            <w:r w:rsidRPr="00155AEE">
              <w:rPr>
                <w:rFonts w:cs="Arial"/>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578" w:name="_Toc45652179"/>
      <w:bookmarkStart w:id="5579" w:name="_Toc45658611"/>
      <w:bookmarkStart w:id="5580" w:name="_Toc45720431"/>
      <w:bookmarkStart w:id="5581" w:name="_Toc45798311"/>
      <w:bookmarkStart w:id="5582" w:name="_Toc45897700"/>
      <w:bookmarkStart w:id="5583" w:name="_Toc51745904"/>
      <w:bookmarkStart w:id="5584" w:name="_Toc64446168"/>
      <w:bookmarkStart w:id="5585" w:name="_Toc73982038"/>
      <w:bookmarkStart w:id="5586" w:name="_Toc88652127"/>
      <w:bookmarkStart w:id="5587" w:name="_Toc97891170"/>
      <w:bookmarkStart w:id="5588" w:name="_Toc106109190"/>
      <w:r w:rsidRPr="00922274">
        <w:rPr>
          <w:lang w:val="fr-FR"/>
        </w:rPr>
        <w:t>9.2.</w:t>
      </w:r>
      <w:r w:rsidRPr="00922274">
        <w:rPr>
          <w:lang w:val="fr-FR" w:eastAsia="zh-CN"/>
        </w:rPr>
        <w:t>2</w:t>
      </w:r>
      <w:r w:rsidRPr="00922274">
        <w:rPr>
          <w:lang w:val="fr-FR"/>
        </w:rPr>
        <w:t>.</w:t>
      </w:r>
      <w:bookmarkEnd w:id="5516"/>
      <w:r>
        <w:rPr>
          <w:lang w:val="fr-FR"/>
        </w:rPr>
        <w:t>1</w:t>
      </w:r>
      <w:r w:rsidR="005870B1">
        <w:rPr>
          <w:lang w:val="fr-FR"/>
        </w:rPr>
        <w:t>6</w:t>
      </w:r>
      <w:r w:rsidRPr="00922274">
        <w:rPr>
          <w:lang w:val="fr-FR"/>
        </w:rPr>
        <w:tab/>
      </w:r>
      <w:r w:rsidRPr="00922274">
        <w:rPr>
          <w:lang w:val="fr-FR" w:eastAsia="zh-CN"/>
        </w:rPr>
        <w:t>UE CONTEXT SUSPEND REQUEST</w:t>
      </w:r>
      <w:bookmarkEnd w:id="5578"/>
      <w:bookmarkEnd w:id="5579"/>
      <w:bookmarkEnd w:id="5580"/>
      <w:bookmarkEnd w:id="5581"/>
      <w:bookmarkEnd w:id="5582"/>
      <w:bookmarkEnd w:id="5583"/>
      <w:bookmarkEnd w:id="5584"/>
      <w:bookmarkEnd w:id="5585"/>
      <w:bookmarkEnd w:id="5586"/>
      <w:bookmarkEnd w:id="5587"/>
      <w:bookmarkEnd w:id="5588"/>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589" w:name="_Hlk44322777"/>
            <w:r w:rsidRPr="005F021D">
              <w:rPr>
                <w:lang w:eastAsia="ja-JP"/>
              </w:rPr>
              <w:t>9.3.1.</w:t>
            </w:r>
            <w:bookmarkEnd w:id="5589"/>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590" w:name="_Toc45652180"/>
      <w:bookmarkStart w:id="5591" w:name="_Toc45658612"/>
      <w:bookmarkStart w:id="5592" w:name="_Toc45720432"/>
      <w:bookmarkStart w:id="5593" w:name="_Toc45798312"/>
      <w:bookmarkStart w:id="5594" w:name="_Toc45897701"/>
      <w:bookmarkStart w:id="5595" w:name="_Toc51745905"/>
      <w:bookmarkStart w:id="5596" w:name="_Toc64446169"/>
      <w:bookmarkStart w:id="5597" w:name="_Toc73982039"/>
      <w:bookmarkStart w:id="5598" w:name="_Toc88652128"/>
      <w:bookmarkStart w:id="5599" w:name="_Toc97891171"/>
      <w:bookmarkStart w:id="5600" w:name="_Toc106109191"/>
      <w:r w:rsidRPr="00567372">
        <w:t>9.</w:t>
      </w:r>
      <w:r>
        <w:t>2</w:t>
      </w:r>
      <w:r w:rsidRPr="00567372">
        <w:t>.</w:t>
      </w:r>
      <w:r>
        <w:t>2</w:t>
      </w:r>
      <w:r w:rsidRPr="00567372">
        <w:t>.</w:t>
      </w:r>
      <w:r>
        <w:t>1</w:t>
      </w:r>
      <w:r w:rsidR="005870B1">
        <w:t>7</w:t>
      </w:r>
      <w:r w:rsidRPr="00567372">
        <w:tab/>
      </w:r>
      <w:r w:rsidRPr="00567372">
        <w:rPr>
          <w:lang w:eastAsia="zh-CN"/>
        </w:rPr>
        <w:t>UE CONTEXT SUSPEND RESPONSE</w:t>
      </w:r>
      <w:bookmarkEnd w:id="5590"/>
      <w:bookmarkEnd w:id="5591"/>
      <w:bookmarkEnd w:id="5592"/>
      <w:bookmarkEnd w:id="5593"/>
      <w:bookmarkEnd w:id="5594"/>
      <w:bookmarkEnd w:id="5595"/>
      <w:bookmarkEnd w:id="5596"/>
      <w:bookmarkEnd w:id="5597"/>
      <w:bookmarkEnd w:id="5598"/>
      <w:bookmarkEnd w:id="5599"/>
      <w:bookmarkEnd w:id="5600"/>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601" w:name="_Toc45652181"/>
      <w:bookmarkStart w:id="5602" w:name="_Toc45658613"/>
      <w:bookmarkStart w:id="5603" w:name="_Toc45720433"/>
      <w:bookmarkStart w:id="5604" w:name="_Toc45798313"/>
      <w:bookmarkStart w:id="5605" w:name="_Toc45897702"/>
      <w:bookmarkStart w:id="5606" w:name="_Toc51745906"/>
      <w:bookmarkStart w:id="5607" w:name="_Toc64446170"/>
      <w:bookmarkStart w:id="5608" w:name="_Toc73982040"/>
      <w:bookmarkStart w:id="5609" w:name="_Toc88652129"/>
      <w:bookmarkStart w:id="5610" w:name="_Toc97891172"/>
      <w:bookmarkStart w:id="5611" w:name="_Toc106109192"/>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601"/>
      <w:bookmarkEnd w:id="5602"/>
      <w:bookmarkEnd w:id="5603"/>
      <w:bookmarkEnd w:id="5604"/>
      <w:bookmarkEnd w:id="5605"/>
      <w:bookmarkEnd w:id="5606"/>
      <w:bookmarkEnd w:id="5607"/>
      <w:bookmarkEnd w:id="5608"/>
      <w:bookmarkEnd w:id="5609"/>
      <w:bookmarkEnd w:id="5610"/>
      <w:bookmarkEnd w:id="5611"/>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612" w:name="_Toc45652182"/>
      <w:bookmarkStart w:id="5613" w:name="_Toc45658614"/>
      <w:bookmarkStart w:id="5614" w:name="_Toc45720434"/>
      <w:bookmarkStart w:id="5615" w:name="_Toc45798314"/>
      <w:bookmarkStart w:id="5616" w:name="_Toc45897703"/>
      <w:bookmarkStart w:id="5617" w:name="_Toc51745907"/>
      <w:bookmarkStart w:id="5618" w:name="_Toc64446171"/>
      <w:bookmarkStart w:id="5619" w:name="_Toc73982041"/>
      <w:bookmarkStart w:id="5620" w:name="_Toc88652130"/>
      <w:bookmarkStart w:id="5621" w:name="_Toc97891173"/>
      <w:bookmarkStart w:id="5622" w:name="_Toc106109193"/>
      <w:bookmarkEnd w:id="5515"/>
      <w:r w:rsidRPr="00A60C10">
        <w:rPr>
          <w:lang w:val="fr-FR"/>
        </w:rPr>
        <w:t>9.2.2.</w:t>
      </w:r>
      <w:r w:rsidR="002565CC">
        <w:rPr>
          <w:lang w:val="fr-FR"/>
        </w:rPr>
        <w:t>19</w:t>
      </w:r>
      <w:r w:rsidRPr="00A60C10">
        <w:rPr>
          <w:lang w:val="fr-FR"/>
        </w:rPr>
        <w:tab/>
      </w:r>
      <w:r w:rsidRPr="00A60C10">
        <w:rPr>
          <w:lang w:val="fr-FR" w:eastAsia="zh-CN"/>
        </w:rPr>
        <w:t>UE CONTEXT RESUME REQUEST</w:t>
      </w:r>
      <w:bookmarkEnd w:id="5612"/>
      <w:bookmarkEnd w:id="5613"/>
      <w:bookmarkEnd w:id="5614"/>
      <w:bookmarkEnd w:id="5615"/>
      <w:bookmarkEnd w:id="5616"/>
      <w:bookmarkEnd w:id="5617"/>
      <w:bookmarkEnd w:id="5618"/>
      <w:bookmarkEnd w:id="5619"/>
      <w:bookmarkEnd w:id="5620"/>
      <w:bookmarkEnd w:id="5621"/>
      <w:bookmarkEnd w:id="5622"/>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623" w:name="_Toc45652183"/>
      <w:bookmarkStart w:id="5624" w:name="_Toc45658615"/>
      <w:bookmarkStart w:id="5625" w:name="_Toc45720435"/>
      <w:bookmarkStart w:id="5626" w:name="_Toc45798315"/>
      <w:bookmarkStart w:id="5627" w:name="_Toc45897704"/>
      <w:bookmarkStart w:id="5628" w:name="_Toc51745908"/>
      <w:bookmarkStart w:id="5629" w:name="_Toc64446172"/>
      <w:bookmarkStart w:id="5630" w:name="_Toc73982042"/>
      <w:bookmarkStart w:id="5631" w:name="_Toc88652131"/>
      <w:bookmarkStart w:id="5632" w:name="_Toc97891174"/>
      <w:bookmarkStart w:id="5633" w:name="_Toc106109194"/>
      <w:r w:rsidRPr="00906CDC">
        <w:t>9.2.2.</w:t>
      </w:r>
      <w:r w:rsidR="002565CC">
        <w:t>20</w:t>
      </w:r>
      <w:r w:rsidRPr="00906CDC">
        <w:tab/>
      </w:r>
      <w:r w:rsidRPr="00906CDC">
        <w:rPr>
          <w:lang w:eastAsia="zh-CN"/>
        </w:rPr>
        <w:t>UE CONTEXT RESUME RESPONSE</w:t>
      </w:r>
      <w:bookmarkEnd w:id="5623"/>
      <w:bookmarkEnd w:id="5624"/>
      <w:bookmarkEnd w:id="5625"/>
      <w:bookmarkEnd w:id="5626"/>
      <w:bookmarkEnd w:id="5627"/>
      <w:bookmarkEnd w:id="5628"/>
      <w:bookmarkEnd w:id="5629"/>
      <w:bookmarkEnd w:id="5630"/>
      <w:bookmarkEnd w:id="5631"/>
      <w:bookmarkEnd w:id="5632"/>
      <w:bookmarkEnd w:id="5633"/>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634" w:name="_Toc45652184"/>
      <w:bookmarkStart w:id="5635" w:name="_Toc45658616"/>
      <w:bookmarkStart w:id="5636" w:name="_Toc45720436"/>
      <w:bookmarkStart w:id="5637" w:name="_Toc45798316"/>
      <w:bookmarkStart w:id="5638" w:name="_Toc45897705"/>
      <w:bookmarkStart w:id="5639" w:name="_Toc51745909"/>
      <w:bookmarkStart w:id="5640" w:name="_Toc64446173"/>
      <w:bookmarkStart w:id="5641" w:name="_Toc73982043"/>
      <w:bookmarkStart w:id="5642" w:name="_Toc88652132"/>
      <w:bookmarkStart w:id="5643" w:name="_Toc97891175"/>
      <w:bookmarkStart w:id="5644" w:name="_Toc106109195"/>
      <w:r w:rsidRPr="00567372">
        <w:t>9.</w:t>
      </w:r>
      <w:r>
        <w:t>2</w:t>
      </w:r>
      <w:r w:rsidRPr="00567372">
        <w:t>.</w:t>
      </w:r>
      <w:r>
        <w:t>2</w:t>
      </w:r>
      <w:r w:rsidRPr="00567372">
        <w:t>.</w:t>
      </w:r>
      <w:r w:rsidR="002565CC">
        <w:t>21</w:t>
      </w:r>
      <w:r w:rsidRPr="00567372">
        <w:tab/>
      </w:r>
      <w:r w:rsidRPr="00567372">
        <w:rPr>
          <w:lang w:eastAsia="zh-CN"/>
        </w:rPr>
        <w:t>UE CONTEXT RESUME FAILURE</w:t>
      </w:r>
      <w:bookmarkEnd w:id="5634"/>
      <w:bookmarkEnd w:id="5635"/>
      <w:bookmarkEnd w:id="5636"/>
      <w:bookmarkEnd w:id="5637"/>
      <w:bookmarkEnd w:id="5638"/>
      <w:bookmarkEnd w:id="5639"/>
      <w:bookmarkEnd w:id="5640"/>
      <w:bookmarkEnd w:id="5641"/>
      <w:bookmarkEnd w:id="5642"/>
      <w:bookmarkEnd w:id="5643"/>
      <w:bookmarkEnd w:id="5644"/>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645" w:name="_Toc45652185"/>
      <w:bookmarkStart w:id="5646" w:name="_Toc45658617"/>
      <w:bookmarkStart w:id="5647" w:name="_Toc45720437"/>
      <w:bookmarkStart w:id="5648" w:name="_Toc45798317"/>
      <w:bookmarkStart w:id="5649" w:name="_Toc45897706"/>
      <w:bookmarkStart w:id="5650" w:name="_Toc51745910"/>
      <w:bookmarkStart w:id="5651" w:name="_Toc64446174"/>
      <w:bookmarkStart w:id="5652" w:name="_Toc73982044"/>
      <w:bookmarkStart w:id="5653" w:name="_Toc88652133"/>
      <w:bookmarkStart w:id="5654" w:name="_Toc97891176"/>
      <w:bookmarkStart w:id="5655" w:name="_Toc106109196"/>
      <w:r w:rsidRPr="001D2E49">
        <w:t>9.2.3</w:t>
      </w:r>
      <w:r w:rsidRPr="001D2E49">
        <w:tab/>
        <w:t>UE Mobility Management Messages</w:t>
      </w:r>
      <w:bookmarkEnd w:id="5509"/>
      <w:bookmarkEnd w:id="5510"/>
      <w:bookmarkEnd w:id="5511"/>
      <w:bookmarkEnd w:id="5512"/>
      <w:bookmarkEnd w:id="5513"/>
      <w:bookmarkEnd w:id="5514"/>
      <w:bookmarkEnd w:id="5645"/>
      <w:bookmarkEnd w:id="5646"/>
      <w:bookmarkEnd w:id="5647"/>
      <w:bookmarkEnd w:id="5648"/>
      <w:bookmarkEnd w:id="5649"/>
      <w:bookmarkEnd w:id="5650"/>
      <w:bookmarkEnd w:id="5651"/>
      <w:bookmarkEnd w:id="5652"/>
      <w:bookmarkEnd w:id="5653"/>
      <w:bookmarkEnd w:id="5654"/>
      <w:bookmarkEnd w:id="5655"/>
    </w:p>
    <w:p w14:paraId="459AEC3A" w14:textId="77777777" w:rsidR="009B75C3" w:rsidRPr="001D2E49" w:rsidRDefault="009B75C3" w:rsidP="009B75C3">
      <w:pPr>
        <w:pStyle w:val="Heading4"/>
      </w:pPr>
      <w:bookmarkStart w:id="5656" w:name="_Toc20955093"/>
      <w:bookmarkStart w:id="5657" w:name="_Toc29503539"/>
      <w:bookmarkStart w:id="5658" w:name="_Toc29504123"/>
      <w:bookmarkStart w:id="5659" w:name="_Toc29504707"/>
      <w:bookmarkStart w:id="5660" w:name="_Toc36553153"/>
      <w:bookmarkStart w:id="5661" w:name="_Toc36554880"/>
      <w:bookmarkStart w:id="5662" w:name="_Toc45652186"/>
      <w:bookmarkStart w:id="5663" w:name="_Toc45658618"/>
      <w:bookmarkStart w:id="5664" w:name="_Toc45720438"/>
      <w:bookmarkStart w:id="5665" w:name="_Toc45798318"/>
      <w:bookmarkStart w:id="5666" w:name="_Toc45897707"/>
      <w:bookmarkStart w:id="5667" w:name="_Toc51745911"/>
      <w:bookmarkStart w:id="5668" w:name="_Toc64446175"/>
      <w:bookmarkStart w:id="5669" w:name="_Toc73982045"/>
      <w:bookmarkStart w:id="5670" w:name="_Toc88652134"/>
      <w:bookmarkStart w:id="5671" w:name="_Toc97891177"/>
      <w:bookmarkStart w:id="5672" w:name="_Toc106109197"/>
      <w:r w:rsidRPr="001D2E49">
        <w:t>9.2.3.1</w:t>
      </w:r>
      <w:r w:rsidRPr="001D2E49">
        <w:tab/>
        <w:t>HANDOVER REQUIRED</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5673" w:name="_Toc20955094"/>
      <w:bookmarkStart w:id="5674" w:name="_Toc29503540"/>
      <w:bookmarkStart w:id="5675" w:name="_Toc29504124"/>
      <w:bookmarkStart w:id="5676" w:name="_Toc29504708"/>
      <w:bookmarkStart w:id="5677" w:name="_Toc36553154"/>
      <w:bookmarkStart w:id="5678" w:name="_Toc36554881"/>
      <w:bookmarkStart w:id="5679" w:name="_Toc45652187"/>
      <w:bookmarkStart w:id="5680" w:name="_Toc45658619"/>
      <w:bookmarkStart w:id="5681" w:name="_Toc45720439"/>
      <w:bookmarkStart w:id="5682" w:name="_Toc45798319"/>
      <w:bookmarkStart w:id="5683" w:name="_Toc45897708"/>
      <w:bookmarkStart w:id="5684" w:name="_Toc51745912"/>
      <w:bookmarkStart w:id="5685" w:name="_Toc64446176"/>
      <w:bookmarkStart w:id="5686" w:name="_Toc73982046"/>
      <w:bookmarkStart w:id="5687" w:name="_Toc88652135"/>
      <w:bookmarkStart w:id="5688" w:name="_Toc97891178"/>
      <w:bookmarkStart w:id="5689" w:name="_Toc106109198"/>
      <w:r w:rsidRPr="001D2E49">
        <w:t>9.2.3.2</w:t>
      </w:r>
      <w:r w:rsidRPr="001D2E49">
        <w:tab/>
        <w:t>HANDOVER COMMAND</w:t>
      </w:r>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5690" w:name="_Toc20955095"/>
      <w:bookmarkStart w:id="5691" w:name="_Toc29503541"/>
      <w:bookmarkStart w:id="5692" w:name="_Toc29504125"/>
      <w:bookmarkStart w:id="5693" w:name="_Toc29504709"/>
      <w:bookmarkStart w:id="5694" w:name="_Toc36553155"/>
      <w:bookmarkStart w:id="5695" w:name="_Toc36554882"/>
      <w:bookmarkStart w:id="5696" w:name="_Toc45652188"/>
      <w:bookmarkStart w:id="5697" w:name="_Toc45658620"/>
      <w:bookmarkStart w:id="5698" w:name="_Toc45720440"/>
      <w:bookmarkStart w:id="5699" w:name="_Toc45798320"/>
      <w:bookmarkStart w:id="5700" w:name="_Toc45897709"/>
      <w:bookmarkStart w:id="5701" w:name="_Toc51745913"/>
      <w:bookmarkStart w:id="5702" w:name="_Toc64446177"/>
      <w:bookmarkStart w:id="5703" w:name="_Toc73982047"/>
      <w:bookmarkStart w:id="5704" w:name="_Toc88652136"/>
      <w:bookmarkStart w:id="5705" w:name="_Toc97891179"/>
      <w:bookmarkStart w:id="5706" w:name="_Toc106109199"/>
      <w:r w:rsidRPr="001D2E49">
        <w:t>9.2.3.3</w:t>
      </w:r>
      <w:r w:rsidRPr="001D2E49">
        <w:tab/>
        <w:t>HANDOVER PREPARATION FAILURE</w:t>
      </w:r>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5707" w:name="_Hlk44344577"/>
            <w:r w:rsidRPr="00917480">
              <w:rPr>
                <w:lang w:eastAsia="ja-JP"/>
              </w:rPr>
              <w:t>9.3.1.</w:t>
            </w:r>
            <w:bookmarkEnd w:id="570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5708" w:name="_Toc20955096"/>
      <w:bookmarkStart w:id="5709" w:name="_Toc29503542"/>
      <w:bookmarkStart w:id="5710" w:name="_Toc29504126"/>
      <w:bookmarkStart w:id="5711" w:name="_Toc29504710"/>
      <w:bookmarkStart w:id="5712" w:name="_Toc36553156"/>
      <w:bookmarkStart w:id="5713" w:name="_Toc36554883"/>
      <w:bookmarkStart w:id="5714" w:name="_Toc45652189"/>
      <w:bookmarkStart w:id="5715" w:name="_Toc45658621"/>
      <w:bookmarkStart w:id="5716" w:name="_Toc45720441"/>
      <w:bookmarkStart w:id="5717" w:name="_Toc45798321"/>
      <w:bookmarkStart w:id="5718" w:name="_Toc45897710"/>
      <w:bookmarkStart w:id="5719" w:name="_Toc51745914"/>
      <w:bookmarkStart w:id="5720" w:name="_Toc64446178"/>
      <w:bookmarkStart w:id="5721" w:name="_Toc73982048"/>
      <w:bookmarkStart w:id="5722" w:name="_Toc88652137"/>
      <w:bookmarkStart w:id="5723" w:name="_Toc97891180"/>
      <w:bookmarkStart w:id="5724" w:name="_Toc106109200"/>
      <w:r w:rsidRPr="001D2E49">
        <w:t>9.2.3.4</w:t>
      </w:r>
      <w:r w:rsidRPr="001D2E49">
        <w:tab/>
        <w:t>HANDOVER REQUEST</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5725" w:name="OLE_LINK159"/>
            <w:bookmarkStart w:id="5726" w:name="OLE_LINK160"/>
            <w:r w:rsidRPr="001D2E49">
              <w:rPr>
                <w:rFonts w:cs="Arial"/>
                <w:lang w:eastAsia="ja-JP"/>
              </w:rPr>
              <w:t>UE Aggregate Maximum Bit Rate</w:t>
            </w:r>
            <w:bookmarkEnd w:id="5725"/>
            <w:bookmarkEnd w:id="5726"/>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hint="eastAsia"/>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rFonts w:hint="eastAsia"/>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rFonts w:hint="eastAsia"/>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rFonts w:hint="eastAsia"/>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5727" w:name="_Toc20955097"/>
      <w:bookmarkStart w:id="5728" w:name="_Toc29503543"/>
      <w:bookmarkStart w:id="5729" w:name="_Toc29504127"/>
      <w:bookmarkStart w:id="5730" w:name="_Toc29504711"/>
      <w:bookmarkStart w:id="5731" w:name="_Toc36553157"/>
      <w:bookmarkStart w:id="5732" w:name="_Toc36554884"/>
      <w:bookmarkStart w:id="5733" w:name="_Toc45652190"/>
      <w:bookmarkStart w:id="5734" w:name="_Toc45658622"/>
      <w:bookmarkStart w:id="5735" w:name="_Toc45720442"/>
      <w:bookmarkStart w:id="5736" w:name="_Toc45798322"/>
      <w:bookmarkStart w:id="5737" w:name="_Toc45897711"/>
      <w:bookmarkStart w:id="5738" w:name="_Toc51745915"/>
      <w:bookmarkStart w:id="5739" w:name="_Toc64446179"/>
      <w:bookmarkStart w:id="5740" w:name="_Toc73982049"/>
      <w:bookmarkStart w:id="5741" w:name="_Toc88652138"/>
      <w:bookmarkStart w:id="5742" w:name="_Toc97891181"/>
      <w:bookmarkStart w:id="5743" w:name="_Toc106109201"/>
      <w:r w:rsidRPr="001D2E49">
        <w:t>9.2.3.5</w:t>
      </w:r>
      <w:r w:rsidRPr="001D2E49">
        <w:tab/>
        <w:t>HANDOVER REQUEST ACKNOWLEDGE</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5744" w:name="_Toc20955098"/>
      <w:bookmarkStart w:id="5745" w:name="_Toc29503544"/>
      <w:bookmarkStart w:id="5746" w:name="_Toc29504128"/>
      <w:bookmarkStart w:id="5747" w:name="_Toc29504712"/>
      <w:bookmarkStart w:id="5748" w:name="_Toc36553158"/>
      <w:bookmarkStart w:id="5749" w:name="_Toc36554885"/>
      <w:bookmarkStart w:id="5750" w:name="_Toc45652191"/>
      <w:bookmarkStart w:id="5751" w:name="_Toc45658623"/>
      <w:bookmarkStart w:id="5752" w:name="_Toc45720443"/>
      <w:bookmarkStart w:id="5753" w:name="_Toc45798323"/>
      <w:bookmarkStart w:id="5754" w:name="_Toc45897712"/>
      <w:bookmarkStart w:id="5755" w:name="_Toc51745916"/>
      <w:bookmarkStart w:id="5756" w:name="_Toc64446180"/>
      <w:bookmarkStart w:id="5757" w:name="_Toc73982050"/>
      <w:bookmarkStart w:id="5758" w:name="_Toc88652139"/>
      <w:bookmarkStart w:id="5759" w:name="_Toc97891182"/>
      <w:bookmarkStart w:id="5760" w:name="_Toc106109202"/>
      <w:r w:rsidRPr="001D2E49">
        <w:t>9.2.3.6</w:t>
      </w:r>
      <w:r w:rsidRPr="001D2E49">
        <w:tab/>
        <w:t>HANDOVER FAILURE</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5761" w:name="_Toc20955099"/>
      <w:bookmarkStart w:id="5762" w:name="_Toc29503545"/>
      <w:bookmarkStart w:id="5763" w:name="_Toc29504129"/>
      <w:bookmarkStart w:id="5764" w:name="_Toc29504713"/>
      <w:bookmarkStart w:id="5765" w:name="_Toc36553159"/>
      <w:bookmarkStart w:id="5766" w:name="_Toc36554886"/>
      <w:bookmarkStart w:id="5767" w:name="_Toc45652192"/>
      <w:bookmarkStart w:id="5768" w:name="_Toc45658624"/>
      <w:bookmarkStart w:id="5769" w:name="_Toc45720444"/>
      <w:bookmarkStart w:id="5770" w:name="_Toc45798324"/>
      <w:bookmarkStart w:id="5771" w:name="_Toc45897713"/>
      <w:bookmarkStart w:id="5772" w:name="_Toc51745917"/>
      <w:bookmarkStart w:id="5773" w:name="_Toc64446181"/>
      <w:bookmarkStart w:id="5774" w:name="_Toc73982051"/>
      <w:bookmarkStart w:id="5775" w:name="_Toc88652140"/>
      <w:bookmarkStart w:id="5776" w:name="_Toc97891183"/>
      <w:bookmarkStart w:id="5777" w:name="_Toc106109203"/>
      <w:r w:rsidRPr="001D2E49">
        <w:t>9.2.3.7</w:t>
      </w:r>
      <w:r w:rsidRPr="001D2E49">
        <w:tab/>
        <w:t>HANDOVER NOTIFY</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5778" w:name="_Toc20955100"/>
      <w:bookmarkStart w:id="5779" w:name="_Toc29503546"/>
      <w:bookmarkStart w:id="5780" w:name="_Toc29504130"/>
      <w:bookmarkStart w:id="5781" w:name="_Toc29504714"/>
      <w:bookmarkStart w:id="5782" w:name="_Toc36553160"/>
      <w:bookmarkStart w:id="5783" w:name="_Toc36554887"/>
      <w:bookmarkStart w:id="5784" w:name="_Toc45652193"/>
      <w:bookmarkStart w:id="5785" w:name="_Toc45658625"/>
      <w:bookmarkStart w:id="5786" w:name="_Toc45720445"/>
      <w:bookmarkStart w:id="5787" w:name="_Toc45798325"/>
      <w:bookmarkStart w:id="5788" w:name="_Toc45897714"/>
      <w:bookmarkStart w:id="5789" w:name="_Toc51745918"/>
      <w:bookmarkStart w:id="5790" w:name="_Toc64446182"/>
      <w:bookmarkStart w:id="5791" w:name="_Toc73982052"/>
      <w:bookmarkStart w:id="5792" w:name="_Toc88652141"/>
      <w:bookmarkStart w:id="5793" w:name="_Toc97891184"/>
      <w:bookmarkStart w:id="5794" w:name="_Toc106109204"/>
      <w:r w:rsidRPr="001D2E49">
        <w:t>9.2.3.8</w:t>
      </w:r>
      <w:r w:rsidRPr="001D2E49">
        <w:tab/>
        <w:t>PATH SWITCH REQUEST</w:t>
      </w:r>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1D2E49" w:rsidRDefault="009B75C3" w:rsidP="009517A1">
            <w:pPr>
              <w:pStyle w:val="TAL"/>
              <w:rPr>
                <w:rFonts w:eastAsia="MS Mincho" w:cs="Arial"/>
                <w:lang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5795" w:name="_Toc20955101"/>
      <w:bookmarkStart w:id="5796" w:name="_Toc29503547"/>
      <w:bookmarkStart w:id="5797" w:name="_Toc29504131"/>
      <w:bookmarkStart w:id="5798" w:name="_Toc29504715"/>
      <w:bookmarkStart w:id="5799" w:name="_Toc36553161"/>
      <w:bookmarkStart w:id="5800" w:name="_Toc36554888"/>
      <w:bookmarkStart w:id="5801" w:name="_Toc45652194"/>
      <w:bookmarkStart w:id="5802" w:name="_Toc45658626"/>
      <w:bookmarkStart w:id="5803" w:name="_Toc45720446"/>
      <w:bookmarkStart w:id="5804" w:name="_Toc45798326"/>
      <w:bookmarkStart w:id="5805" w:name="_Toc45897715"/>
      <w:bookmarkStart w:id="5806" w:name="_Toc51745919"/>
      <w:bookmarkStart w:id="5807" w:name="_Toc64446183"/>
      <w:bookmarkStart w:id="5808" w:name="_Toc73982053"/>
      <w:bookmarkStart w:id="5809" w:name="_Toc88652142"/>
      <w:bookmarkStart w:id="5810" w:name="_Toc97891185"/>
      <w:bookmarkStart w:id="5811" w:name="_Toc106109205"/>
      <w:r w:rsidRPr="001D2E49">
        <w:t>9.2.3.9</w:t>
      </w:r>
      <w:r w:rsidRPr="001D2E49">
        <w:tab/>
        <w:t>PATH SWITCH REQUEST ACKNOWLEDGE</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hint="eastAsia"/>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rFonts w:hint="eastAsia"/>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rFonts w:hint="eastAsia"/>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rFonts w:hint="eastAsia"/>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5812" w:name="_Toc20955102"/>
      <w:bookmarkStart w:id="5813" w:name="_Toc29503548"/>
      <w:bookmarkStart w:id="5814" w:name="_Toc29504132"/>
      <w:bookmarkStart w:id="5815" w:name="_Toc29504716"/>
      <w:bookmarkStart w:id="5816" w:name="_Toc36553162"/>
      <w:bookmarkStart w:id="5817" w:name="_Toc36554889"/>
      <w:bookmarkStart w:id="5818" w:name="_Toc45652195"/>
      <w:bookmarkStart w:id="5819" w:name="_Toc45658627"/>
      <w:bookmarkStart w:id="5820" w:name="_Toc45720447"/>
      <w:bookmarkStart w:id="5821" w:name="_Toc45798327"/>
      <w:bookmarkStart w:id="5822" w:name="_Toc45897716"/>
      <w:bookmarkStart w:id="5823" w:name="_Toc51745920"/>
      <w:bookmarkStart w:id="5824" w:name="_Toc64446184"/>
      <w:bookmarkStart w:id="5825" w:name="_Toc73982054"/>
      <w:bookmarkStart w:id="5826" w:name="_Toc88652143"/>
      <w:bookmarkStart w:id="5827" w:name="_Toc97891186"/>
      <w:bookmarkStart w:id="5828" w:name="_Toc106109206"/>
      <w:r w:rsidRPr="001D2E49">
        <w:t>9.2.3.10</w:t>
      </w:r>
      <w:r w:rsidRPr="001D2E49">
        <w:tab/>
        <w:t>PATH SWITCH REQUEST FAILURE</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5829" w:name="_Toc20955103"/>
      <w:bookmarkStart w:id="5830" w:name="_Toc29503549"/>
      <w:bookmarkStart w:id="5831" w:name="_Toc29504133"/>
      <w:bookmarkStart w:id="5832" w:name="_Toc29504717"/>
      <w:bookmarkStart w:id="5833" w:name="_Toc36553163"/>
      <w:bookmarkStart w:id="5834" w:name="_Toc36554890"/>
      <w:bookmarkStart w:id="5835" w:name="_Toc45652196"/>
      <w:bookmarkStart w:id="5836" w:name="_Toc45658628"/>
      <w:bookmarkStart w:id="5837" w:name="_Toc45720448"/>
      <w:bookmarkStart w:id="5838" w:name="_Toc45798328"/>
      <w:bookmarkStart w:id="5839" w:name="_Toc45897717"/>
      <w:bookmarkStart w:id="5840" w:name="_Toc51745921"/>
      <w:bookmarkStart w:id="5841" w:name="_Toc64446185"/>
      <w:bookmarkStart w:id="5842" w:name="_Toc73982055"/>
      <w:bookmarkStart w:id="5843" w:name="_Toc88652144"/>
      <w:bookmarkStart w:id="5844" w:name="_Toc97891187"/>
      <w:bookmarkStart w:id="5845" w:name="_Toc106109207"/>
      <w:r w:rsidRPr="001D2E49">
        <w:t>9.2.3.11</w:t>
      </w:r>
      <w:r w:rsidRPr="001D2E49">
        <w:tab/>
        <w:t>HANDOVER CANCEL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5846" w:name="_Toc20955104"/>
      <w:bookmarkStart w:id="5847" w:name="_Toc29503550"/>
      <w:bookmarkStart w:id="5848" w:name="_Toc29504134"/>
      <w:bookmarkStart w:id="5849" w:name="_Toc29504718"/>
      <w:bookmarkStart w:id="5850" w:name="_Toc36553164"/>
      <w:bookmarkStart w:id="5851" w:name="_Toc36554891"/>
      <w:bookmarkStart w:id="5852" w:name="_Toc45652197"/>
      <w:bookmarkStart w:id="5853" w:name="_Toc45658629"/>
      <w:bookmarkStart w:id="5854" w:name="_Toc45720449"/>
      <w:bookmarkStart w:id="5855" w:name="_Toc45798329"/>
      <w:bookmarkStart w:id="5856" w:name="_Toc45897718"/>
      <w:bookmarkStart w:id="5857" w:name="_Toc51745922"/>
      <w:bookmarkStart w:id="5858" w:name="_Toc64446186"/>
      <w:bookmarkStart w:id="5859" w:name="_Toc73982056"/>
      <w:bookmarkStart w:id="5860" w:name="_Toc88652145"/>
      <w:bookmarkStart w:id="5861" w:name="_Toc97891188"/>
      <w:bookmarkStart w:id="5862" w:name="_Toc106109208"/>
      <w:r w:rsidRPr="001D2E49">
        <w:t>9.2.3.12</w:t>
      </w:r>
      <w:r w:rsidRPr="001D2E49">
        <w:tab/>
        <w:t>HANDOVER CANCEL ACKNOWLEDGE</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5863" w:name="_Toc20955105"/>
      <w:bookmarkStart w:id="5864" w:name="_Toc29503551"/>
      <w:bookmarkStart w:id="5865" w:name="_Toc29504135"/>
      <w:bookmarkStart w:id="5866" w:name="_Toc29504719"/>
      <w:bookmarkStart w:id="5867" w:name="_Toc36553165"/>
      <w:bookmarkStart w:id="5868" w:name="_Toc36554892"/>
      <w:bookmarkStart w:id="5869" w:name="_Toc45652198"/>
      <w:bookmarkStart w:id="5870" w:name="_Toc45658630"/>
      <w:bookmarkStart w:id="5871" w:name="_Toc45720450"/>
      <w:bookmarkStart w:id="5872" w:name="_Toc45798330"/>
      <w:bookmarkStart w:id="5873" w:name="_Toc45897719"/>
      <w:bookmarkStart w:id="5874" w:name="_Toc51745923"/>
      <w:bookmarkStart w:id="5875" w:name="_Toc64446187"/>
      <w:bookmarkStart w:id="5876" w:name="_Toc73982057"/>
      <w:bookmarkStart w:id="5877" w:name="_Toc88652146"/>
      <w:bookmarkStart w:id="5878" w:name="_Toc97891189"/>
      <w:bookmarkStart w:id="5879" w:name="_Toc106109209"/>
      <w:r w:rsidRPr="001D2E49">
        <w:t>9.2.3.13</w:t>
      </w:r>
      <w:r w:rsidRPr="001D2E49">
        <w:tab/>
        <w:t>UPLINK RAN STATUS TRANSFER</w:t>
      </w:r>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5880" w:name="_Toc20955106"/>
      <w:bookmarkStart w:id="5881" w:name="_Toc29503552"/>
      <w:bookmarkStart w:id="5882" w:name="_Toc29504136"/>
      <w:bookmarkStart w:id="5883" w:name="_Toc29504720"/>
      <w:bookmarkStart w:id="5884" w:name="_Toc36553166"/>
      <w:bookmarkStart w:id="5885" w:name="_Toc36554893"/>
      <w:bookmarkStart w:id="5886" w:name="_Toc45652199"/>
      <w:bookmarkStart w:id="5887" w:name="_Toc45658631"/>
      <w:bookmarkStart w:id="5888" w:name="_Toc45720451"/>
      <w:bookmarkStart w:id="5889" w:name="_Toc45798331"/>
      <w:bookmarkStart w:id="5890" w:name="_Toc45897720"/>
      <w:bookmarkStart w:id="5891" w:name="_Toc51745924"/>
      <w:bookmarkStart w:id="5892" w:name="_Toc64446188"/>
      <w:bookmarkStart w:id="5893" w:name="_Toc73982058"/>
      <w:bookmarkStart w:id="5894" w:name="_Toc88652147"/>
      <w:bookmarkStart w:id="5895" w:name="_Toc97891190"/>
      <w:bookmarkStart w:id="5896" w:name="_Toc106109210"/>
      <w:r w:rsidRPr="001D2E49">
        <w:t>9.2.3.14</w:t>
      </w:r>
      <w:r w:rsidRPr="001D2E49">
        <w:tab/>
        <w:t>DOWNLINK RAN STATUS TRANSFER</w:t>
      </w:r>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5897" w:name="_Toc20955107"/>
      <w:bookmarkStart w:id="5898" w:name="_Toc29503553"/>
      <w:bookmarkStart w:id="5899" w:name="_Toc29504137"/>
      <w:bookmarkStart w:id="5900" w:name="_Toc29504721"/>
      <w:bookmarkStart w:id="5901" w:name="_Toc36553167"/>
      <w:bookmarkStart w:id="5902" w:name="_Toc36554894"/>
      <w:bookmarkStart w:id="5903" w:name="_Toc45652200"/>
      <w:bookmarkStart w:id="5904" w:name="_Toc45658632"/>
      <w:bookmarkStart w:id="5905" w:name="_Toc45720452"/>
      <w:bookmarkStart w:id="5906" w:name="_Toc45798332"/>
      <w:bookmarkStart w:id="5907" w:name="_Toc45897721"/>
      <w:bookmarkStart w:id="5908" w:name="_Toc51745925"/>
      <w:bookmarkStart w:id="5909" w:name="_Toc64446189"/>
      <w:bookmarkStart w:id="5910" w:name="_Toc73982059"/>
      <w:bookmarkStart w:id="5911" w:name="_Toc88652148"/>
      <w:bookmarkStart w:id="5912" w:name="_Toc97891191"/>
      <w:bookmarkStart w:id="5913" w:name="_Toc106109211"/>
      <w:r>
        <w:t>9.</w:t>
      </w:r>
      <w:r>
        <w:rPr>
          <w:rFonts w:hint="eastAsia"/>
        </w:rPr>
        <w:t>2</w:t>
      </w:r>
      <w:r w:rsidRPr="00ED0C10">
        <w:t>.</w:t>
      </w:r>
      <w:r>
        <w:rPr>
          <w:rFonts w:hint="eastAsia"/>
        </w:rPr>
        <w:t>3</w:t>
      </w:r>
      <w:r>
        <w:t>.15</w:t>
      </w:r>
      <w:r w:rsidRPr="00ED0C10">
        <w:tab/>
        <w:t>HANDOVER SUCCESS</w:t>
      </w:r>
      <w:bookmarkEnd w:id="5903"/>
      <w:bookmarkEnd w:id="5904"/>
      <w:bookmarkEnd w:id="5905"/>
      <w:bookmarkEnd w:id="5906"/>
      <w:bookmarkEnd w:id="5907"/>
      <w:bookmarkEnd w:id="5908"/>
      <w:bookmarkEnd w:id="5909"/>
      <w:bookmarkEnd w:id="5910"/>
      <w:bookmarkEnd w:id="5911"/>
      <w:bookmarkEnd w:id="5912"/>
      <w:bookmarkEnd w:id="5913"/>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5914" w:name="_Toc20953646"/>
      <w:bookmarkStart w:id="5915" w:name="_Toc29390175"/>
      <w:bookmarkStart w:id="5916" w:name="_Toc45652201"/>
      <w:bookmarkStart w:id="5917" w:name="_Toc45658633"/>
      <w:bookmarkStart w:id="5918" w:name="_Toc45720453"/>
      <w:bookmarkStart w:id="5919" w:name="_Toc45798333"/>
      <w:bookmarkStart w:id="5920" w:name="_Toc45897722"/>
      <w:bookmarkStart w:id="5921" w:name="_Toc51745926"/>
      <w:bookmarkStart w:id="5922" w:name="_Toc64446190"/>
      <w:bookmarkStart w:id="5923" w:name="_Toc73982060"/>
      <w:bookmarkStart w:id="5924" w:name="_Toc88652149"/>
      <w:bookmarkStart w:id="5925" w:name="_Toc97891192"/>
      <w:bookmarkStart w:id="5926" w:name="_Toc106109212"/>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5927"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5927"/>
    </w:tbl>
    <w:p w14:paraId="15BF4648" w14:textId="77777777" w:rsidR="00107663" w:rsidRPr="008D0EDE" w:rsidRDefault="00107663" w:rsidP="00107663"/>
    <w:p w14:paraId="65F8040E" w14:textId="77777777" w:rsidR="00107663" w:rsidRPr="008D0EDE" w:rsidRDefault="00107663" w:rsidP="00107663">
      <w:pPr>
        <w:pStyle w:val="Heading4"/>
      </w:pPr>
      <w:bookmarkStart w:id="5928" w:name="_Toc20953647"/>
      <w:bookmarkStart w:id="5929" w:name="_Toc29390176"/>
      <w:bookmarkStart w:id="5930" w:name="_Toc45652202"/>
      <w:bookmarkStart w:id="5931" w:name="_Toc45658634"/>
      <w:bookmarkStart w:id="5932" w:name="_Toc45720454"/>
      <w:bookmarkStart w:id="5933" w:name="_Toc45798334"/>
      <w:bookmarkStart w:id="5934" w:name="_Toc45897723"/>
      <w:bookmarkStart w:id="5935" w:name="_Toc51745927"/>
      <w:bookmarkStart w:id="5936" w:name="_Toc64446191"/>
      <w:bookmarkStart w:id="5937" w:name="_Toc73982061"/>
      <w:bookmarkStart w:id="5938" w:name="_Toc88652150"/>
      <w:bookmarkStart w:id="5939" w:name="_Toc97891193"/>
      <w:bookmarkStart w:id="5940" w:name="_Toc106109213"/>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5941" w:name="_Toc45652203"/>
      <w:bookmarkStart w:id="5942" w:name="_Toc45658635"/>
      <w:bookmarkStart w:id="5943" w:name="_Toc45720455"/>
      <w:bookmarkStart w:id="5944" w:name="_Toc45798335"/>
      <w:bookmarkStart w:id="5945" w:name="_Toc45897724"/>
      <w:bookmarkStart w:id="5946" w:name="_Toc51745928"/>
      <w:bookmarkStart w:id="5947" w:name="_Toc64446192"/>
      <w:bookmarkStart w:id="5948" w:name="_Toc73982062"/>
      <w:bookmarkStart w:id="5949" w:name="_Toc88652151"/>
      <w:bookmarkStart w:id="5950" w:name="_Toc97891194"/>
      <w:bookmarkStart w:id="5951" w:name="_Toc106109214"/>
      <w:r w:rsidRPr="001D2E49">
        <w:t>9.2.4</w:t>
      </w:r>
      <w:r w:rsidRPr="001D2E49">
        <w:tab/>
        <w:t>Paging Messages</w:t>
      </w:r>
      <w:bookmarkEnd w:id="5897"/>
      <w:bookmarkEnd w:id="5898"/>
      <w:bookmarkEnd w:id="5899"/>
      <w:bookmarkEnd w:id="5900"/>
      <w:bookmarkEnd w:id="5901"/>
      <w:bookmarkEnd w:id="5902"/>
      <w:bookmarkEnd w:id="5941"/>
      <w:bookmarkEnd w:id="5942"/>
      <w:bookmarkEnd w:id="5943"/>
      <w:bookmarkEnd w:id="5944"/>
      <w:bookmarkEnd w:id="5945"/>
      <w:bookmarkEnd w:id="5946"/>
      <w:bookmarkEnd w:id="5947"/>
      <w:bookmarkEnd w:id="5948"/>
      <w:bookmarkEnd w:id="5949"/>
      <w:bookmarkEnd w:id="5950"/>
      <w:bookmarkEnd w:id="5951"/>
    </w:p>
    <w:p w14:paraId="4DD652C3" w14:textId="77777777" w:rsidR="009B75C3" w:rsidRPr="001D2E49" w:rsidRDefault="009B75C3" w:rsidP="009B75C3">
      <w:pPr>
        <w:pStyle w:val="Heading4"/>
      </w:pPr>
      <w:bookmarkStart w:id="5952" w:name="_Toc20955108"/>
      <w:bookmarkStart w:id="5953" w:name="_Toc29503554"/>
      <w:bookmarkStart w:id="5954" w:name="_Toc29504138"/>
      <w:bookmarkStart w:id="5955" w:name="_Toc29504722"/>
      <w:bookmarkStart w:id="5956" w:name="_Toc36553168"/>
      <w:bookmarkStart w:id="5957" w:name="_Toc36554895"/>
      <w:bookmarkStart w:id="5958" w:name="_Toc45652204"/>
      <w:bookmarkStart w:id="5959" w:name="_Toc45658636"/>
      <w:bookmarkStart w:id="5960" w:name="_Toc45720456"/>
      <w:bookmarkStart w:id="5961" w:name="_Toc45798336"/>
      <w:bookmarkStart w:id="5962" w:name="_Toc45897725"/>
      <w:bookmarkStart w:id="5963" w:name="_Toc51745929"/>
      <w:bookmarkStart w:id="5964" w:name="_Toc64446193"/>
      <w:bookmarkStart w:id="5965" w:name="_Toc73982063"/>
      <w:bookmarkStart w:id="5966" w:name="_Toc88652152"/>
      <w:bookmarkStart w:id="5967" w:name="_Toc97891195"/>
      <w:bookmarkStart w:id="5968" w:name="_Toc106109215"/>
      <w:r w:rsidRPr="001D2E49">
        <w:t>9.2.4.1</w:t>
      </w:r>
      <w:r w:rsidRPr="001D2E49">
        <w:tab/>
        <w:t>PAGING</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5969" w:name="_Toc20955109"/>
      <w:bookmarkStart w:id="5970" w:name="_Toc29503555"/>
      <w:bookmarkStart w:id="5971" w:name="_Toc29504139"/>
      <w:bookmarkStart w:id="5972" w:name="_Toc29504723"/>
      <w:bookmarkStart w:id="5973" w:name="_Toc36553169"/>
      <w:bookmarkStart w:id="5974" w:name="_Toc36554896"/>
      <w:bookmarkStart w:id="5975" w:name="_Toc45652205"/>
      <w:bookmarkStart w:id="5976" w:name="_Toc45658637"/>
      <w:bookmarkStart w:id="5977" w:name="_Toc45720457"/>
      <w:bookmarkStart w:id="5978" w:name="_Toc45798337"/>
      <w:bookmarkStart w:id="5979" w:name="_Toc45897726"/>
      <w:bookmarkStart w:id="5980" w:name="_Toc51745930"/>
      <w:bookmarkStart w:id="5981" w:name="_Toc64446194"/>
      <w:bookmarkStart w:id="5982" w:name="_Toc73982064"/>
      <w:bookmarkStart w:id="5983" w:name="_Toc88652153"/>
      <w:bookmarkStart w:id="5984" w:name="_Toc97891196"/>
      <w:bookmarkStart w:id="5985" w:name="_Toc106109216"/>
      <w:r w:rsidRPr="001D2E49">
        <w:t>9.2.5</w:t>
      </w:r>
      <w:r w:rsidRPr="001D2E49">
        <w:tab/>
        <w:t>NAS Transport Messages</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5678D5A" w14:textId="77777777" w:rsidR="009B75C3" w:rsidRPr="001D2E49" w:rsidRDefault="009B75C3" w:rsidP="009B75C3">
      <w:pPr>
        <w:pStyle w:val="Heading4"/>
      </w:pPr>
      <w:bookmarkStart w:id="5986" w:name="_Toc20955110"/>
      <w:bookmarkStart w:id="5987" w:name="_Toc29503556"/>
      <w:bookmarkStart w:id="5988" w:name="_Toc29504140"/>
      <w:bookmarkStart w:id="5989" w:name="_Toc29504724"/>
      <w:bookmarkStart w:id="5990" w:name="_Toc36553170"/>
      <w:bookmarkStart w:id="5991" w:name="_Toc36554897"/>
      <w:bookmarkStart w:id="5992" w:name="_Toc45652206"/>
      <w:bookmarkStart w:id="5993" w:name="_Toc45658638"/>
      <w:bookmarkStart w:id="5994" w:name="_Toc45720458"/>
      <w:bookmarkStart w:id="5995" w:name="_Toc45798338"/>
      <w:bookmarkStart w:id="5996" w:name="_Toc45897727"/>
      <w:bookmarkStart w:id="5997" w:name="_Toc51745931"/>
      <w:bookmarkStart w:id="5998" w:name="_Toc64446195"/>
      <w:bookmarkStart w:id="5999" w:name="_Toc73982065"/>
      <w:bookmarkStart w:id="6000" w:name="_Toc88652154"/>
      <w:bookmarkStart w:id="6001" w:name="_Toc97891197"/>
      <w:bookmarkStart w:id="6002" w:name="_Toc106109217"/>
      <w:r w:rsidRPr="001D2E49">
        <w:t>9.2.5.1</w:t>
      </w:r>
      <w:r w:rsidRPr="001D2E49">
        <w:tab/>
        <w:t>INITIAL UE MESSAGE</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Change w:id="6003">
          <w:tblGrid>
            <w:gridCol w:w="2268"/>
            <w:gridCol w:w="1020"/>
            <w:gridCol w:w="1080"/>
            <w:gridCol w:w="1587"/>
            <w:gridCol w:w="1757"/>
            <w:gridCol w:w="1080"/>
            <w:gridCol w:w="1080"/>
          </w:tblGrid>
        </w:tblGridChange>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rFonts w:hint="eastAsia"/>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hint="eastAsia"/>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rFonts w:hint="eastAsia"/>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rFonts w:hint="eastAsia"/>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rFonts w:hint="eastAsia"/>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rFonts w:hint="eastAsia"/>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hint="eastAsia"/>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rFonts w:hint="eastAsia"/>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rFonts w:hint="eastAsia"/>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rFonts w:hint="eastAsia"/>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44537A" w:rsidRDefault="0058735D" w:rsidP="0058735D">
            <w:pPr>
              <w:pStyle w:val="TAL"/>
              <w:rPr>
                <w:rFonts w:hint="eastAsia"/>
                <w:szCs w:val="22"/>
                <w:lang w:val="en-US"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hint="eastAsia"/>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rFonts w:hint="eastAsia"/>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rFonts w:hint="eastAsia"/>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hint="eastAsia"/>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rFonts w:hint="eastAsia"/>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rFonts w:hint="eastAsia"/>
                <w:szCs w:val="22"/>
                <w:lang w:val="fr-FR" w:eastAsia="zh-CN"/>
              </w:rPr>
            </w:pPr>
            <w:r>
              <w:rPr>
                <w:rFonts w:cs="Arial"/>
              </w:rPr>
              <w:t>EDT Session</w:t>
            </w:r>
          </w:p>
        </w:tc>
        <w:tc>
          <w:tcPr>
            <w:tcW w:w="1020" w:type="dxa"/>
          </w:tcPr>
          <w:p w14:paraId="6A222815" w14:textId="77777777" w:rsidR="0058735D" w:rsidRDefault="0058735D" w:rsidP="0058735D">
            <w:pPr>
              <w:pStyle w:val="TAL"/>
              <w:rPr>
                <w:rFonts w:hint="eastAsia"/>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rFonts w:hint="eastAsia"/>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rFonts w:hint="eastAsia"/>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rFonts w:hint="eastAsia"/>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rFonts w:hint="eastAsia"/>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hint="eastAsia"/>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hint="eastAsia"/>
              </w:rPr>
            </w:pPr>
            <w:bookmarkStart w:id="6004" w:name="_Hlk44344637"/>
            <w:r w:rsidRPr="00E6741E">
              <w:rPr>
                <w:lang w:val="en-US" w:eastAsia="zh-CN"/>
              </w:rPr>
              <w:t>9.3.3</w:t>
            </w:r>
            <w:r>
              <w:rPr>
                <w:lang w:val="en-US" w:eastAsia="zh-CN"/>
              </w:rPr>
              <w:t>.</w:t>
            </w:r>
            <w:bookmarkEnd w:id="6004"/>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rFonts w:hint="eastAsia"/>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005" w:name="_Toc20955111"/>
      <w:bookmarkStart w:id="6006" w:name="_Toc29503557"/>
      <w:bookmarkStart w:id="6007" w:name="_Toc29504141"/>
      <w:bookmarkStart w:id="6008" w:name="_Toc29504725"/>
      <w:bookmarkStart w:id="6009" w:name="_Toc36553171"/>
      <w:bookmarkStart w:id="6010" w:name="_Toc36554898"/>
      <w:bookmarkStart w:id="6011" w:name="_Toc45652207"/>
      <w:bookmarkStart w:id="6012" w:name="_Toc45658639"/>
      <w:bookmarkStart w:id="6013" w:name="_Toc45720459"/>
      <w:bookmarkStart w:id="6014" w:name="_Toc45798339"/>
      <w:bookmarkStart w:id="6015" w:name="_Toc45897728"/>
      <w:bookmarkStart w:id="6016" w:name="_Toc51745932"/>
      <w:bookmarkStart w:id="6017" w:name="_Toc64446196"/>
      <w:bookmarkStart w:id="6018" w:name="_Toc73982066"/>
      <w:bookmarkStart w:id="6019" w:name="_Toc88652155"/>
      <w:bookmarkStart w:id="6020" w:name="_Toc97891198"/>
      <w:bookmarkStart w:id="6021" w:name="_Toc106109218"/>
      <w:r w:rsidRPr="001D2E49">
        <w:t>9.2.5.2</w:t>
      </w:r>
      <w:r w:rsidRPr="001D2E49">
        <w:tab/>
        <w:t>DOWNLINK NAS TRANSPORT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F97A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BEC3B8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9D34F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73AB1C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65A5220A"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DF9605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A623C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7D9B05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9517A1">
            <w:pPr>
              <w:pStyle w:val="TAL"/>
              <w:jc w:val="center"/>
              <w:rPr>
                <w:rFonts w:cs="Arial"/>
                <w:lang w:eastAsia="ja-JP"/>
              </w:rPr>
            </w:pPr>
            <w:r w:rsidRPr="001D2E49">
              <w:rPr>
                <w:rFonts w:eastAsia="Malgun Gothic" w:cs="Arial" w:hint="eastAsia"/>
              </w:rPr>
              <w:t>YES</w:t>
            </w:r>
          </w:p>
        </w:tc>
        <w:tc>
          <w:tcPr>
            <w:tcW w:w="1080" w:type="dxa"/>
          </w:tcPr>
          <w:p w14:paraId="6EA3D219" w14:textId="77777777" w:rsidR="009B75C3" w:rsidRPr="001D2E49" w:rsidRDefault="009B75C3" w:rsidP="009517A1">
            <w:pPr>
              <w:pStyle w:val="TAL"/>
              <w:jc w:val="center"/>
              <w:rPr>
                <w:rFonts w:cs="Arial"/>
                <w:lang w:eastAsia="ja-JP"/>
              </w:rPr>
            </w:pPr>
            <w:r w:rsidRPr="001D2E49">
              <w:rPr>
                <w:rFonts w:eastAsia="Malgun Gothic" w:cs="Arial"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9517A1">
            <w:pPr>
              <w:pStyle w:val="TAL"/>
              <w:jc w:val="center"/>
              <w:rPr>
                <w:rFonts w:eastAsia="Malgun Gothic" w:cs="Arial"/>
              </w:rPr>
            </w:pPr>
            <w:r w:rsidRPr="001D2E49">
              <w:rPr>
                <w:rFonts w:eastAsia="Malgun Gothic" w:cs="Arial" w:hint="eastAsia"/>
              </w:rPr>
              <w:t>YES</w:t>
            </w:r>
          </w:p>
        </w:tc>
        <w:tc>
          <w:tcPr>
            <w:tcW w:w="1080" w:type="dxa"/>
          </w:tcPr>
          <w:p w14:paraId="44DAE915" w14:textId="77777777" w:rsidR="009B75C3" w:rsidRPr="001D2E49" w:rsidRDefault="009B75C3" w:rsidP="009517A1">
            <w:pPr>
              <w:pStyle w:val="TAL"/>
              <w:jc w:val="center"/>
              <w:rPr>
                <w:rFonts w:eastAsia="Malgun Gothic" w:cs="Arial"/>
              </w:rPr>
            </w:pPr>
            <w:r w:rsidRPr="001D2E49">
              <w:rPr>
                <w:rFonts w:eastAsia="Malgun Gothic" w:cs="Arial"/>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hint="eastAsia"/>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hint="eastAsia"/>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282B0E">
            <w:pPr>
              <w:pStyle w:val="TAL"/>
              <w:jc w:val="center"/>
              <w:rPr>
                <w:rFonts w:eastAsia="Malgun Gothic" w:cs="Arial" w:hint="eastAsia"/>
              </w:rPr>
            </w:pPr>
            <w:r w:rsidRPr="00083DA5">
              <w:rPr>
                <w:rFonts w:eastAsia="Malgun Gothic" w:cs="Arial" w:hint="eastAsia"/>
              </w:rPr>
              <w:t>YES</w:t>
            </w:r>
          </w:p>
        </w:tc>
        <w:tc>
          <w:tcPr>
            <w:tcW w:w="1080" w:type="dxa"/>
          </w:tcPr>
          <w:p w14:paraId="77E2182A" w14:textId="77777777" w:rsidR="00282B0E" w:rsidRPr="001D2E49" w:rsidRDefault="00282B0E" w:rsidP="00282B0E">
            <w:pPr>
              <w:pStyle w:val="TAL"/>
              <w:jc w:val="center"/>
              <w:rPr>
                <w:rFonts w:eastAsia="Malgun Gothic" w:cs="Arial"/>
              </w:rPr>
            </w:pPr>
            <w:r w:rsidRPr="00083DA5">
              <w:rPr>
                <w:rFonts w:eastAsia="Malgun Gothic" w:cs="Arial"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hint="eastAsia"/>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9A3198">
            <w:pPr>
              <w:pStyle w:val="TAL"/>
              <w:jc w:val="center"/>
              <w:rPr>
                <w:rFonts w:eastAsia="Malgun Gothic" w:cs="Arial" w:hint="eastAsia"/>
              </w:rPr>
            </w:pPr>
            <w:r w:rsidRPr="00BF600A">
              <w:rPr>
                <w:rFonts w:eastAsia="Malgun Gothic" w:cs="Arial"/>
              </w:rPr>
              <w:t>YES</w:t>
            </w:r>
          </w:p>
        </w:tc>
        <w:tc>
          <w:tcPr>
            <w:tcW w:w="1080" w:type="dxa"/>
          </w:tcPr>
          <w:p w14:paraId="4290F7D3" w14:textId="77777777" w:rsidR="009A3198" w:rsidRPr="00083DA5" w:rsidRDefault="009A3198" w:rsidP="009A3198">
            <w:pPr>
              <w:pStyle w:val="TAL"/>
              <w:jc w:val="center"/>
              <w:rPr>
                <w:rFonts w:eastAsia="Malgun Gothic" w:cs="Arial" w:hint="eastAsia"/>
              </w:rPr>
            </w:pPr>
            <w:r w:rsidRPr="00BF600A">
              <w:rPr>
                <w:rFonts w:eastAsia="Malgun Gothic" w:cs="Arial"/>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hint="eastAsia"/>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9A3198">
            <w:pPr>
              <w:pStyle w:val="TAL"/>
              <w:jc w:val="center"/>
              <w:rPr>
                <w:rFonts w:eastAsia="Malgun Gothic" w:cs="Arial" w:hint="eastAsia"/>
              </w:rPr>
            </w:pPr>
            <w:r>
              <w:rPr>
                <w:rFonts w:eastAsia="Malgun Gothic" w:cs="Arial"/>
              </w:rPr>
              <w:t>YES</w:t>
            </w:r>
          </w:p>
        </w:tc>
        <w:tc>
          <w:tcPr>
            <w:tcW w:w="1080" w:type="dxa"/>
          </w:tcPr>
          <w:p w14:paraId="5F196295" w14:textId="77777777" w:rsidR="009A3198" w:rsidRPr="00083DA5" w:rsidRDefault="009A3198" w:rsidP="009A3198">
            <w:pPr>
              <w:pStyle w:val="TAL"/>
              <w:jc w:val="center"/>
              <w:rPr>
                <w:rFonts w:eastAsia="Malgun Gothic" w:cs="Arial" w:hint="eastAsia"/>
              </w:rPr>
            </w:pPr>
            <w:r>
              <w:rPr>
                <w:rFonts w:eastAsia="Malgun Gothic" w:cs="Arial"/>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hint="eastAsia"/>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9A3198">
            <w:pPr>
              <w:pStyle w:val="TAL"/>
              <w:jc w:val="center"/>
              <w:rPr>
                <w:rFonts w:eastAsia="Malgun Gothic" w:cs="Arial" w:hint="eastAsia"/>
              </w:rPr>
            </w:pPr>
            <w:r w:rsidRPr="00A230A4">
              <w:rPr>
                <w:rFonts w:eastAsia="Malgun Gothic" w:cs="Arial"/>
              </w:rPr>
              <w:t>YES</w:t>
            </w:r>
          </w:p>
        </w:tc>
        <w:tc>
          <w:tcPr>
            <w:tcW w:w="1080" w:type="dxa"/>
          </w:tcPr>
          <w:p w14:paraId="7E41769A" w14:textId="77777777" w:rsidR="009A3198" w:rsidRPr="00083DA5" w:rsidRDefault="009A3198" w:rsidP="009A3198">
            <w:pPr>
              <w:pStyle w:val="TAL"/>
              <w:jc w:val="center"/>
              <w:rPr>
                <w:rFonts w:eastAsia="Malgun Gothic" w:cs="Arial" w:hint="eastAsia"/>
              </w:rPr>
            </w:pPr>
            <w:r w:rsidRPr="00A230A4">
              <w:rPr>
                <w:rFonts w:eastAsia="Malgun Gothic" w:cs="Arial"/>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84476C">
            <w:pPr>
              <w:pStyle w:val="TAL"/>
              <w:jc w:val="center"/>
              <w:rPr>
                <w:rFonts w:eastAsia="Malgun Gothic" w:cs="Arial"/>
              </w:rPr>
            </w:pPr>
            <w:r>
              <w:rPr>
                <w:szCs w:val="22"/>
              </w:rPr>
              <w:t>YES</w:t>
            </w:r>
          </w:p>
        </w:tc>
        <w:tc>
          <w:tcPr>
            <w:tcW w:w="1080" w:type="dxa"/>
          </w:tcPr>
          <w:p w14:paraId="5B56599B" w14:textId="77777777" w:rsidR="0084476C" w:rsidRPr="00A230A4" w:rsidRDefault="0084476C" w:rsidP="0084476C">
            <w:pPr>
              <w:pStyle w:val="TAL"/>
              <w:jc w:val="center"/>
              <w:rPr>
                <w:rFonts w:eastAsia="Malgun Gothic" w:cs="Arial"/>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A47B92">
            <w:pPr>
              <w:pStyle w:val="TAL"/>
              <w:jc w:val="center"/>
              <w:rPr>
                <w:szCs w:val="22"/>
              </w:rPr>
            </w:pPr>
            <w:r w:rsidRPr="00567372">
              <w:rPr>
                <w:rFonts w:cs="Arial"/>
                <w:lang w:eastAsia="ja-JP"/>
              </w:rPr>
              <w:t>YES</w:t>
            </w:r>
          </w:p>
        </w:tc>
        <w:tc>
          <w:tcPr>
            <w:tcW w:w="1080" w:type="dxa"/>
          </w:tcPr>
          <w:p w14:paraId="311B7392" w14:textId="77777777" w:rsidR="00A47B92" w:rsidRDefault="00A47B92" w:rsidP="00A47B92">
            <w:pPr>
              <w:pStyle w:val="TAL"/>
              <w:jc w:val="center"/>
              <w:rPr>
                <w:szCs w:val="22"/>
              </w:rPr>
            </w:pPr>
            <w:r w:rsidRPr="00567372">
              <w:rPr>
                <w:rFonts w:cs="Arial"/>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A47B92">
            <w:pPr>
              <w:pStyle w:val="TAL"/>
              <w:jc w:val="center"/>
              <w:rPr>
                <w:szCs w:val="22"/>
              </w:rPr>
            </w:pPr>
            <w:r w:rsidRPr="003C7DBE">
              <w:t>YES</w:t>
            </w:r>
          </w:p>
        </w:tc>
        <w:tc>
          <w:tcPr>
            <w:tcW w:w="1080" w:type="dxa"/>
          </w:tcPr>
          <w:p w14:paraId="49EDDBA7" w14:textId="77777777" w:rsidR="00A47B92" w:rsidRDefault="00A47B92" w:rsidP="00A47B92">
            <w:pPr>
              <w:pStyle w:val="TAL"/>
              <w:jc w:val="center"/>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A47B92">
            <w:pPr>
              <w:pStyle w:val="TAL"/>
              <w:jc w:val="center"/>
              <w:rPr>
                <w:szCs w:val="22"/>
              </w:rPr>
            </w:pPr>
            <w:r w:rsidRPr="00D64A3C">
              <w:rPr>
                <w:rFonts w:cs="Arial"/>
                <w:lang w:eastAsia="ja-JP"/>
              </w:rPr>
              <w:t>YES</w:t>
            </w:r>
          </w:p>
        </w:tc>
        <w:tc>
          <w:tcPr>
            <w:tcW w:w="1080" w:type="dxa"/>
          </w:tcPr>
          <w:p w14:paraId="7A303D61" w14:textId="77777777" w:rsidR="00A47B92" w:rsidRDefault="00A47B92" w:rsidP="00A47B92">
            <w:pPr>
              <w:pStyle w:val="TAL"/>
              <w:jc w:val="center"/>
              <w:rPr>
                <w:szCs w:val="22"/>
              </w:rPr>
            </w:pPr>
            <w:r w:rsidRPr="00D64A3C">
              <w:rPr>
                <w:rFonts w:cs="Arial"/>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97459A">
            <w:pPr>
              <w:pStyle w:val="TAL"/>
              <w:jc w:val="center"/>
              <w:rPr>
                <w:rFonts w:cs="Arial"/>
                <w:lang w:eastAsia="ja-JP"/>
              </w:rPr>
            </w:pPr>
            <w:r w:rsidRPr="00732424">
              <w:rPr>
                <w:rFonts w:cs="Arial"/>
                <w:lang w:eastAsia="ja-JP"/>
              </w:rPr>
              <w:t>YES</w:t>
            </w:r>
          </w:p>
        </w:tc>
        <w:tc>
          <w:tcPr>
            <w:tcW w:w="1080" w:type="dxa"/>
          </w:tcPr>
          <w:p w14:paraId="7D38F24A" w14:textId="77777777" w:rsidR="0097459A" w:rsidRPr="00D64A3C" w:rsidRDefault="0097459A" w:rsidP="0097459A">
            <w:pPr>
              <w:pStyle w:val="TAL"/>
              <w:jc w:val="center"/>
              <w:rPr>
                <w:rFonts w:cs="Arial"/>
                <w:lang w:eastAsia="ja-JP"/>
              </w:rPr>
            </w:pPr>
            <w:r w:rsidRPr="00732424">
              <w:rPr>
                <w:rFonts w:cs="Arial"/>
                <w:lang w:eastAsia="ja-JP"/>
              </w:rPr>
              <w:t>reject</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022" w:name="_Toc20955112"/>
      <w:bookmarkStart w:id="6023" w:name="_Toc29503558"/>
      <w:bookmarkStart w:id="6024" w:name="_Toc29504142"/>
      <w:bookmarkStart w:id="6025" w:name="_Toc29504726"/>
      <w:bookmarkStart w:id="6026" w:name="_Toc36553172"/>
      <w:bookmarkStart w:id="6027" w:name="_Toc36554899"/>
      <w:bookmarkStart w:id="6028" w:name="_Toc45652208"/>
      <w:bookmarkStart w:id="6029" w:name="_Toc45658640"/>
      <w:bookmarkStart w:id="6030" w:name="_Toc45720460"/>
      <w:bookmarkStart w:id="6031" w:name="_Toc45798340"/>
      <w:bookmarkStart w:id="6032" w:name="_Toc45897729"/>
      <w:bookmarkStart w:id="6033" w:name="_Toc51745933"/>
      <w:bookmarkStart w:id="6034" w:name="_Toc64446197"/>
      <w:bookmarkStart w:id="6035" w:name="_Toc73982067"/>
      <w:bookmarkStart w:id="6036" w:name="_Toc88652156"/>
      <w:bookmarkStart w:id="6037" w:name="_Toc97891199"/>
      <w:bookmarkStart w:id="6038" w:name="_Toc106109219"/>
      <w:r w:rsidRPr="001D2E49">
        <w:t>9.2.5.3</w:t>
      </w:r>
      <w:r w:rsidRPr="001D2E49">
        <w:tab/>
        <w:t>UPLINK NAS TRANSPORT</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039" w:name="_Toc20955113"/>
      <w:bookmarkStart w:id="6040" w:name="_Toc29503559"/>
      <w:bookmarkStart w:id="6041" w:name="_Toc29504143"/>
      <w:bookmarkStart w:id="6042" w:name="_Toc29504727"/>
      <w:bookmarkStart w:id="6043" w:name="_Toc36553173"/>
      <w:bookmarkStart w:id="6044" w:name="_Toc36554900"/>
      <w:bookmarkStart w:id="6045" w:name="_Toc45652209"/>
      <w:bookmarkStart w:id="6046" w:name="_Toc45658641"/>
      <w:bookmarkStart w:id="6047" w:name="_Toc45720461"/>
      <w:bookmarkStart w:id="6048" w:name="_Toc45798341"/>
      <w:bookmarkStart w:id="6049" w:name="_Toc45897730"/>
      <w:bookmarkStart w:id="6050" w:name="_Toc51745934"/>
      <w:bookmarkStart w:id="6051" w:name="_Toc64446198"/>
      <w:bookmarkStart w:id="6052" w:name="_Toc73982068"/>
      <w:bookmarkStart w:id="6053" w:name="_Toc88652157"/>
      <w:bookmarkStart w:id="6054" w:name="_Toc97891200"/>
      <w:bookmarkStart w:id="6055" w:name="_Toc106109220"/>
      <w:r w:rsidRPr="001D2E49">
        <w:t>9.2.5.4</w:t>
      </w:r>
      <w:r w:rsidRPr="001D2E49">
        <w:tab/>
        <w:t>NAS NON DELIVERY INDICATION</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056" w:name="_Toc20955114"/>
      <w:bookmarkStart w:id="6057" w:name="_Toc29503560"/>
      <w:bookmarkStart w:id="6058" w:name="_Toc29504144"/>
      <w:bookmarkStart w:id="6059" w:name="_Toc29504728"/>
      <w:bookmarkStart w:id="6060" w:name="_Toc36553174"/>
      <w:bookmarkStart w:id="6061" w:name="_Toc36554901"/>
      <w:bookmarkStart w:id="6062" w:name="_Toc45652210"/>
      <w:bookmarkStart w:id="6063" w:name="_Toc45658642"/>
      <w:bookmarkStart w:id="6064" w:name="_Toc45720462"/>
      <w:bookmarkStart w:id="6065" w:name="_Toc45798342"/>
      <w:bookmarkStart w:id="6066" w:name="_Toc45897731"/>
      <w:bookmarkStart w:id="6067" w:name="_Toc51745935"/>
      <w:bookmarkStart w:id="6068" w:name="_Toc64446199"/>
      <w:bookmarkStart w:id="6069" w:name="_Toc73982069"/>
      <w:bookmarkStart w:id="6070" w:name="_Toc88652158"/>
      <w:bookmarkStart w:id="6071" w:name="_Toc97891201"/>
      <w:bookmarkStart w:id="6072" w:name="_Toc106109221"/>
      <w:r w:rsidRPr="001D2E49">
        <w:t>9.2.5.5</w:t>
      </w:r>
      <w:r w:rsidRPr="001D2E49">
        <w:tab/>
        <w:t>REROUTE NAS REQUEST</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073" w:name="_Toc20955115"/>
      <w:bookmarkStart w:id="6074" w:name="_Toc29503561"/>
      <w:bookmarkStart w:id="6075" w:name="_Toc29504145"/>
      <w:bookmarkStart w:id="6076" w:name="_Toc29504729"/>
      <w:bookmarkStart w:id="6077" w:name="_Toc36553175"/>
      <w:bookmarkStart w:id="6078" w:name="_Toc36554902"/>
      <w:bookmarkStart w:id="6079" w:name="_Toc45652211"/>
      <w:bookmarkStart w:id="6080" w:name="_Toc45658643"/>
      <w:bookmarkStart w:id="6081" w:name="_Toc45720463"/>
      <w:bookmarkStart w:id="6082" w:name="_Toc45798343"/>
      <w:bookmarkStart w:id="6083" w:name="_Toc45897732"/>
      <w:bookmarkStart w:id="6084" w:name="_Toc51745936"/>
      <w:bookmarkStart w:id="6085" w:name="_Toc64446200"/>
      <w:bookmarkStart w:id="6086" w:name="_Toc73982070"/>
      <w:bookmarkStart w:id="6087" w:name="_Toc88652159"/>
      <w:bookmarkStart w:id="6088" w:name="_Toc97891202"/>
      <w:bookmarkStart w:id="6089" w:name="_Toc106109222"/>
      <w:r w:rsidRPr="001D2E49">
        <w:t>9.2.6</w:t>
      </w:r>
      <w:r w:rsidRPr="001D2E49">
        <w:tab/>
        <w:t>Interface Management Messages</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BA7FD08" w14:textId="77777777" w:rsidR="009B75C3" w:rsidRPr="001D2E49" w:rsidRDefault="009B75C3" w:rsidP="009B75C3">
      <w:pPr>
        <w:pStyle w:val="Heading4"/>
      </w:pPr>
      <w:bookmarkStart w:id="6090" w:name="_Toc20955116"/>
      <w:bookmarkStart w:id="6091" w:name="_Toc29503562"/>
      <w:bookmarkStart w:id="6092" w:name="_Toc29504146"/>
      <w:bookmarkStart w:id="6093" w:name="_Toc29504730"/>
      <w:bookmarkStart w:id="6094" w:name="_Toc36553176"/>
      <w:bookmarkStart w:id="6095" w:name="_Toc36554903"/>
      <w:bookmarkStart w:id="6096" w:name="_Toc45652212"/>
      <w:bookmarkStart w:id="6097" w:name="_Toc45658644"/>
      <w:bookmarkStart w:id="6098" w:name="_Toc45720464"/>
      <w:bookmarkStart w:id="6099" w:name="_Toc45798344"/>
      <w:bookmarkStart w:id="6100" w:name="_Toc45897733"/>
      <w:bookmarkStart w:id="6101" w:name="_Toc51745937"/>
      <w:bookmarkStart w:id="6102" w:name="_Toc64446201"/>
      <w:bookmarkStart w:id="6103" w:name="_Toc73982071"/>
      <w:bookmarkStart w:id="6104" w:name="_Toc88652160"/>
      <w:bookmarkStart w:id="6105" w:name="_Toc97891203"/>
      <w:bookmarkStart w:id="6106" w:name="_Toc106109223"/>
      <w:r w:rsidRPr="001D2E49">
        <w:t>9.2.6.1</w:t>
      </w:r>
      <w:r w:rsidRPr="001D2E49">
        <w:tab/>
        <w:t>NG SETUP REQUEST</w:t>
      </w:r>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107" w:name="_Hlk25105837"/>
            <w:r>
              <w:rPr>
                <w:rFonts w:eastAsia="Batang" w:cs="Arial"/>
                <w:lang w:eastAsia="ja-JP"/>
              </w:rPr>
              <w:t>NPN Support</w:t>
            </w:r>
            <w:bookmarkEnd w:id="6107"/>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108"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108"/>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109" w:name="_Toc20955117"/>
      <w:bookmarkStart w:id="6110" w:name="_Toc29503563"/>
      <w:bookmarkStart w:id="6111" w:name="_Toc29504147"/>
      <w:bookmarkStart w:id="6112" w:name="_Toc29504731"/>
      <w:bookmarkStart w:id="6113" w:name="_Toc36553177"/>
      <w:bookmarkStart w:id="6114" w:name="_Toc36554904"/>
      <w:bookmarkStart w:id="6115" w:name="_Toc45652213"/>
      <w:bookmarkStart w:id="6116" w:name="_Toc45658645"/>
      <w:bookmarkStart w:id="6117" w:name="_Toc45720465"/>
      <w:bookmarkStart w:id="6118" w:name="_Toc45798345"/>
      <w:bookmarkStart w:id="6119" w:name="_Toc45897734"/>
      <w:bookmarkStart w:id="6120" w:name="_Toc51745938"/>
      <w:bookmarkStart w:id="6121" w:name="_Toc64446202"/>
      <w:bookmarkStart w:id="6122" w:name="_Toc73982072"/>
      <w:bookmarkStart w:id="6123" w:name="_Toc88652161"/>
      <w:bookmarkStart w:id="6124" w:name="_Toc97891204"/>
      <w:bookmarkStart w:id="6125" w:name="_Toc106109224"/>
      <w:r w:rsidRPr="001D2E49">
        <w:t>9.2.6.2</w:t>
      </w:r>
      <w:r w:rsidRPr="001D2E49">
        <w:tab/>
        <w:t>NG SETUP RESPONSE</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126" w:name="_Hlk44344737"/>
            <w:r>
              <w:rPr>
                <w:lang w:eastAsia="zh-CN"/>
              </w:rPr>
              <w:t>9.3.3.</w:t>
            </w:r>
            <w:bookmarkEnd w:id="6126"/>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rPr>
                <w:rFonts w:hint="eastAsia"/>
              </w:rPr>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rPr>
                <w:rFonts w:hint="eastAsia"/>
              </w:rPr>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rPr>
                <w:rFonts w:hint="eastAsia"/>
              </w:rPr>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127" w:name="_Toc20955118"/>
      <w:bookmarkStart w:id="6128" w:name="_Toc29503564"/>
      <w:bookmarkStart w:id="6129" w:name="_Toc29504148"/>
      <w:bookmarkStart w:id="6130" w:name="_Toc29504732"/>
      <w:bookmarkStart w:id="6131" w:name="_Toc36553178"/>
      <w:bookmarkStart w:id="6132" w:name="_Toc36554905"/>
      <w:bookmarkStart w:id="6133" w:name="_Toc45652214"/>
      <w:bookmarkStart w:id="6134" w:name="_Toc45658646"/>
      <w:bookmarkStart w:id="6135" w:name="_Toc45720466"/>
      <w:bookmarkStart w:id="6136" w:name="_Toc45798346"/>
      <w:bookmarkStart w:id="6137" w:name="_Toc45897735"/>
      <w:bookmarkStart w:id="6138" w:name="_Toc51745939"/>
      <w:bookmarkStart w:id="6139" w:name="_Toc64446203"/>
      <w:bookmarkStart w:id="6140" w:name="_Toc73982073"/>
      <w:bookmarkStart w:id="6141" w:name="_Toc88652162"/>
      <w:bookmarkStart w:id="6142" w:name="_Toc97891205"/>
      <w:bookmarkStart w:id="6143" w:name="_Toc106109225"/>
      <w:r w:rsidRPr="001D2E49">
        <w:t>9.2.6.3</w:t>
      </w:r>
      <w:r w:rsidRPr="001D2E49">
        <w:tab/>
        <w:t>NG SETUP FAILURE</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144" w:name="_Toc20955119"/>
      <w:bookmarkStart w:id="6145" w:name="_Toc29503565"/>
      <w:bookmarkStart w:id="6146" w:name="_Toc29504149"/>
      <w:bookmarkStart w:id="6147" w:name="_Toc29504733"/>
      <w:bookmarkStart w:id="6148" w:name="_Toc36553179"/>
      <w:bookmarkStart w:id="6149" w:name="_Toc36554906"/>
      <w:bookmarkStart w:id="6150" w:name="_Toc45652215"/>
      <w:bookmarkStart w:id="6151" w:name="_Toc45658647"/>
      <w:bookmarkStart w:id="6152" w:name="_Toc45720467"/>
      <w:bookmarkStart w:id="6153" w:name="_Toc45798347"/>
      <w:bookmarkStart w:id="6154" w:name="_Toc45897736"/>
      <w:bookmarkStart w:id="6155" w:name="_Toc51745940"/>
      <w:bookmarkStart w:id="6156" w:name="_Toc64446204"/>
      <w:bookmarkStart w:id="6157" w:name="_Toc73982074"/>
      <w:bookmarkStart w:id="6158" w:name="_Toc88652163"/>
      <w:bookmarkStart w:id="6159" w:name="_Toc97891206"/>
      <w:bookmarkStart w:id="6160" w:name="_Toc106109226"/>
      <w:r w:rsidRPr="001D2E49">
        <w:t>9.2.6.4</w:t>
      </w:r>
      <w:r w:rsidRPr="001D2E49">
        <w:tab/>
        <w:t>RAN CONFIGURATION UPDATE</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hint="eastAsia"/>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161" w:name="_Toc20955120"/>
      <w:bookmarkStart w:id="6162" w:name="_Toc29503566"/>
      <w:bookmarkStart w:id="6163" w:name="_Toc29504150"/>
      <w:bookmarkStart w:id="6164" w:name="_Toc29504734"/>
      <w:bookmarkStart w:id="6165" w:name="_Toc36553180"/>
      <w:bookmarkStart w:id="6166" w:name="_Toc36554907"/>
      <w:bookmarkStart w:id="6167" w:name="_Toc45652216"/>
      <w:bookmarkStart w:id="6168" w:name="_Toc45658648"/>
      <w:bookmarkStart w:id="6169" w:name="_Toc45720468"/>
      <w:bookmarkStart w:id="6170" w:name="_Toc45798348"/>
      <w:bookmarkStart w:id="6171" w:name="_Toc45897737"/>
      <w:bookmarkStart w:id="6172" w:name="_Toc51745941"/>
      <w:bookmarkStart w:id="6173" w:name="_Toc64446205"/>
      <w:bookmarkStart w:id="6174" w:name="_Toc73982075"/>
      <w:bookmarkStart w:id="6175" w:name="_Toc88652164"/>
      <w:bookmarkStart w:id="6176" w:name="_Toc97891207"/>
      <w:bookmarkStart w:id="6177" w:name="_Toc106109227"/>
      <w:r w:rsidRPr="001D2E49">
        <w:t>9.2.6.5</w:t>
      </w:r>
      <w:r w:rsidRPr="001D2E49">
        <w:tab/>
        <w:t>RAN CONFIGURATION UPDATE ACKNOWLEDGE</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178" w:name="_Toc20955121"/>
      <w:bookmarkStart w:id="6179" w:name="_Toc29503567"/>
      <w:bookmarkStart w:id="6180" w:name="_Toc29504151"/>
      <w:bookmarkStart w:id="6181" w:name="_Toc29504735"/>
      <w:bookmarkStart w:id="6182" w:name="_Toc36553181"/>
      <w:bookmarkStart w:id="6183" w:name="_Toc36554908"/>
      <w:bookmarkStart w:id="6184" w:name="_Toc45652217"/>
      <w:bookmarkStart w:id="6185" w:name="_Toc45658649"/>
      <w:bookmarkStart w:id="6186" w:name="_Toc45720469"/>
      <w:bookmarkStart w:id="6187" w:name="_Toc45798349"/>
      <w:bookmarkStart w:id="6188" w:name="_Toc45897738"/>
      <w:bookmarkStart w:id="6189" w:name="_Toc51745942"/>
      <w:bookmarkStart w:id="6190" w:name="_Toc64446206"/>
      <w:bookmarkStart w:id="6191" w:name="_Toc73982076"/>
      <w:bookmarkStart w:id="6192" w:name="_Toc88652165"/>
      <w:bookmarkStart w:id="6193" w:name="_Toc97891208"/>
      <w:bookmarkStart w:id="6194" w:name="_Toc106109228"/>
      <w:r w:rsidRPr="001D2E49">
        <w:t>9.2.6.6</w:t>
      </w:r>
      <w:r w:rsidRPr="001D2E49">
        <w:tab/>
        <w:t>RAN CONFIGURATION UPDATE FAILURE</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195" w:name="_Toc20955122"/>
      <w:bookmarkStart w:id="6196" w:name="_Toc29503568"/>
      <w:bookmarkStart w:id="6197" w:name="_Toc29504152"/>
      <w:bookmarkStart w:id="6198" w:name="_Toc29504736"/>
      <w:bookmarkStart w:id="6199" w:name="_Toc36553182"/>
      <w:bookmarkStart w:id="6200" w:name="_Toc36554909"/>
      <w:bookmarkStart w:id="6201" w:name="_Toc45652218"/>
      <w:bookmarkStart w:id="6202" w:name="_Toc45658650"/>
      <w:bookmarkStart w:id="6203" w:name="_Toc45720470"/>
      <w:bookmarkStart w:id="6204" w:name="_Toc45798350"/>
      <w:bookmarkStart w:id="6205" w:name="_Toc45897739"/>
      <w:bookmarkStart w:id="6206" w:name="_Toc51745943"/>
      <w:bookmarkStart w:id="6207" w:name="_Toc64446207"/>
      <w:bookmarkStart w:id="6208" w:name="_Toc73982077"/>
      <w:bookmarkStart w:id="6209" w:name="_Toc88652166"/>
      <w:bookmarkStart w:id="6210" w:name="_Toc97891209"/>
      <w:bookmarkStart w:id="6211" w:name="_Toc106109229"/>
      <w:r w:rsidRPr="001D2E49">
        <w:t>9.2.6.7</w:t>
      </w:r>
      <w:r w:rsidRPr="001D2E49">
        <w:tab/>
        <w:t>AMF CONFIGURATION UPDATE</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hint="eastAsia"/>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rPr>
                <w:rFonts w:hint="eastAsia"/>
              </w:rPr>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hint="eastAsia"/>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212"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213" w:name="_Toc20955123"/>
      <w:bookmarkStart w:id="6214" w:name="_Toc29503569"/>
      <w:bookmarkStart w:id="6215" w:name="_Toc29504153"/>
      <w:bookmarkStart w:id="6216" w:name="_Toc29504737"/>
      <w:bookmarkStart w:id="6217" w:name="_Toc36553183"/>
      <w:bookmarkStart w:id="6218" w:name="_Toc36554910"/>
      <w:bookmarkStart w:id="6219" w:name="_Toc45652219"/>
      <w:bookmarkStart w:id="6220" w:name="_Toc45658651"/>
      <w:bookmarkStart w:id="6221" w:name="_Toc45720471"/>
      <w:bookmarkStart w:id="6222" w:name="_Toc45798351"/>
      <w:bookmarkStart w:id="6223" w:name="_Toc45897740"/>
      <w:bookmarkStart w:id="6224" w:name="_Toc51745944"/>
      <w:bookmarkStart w:id="6225" w:name="_Toc64446208"/>
      <w:bookmarkStart w:id="6226" w:name="_Toc73982078"/>
      <w:bookmarkStart w:id="6227" w:name="_Toc88652167"/>
      <w:bookmarkStart w:id="6228" w:name="_Toc97891210"/>
      <w:bookmarkStart w:id="6229" w:name="_Toc106109230"/>
      <w:bookmarkEnd w:id="6212"/>
      <w:r w:rsidRPr="001D2E49">
        <w:t>9.2.6.8</w:t>
      </w:r>
      <w:r w:rsidRPr="001D2E49">
        <w:tab/>
        <w:t>AMF CONFIGURATION UPDATE ACKNOWLEDGE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230" w:name="_Toc20955124"/>
      <w:bookmarkStart w:id="6231" w:name="_Toc29503570"/>
      <w:bookmarkStart w:id="6232" w:name="_Toc29504154"/>
      <w:bookmarkStart w:id="6233" w:name="_Toc29504738"/>
      <w:bookmarkStart w:id="6234" w:name="_Toc36553184"/>
      <w:bookmarkStart w:id="6235" w:name="_Toc36554911"/>
      <w:bookmarkStart w:id="6236" w:name="_Toc45652220"/>
      <w:bookmarkStart w:id="6237" w:name="_Toc45658652"/>
      <w:bookmarkStart w:id="6238" w:name="_Toc45720472"/>
      <w:bookmarkStart w:id="6239" w:name="_Toc45798352"/>
      <w:bookmarkStart w:id="6240" w:name="_Toc45897741"/>
      <w:bookmarkStart w:id="6241" w:name="_Toc51745945"/>
      <w:bookmarkStart w:id="6242" w:name="_Toc64446209"/>
      <w:bookmarkStart w:id="6243" w:name="_Toc73982079"/>
      <w:bookmarkStart w:id="6244" w:name="_Toc88652168"/>
      <w:bookmarkStart w:id="6245" w:name="_Toc97891211"/>
      <w:bookmarkStart w:id="6246" w:name="_Toc106109231"/>
      <w:r w:rsidRPr="001D2E49">
        <w:t>9.2.6.9</w:t>
      </w:r>
      <w:r w:rsidRPr="001D2E49">
        <w:tab/>
        <w:t>AMF CONFIGURATION UPDATE FAILURE</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247" w:name="_Toc20955125"/>
      <w:bookmarkStart w:id="6248" w:name="_Toc29503571"/>
      <w:bookmarkStart w:id="6249" w:name="_Toc29504155"/>
      <w:bookmarkStart w:id="6250" w:name="_Toc29504739"/>
      <w:bookmarkStart w:id="6251" w:name="_Toc36553185"/>
      <w:bookmarkStart w:id="6252" w:name="_Toc36554912"/>
      <w:bookmarkStart w:id="6253" w:name="_Toc45652221"/>
      <w:bookmarkStart w:id="6254" w:name="_Toc45658653"/>
      <w:bookmarkStart w:id="6255" w:name="_Toc45720473"/>
      <w:bookmarkStart w:id="6256" w:name="_Toc45798353"/>
      <w:bookmarkStart w:id="6257" w:name="_Toc45897742"/>
      <w:bookmarkStart w:id="6258" w:name="_Toc51745946"/>
      <w:bookmarkStart w:id="6259" w:name="_Toc64446210"/>
      <w:bookmarkStart w:id="6260" w:name="_Toc73982080"/>
      <w:bookmarkStart w:id="6261" w:name="_Toc88652169"/>
      <w:bookmarkStart w:id="6262" w:name="_Toc97891212"/>
      <w:bookmarkStart w:id="6263" w:name="_Toc106109232"/>
      <w:r w:rsidRPr="001D2E49">
        <w:t>9.2.6.10</w:t>
      </w:r>
      <w:r w:rsidRPr="001D2E49">
        <w:tab/>
        <w:t>AMF STATUS INDICATION</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264" w:name="_Toc20955126"/>
      <w:bookmarkStart w:id="6265" w:name="_Toc29503572"/>
      <w:bookmarkStart w:id="6266" w:name="_Toc29504156"/>
      <w:bookmarkStart w:id="6267" w:name="_Toc29504740"/>
      <w:bookmarkStart w:id="6268" w:name="_Toc36553186"/>
      <w:bookmarkStart w:id="6269" w:name="_Toc36554913"/>
      <w:bookmarkStart w:id="6270" w:name="_Toc45652222"/>
      <w:bookmarkStart w:id="6271" w:name="_Toc45658654"/>
      <w:bookmarkStart w:id="6272" w:name="_Toc45720474"/>
      <w:bookmarkStart w:id="6273" w:name="_Toc45798354"/>
      <w:bookmarkStart w:id="6274" w:name="_Toc45897743"/>
      <w:bookmarkStart w:id="6275" w:name="_Toc51745947"/>
      <w:bookmarkStart w:id="6276" w:name="_Toc64446211"/>
      <w:bookmarkStart w:id="6277" w:name="_Toc73982081"/>
      <w:bookmarkStart w:id="6278" w:name="_Toc88652170"/>
      <w:bookmarkStart w:id="6279" w:name="_Toc97891213"/>
      <w:bookmarkStart w:id="6280" w:name="_Toc106109233"/>
      <w:r w:rsidRPr="001D2E49">
        <w:t>9.2.6.11</w:t>
      </w:r>
      <w:r w:rsidRPr="001D2E49">
        <w:tab/>
        <w:t>NG RESET</w:t>
      </w:r>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281" w:name="_Toc20955127"/>
      <w:bookmarkStart w:id="6282" w:name="_Toc29503573"/>
      <w:bookmarkStart w:id="6283" w:name="_Toc29504157"/>
      <w:bookmarkStart w:id="6284" w:name="_Toc29504741"/>
      <w:bookmarkStart w:id="6285" w:name="_Toc36553187"/>
      <w:bookmarkStart w:id="6286" w:name="_Toc36554914"/>
      <w:bookmarkStart w:id="6287" w:name="_Toc45652223"/>
      <w:bookmarkStart w:id="6288" w:name="_Toc45658655"/>
      <w:bookmarkStart w:id="6289" w:name="_Toc45720475"/>
      <w:bookmarkStart w:id="6290" w:name="_Toc45798355"/>
      <w:bookmarkStart w:id="6291" w:name="_Toc45897744"/>
      <w:bookmarkStart w:id="6292" w:name="_Toc51745948"/>
      <w:bookmarkStart w:id="6293" w:name="_Toc64446212"/>
      <w:bookmarkStart w:id="6294" w:name="_Toc73982082"/>
      <w:bookmarkStart w:id="6295" w:name="_Toc88652171"/>
      <w:bookmarkStart w:id="6296" w:name="_Toc97891214"/>
      <w:bookmarkStart w:id="6297" w:name="_Toc106109234"/>
      <w:r w:rsidRPr="001D2E49">
        <w:t>9.2.6.12</w:t>
      </w:r>
      <w:r w:rsidRPr="001D2E49">
        <w:tab/>
        <w:t>NG RESET ACKNOWLEDGE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298" w:name="_Toc20955128"/>
      <w:bookmarkStart w:id="6299" w:name="_Toc29503574"/>
      <w:bookmarkStart w:id="6300" w:name="_Toc29504158"/>
      <w:bookmarkStart w:id="6301" w:name="_Toc29504742"/>
      <w:bookmarkStart w:id="6302" w:name="_Toc36553188"/>
      <w:bookmarkStart w:id="6303" w:name="_Toc36554915"/>
      <w:bookmarkStart w:id="6304" w:name="_Toc45652224"/>
      <w:bookmarkStart w:id="6305" w:name="_Toc45658656"/>
      <w:bookmarkStart w:id="6306" w:name="_Toc45720476"/>
      <w:bookmarkStart w:id="6307" w:name="_Toc45798356"/>
      <w:bookmarkStart w:id="6308" w:name="_Toc45897745"/>
      <w:bookmarkStart w:id="6309" w:name="_Toc51745949"/>
      <w:bookmarkStart w:id="6310" w:name="_Toc64446213"/>
      <w:bookmarkStart w:id="6311" w:name="_Toc73982083"/>
      <w:bookmarkStart w:id="6312" w:name="_Toc88652172"/>
      <w:bookmarkStart w:id="6313" w:name="_Toc97891215"/>
      <w:bookmarkStart w:id="6314" w:name="_Toc106109235"/>
      <w:r w:rsidRPr="001D2E49">
        <w:t>9.2.6.13</w:t>
      </w:r>
      <w:r w:rsidRPr="001D2E49">
        <w:tab/>
        <w:t>ERROR INDICATION</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315" w:name="_Toc20955129"/>
      <w:bookmarkStart w:id="6316" w:name="_Toc29503575"/>
      <w:bookmarkStart w:id="6317" w:name="_Toc29504159"/>
      <w:bookmarkStart w:id="6318" w:name="_Toc29504743"/>
      <w:bookmarkStart w:id="6319" w:name="_Toc36553189"/>
      <w:bookmarkStart w:id="6320" w:name="_Toc36554916"/>
      <w:bookmarkStart w:id="6321" w:name="_Toc45652225"/>
      <w:bookmarkStart w:id="6322" w:name="_Toc45658657"/>
      <w:bookmarkStart w:id="6323" w:name="_Toc45720477"/>
      <w:bookmarkStart w:id="6324" w:name="_Toc45798357"/>
      <w:bookmarkStart w:id="6325" w:name="_Toc45897746"/>
      <w:bookmarkStart w:id="6326" w:name="_Toc51745950"/>
      <w:bookmarkStart w:id="6327" w:name="_Toc64446214"/>
      <w:bookmarkStart w:id="6328" w:name="_Toc73982084"/>
      <w:bookmarkStart w:id="6329" w:name="_Toc88652173"/>
      <w:bookmarkStart w:id="6330" w:name="_Toc97891216"/>
      <w:bookmarkStart w:id="6331" w:name="_Toc106109236"/>
      <w:r w:rsidRPr="001D2E49">
        <w:t>9.2.6.14</w:t>
      </w:r>
      <w:r w:rsidRPr="001D2E49">
        <w:tab/>
        <w:t>OVERLOAD START</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332" w:name="_Toc20955130"/>
      <w:bookmarkStart w:id="6333" w:name="_Toc29503576"/>
      <w:bookmarkStart w:id="6334" w:name="_Toc29504160"/>
      <w:bookmarkStart w:id="6335" w:name="_Toc29504744"/>
      <w:bookmarkStart w:id="6336" w:name="_Toc36553190"/>
      <w:bookmarkStart w:id="6337" w:name="_Toc36554917"/>
      <w:bookmarkStart w:id="6338" w:name="_Toc45652226"/>
      <w:bookmarkStart w:id="6339" w:name="_Toc45658658"/>
      <w:bookmarkStart w:id="6340" w:name="_Toc45720478"/>
      <w:bookmarkStart w:id="6341" w:name="_Toc45798358"/>
      <w:bookmarkStart w:id="6342" w:name="_Toc45897747"/>
      <w:bookmarkStart w:id="6343" w:name="_Toc51745951"/>
      <w:bookmarkStart w:id="6344" w:name="_Toc64446215"/>
      <w:bookmarkStart w:id="6345" w:name="_Toc73982085"/>
      <w:bookmarkStart w:id="6346" w:name="_Toc88652174"/>
      <w:bookmarkStart w:id="6347" w:name="_Toc97891217"/>
      <w:bookmarkStart w:id="6348" w:name="_Toc106109237"/>
      <w:r w:rsidRPr="001D2E49">
        <w:t>9.2.6.15</w:t>
      </w:r>
      <w:r w:rsidRPr="001D2E49">
        <w:tab/>
        <w:t>OVERLOAD STOP</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349" w:name="_Toc20955131"/>
      <w:bookmarkStart w:id="6350" w:name="_Toc29503577"/>
      <w:bookmarkStart w:id="6351" w:name="_Toc29504161"/>
      <w:bookmarkStart w:id="6352" w:name="_Toc29504745"/>
      <w:bookmarkStart w:id="6353" w:name="_Toc36553191"/>
      <w:bookmarkStart w:id="6354" w:name="_Toc36554918"/>
      <w:bookmarkStart w:id="6355" w:name="_Toc45652227"/>
      <w:bookmarkStart w:id="6356" w:name="_Toc45658659"/>
      <w:bookmarkStart w:id="6357" w:name="_Toc45720479"/>
      <w:bookmarkStart w:id="6358" w:name="_Toc45798359"/>
      <w:bookmarkStart w:id="6359" w:name="_Toc45897748"/>
      <w:bookmarkStart w:id="6360" w:name="_Toc51745952"/>
      <w:bookmarkStart w:id="6361" w:name="_Toc64446216"/>
      <w:bookmarkStart w:id="6362" w:name="_Toc73982086"/>
      <w:bookmarkStart w:id="6363" w:name="_Toc88652175"/>
      <w:bookmarkStart w:id="6364" w:name="_Toc97891218"/>
      <w:bookmarkStart w:id="6365" w:name="_Toc106109238"/>
      <w:r w:rsidRPr="001D2E49">
        <w:t>9.2.7</w:t>
      </w:r>
      <w:r w:rsidRPr="001D2E49">
        <w:tab/>
        <w:t>Configuration Transfer Messages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C441D4D" w14:textId="77777777" w:rsidR="009B75C3" w:rsidRPr="001D2E49" w:rsidRDefault="009B75C3" w:rsidP="009B75C3">
      <w:pPr>
        <w:pStyle w:val="Heading4"/>
      </w:pPr>
      <w:bookmarkStart w:id="6366" w:name="_Toc20955132"/>
      <w:bookmarkStart w:id="6367" w:name="_Toc29503578"/>
      <w:bookmarkStart w:id="6368" w:name="_Toc29504162"/>
      <w:bookmarkStart w:id="6369" w:name="_Toc29504746"/>
      <w:bookmarkStart w:id="6370" w:name="_Toc36553192"/>
      <w:bookmarkStart w:id="6371" w:name="_Toc36554919"/>
      <w:bookmarkStart w:id="6372" w:name="_Toc45652228"/>
      <w:bookmarkStart w:id="6373" w:name="_Toc45658660"/>
      <w:bookmarkStart w:id="6374" w:name="_Toc45720480"/>
      <w:bookmarkStart w:id="6375" w:name="_Toc45798360"/>
      <w:bookmarkStart w:id="6376" w:name="_Toc45897749"/>
      <w:bookmarkStart w:id="6377" w:name="_Toc51745953"/>
      <w:bookmarkStart w:id="6378" w:name="_Toc64446217"/>
      <w:bookmarkStart w:id="6379" w:name="_Toc73982087"/>
      <w:bookmarkStart w:id="6380" w:name="_Toc88652176"/>
      <w:bookmarkStart w:id="6381" w:name="_Toc97891219"/>
      <w:bookmarkStart w:id="6382" w:name="_Toc106109239"/>
      <w:r w:rsidRPr="001D2E49">
        <w:t>9.2.7.1</w:t>
      </w:r>
      <w:r w:rsidRPr="001D2E49">
        <w:tab/>
        <w:t>UPLINK RAN CONFIGURATION TRANSFER</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1D2E49" w:rsidRDefault="009B75C3" w:rsidP="009517A1">
            <w:pPr>
              <w:pStyle w:val="TAL"/>
              <w:rPr>
                <w:rFonts w:eastAsia="Batang" w:cs="Arial"/>
                <w:bCs/>
                <w:lang w:eastAsia="ja-JP"/>
              </w:rPr>
            </w:pPr>
            <w:r w:rsidRPr="001D2E49">
              <w:rPr>
                <w:rFonts w:eastAsia="Batang" w:cs="Arial"/>
                <w:bCs/>
                <w:lang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383" w:name="_Hlk44329743"/>
            <w:r w:rsidRPr="00FA22D3">
              <w:rPr>
                <w:rFonts w:cs="Arial"/>
                <w:lang w:eastAsia="ja-JP"/>
              </w:rPr>
              <w:t>9.3.3.</w:t>
            </w:r>
            <w:bookmarkEnd w:id="6383"/>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384" w:name="_Toc20955133"/>
      <w:bookmarkStart w:id="6385" w:name="_Toc29503579"/>
      <w:bookmarkStart w:id="6386" w:name="_Toc29504163"/>
      <w:bookmarkStart w:id="6387" w:name="_Toc29504747"/>
      <w:bookmarkStart w:id="6388" w:name="_Toc36553193"/>
      <w:bookmarkStart w:id="6389" w:name="_Toc36554920"/>
      <w:bookmarkStart w:id="6390" w:name="_Toc45652229"/>
      <w:bookmarkStart w:id="6391" w:name="_Toc45658661"/>
      <w:bookmarkStart w:id="6392" w:name="_Toc45720481"/>
      <w:bookmarkStart w:id="6393" w:name="_Toc45798361"/>
      <w:bookmarkStart w:id="6394" w:name="_Toc45897750"/>
      <w:bookmarkStart w:id="6395" w:name="_Toc51745954"/>
      <w:bookmarkStart w:id="6396" w:name="_Toc64446218"/>
      <w:bookmarkStart w:id="6397" w:name="_Toc73982088"/>
      <w:bookmarkStart w:id="6398" w:name="_Toc88652177"/>
      <w:bookmarkStart w:id="6399" w:name="_Toc97891220"/>
      <w:bookmarkStart w:id="6400" w:name="_Toc106109240"/>
      <w:r w:rsidRPr="001D2E49">
        <w:t>9.2.7.2</w:t>
      </w:r>
      <w:r w:rsidRPr="001D2E49">
        <w:tab/>
        <w:t>DOWNLINK RAN CONFIGURATION TRANSFER</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1D2E49" w:rsidRDefault="009B75C3" w:rsidP="009517A1">
            <w:pPr>
              <w:pStyle w:val="TAL"/>
              <w:rPr>
                <w:rFonts w:eastAsia="Batang" w:cs="Arial"/>
                <w:bCs/>
                <w:lang w:eastAsia="ja-JP"/>
              </w:rPr>
            </w:pPr>
            <w:r w:rsidRPr="001D2E49">
              <w:rPr>
                <w:rFonts w:eastAsia="Batang" w:cs="Arial"/>
                <w:bCs/>
                <w:lang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401" w:name="_Toc20955134"/>
      <w:bookmarkStart w:id="6402" w:name="_Toc29503580"/>
      <w:bookmarkStart w:id="6403" w:name="_Toc29504164"/>
      <w:bookmarkStart w:id="6404" w:name="_Toc29504748"/>
      <w:bookmarkStart w:id="6405" w:name="_Toc36553194"/>
      <w:bookmarkStart w:id="6406" w:name="_Toc36554921"/>
      <w:bookmarkStart w:id="6407" w:name="_Toc45652230"/>
      <w:bookmarkStart w:id="6408" w:name="_Toc45658662"/>
      <w:bookmarkStart w:id="6409" w:name="_Toc45720482"/>
      <w:bookmarkStart w:id="6410" w:name="_Toc45798362"/>
      <w:bookmarkStart w:id="6411" w:name="_Toc45897751"/>
      <w:bookmarkStart w:id="6412" w:name="_Toc51745955"/>
      <w:bookmarkStart w:id="6413" w:name="_Toc64446219"/>
      <w:bookmarkStart w:id="6414" w:name="_Toc73982089"/>
      <w:bookmarkStart w:id="6415" w:name="_Toc88652178"/>
      <w:bookmarkStart w:id="6416" w:name="_Toc97891221"/>
      <w:bookmarkStart w:id="6417" w:name="_Toc106109241"/>
      <w:r w:rsidRPr="001D2E49">
        <w:t>9.2.8</w:t>
      </w:r>
      <w:r w:rsidRPr="001D2E49">
        <w:tab/>
        <w:t>Warning Message Transmission Messages</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06F8243" w14:textId="77777777" w:rsidR="009B75C3" w:rsidRPr="001D2E49" w:rsidRDefault="009B75C3" w:rsidP="009B75C3">
      <w:pPr>
        <w:pStyle w:val="Heading4"/>
      </w:pPr>
      <w:bookmarkStart w:id="6418" w:name="_Toc20955135"/>
      <w:bookmarkStart w:id="6419" w:name="_Toc29503581"/>
      <w:bookmarkStart w:id="6420" w:name="_Toc29504165"/>
      <w:bookmarkStart w:id="6421" w:name="_Toc29504749"/>
      <w:bookmarkStart w:id="6422" w:name="_Toc36553195"/>
      <w:bookmarkStart w:id="6423" w:name="_Toc36554922"/>
      <w:bookmarkStart w:id="6424" w:name="_Toc45652231"/>
      <w:bookmarkStart w:id="6425" w:name="_Toc45658663"/>
      <w:bookmarkStart w:id="6426" w:name="_Toc45720483"/>
      <w:bookmarkStart w:id="6427" w:name="_Toc45798363"/>
      <w:bookmarkStart w:id="6428" w:name="_Toc45897752"/>
      <w:bookmarkStart w:id="6429" w:name="_Toc51745956"/>
      <w:bookmarkStart w:id="6430" w:name="_Toc64446220"/>
      <w:bookmarkStart w:id="6431" w:name="_Toc73982090"/>
      <w:bookmarkStart w:id="6432" w:name="_Toc88652179"/>
      <w:bookmarkStart w:id="6433" w:name="_Toc97891222"/>
      <w:bookmarkStart w:id="6434" w:name="_Toc106109242"/>
      <w:r w:rsidRPr="001D2E49">
        <w:t>9.2.8.1</w:t>
      </w:r>
      <w:r w:rsidRPr="001D2E49">
        <w:tab/>
        <w:t>WRITE-REPLACE WARNING REQUEST</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435" w:name="OLE_LINK155"/>
            <w:r w:rsidRPr="001D2E49">
              <w:rPr>
                <w:rFonts w:cs="Arial"/>
                <w:szCs w:val="18"/>
                <w:lang w:eastAsia="ja-JP"/>
              </w:rPr>
              <w:t>9.3</w:t>
            </w:r>
            <w:bookmarkEnd w:id="6435"/>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436" w:name="OLE_LINK156"/>
            <w:r w:rsidRPr="001D2E49">
              <w:rPr>
                <w:rFonts w:cs="Arial"/>
                <w:szCs w:val="18"/>
                <w:lang w:eastAsia="ja-JP"/>
              </w:rPr>
              <w:t>9.3.</w:t>
            </w:r>
            <w:bookmarkEnd w:id="6436"/>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437" w:name="OLE_LINK161"/>
            <w:r w:rsidRPr="001D2E49">
              <w:rPr>
                <w:rFonts w:cs="Arial"/>
                <w:szCs w:val="18"/>
                <w:lang w:eastAsia="ja-JP"/>
              </w:rPr>
              <w:t>Concurrent Warning Message Indicator</w:t>
            </w:r>
            <w:bookmarkEnd w:id="6437"/>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438" w:name="_Toc20955136"/>
      <w:bookmarkStart w:id="6439" w:name="_Toc29503582"/>
      <w:bookmarkStart w:id="6440" w:name="_Toc29504166"/>
      <w:bookmarkStart w:id="6441" w:name="_Toc29504750"/>
      <w:bookmarkStart w:id="6442" w:name="_Toc36553196"/>
      <w:bookmarkStart w:id="6443" w:name="_Toc36554923"/>
      <w:bookmarkStart w:id="6444" w:name="_Toc45652232"/>
      <w:bookmarkStart w:id="6445" w:name="_Toc45658664"/>
      <w:bookmarkStart w:id="6446" w:name="_Toc45720484"/>
      <w:bookmarkStart w:id="6447" w:name="_Toc45798364"/>
      <w:bookmarkStart w:id="6448" w:name="_Toc45897753"/>
      <w:bookmarkStart w:id="6449" w:name="_Toc51745957"/>
      <w:bookmarkStart w:id="6450" w:name="_Toc64446221"/>
      <w:bookmarkStart w:id="6451" w:name="_Toc73982091"/>
      <w:bookmarkStart w:id="6452" w:name="_Toc88652180"/>
      <w:bookmarkStart w:id="6453" w:name="_Toc97891223"/>
      <w:bookmarkStart w:id="6454" w:name="_Toc106109243"/>
      <w:r w:rsidRPr="001D2E49">
        <w:t>9.2.8.2</w:t>
      </w:r>
      <w:r w:rsidRPr="001D2E49">
        <w:tab/>
        <w:t>WRITE-REPLACE WARNING RESPONSE</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455" w:name="OLE_LINK164"/>
            <w:r w:rsidRPr="001D2E49">
              <w:rPr>
                <w:rFonts w:cs="Arial"/>
                <w:szCs w:val="18"/>
                <w:lang w:eastAsia="ja-JP"/>
              </w:rPr>
              <w:t>9.3.</w:t>
            </w:r>
            <w:bookmarkEnd w:id="6455"/>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456" w:name="OLE_LINK165"/>
            <w:r w:rsidRPr="001D2E49">
              <w:rPr>
                <w:rFonts w:cs="Arial"/>
                <w:szCs w:val="18"/>
                <w:lang w:eastAsia="ja-JP"/>
              </w:rPr>
              <w:t>Criticality Diagnostics</w:t>
            </w:r>
            <w:bookmarkEnd w:id="6456"/>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457" w:name="_Toc20955137"/>
      <w:bookmarkStart w:id="6458" w:name="_Toc29503583"/>
      <w:bookmarkStart w:id="6459" w:name="_Toc29504167"/>
      <w:bookmarkStart w:id="6460" w:name="_Toc29504751"/>
      <w:bookmarkStart w:id="6461" w:name="_Toc36553197"/>
      <w:bookmarkStart w:id="6462" w:name="_Toc36554924"/>
      <w:bookmarkStart w:id="6463" w:name="_Toc45652233"/>
      <w:bookmarkStart w:id="6464" w:name="_Toc45658665"/>
      <w:bookmarkStart w:id="6465" w:name="_Toc45720485"/>
      <w:bookmarkStart w:id="6466" w:name="_Toc45798365"/>
      <w:bookmarkStart w:id="6467" w:name="_Toc45897754"/>
      <w:bookmarkStart w:id="6468" w:name="_Toc51745958"/>
      <w:bookmarkStart w:id="6469" w:name="_Toc64446222"/>
      <w:bookmarkStart w:id="6470" w:name="_Toc73982092"/>
      <w:bookmarkStart w:id="6471" w:name="_Toc88652181"/>
      <w:bookmarkStart w:id="6472" w:name="_Toc97891224"/>
      <w:bookmarkStart w:id="6473" w:name="_Toc106109244"/>
      <w:r w:rsidRPr="001D2E49">
        <w:t>9.2.8.3</w:t>
      </w:r>
      <w:r w:rsidRPr="001D2E49">
        <w:tab/>
        <w:t>PWS CANCEL REQUEST</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474" w:name="OLE_LINK169"/>
            <w:r w:rsidRPr="001D2E49">
              <w:rPr>
                <w:rFonts w:cs="Arial"/>
                <w:szCs w:val="18"/>
                <w:lang w:eastAsia="ja-JP"/>
              </w:rPr>
              <w:t>Cancel-All Warning Messages Indicator</w:t>
            </w:r>
            <w:bookmarkEnd w:id="6474"/>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475" w:name="_Toc20955138"/>
      <w:bookmarkStart w:id="6476" w:name="_Toc29503584"/>
      <w:bookmarkStart w:id="6477" w:name="_Toc29504168"/>
      <w:bookmarkStart w:id="6478" w:name="_Toc29504752"/>
      <w:bookmarkStart w:id="6479" w:name="_Toc36553198"/>
      <w:bookmarkStart w:id="6480" w:name="_Toc36554925"/>
      <w:bookmarkStart w:id="6481" w:name="_Toc45652234"/>
      <w:bookmarkStart w:id="6482" w:name="_Toc45658666"/>
      <w:bookmarkStart w:id="6483" w:name="_Toc45720486"/>
      <w:bookmarkStart w:id="6484" w:name="_Toc45798366"/>
      <w:bookmarkStart w:id="6485" w:name="_Toc45897755"/>
      <w:bookmarkStart w:id="6486" w:name="_Toc51745959"/>
      <w:bookmarkStart w:id="6487" w:name="_Toc64446223"/>
      <w:bookmarkStart w:id="6488" w:name="_Toc73982093"/>
      <w:bookmarkStart w:id="6489" w:name="_Toc88652182"/>
      <w:bookmarkStart w:id="6490" w:name="_Toc97891225"/>
      <w:bookmarkStart w:id="6491" w:name="_Toc106109245"/>
      <w:r w:rsidRPr="001D2E49">
        <w:t>9.2.8.4</w:t>
      </w:r>
      <w:r w:rsidRPr="001D2E49">
        <w:tab/>
        <w:t>PWS CANCEL RESPONSE</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492" w:name="_Toc20955139"/>
      <w:bookmarkStart w:id="6493" w:name="_Toc29503585"/>
      <w:bookmarkStart w:id="6494" w:name="_Toc29504169"/>
      <w:bookmarkStart w:id="6495" w:name="_Toc29504753"/>
      <w:bookmarkStart w:id="6496" w:name="_Toc36553199"/>
      <w:bookmarkStart w:id="6497" w:name="_Toc36554926"/>
      <w:bookmarkStart w:id="6498" w:name="_Toc45652235"/>
      <w:bookmarkStart w:id="6499" w:name="_Toc45658667"/>
      <w:bookmarkStart w:id="6500" w:name="_Toc45720487"/>
      <w:bookmarkStart w:id="6501" w:name="_Toc45798367"/>
      <w:bookmarkStart w:id="6502" w:name="_Toc45897756"/>
      <w:bookmarkStart w:id="6503" w:name="_Toc51745960"/>
      <w:bookmarkStart w:id="6504" w:name="_Toc64446224"/>
      <w:bookmarkStart w:id="6505" w:name="_Toc73982094"/>
      <w:bookmarkStart w:id="6506" w:name="_Toc88652183"/>
      <w:bookmarkStart w:id="6507" w:name="_Toc97891226"/>
      <w:bookmarkStart w:id="6508" w:name="_Toc106109246"/>
      <w:r w:rsidRPr="001D2E49">
        <w:t>9.2.8.5</w:t>
      </w:r>
      <w:r w:rsidRPr="001D2E49">
        <w:tab/>
        <w:t>PWS RESTART INDICATION</w:t>
      </w:r>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509" w:name="OLE_LINK181"/>
            <w:r w:rsidRPr="001D2E49">
              <w:rPr>
                <w:rFonts w:cs="Arial"/>
                <w:szCs w:val="18"/>
              </w:rPr>
              <w:t>&gt;E-UTRA CGI</w:t>
            </w:r>
            <w:bookmarkEnd w:id="6509"/>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510" w:name="_Toc20955140"/>
      <w:bookmarkStart w:id="6511" w:name="_Toc29503586"/>
      <w:bookmarkStart w:id="6512" w:name="_Toc29504170"/>
      <w:bookmarkStart w:id="6513" w:name="_Toc29504754"/>
      <w:bookmarkStart w:id="6514" w:name="_Toc36553200"/>
      <w:bookmarkStart w:id="6515" w:name="_Toc36554927"/>
      <w:bookmarkStart w:id="6516" w:name="_Toc45652236"/>
      <w:bookmarkStart w:id="6517" w:name="_Toc45658668"/>
      <w:bookmarkStart w:id="6518" w:name="_Toc45720488"/>
      <w:bookmarkStart w:id="6519" w:name="_Toc45798368"/>
      <w:bookmarkStart w:id="6520" w:name="_Toc45897757"/>
      <w:bookmarkStart w:id="6521" w:name="_Toc51745961"/>
      <w:bookmarkStart w:id="6522" w:name="_Toc64446225"/>
      <w:bookmarkStart w:id="6523" w:name="_Toc73982095"/>
      <w:bookmarkStart w:id="6524" w:name="_Toc88652184"/>
      <w:bookmarkStart w:id="6525" w:name="_Toc97891227"/>
      <w:bookmarkStart w:id="6526" w:name="_Toc106109247"/>
      <w:r w:rsidRPr="001D2E49">
        <w:t>9.2.8.6</w:t>
      </w:r>
      <w:r w:rsidRPr="001D2E49">
        <w:tab/>
        <w:t>PWS FAILURE INDICATION</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527" w:name="OLE_LINK9"/>
            <w:r w:rsidRPr="001D2E49">
              <w:rPr>
                <w:rFonts w:cs="Arial"/>
                <w:szCs w:val="18"/>
                <w:lang w:eastAsia="ja-JP"/>
              </w:rPr>
              <w:t>maxnoofCell</w:t>
            </w:r>
            <w:r w:rsidRPr="001D2E49">
              <w:rPr>
                <w:rFonts w:cs="Arial"/>
                <w:szCs w:val="18"/>
              </w:rPr>
              <w:t>sinngeNB</w:t>
            </w:r>
            <w:bookmarkEnd w:id="6527"/>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528" w:name="_Toc20955141"/>
      <w:bookmarkStart w:id="6529" w:name="_Toc29503587"/>
      <w:bookmarkStart w:id="6530" w:name="_Toc29504171"/>
      <w:bookmarkStart w:id="6531" w:name="_Toc29504755"/>
      <w:bookmarkStart w:id="6532" w:name="_Toc36553201"/>
      <w:bookmarkStart w:id="6533" w:name="_Toc36554928"/>
      <w:bookmarkStart w:id="6534" w:name="_Toc45652237"/>
      <w:bookmarkStart w:id="6535" w:name="_Toc45658669"/>
      <w:bookmarkStart w:id="6536" w:name="_Toc45720489"/>
      <w:bookmarkStart w:id="6537" w:name="_Toc45798369"/>
      <w:bookmarkStart w:id="6538" w:name="_Toc45897758"/>
      <w:bookmarkStart w:id="6539" w:name="_Toc51745962"/>
      <w:bookmarkStart w:id="6540" w:name="_Toc64446226"/>
      <w:bookmarkStart w:id="6541" w:name="_Toc73982096"/>
      <w:bookmarkStart w:id="6542" w:name="_Toc88652185"/>
      <w:bookmarkStart w:id="6543" w:name="_Toc97891228"/>
      <w:bookmarkStart w:id="6544" w:name="_Toc106109248"/>
      <w:r w:rsidRPr="001D2E49">
        <w:t>9.2.9</w:t>
      </w:r>
      <w:r w:rsidRPr="001D2E49">
        <w:tab/>
        <w:t>NRPPa Transport Messages</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6391E6A3" w14:textId="77777777" w:rsidR="009B75C3" w:rsidRPr="001D2E49" w:rsidRDefault="009B75C3" w:rsidP="009B75C3">
      <w:pPr>
        <w:pStyle w:val="Heading4"/>
      </w:pPr>
      <w:bookmarkStart w:id="6545" w:name="_Toc20955142"/>
      <w:bookmarkStart w:id="6546" w:name="_Toc29503588"/>
      <w:bookmarkStart w:id="6547" w:name="_Toc29504172"/>
      <w:bookmarkStart w:id="6548" w:name="_Toc29504756"/>
      <w:bookmarkStart w:id="6549" w:name="_Toc36553202"/>
      <w:bookmarkStart w:id="6550" w:name="_Toc36554929"/>
      <w:bookmarkStart w:id="6551" w:name="_Toc45652238"/>
      <w:bookmarkStart w:id="6552" w:name="_Toc45658670"/>
      <w:bookmarkStart w:id="6553" w:name="_Toc45720490"/>
      <w:bookmarkStart w:id="6554" w:name="_Toc45798370"/>
      <w:bookmarkStart w:id="6555" w:name="_Toc45897759"/>
      <w:bookmarkStart w:id="6556" w:name="_Toc51745963"/>
      <w:bookmarkStart w:id="6557" w:name="_Toc64446227"/>
      <w:bookmarkStart w:id="6558" w:name="_Toc73982097"/>
      <w:bookmarkStart w:id="6559" w:name="_Toc88652186"/>
      <w:bookmarkStart w:id="6560" w:name="_Toc97891229"/>
      <w:bookmarkStart w:id="6561" w:name="_Toc106109249"/>
      <w:r w:rsidRPr="001D2E49">
        <w:t>9.2.9.1</w:t>
      </w:r>
      <w:r w:rsidRPr="001D2E49">
        <w:tab/>
        <w:t>DOWNLINK UE ASSOCIATED NRPPA TRANSPORT</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562" w:name="_Toc20955143"/>
      <w:bookmarkStart w:id="6563" w:name="_Toc29503589"/>
      <w:bookmarkStart w:id="6564" w:name="_Toc29504173"/>
      <w:bookmarkStart w:id="6565" w:name="_Toc29504757"/>
      <w:bookmarkStart w:id="6566" w:name="_Toc36553203"/>
      <w:bookmarkStart w:id="6567" w:name="_Toc36554930"/>
      <w:bookmarkStart w:id="6568" w:name="_Toc45652239"/>
      <w:bookmarkStart w:id="6569" w:name="_Toc45658671"/>
      <w:bookmarkStart w:id="6570" w:name="_Toc45720491"/>
      <w:bookmarkStart w:id="6571" w:name="_Toc45798371"/>
      <w:bookmarkStart w:id="6572" w:name="_Toc45897760"/>
      <w:bookmarkStart w:id="6573" w:name="_Toc51745964"/>
      <w:bookmarkStart w:id="6574" w:name="_Toc64446228"/>
      <w:bookmarkStart w:id="6575" w:name="_Toc73982098"/>
      <w:bookmarkStart w:id="6576" w:name="_Toc88652187"/>
      <w:bookmarkStart w:id="6577" w:name="_Toc97891230"/>
      <w:bookmarkStart w:id="6578" w:name="_Toc106109250"/>
      <w:r w:rsidRPr="001D2E49">
        <w:t>9.2.9.2</w:t>
      </w:r>
      <w:r w:rsidRPr="001D2E49">
        <w:tab/>
        <w:t>UPLINK UE ASSOCIATED NRPPA TRANSPORT</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579" w:name="_Toc20955144"/>
      <w:bookmarkStart w:id="6580" w:name="_Toc29503590"/>
      <w:bookmarkStart w:id="6581" w:name="_Toc29504174"/>
      <w:bookmarkStart w:id="6582" w:name="_Toc29504758"/>
      <w:bookmarkStart w:id="6583" w:name="_Toc36553204"/>
      <w:bookmarkStart w:id="6584" w:name="_Toc36554931"/>
      <w:bookmarkStart w:id="6585" w:name="_Toc45652240"/>
      <w:bookmarkStart w:id="6586" w:name="_Toc45658672"/>
      <w:bookmarkStart w:id="6587" w:name="_Toc45720492"/>
      <w:bookmarkStart w:id="6588" w:name="_Toc45798372"/>
      <w:bookmarkStart w:id="6589" w:name="_Toc45897761"/>
      <w:bookmarkStart w:id="6590" w:name="_Toc51745965"/>
      <w:bookmarkStart w:id="6591" w:name="_Toc64446229"/>
      <w:bookmarkStart w:id="6592" w:name="_Toc73982099"/>
      <w:bookmarkStart w:id="6593" w:name="_Toc88652188"/>
      <w:bookmarkStart w:id="6594" w:name="_Toc97891231"/>
      <w:bookmarkStart w:id="6595" w:name="_Toc106109251"/>
      <w:r w:rsidRPr="001D2E49">
        <w:t>9.2.9.3</w:t>
      </w:r>
      <w:r w:rsidRPr="001D2E49">
        <w:tab/>
        <w:t>DOWNLINK NON UE ASSOCIATED NRPPA TRANSPORT</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596" w:name="_Toc20955145"/>
      <w:bookmarkStart w:id="6597" w:name="_Toc29503591"/>
      <w:bookmarkStart w:id="6598" w:name="_Toc29504175"/>
      <w:bookmarkStart w:id="6599" w:name="_Toc29504759"/>
      <w:bookmarkStart w:id="6600" w:name="_Toc36553205"/>
      <w:bookmarkStart w:id="6601" w:name="_Toc36554932"/>
      <w:bookmarkStart w:id="6602" w:name="_Toc45652241"/>
      <w:bookmarkStart w:id="6603" w:name="_Toc45658673"/>
      <w:bookmarkStart w:id="6604" w:name="_Toc45720493"/>
      <w:bookmarkStart w:id="6605" w:name="_Toc45798373"/>
      <w:bookmarkStart w:id="6606" w:name="_Toc45897762"/>
      <w:bookmarkStart w:id="6607" w:name="_Toc51745966"/>
      <w:bookmarkStart w:id="6608" w:name="_Toc64446230"/>
      <w:bookmarkStart w:id="6609" w:name="_Toc73982100"/>
      <w:bookmarkStart w:id="6610" w:name="_Toc88652189"/>
      <w:bookmarkStart w:id="6611" w:name="_Toc97891232"/>
      <w:bookmarkStart w:id="6612" w:name="_Toc106109252"/>
      <w:r w:rsidRPr="001D2E49">
        <w:t>9.2.9.4</w:t>
      </w:r>
      <w:r w:rsidRPr="001D2E49">
        <w:tab/>
        <w:t>UPLINK NON UE ASSOCIATED NRPPA TRANSPORT</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6613" w:name="_Toc20955146"/>
      <w:bookmarkStart w:id="6614" w:name="_Toc29503592"/>
      <w:bookmarkStart w:id="6615" w:name="_Toc29504176"/>
      <w:bookmarkStart w:id="6616" w:name="_Toc29504760"/>
      <w:bookmarkStart w:id="6617" w:name="_Toc36553206"/>
      <w:bookmarkStart w:id="6618" w:name="_Toc36554933"/>
      <w:bookmarkStart w:id="6619" w:name="_Toc45652242"/>
      <w:bookmarkStart w:id="6620" w:name="_Toc45658674"/>
      <w:bookmarkStart w:id="6621" w:name="_Toc45720494"/>
      <w:bookmarkStart w:id="6622" w:name="_Toc45798374"/>
      <w:bookmarkStart w:id="6623" w:name="_Toc45897763"/>
      <w:bookmarkStart w:id="6624" w:name="_Toc51745967"/>
      <w:bookmarkStart w:id="6625" w:name="_Toc64446231"/>
      <w:bookmarkStart w:id="6626" w:name="_Toc73982101"/>
      <w:bookmarkStart w:id="6627" w:name="_Toc88652190"/>
      <w:bookmarkStart w:id="6628" w:name="_Toc97891233"/>
      <w:bookmarkStart w:id="6629" w:name="_Toc106109253"/>
      <w:r w:rsidRPr="001D2E49">
        <w:t>9.2.10</w:t>
      </w:r>
      <w:r w:rsidRPr="001D2E49">
        <w:tab/>
        <w:t>Trace Messages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E4FF990" w14:textId="77777777" w:rsidR="009B75C3" w:rsidRPr="001D2E49" w:rsidRDefault="009B75C3" w:rsidP="009B75C3">
      <w:pPr>
        <w:pStyle w:val="Heading4"/>
      </w:pPr>
      <w:bookmarkStart w:id="6630" w:name="_Toc20955147"/>
      <w:bookmarkStart w:id="6631" w:name="_Toc29503593"/>
      <w:bookmarkStart w:id="6632" w:name="_Toc29504177"/>
      <w:bookmarkStart w:id="6633" w:name="_Toc29504761"/>
      <w:bookmarkStart w:id="6634" w:name="_Toc36553207"/>
      <w:bookmarkStart w:id="6635" w:name="_Toc36554934"/>
      <w:bookmarkStart w:id="6636" w:name="_Toc45652243"/>
      <w:bookmarkStart w:id="6637" w:name="_Toc45658675"/>
      <w:bookmarkStart w:id="6638" w:name="_Toc45720495"/>
      <w:bookmarkStart w:id="6639" w:name="_Toc45798375"/>
      <w:bookmarkStart w:id="6640" w:name="_Toc45897764"/>
      <w:bookmarkStart w:id="6641" w:name="_Toc51745968"/>
      <w:bookmarkStart w:id="6642" w:name="_Toc64446232"/>
      <w:bookmarkStart w:id="6643" w:name="_Toc73982102"/>
      <w:bookmarkStart w:id="6644" w:name="_Toc88652191"/>
      <w:bookmarkStart w:id="6645" w:name="_Toc97891234"/>
      <w:bookmarkStart w:id="6646" w:name="_Toc106109254"/>
      <w:r w:rsidRPr="001D2E49">
        <w:t>9.2.10.1</w:t>
      </w:r>
      <w:r w:rsidRPr="001D2E49">
        <w:tab/>
        <w:t>TRACE START</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6647" w:name="_Toc20955148"/>
      <w:bookmarkStart w:id="6648" w:name="_Toc29503594"/>
      <w:bookmarkStart w:id="6649" w:name="_Toc29504178"/>
      <w:bookmarkStart w:id="6650" w:name="_Toc29504762"/>
      <w:bookmarkStart w:id="6651" w:name="_Toc36553208"/>
      <w:bookmarkStart w:id="6652" w:name="_Toc36554935"/>
      <w:bookmarkStart w:id="6653" w:name="_Toc45652244"/>
      <w:bookmarkStart w:id="6654" w:name="_Toc45658676"/>
      <w:bookmarkStart w:id="6655" w:name="_Toc45720496"/>
      <w:bookmarkStart w:id="6656" w:name="_Toc45798376"/>
      <w:bookmarkStart w:id="6657" w:name="_Toc45897765"/>
      <w:bookmarkStart w:id="6658" w:name="_Toc51745969"/>
      <w:bookmarkStart w:id="6659" w:name="_Toc64446233"/>
      <w:bookmarkStart w:id="6660" w:name="_Toc73982103"/>
      <w:bookmarkStart w:id="6661" w:name="_Toc88652192"/>
      <w:bookmarkStart w:id="6662" w:name="_Toc97891235"/>
      <w:bookmarkStart w:id="6663" w:name="_Toc106109255"/>
      <w:r w:rsidRPr="001D2E49">
        <w:t>9.2.10.2</w:t>
      </w:r>
      <w:r w:rsidRPr="001D2E49">
        <w:tab/>
        <w:t>TRACE FAILURE INDICATION</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6664" w:name="_Toc20955149"/>
      <w:bookmarkStart w:id="6665" w:name="_Toc29503595"/>
      <w:bookmarkStart w:id="6666" w:name="_Toc29504179"/>
      <w:bookmarkStart w:id="6667" w:name="_Toc29504763"/>
      <w:bookmarkStart w:id="6668" w:name="_Toc36553209"/>
      <w:bookmarkStart w:id="6669" w:name="_Toc36554936"/>
      <w:bookmarkStart w:id="6670" w:name="_Toc45652245"/>
      <w:bookmarkStart w:id="6671" w:name="_Toc45658677"/>
      <w:bookmarkStart w:id="6672" w:name="_Toc45720497"/>
      <w:bookmarkStart w:id="6673" w:name="_Toc45798377"/>
      <w:bookmarkStart w:id="6674" w:name="_Toc45897766"/>
      <w:bookmarkStart w:id="6675" w:name="_Toc51745970"/>
      <w:bookmarkStart w:id="6676" w:name="_Toc64446234"/>
      <w:bookmarkStart w:id="6677" w:name="_Toc73982104"/>
      <w:bookmarkStart w:id="6678" w:name="_Toc88652193"/>
      <w:bookmarkStart w:id="6679" w:name="_Toc97891236"/>
      <w:bookmarkStart w:id="6680" w:name="_Toc106109256"/>
      <w:r w:rsidRPr="001D2E49">
        <w:t>9.2.10.3</w:t>
      </w:r>
      <w:r w:rsidRPr="001D2E49">
        <w:tab/>
        <w:t>DEACTIVATE TRACE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6681" w:name="_Toc20955150"/>
      <w:bookmarkStart w:id="6682" w:name="_Toc29503596"/>
      <w:bookmarkStart w:id="6683" w:name="_Toc29504180"/>
      <w:bookmarkStart w:id="6684" w:name="_Toc29504764"/>
      <w:bookmarkStart w:id="6685" w:name="_Toc36553210"/>
      <w:bookmarkStart w:id="6686" w:name="_Toc36554937"/>
      <w:bookmarkStart w:id="6687" w:name="_Toc45652246"/>
      <w:bookmarkStart w:id="6688" w:name="_Toc45658678"/>
      <w:bookmarkStart w:id="6689" w:name="_Toc45720498"/>
      <w:bookmarkStart w:id="6690" w:name="_Toc45798378"/>
      <w:bookmarkStart w:id="6691" w:name="_Toc45897767"/>
      <w:bookmarkStart w:id="6692" w:name="_Toc51745971"/>
      <w:bookmarkStart w:id="6693" w:name="_Toc64446235"/>
      <w:bookmarkStart w:id="6694" w:name="_Toc73982105"/>
      <w:bookmarkStart w:id="6695" w:name="_Toc88652194"/>
      <w:bookmarkStart w:id="6696" w:name="_Toc97891237"/>
      <w:bookmarkStart w:id="6697" w:name="_Toc106109257"/>
      <w:r w:rsidRPr="001D2E49">
        <w:t>9.2.10.4</w:t>
      </w:r>
      <w:r w:rsidRPr="001D2E49">
        <w:tab/>
        <w:t>CELL TRAFFIC TRACE</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6698" w:name="OLE_LINK103"/>
            <w:r w:rsidRPr="001D2E49">
              <w:rPr>
                <w:rFonts w:cs="Arial"/>
                <w:lang w:eastAsia="zh-CN"/>
              </w:rPr>
              <w:t xml:space="preserve">Trace Collection Entity </w:t>
            </w:r>
            <w:r>
              <w:rPr>
                <w:rFonts w:cs="Arial"/>
                <w:lang w:val="en-US" w:eastAsia="zh-CN"/>
              </w:rPr>
              <w:t>URI</w:t>
            </w:r>
            <w:bookmarkEnd w:id="6698"/>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6699" w:name="_Toc20955151"/>
      <w:bookmarkStart w:id="6700" w:name="_Toc29503597"/>
      <w:bookmarkStart w:id="6701" w:name="_Toc29504181"/>
      <w:bookmarkStart w:id="6702" w:name="_Toc29504765"/>
      <w:bookmarkStart w:id="6703" w:name="_Toc36553211"/>
      <w:bookmarkStart w:id="6704" w:name="_Toc36554938"/>
      <w:bookmarkStart w:id="6705" w:name="_Toc45652247"/>
      <w:bookmarkStart w:id="6706" w:name="_Toc45658679"/>
      <w:bookmarkStart w:id="6707" w:name="_Toc45720499"/>
      <w:bookmarkStart w:id="6708" w:name="_Toc45798379"/>
      <w:bookmarkStart w:id="6709" w:name="_Toc45897768"/>
      <w:bookmarkStart w:id="6710" w:name="_Toc51745972"/>
      <w:bookmarkStart w:id="6711" w:name="_Toc64446236"/>
      <w:bookmarkStart w:id="6712" w:name="_Toc73982106"/>
      <w:bookmarkStart w:id="6713" w:name="_Toc88652195"/>
      <w:bookmarkStart w:id="6714" w:name="_Toc97891238"/>
      <w:bookmarkStart w:id="6715" w:name="_Toc106109258"/>
      <w:r w:rsidRPr="001D2E49">
        <w:t>9.2.11</w:t>
      </w:r>
      <w:r w:rsidRPr="001D2E49">
        <w:tab/>
        <w:t>Location Reporting Messages</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22717827" w14:textId="77777777" w:rsidR="009B75C3" w:rsidRPr="001D2E49" w:rsidRDefault="009B75C3" w:rsidP="009B75C3">
      <w:pPr>
        <w:pStyle w:val="Heading4"/>
      </w:pPr>
      <w:bookmarkStart w:id="6716" w:name="_Toc20955152"/>
      <w:bookmarkStart w:id="6717" w:name="_Toc29503598"/>
      <w:bookmarkStart w:id="6718" w:name="_Toc29504182"/>
      <w:bookmarkStart w:id="6719" w:name="_Toc29504766"/>
      <w:bookmarkStart w:id="6720" w:name="_Toc36553212"/>
      <w:bookmarkStart w:id="6721" w:name="_Toc36554939"/>
      <w:bookmarkStart w:id="6722" w:name="_Toc45652248"/>
      <w:bookmarkStart w:id="6723" w:name="_Toc45658680"/>
      <w:bookmarkStart w:id="6724" w:name="_Toc45720500"/>
      <w:bookmarkStart w:id="6725" w:name="_Toc45798380"/>
      <w:bookmarkStart w:id="6726" w:name="_Toc45897769"/>
      <w:bookmarkStart w:id="6727" w:name="_Toc51745973"/>
      <w:bookmarkStart w:id="6728" w:name="_Toc64446237"/>
      <w:bookmarkStart w:id="6729" w:name="_Toc73982107"/>
      <w:bookmarkStart w:id="6730" w:name="_Toc88652196"/>
      <w:bookmarkStart w:id="6731" w:name="_Toc97891239"/>
      <w:bookmarkStart w:id="6732" w:name="_Toc106109259"/>
      <w:r w:rsidRPr="001D2E49">
        <w:t>9.2.11.1</w:t>
      </w:r>
      <w:r w:rsidRPr="001D2E49">
        <w:tab/>
      </w:r>
      <w:r w:rsidRPr="001D2E49">
        <w:rPr>
          <w:lang w:eastAsia="zh-CN"/>
        </w:rPr>
        <w:t>LOCATION REPORTING CONTROL</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6733" w:name="_Toc20955153"/>
      <w:bookmarkStart w:id="6734" w:name="_Toc29503599"/>
      <w:bookmarkStart w:id="6735" w:name="_Toc29504183"/>
      <w:bookmarkStart w:id="6736" w:name="_Toc29504767"/>
      <w:bookmarkStart w:id="6737" w:name="_Toc36553213"/>
      <w:bookmarkStart w:id="6738" w:name="_Toc36554940"/>
      <w:bookmarkStart w:id="6739" w:name="_Toc45652249"/>
      <w:bookmarkStart w:id="6740" w:name="_Toc45658681"/>
      <w:bookmarkStart w:id="6741" w:name="_Toc45720501"/>
      <w:bookmarkStart w:id="6742" w:name="_Toc45798381"/>
      <w:bookmarkStart w:id="6743" w:name="_Toc45897770"/>
      <w:bookmarkStart w:id="6744" w:name="_Toc51745974"/>
      <w:bookmarkStart w:id="6745" w:name="_Toc64446238"/>
      <w:bookmarkStart w:id="6746" w:name="_Toc73982108"/>
      <w:bookmarkStart w:id="6747" w:name="_Toc88652197"/>
      <w:bookmarkStart w:id="6748" w:name="_Toc97891240"/>
      <w:bookmarkStart w:id="6749" w:name="_Toc106109260"/>
      <w:r w:rsidRPr="001D2E49">
        <w:t>9.2.11.2</w:t>
      </w:r>
      <w:r w:rsidRPr="001D2E49">
        <w:tab/>
        <w:t>LOCATION REPORTING FAILURE INDICATION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6750" w:name="_Toc20955154"/>
      <w:bookmarkStart w:id="6751" w:name="_Toc29503600"/>
      <w:bookmarkStart w:id="6752" w:name="_Toc29504184"/>
      <w:bookmarkStart w:id="6753" w:name="_Toc29504768"/>
      <w:bookmarkStart w:id="6754" w:name="_Toc36553214"/>
      <w:bookmarkStart w:id="6755" w:name="_Toc36554941"/>
      <w:bookmarkStart w:id="6756" w:name="_Toc45652250"/>
      <w:bookmarkStart w:id="6757" w:name="_Toc45658682"/>
      <w:bookmarkStart w:id="6758" w:name="_Toc45720502"/>
      <w:bookmarkStart w:id="6759" w:name="_Toc45798382"/>
      <w:bookmarkStart w:id="6760" w:name="_Toc45897771"/>
      <w:bookmarkStart w:id="6761" w:name="_Toc51745975"/>
      <w:bookmarkStart w:id="6762" w:name="_Toc64446239"/>
      <w:bookmarkStart w:id="6763" w:name="_Toc73982109"/>
      <w:bookmarkStart w:id="6764" w:name="_Toc88652198"/>
      <w:bookmarkStart w:id="6765" w:name="_Toc97891241"/>
      <w:bookmarkStart w:id="6766" w:name="_Toc106109261"/>
      <w:r w:rsidRPr="001D2E49">
        <w:t>9.2.11.3</w:t>
      </w:r>
      <w:r w:rsidRPr="001D2E49">
        <w:tab/>
        <w:t>LOCATION REPORT</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6767" w:name="OLE_LINK26"/>
            <w:r w:rsidRPr="001D2E49">
              <w:rPr>
                <w:rFonts w:cs="Arial"/>
                <w:lang w:eastAsia="ja-JP"/>
              </w:rPr>
              <w:t>9.3.1.</w:t>
            </w:r>
            <w:bookmarkEnd w:id="6767"/>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6768" w:name="_Toc20955155"/>
      <w:bookmarkStart w:id="6769" w:name="_Toc29503601"/>
      <w:bookmarkStart w:id="6770" w:name="_Toc29504185"/>
      <w:bookmarkStart w:id="6771" w:name="_Toc29504769"/>
      <w:bookmarkStart w:id="6772" w:name="_Toc36553215"/>
      <w:bookmarkStart w:id="6773" w:name="_Toc36554942"/>
      <w:bookmarkStart w:id="6774" w:name="_Toc45652251"/>
      <w:bookmarkStart w:id="6775" w:name="_Toc45658683"/>
      <w:bookmarkStart w:id="6776" w:name="_Toc45720503"/>
      <w:bookmarkStart w:id="6777" w:name="_Toc45798383"/>
      <w:bookmarkStart w:id="6778" w:name="_Toc45897772"/>
      <w:bookmarkStart w:id="6779" w:name="_Toc51745976"/>
      <w:bookmarkStart w:id="6780" w:name="_Toc64446240"/>
      <w:bookmarkStart w:id="6781" w:name="_Toc73982110"/>
      <w:bookmarkStart w:id="6782" w:name="_Toc88652199"/>
      <w:bookmarkStart w:id="6783" w:name="_Toc97891242"/>
      <w:bookmarkStart w:id="6784" w:name="_Toc106109262"/>
      <w:r w:rsidRPr="001D2E49">
        <w:t>9.2.12</w:t>
      </w:r>
      <w:r w:rsidRPr="001D2E49">
        <w:tab/>
        <w:t>UE TNLA Binding Messages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2B823B07" w14:textId="77777777" w:rsidR="009B75C3" w:rsidRPr="001D2E49" w:rsidRDefault="009B75C3" w:rsidP="009B75C3">
      <w:pPr>
        <w:pStyle w:val="Heading4"/>
      </w:pPr>
      <w:bookmarkStart w:id="6785" w:name="_Toc20955156"/>
      <w:bookmarkStart w:id="6786" w:name="_Toc29503602"/>
      <w:bookmarkStart w:id="6787" w:name="_Toc29504186"/>
      <w:bookmarkStart w:id="6788" w:name="_Toc29504770"/>
      <w:bookmarkStart w:id="6789" w:name="_Toc36553216"/>
      <w:bookmarkStart w:id="6790" w:name="_Toc36554943"/>
      <w:bookmarkStart w:id="6791" w:name="_Toc45652252"/>
      <w:bookmarkStart w:id="6792" w:name="_Toc45658684"/>
      <w:bookmarkStart w:id="6793" w:name="_Toc45720504"/>
      <w:bookmarkStart w:id="6794" w:name="_Toc45798384"/>
      <w:bookmarkStart w:id="6795" w:name="_Toc45897773"/>
      <w:bookmarkStart w:id="6796" w:name="_Toc51745977"/>
      <w:bookmarkStart w:id="6797" w:name="_Toc64446241"/>
      <w:bookmarkStart w:id="6798" w:name="_Toc73982111"/>
      <w:bookmarkStart w:id="6799" w:name="_Toc88652200"/>
      <w:bookmarkStart w:id="6800" w:name="_Toc97891243"/>
      <w:bookmarkStart w:id="6801" w:name="_Toc106109263"/>
      <w:r w:rsidRPr="001D2E49">
        <w:t>9.2.12.1</w:t>
      </w:r>
      <w:r w:rsidRPr="001D2E49">
        <w:tab/>
        <w:t>UE TNLA BINDING RELEASE REQUEST</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6802" w:name="_Toc20955157"/>
      <w:bookmarkStart w:id="6803" w:name="_Toc29503603"/>
      <w:bookmarkStart w:id="6804" w:name="_Toc29504187"/>
      <w:bookmarkStart w:id="6805" w:name="_Toc29504771"/>
      <w:bookmarkStart w:id="6806" w:name="_Toc36553217"/>
      <w:bookmarkStart w:id="6807" w:name="_Toc36554944"/>
      <w:bookmarkStart w:id="6808" w:name="_Toc45652253"/>
      <w:bookmarkStart w:id="6809" w:name="_Toc45658685"/>
      <w:bookmarkStart w:id="6810" w:name="_Toc45720505"/>
      <w:bookmarkStart w:id="6811" w:name="_Toc45798385"/>
      <w:bookmarkStart w:id="6812" w:name="_Toc45897774"/>
      <w:bookmarkStart w:id="6813" w:name="_Toc51745978"/>
      <w:bookmarkStart w:id="6814" w:name="_Toc64446242"/>
      <w:bookmarkStart w:id="6815" w:name="_Toc73982112"/>
      <w:bookmarkStart w:id="6816" w:name="_Toc88652201"/>
      <w:bookmarkStart w:id="6817" w:name="_Toc97891244"/>
      <w:bookmarkStart w:id="6818" w:name="_Toc106109264"/>
      <w:r w:rsidRPr="001D2E49">
        <w:t>9.2.13</w:t>
      </w:r>
      <w:r w:rsidRPr="001D2E49">
        <w:tab/>
        <w:t>UE Radio Capability Management Messages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023ECDB3" w14:textId="77777777" w:rsidR="009B75C3" w:rsidRPr="001D2E49" w:rsidRDefault="009B75C3" w:rsidP="009B75C3">
      <w:pPr>
        <w:pStyle w:val="Heading4"/>
      </w:pPr>
      <w:bookmarkStart w:id="6819" w:name="_Toc20955158"/>
      <w:bookmarkStart w:id="6820" w:name="_Toc29503604"/>
      <w:bookmarkStart w:id="6821" w:name="_Toc29504188"/>
      <w:bookmarkStart w:id="6822" w:name="_Toc29504772"/>
      <w:bookmarkStart w:id="6823" w:name="_Toc36553218"/>
      <w:bookmarkStart w:id="6824" w:name="_Toc36554945"/>
      <w:bookmarkStart w:id="6825" w:name="_Toc45652254"/>
      <w:bookmarkStart w:id="6826" w:name="_Toc45658686"/>
      <w:bookmarkStart w:id="6827" w:name="_Toc45720506"/>
      <w:bookmarkStart w:id="6828" w:name="_Toc45798386"/>
      <w:bookmarkStart w:id="6829" w:name="_Toc45897775"/>
      <w:bookmarkStart w:id="6830" w:name="_Toc51745979"/>
      <w:bookmarkStart w:id="6831" w:name="_Toc64446243"/>
      <w:bookmarkStart w:id="6832" w:name="_Toc73982113"/>
      <w:bookmarkStart w:id="6833" w:name="_Toc88652202"/>
      <w:bookmarkStart w:id="6834" w:name="_Toc97891245"/>
      <w:bookmarkStart w:id="6835" w:name="_Toc106109265"/>
      <w:r w:rsidRPr="001D2E49">
        <w:t>9.2.13.1</w:t>
      </w:r>
      <w:r w:rsidRPr="001D2E49">
        <w:tab/>
        <w:t>UE RADIO CAPABILITY INFO INDICATION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6836" w:name="_Toc20955159"/>
      <w:bookmarkStart w:id="6837" w:name="_Toc29503605"/>
      <w:bookmarkStart w:id="6838" w:name="_Toc29504189"/>
      <w:bookmarkStart w:id="6839" w:name="_Toc29504773"/>
      <w:bookmarkStart w:id="6840" w:name="_Toc36553219"/>
      <w:bookmarkStart w:id="6841" w:name="_Toc36554946"/>
      <w:bookmarkStart w:id="6842" w:name="_Toc45652255"/>
      <w:bookmarkStart w:id="6843" w:name="_Toc45658687"/>
      <w:bookmarkStart w:id="6844" w:name="_Toc45720507"/>
      <w:bookmarkStart w:id="6845" w:name="_Toc45798387"/>
      <w:bookmarkStart w:id="6846" w:name="_Toc45897776"/>
      <w:bookmarkStart w:id="6847" w:name="_Toc51745980"/>
      <w:bookmarkStart w:id="6848" w:name="_Toc64446244"/>
      <w:bookmarkStart w:id="6849" w:name="_Toc73982114"/>
      <w:bookmarkStart w:id="6850" w:name="_Toc88652203"/>
      <w:bookmarkStart w:id="6851" w:name="_Toc97891246"/>
      <w:bookmarkStart w:id="6852" w:name="_Toc106109266"/>
      <w:r w:rsidRPr="001D2E49">
        <w:t>9.2.13.2</w:t>
      </w:r>
      <w:r w:rsidRPr="001D2E49">
        <w:tab/>
        <w:t>UE RADIO CAPABILITY CHECK REQUEST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6853" w:name="_Toc20955160"/>
      <w:bookmarkStart w:id="6854" w:name="_Toc29503606"/>
      <w:bookmarkStart w:id="6855" w:name="_Toc29504190"/>
      <w:bookmarkStart w:id="6856" w:name="_Toc29504774"/>
      <w:bookmarkStart w:id="6857" w:name="_Toc36553220"/>
      <w:bookmarkStart w:id="6858" w:name="_Toc36554947"/>
      <w:bookmarkStart w:id="6859" w:name="_Toc45652256"/>
      <w:bookmarkStart w:id="6860" w:name="_Toc45658688"/>
      <w:bookmarkStart w:id="6861" w:name="_Toc45720508"/>
      <w:bookmarkStart w:id="6862" w:name="_Toc45798388"/>
      <w:bookmarkStart w:id="6863" w:name="_Toc45897777"/>
      <w:bookmarkStart w:id="6864" w:name="_Toc51745981"/>
      <w:bookmarkStart w:id="6865" w:name="_Toc64446245"/>
      <w:bookmarkStart w:id="6866" w:name="_Toc73982115"/>
      <w:bookmarkStart w:id="6867" w:name="_Toc88652204"/>
      <w:bookmarkStart w:id="6868" w:name="_Toc97891247"/>
      <w:bookmarkStart w:id="6869" w:name="_Toc106109267"/>
      <w:r w:rsidRPr="001D2E49">
        <w:t>9.2.13.3</w:t>
      </w:r>
      <w:r w:rsidRPr="001D2E49">
        <w:tab/>
        <w:t>UE RADIO CAPABILITY CHECK RESPONSE</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6870" w:name="_Toc20955161"/>
      <w:bookmarkStart w:id="6871" w:name="_Toc29503607"/>
      <w:bookmarkStart w:id="6872" w:name="_Toc29504191"/>
      <w:bookmarkStart w:id="6873" w:name="_Toc29504775"/>
      <w:bookmarkStart w:id="6874" w:name="_Toc36553221"/>
      <w:bookmarkStart w:id="6875" w:name="_Toc36554948"/>
      <w:bookmarkStart w:id="6876" w:name="_Hlk44353289"/>
      <w:bookmarkStart w:id="6877" w:name="_Toc45652257"/>
      <w:bookmarkStart w:id="6878" w:name="_Toc45658689"/>
      <w:bookmarkStart w:id="6879" w:name="_Toc45720509"/>
      <w:bookmarkStart w:id="6880" w:name="_Toc45798389"/>
      <w:bookmarkStart w:id="6881" w:name="_Toc45897778"/>
      <w:bookmarkStart w:id="6882" w:name="_Toc51745982"/>
      <w:bookmarkStart w:id="6883" w:name="_Toc64446246"/>
      <w:bookmarkStart w:id="6884" w:name="_Toc73982116"/>
      <w:bookmarkStart w:id="6885" w:name="_Toc88652205"/>
      <w:bookmarkStart w:id="6886" w:name="_Toc97891248"/>
      <w:bookmarkStart w:id="6887" w:name="_Toc106109268"/>
      <w:r w:rsidRPr="009F5A10">
        <w:t>9.2.13.</w:t>
      </w:r>
      <w:bookmarkEnd w:id="6876"/>
      <w:r>
        <w:t>4</w:t>
      </w:r>
      <w:r w:rsidRPr="009F5A10">
        <w:tab/>
        <w:t xml:space="preserve">UE </w:t>
      </w:r>
      <w:r>
        <w:t xml:space="preserve">RADIO </w:t>
      </w:r>
      <w:r w:rsidRPr="009F5A10">
        <w:t xml:space="preserve">CAPABILITY </w:t>
      </w:r>
      <w:r>
        <w:t>ID MAPPING</w:t>
      </w:r>
      <w:r w:rsidRPr="009F5A10">
        <w:t xml:space="preserve"> REQUEST</w:t>
      </w:r>
      <w:bookmarkEnd w:id="6877"/>
      <w:bookmarkEnd w:id="6878"/>
      <w:bookmarkEnd w:id="6879"/>
      <w:bookmarkEnd w:id="6880"/>
      <w:bookmarkEnd w:id="6881"/>
      <w:bookmarkEnd w:id="6882"/>
      <w:bookmarkEnd w:id="6883"/>
      <w:bookmarkEnd w:id="6884"/>
      <w:bookmarkEnd w:id="6885"/>
      <w:bookmarkEnd w:id="6886"/>
      <w:bookmarkEnd w:id="6887"/>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6888" w:name="_Hlk44353297"/>
      <w:bookmarkStart w:id="6889" w:name="_Toc45652258"/>
      <w:bookmarkStart w:id="6890" w:name="_Toc45658690"/>
      <w:bookmarkStart w:id="6891" w:name="_Toc45720510"/>
      <w:bookmarkStart w:id="6892" w:name="_Toc45798390"/>
      <w:bookmarkStart w:id="6893" w:name="_Toc45897779"/>
      <w:bookmarkStart w:id="6894" w:name="_Toc51745983"/>
      <w:bookmarkStart w:id="6895" w:name="_Toc64446247"/>
      <w:bookmarkStart w:id="6896" w:name="_Toc73982117"/>
      <w:bookmarkStart w:id="6897" w:name="_Toc88652206"/>
      <w:bookmarkStart w:id="6898" w:name="_Toc97891249"/>
      <w:bookmarkStart w:id="6899" w:name="_Toc106109269"/>
      <w:r w:rsidRPr="009F5A10">
        <w:t>9.2.13.</w:t>
      </w:r>
      <w:bookmarkEnd w:id="6888"/>
      <w:r>
        <w:t>5</w:t>
      </w:r>
      <w:r w:rsidRPr="009F5A10">
        <w:tab/>
        <w:t xml:space="preserve">UE </w:t>
      </w:r>
      <w:r>
        <w:t xml:space="preserve">RADIO </w:t>
      </w:r>
      <w:r w:rsidRPr="009F5A10">
        <w:t xml:space="preserve">CAPABILITY </w:t>
      </w:r>
      <w:r>
        <w:t>ID MAPPING</w:t>
      </w:r>
      <w:r w:rsidRPr="009F5A10">
        <w:t xml:space="preserve"> RESPONSE</w:t>
      </w:r>
      <w:bookmarkEnd w:id="6889"/>
      <w:bookmarkEnd w:id="6890"/>
      <w:bookmarkEnd w:id="6891"/>
      <w:bookmarkEnd w:id="6892"/>
      <w:bookmarkEnd w:id="6893"/>
      <w:bookmarkEnd w:id="6894"/>
      <w:bookmarkEnd w:id="6895"/>
      <w:bookmarkEnd w:id="6896"/>
      <w:bookmarkEnd w:id="6897"/>
      <w:bookmarkEnd w:id="6898"/>
      <w:bookmarkEnd w:id="6899"/>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6900" w:name="_Toc45652259"/>
      <w:bookmarkStart w:id="6901" w:name="_Toc45658691"/>
      <w:bookmarkStart w:id="6902" w:name="_Toc45720511"/>
      <w:bookmarkStart w:id="6903" w:name="_Toc45798391"/>
      <w:bookmarkStart w:id="6904" w:name="_Toc45897780"/>
      <w:bookmarkStart w:id="6905" w:name="_Toc51745984"/>
      <w:bookmarkStart w:id="6906" w:name="_Toc64446248"/>
      <w:bookmarkStart w:id="6907" w:name="_Toc73982118"/>
      <w:bookmarkStart w:id="6908" w:name="_Toc88652207"/>
      <w:bookmarkStart w:id="6909" w:name="_Toc97891250"/>
      <w:bookmarkStart w:id="6910" w:name="_Toc106109270"/>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6870"/>
      <w:bookmarkEnd w:id="6871"/>
      <w:bookmarkEnd w:id="6872"/>
      <w:bookmarkEnd w:id="6873"/>
      <w:bookmarkEnd w:id="6874"/>
      <w:bookmarkEnd w:id="6875"/>
      <w:bookmarkEnd w:id="6900"/>
      <w:bookmarkEnd w:id="6901"/>
      <w:bookmarkEnd w:id="6902"/>
      <w:bookmarkEnd w:id="6903"/>
      <w:bookmarkEnd w:id="6904"/>
      <w:bookmarkEnd w:id="6905"/>
      <w:bookmarkEnd w:id="6906"/>
      <w:bookmarkEnd w:id="6907"/>
      <w:bookmarkEnd w:id="6908"/>
      <w:bookmarkEnd w:id="6909"/>
      <w:bookmarkEnd w:id="6910"/>
    </w:p>
    <w:p w14:paraId="3B6F98AD" w14:textId="77777777" w:rsidR="009B75C3" w:rsidRPr="001D2E49" w:rsidRDefault="009B75C3" w:rsidP="009B75C3">
      <w:pPr>
        <w:pStyle w:val="Heading4"/>
      </w:pPr>
      <w:bookmarkStart w:id="6911" w:name="_Toc20955162"/>
      <w:bookmarkStart w:id="6912" w:name="_Toc29503608"/>
      <w:bookmarkStart w:id="6913" w:name="_Toc29504192"/>
      <w:bookmarkStart w:id="6914" w:name="_Toc29504776"/>
      <w:bookmarkStart w:id="6915" w:name="_Toc36553222"/>
      <w:bookmarkStart w:id="6916" w:name="_Toc36554949"/>
      <w:bookmarkStart w:id="6917" w:name="_Toc45652260"/>
      <w:bookmarkStart w:id="6918" w:name="_Toc45658692"/>
      <w:bookmarkStart w:id="6919" w:name="_Toc45720512"/>
      <w:bookmarkStart w:id="6920" w:name="_Toc45798392"/>
      <w:bookmarkStart w:id="6921" w:name="_Toc45897781"/>
      <w:bookmarkStart w:id="6922" w:name="_Toc51745985"/>
      <w:bookmarkStart w:id="6923" w:name="_Toc64446249"/>
      <w:bookmarkStart w:id="6924" w:name="_Toc73982119"/>
      <w:bookmarkStart w:id="6925" w:name="_Toc88652208"/>
      <w:bookmarkStart w:id="6926" w:name="_Toc97891251"/>
      <w:bookmarkStart w:id="6927" w:name="_Toc106109271"/>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IsROCDate" w:val="False"/>
                <w:attr w:name="IsLunarDate" w:val="False"/>
                <w:attr w:name="Day" w:val="30"/>
                <w:attr w:name="Month" w:val="12"/>
                <w:attr w:name="Year" w:val="1899"/>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6928" w:name="_Toc525639856"/>
      <w:bookmarkStart w:id="6929" w:name="_Toc29503609"/>
      <w:bookmarkStart w:id="6930" w:name="_Toc29504193"/>
      <w:bookmarkStart w:id="6931" w:name="_Toc29504777"/>
      <w:bookmarkStart w:id="6932" w:name="_Toc36553223"/>
      <w:bookmarkStart w:id="6933" w:name="_Toc36554950"/>
      <w:bookmarkStart w:id="6934" w:name="_Toc45652261"/>
      <w:bookmarkStart w:id="6935" w:name="_Toc45658693"/>
      <w:bookmarkStart w:id="6936" w:name="_Toc45720513"/>
      <w:bookmarkStart w:id="6937" w:name="_Toc45798393"/>
      <w:bookmarkStart w:id="6938" w:name="_Toc45897782"/>
      <w:bookmarkStart w:id="6939" w:name="_Toc51745986"/>
      <w:bookmarkStart w:id="6940" w:name="_Toc64446250"/>
      <w:bookmarkStart w:id="6941" w:name="_Toc73982120"/>
      <w:bookmarkStart w:id="6942" w:name="_Toc88652209"/>
      <w:bookmarkStart w:id="6943" w:name="_Toc97891252"/>
      <w:bookmarkStart w:id="6944" w:name="_Toc106109272"/>
      <w:r w:rsidRPr="001D2E49">
        <w:t>9.2.15</w:t>
      </w:r>
      <w:r w:rsidRPr="001D2E49">
        <w:tab/>
        <w:t>RIM Information Transfer Messages</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1F177275" w14:textId="77777777" w:rsidR="00E530A7" w:rsidRPr="001D2E49" w:rsidRDefault="00E530A7" w:rsidP="009C502E">
      <w:pPr>
        <w:pStyle w:val="Heading4"/>
      </w:pPr>
      <w:bookmarkStart w:id="6945" w:name="_Hlk9888040"/>
      <w:bookmarkStart w:id="6946" w:name="_Toc29503610"/>
      <w:bookmarkStart w:id="6947" w:name="_Toc29504194"/>
      <w:bookmarkStart w:id="6948" w:name="_Toc29504778"/>
      <w:bookmarkStart w:id="6949" w:name="_Toc36553224"/>
      <w:bookmarkStart w:id="6950" w:name="_Toc36554951"/>
      <w:bookmarkStart w:id="6951" w:name="_Toc45652262"/>
      <w:bookmarkStart w:id="6952" w:name="_Toc45658694"/>
      <w:bookmarkStart w:id="6953" w:name="_Toc45720514"/>
      <w:bookmarkStart w:id="6954" w:name="_Toc45798394"/>
      <w:bookmarkStart w:id="6955" w:name="_Toc45897783"/>
      <w:bookmarkStart w:id="6956" w:name="_Toc51745987"/>
      <w:bookmarkStart w:id="6957" w:name="_Toc64446251"/>
      <w:bookmarkStart w:id="6958" w:name="_Toc73982121"/>
      <w:bookmarkStart w:id="6959" w:name="_Toc88652210"/>
      <w:bookmarkStart w:id="6960" w:name="_Toc97891253"/>
      <w:bookmarkStart w:id="6961" w:name="_Toc106109273"/>
      <w:r w:rsidRPr="001D2E49">
        <w:t>9.2.15</w:t>
      </w:r>
      <w:r w:rsidRPr="001D2E49">
        <w:rPr>
          <w:rFonts w:eastAsia="Batang"/>
        </w:rPr>
        <w:t>.</w:t>
      </w:r>
      <w:r w:rsidRPr="001D2E49">
        <w:t>1</w:t>
      </w:r>
      <w:r w:rsidRPr="001D2E49">
        <w:tab/>
        <w:t>UPLINK RIM INFORMATION TRANSFER</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6945"/>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6962" w:name="_Toc29503611"/>
      <w:bookmarkStart w:id="6963" w:name="_Toc29504195"/>
      <w:bookmarkStart w:id="6964" w:name="_Toc29504779"/>
      <w:bookmarkStart w:id="6965" w:name="_Toc36553225"/>
      <w:bookmarkStart w:id="6966" w:name="_Toc36554952"/>
      <w:bookmarkStart w:id="6967" w:name="_Toc45652263"/>
      <w:bookmarkStart w:id="6968" w:name="_Toc45658695"/>
      <w:bookmarkStart w:id="6969" w:name="_Toc45720515"/>
      <w:bookmarkStart w:id="6970" w:name="_Toc45798395"/>
      <w:bookmarkStart w:id="6971" w:name="_Toc45897784"/>
      <w:bookmarkStart w:id="6972" w:name="_Toc51745988"/>
      <w:bookmarkStart w:id="6973" w:name="_Toc64446252"/>
      <w:bookmarkStart w:id="6974" w:name="_Toc73982122"/>
      <w:bookmarkStart w:id="6975" w:name="_Toc88652211"/>
      <w:bookmarkStart w:id="6976" w:name="_Toc97891254"/>
      <w:bookmarkStart w:id="6977" w:name="_Toc106109274"/>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6978" w:name="_Toc20955163"/>
      <w:bookmarkStart w:id="6979" w:name="_Toc29503612"/>
      <w:bookmarkStart w:id="6980" w:name="_Toc29504196"/>
      <w:bookmarkStart w:id="6981" w:name="_Toc29504780"/>
      <w:bookmarkStart w:id="6982" w:name="_Toc36553226"/>
      <w:bookmarkStart w:id="6983" w:name="_Toc36554953"/>
      <w:bookmarkStart w:id="6984" w:name="_Toc45652264"/>
      <w:bookmarkStart w:id="6985" w:name="_Toc45658696"/>
      <w:bookmarkStart w:id="6986" w:name="_Toc45720516"/>
      <w:bookmarkStart w:id="6987" w:name="_Toc45798396"/>
      <w:bookmarkStart w:id="6988" w:name="_Toc45897785"/>
      <w:bookmarkStart w:id="6989" w:name="_Toc51745989"/>
      <w:bookmarkStart w:id="6990" w:name="_Toc64446253"/>
      <w:bookmarkStart w:id="6991" w:name="_Toc73982123"/>
      <w:bookmarkStart w:id="6992" w:name="_Toc88652212"/>
      <w:bookmarkStart w:id="6993" w:name="_Toc97891255"/>
      <w:bookmarkStart w:id="6994" w:name="_Toc106109275"/>
      <w:r w:rsidRPr="001D2E49">
        <w:t>9.3</w:t>
      </w:r>
      <w:r w:rsidRPr="001D2E49">
        <w:tab/>
        <w:t>Information Element Definitions</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526AF474" w14:textId="77777777" w:rsidR="009B75C3" w:rsidRPr="001D2E49" w:rsidRDefault="009B75C3" w:rsidP="009B75C3">
      <w:pPr>
        <w:pStyle w:val="Heading3"/>
      </w:pPr>
      <w:bookmarkStart w:id="6995" w:name="_Toc20955164"/>
      <w:bookmarkStart w:id="6996" w:name="_Toc29503613"/>
      <w:bookmarkStart w:id="6997" w:name="_Toc29504197"/>
      <w:bookmarkStart w:id="6998" w:name="_Toc29504781"/>
      <w:bookmarkStart w:id="6999" w:name="_Toc36553227"/>
      <w:bookmarkStart w:id="7000" w:name="_Toc36554954"/>
      <w:bookmarkStart w:id="7001" w:name="_Toc45652265"/>
      <w:bookmarkStart w:id="7002" w:name="_Toc45658697"/>
      <w:bookmarkStart w:id="7003" w:name="_Toc45720517"/>
      <w:bookmarkStart w:id="7004" w:name="_Toc45798397"/>
      <w:bookmarkStart w:id="7005" w:name="_Toc45897786"/>
      <w:bookmarkStart w:id="7006" w:name="_Toc51745990"/>
      <w:bookmarkStart w:id="7007" w:name="_Toc64446254"/>
      <w:bookmarkStart w:id="7008" w:name="_Toc73982124"/>
      <w:bookmarkStart w:id="7009" w:name="_Toc88652213"/>
      <w:bookmarkStart w:id="7010" w:name="_Toc97891256"/>
      <w:bookmarkStart w:id="7011" w:name="_Toc106109276"/>
      <w:r w:rsidRPr="001D2E49">
        <w:t>9.3.1</w:t>
      </w:r>
      <w:r w:rsidRPr="001D2E49">
        <w:tab/>
        <w:t>Radio Network Layer Related IEs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6C30F2A2" w14:textId="77777777" w:rsidR="009B75C3" w:rsidRPr="001D2E49" w:rsidRDefault="009B75C3" w:rsidP="009B75C3">
      <w:pPr>
        <w:pStyle w:val="Heading4"/>
      </w:pPr>
      <w:bookmarkStart w:id="7012" w:name="_Toc20955165"/>
      <w:bookmarkStart w:id="7013" w:name="_Toc29503614"/>
      <w:bookmarkStart w:id="7014" w:name="_Toc29504198"/>
      <w:bookmarkStart w:id="7015" w:name="_Toc29504782"/>
      <w:bookmarkStart w:id="7016" w:name="_Toc36553228"/>
      <w:bookmarkStart w:id="7017" w:name="_Toc36554955"/>
      <w:bookmarkStart w:id="7018" w:name="_Toc45652266"/>
      <w:bookmarkStart w:id="7019" w:name="_Toc45658698"/>
      <w:bookmarkStart w:id="7020" w:name="_Toc45720518"/>
      <w:bookmarkStart w:id="7021" w:name="_Toc45798398"/>
      <w:bookmarkStart w:id="7022" w:name="_Toc45897787"/>
      <w:bookmarkStart w:id="7023" w:name="_Toc51745991"/>
      <w:bookmarkStart w:id="7024" w:name="_Toc64446255"/>
      <w:bookmarkStart w:id="7025" w:name="_Toc73982125"/>
      <w:bookmarkStart w:id="7026" w:name="_Toc88652214"/>
      <w:bookmarkStart w:id="7027" w:name="_Toc97891257"/>
      <w:bookmarkStart w:id="7028" w:name="_Toc106109277"/>
      <w:r w:rsidRPr="001D2E49">
        <w:t>9.3.1.1</w:t>
      </w:r>
      <w:r w:rsidRPr="001D2E49">
        <w:tab/>
        <w:t>Message Type</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029" w:name="_Ref469456001"/>
      <w:bookmarkStart w:id="7030" w:name="_Toc20955166"/>
      <w:bookmarkStart w:id="7031" w:name="_Toc29503615"/>
      <w:bookmarkStart w:id="7032" w:name="_Toc29504199"/>
      <w:bookmarkStart w:id="7033" w:name="_Toc29504783"/>
      <w:bookmarkStart w:id="7034" w:name="_Toc36553229"/>
      <w:bookmarkStart w:id="7035" w:name="_Toc36554956"/>
      <w:bookmarkStart w:id="7036" w:name="_Toc45652267"/>
      <w:bookmarkStart w:id="7037" w:name="_Toc45658699"/>
      <w:bookmarkStart w:id="7038" w:name="_Toc45720519"/>
      <w:bookmarkStart w:id="7039" w:name="_Toc45798399"/>
      <w:bookmarkStart w:id="7040" w:name="_Toc45897788"/>
      <w:bookmarkStart w:id="7041" w:name="_Toc51745992"/>
      <w:bookmarkStart w:id="7042" w:name="_Toc64446256"/>
      <w:bookmarkStart w:id="7043" w:name="_Toc73982126"/>
      <w:bookmarkStart w:id="7044" w:name="_Toc88652215"/>
      <w:bookmarkStart w:id="7045" w:name="_Toc97891258"/>
      <w:bookmarkStart w:id="7046" w:name="_Toc106109278"/>
      <w:r w:rsidRPr="001D2E49">
        <w:t>9.3.1.2</w:t>
      </w:r>
      <w:r w:rsidRPr="001D2E49">
        <w:tab/>
        <w:t>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1D2E49" w:rsidRDefault="009B75C3" w:rsidP="009517A1">
            <w:pPr>
              <w:pStyle w:val="TAL"/>
              <w:rPr>
                <w:rFonts w:cs="Arial"/>
                <w:lang w:eastAsia="ja-JP"/>
              </w:rPr>
            </w:pPr>
            <w:r w:rsidRPr="001D2E49">
              <w:rPr>
                <w:rFonts w:cs="Arial"/>
                <w:lang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047" w:name="_Toc20955167"/>
      <w:bookmarkStart w:id="7048" w:name="_Toc29503616"/>
      <w:bookmarkStart w:id="7049" w:name="_Toc29504200"/>
      <w:bookmarkStart w:id="7050" w:name="_Toc29504784"/>
      <w:bookmarkStart w:id="7051" w:name="_Toc36553230"/>
      <w:bookmarkStart w:id="7052" w:name="_Toc36554957"/>
      <w:bookmarkStart w:id="7053" w:name="_Toc45652268"/>
      <w:bookmarkStart w:id="7054" w:name="_Toc45658700"/>
      <w:bookmarkStart w:id="7055" w:name="_Toc45720520"/>
      <w:bookmarkStart w:id="7056" w:name="_Toc45798400"/>
      <w:bookmarkStart w:id="7057" w:name="_Toc45897789"/>
      <w:bookmarkStart w:id="7058" w:name="_Toc51745993"/>
      <w:bookmarkStart w:id="7059" w:name="_Toc64446257"/>
      <w:bookmarkStart w:id="7060" w:name="_Toc73982127"/>
      <w:bookmarkStart w:id="7061" w:name="_Toc88652216"/>
      <w:bookmarkStart w:id="7062" w:name="_Toc97891259"/>
      <w:bookmarkStart w:id="7063" w:name="_Toc106109279"/>
      <w:r w:rsidRPr="001D2E49">
        <w:t>9.3.1.3</w:t>
      </w:r>
      <w:r w:rsidRPr="001D2E49">
        <w:tab/>
        <w:t>Criticality Diagnostics</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064" w:name="_Toc20955168"/>
      <w:bookmarkStart w:id="7065" w:name="_Toc29503617"/>
      <w:bookmarkStart w:id="7066" w:name="_Toc29504201"/>
      <w:bookmarkStart w:id="7067" w:name="_Toc29504785"/>
      <w:bookmarkStart w:id="7068" w:name="_Toc36553231"/>
      <w:bookmarkStart w:id="7069" w:name="_Toc36554958"/>
      <w:bookmarkStart w:id="7070" w:name="_Toc45652269"/>
      <w:bookmarkStart w:id="7071" w:name="_Toc45658701"/>
      <w:bookmarkStart w:id="7072" w:name="_Toc45720521"/>
      <w:bookmarkStart w:id="7073" w:name="_Toc45798401"/>
      <w:bookmarkStart w:id="7074" w:name="_Toc45897790"/>
      <w:bookmarkStart w:id="7075" w:name="_Toc51745994"/>
      <w:bookmarkStart w:id="7076" w:name="_Toc64446258"/>
      <w:bookmarkStart w:id="7077" w:name="_Toc73982128"/>
      <w:bookmarkStart w:id="7078" w:name="_Toc88652217"/>
      <w:bookmarkStart w:id="7079" w:name="_Toc97891260"/>
      <w:bookmarkStart w:id="7080" w:name="_Toc106109280"/>
      <w:r w:rsidRPr="001D2E49">
        <w:t>9.3.1.4</w:t>
      </w:r>
      <w:r w:rsidRPr="001D2E49">
        <w:tab/>
        <w:t>Bit Rate</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081" w:name="_Toc20955169"/>
      <w:bookmarkStart w:id="7082" w:name="_Toc29503618"/>
      <w:bookmarkStart w:id="7083" w:name="_Toc29504202"/>
      <w:bookmarkStart w:id="7084" w:name="_Toc29504786"/>
      <w:bookmarkStart w:id="7085" w:name="_Toc36553232"/>
      <w:bookmarkStart w:id="7086" w:name="_Toc36554959"/>
      <w:bookmarkStart w:id="7087" w:name="_Toc45652270"/>
      <w:bookmarkStart w:id="7088" w:name="_Toc45658702"/>
      <w:bookmarkStart w:id="7089" w:name="_Toc45720522"/>
      <w:bookmarkStart w:id="7090" w:name="_Toc45798402"/>
      <w:bookmarkStart w:id="7091" w:name="_Toc45897791"/>
      <w:bookmarkStart w:id="7092" w:name="_Toc51745995"/>
      <w:bookmarkStart w:id="7093" w:name="_Toc64446259"/>
      <w:bookmarkStart w:id="7094" w:name="_Toc73982129"/>
      <w:bookmarkStart w:id="7095" w:name="_Toc88652218"/>
      <w:bookmarkStart w:id="7096" w:name="_Toc97891261"/>
      <w:bookmarkStart w:id="7097" w:name="_Toc106109281"/>
      <w:r w:rsidRPr="001D2E49">
        <w:t>9.3.1.5</w:t>
      </w:r>
      <w:r w:rsidRPr="001D2E49">
        <w:tab/>
        <w:t>Global RAN Node ID</w:t>
      </w:r>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098" w:name="_Toc20955170"/>
      <w:bookmarkStart w:id="7099" w:name="_Toc29503619"/>
      <w:bookmarkStart w:id="7100" w:name="_Toc29504203"/>
      <w:bookmarkStart w:id="7101" w:name="_Toc29504787"/>
      <w:bookmarkStart w:id="7102" w:name="_Toc36553233"/>
      <w:bookmarkStart w:id="7103" w:name="_Toc36554960"/>
      <w:bookmarkStart w:id="7104" w:name="_Toc45652271"/>
      <w:bookmarkStart w:id="7105" w:name="_Toc45658703"/>
      <w:bookmarkStart w:id="7106" w:name="_Toc45720523"/>
      <w:bookmarkStart w:id="7107" w:name="_Toc45798403"/>
      <w:bookmarkStart w:id="7108" w:name="_Toc45897792"/>
      <w:bookmarkStart w:id="7109" w:name="_Toc51745996"/>
      <w:bookmarkStart w:id="7110" w:name="_Toc64446260"/>
      <w:bookmarkStart w:id="7111" w:name="_Toc73982130"/>
      <w:bookmarkStart w:id="7112" w:name="_Toc88652219"/>
      <w:bookmarkStart w:id="7113" w:name="_Toc97891262"/>
      <w:bookmarkStart w:id="7114" w:name="_Toc106109282"/>
      <w:r w:rsidRPr="001D2E49">
        <w:t>9.3.1.6</w:t>
      </w:r>
      <w:r w:rsidRPr="001D2E49">
        <w:tab/>
        <w:t>Global gNB ID</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115" w:name="_Toc20955171"/>
      <w:bookmarkStart w:id="7116" w:name="_Toc29503620"/>
      <w:bookmarkStart w:id="7117" w:name="_Toc29504204"/>
      <w:bookmarkStart w:id="7118" w:name="_Toc29504788"/>
      <w:bookmarkStart w:id="7119" w:name="_Toc36553234"/>
      <w:bookmarkStart w:id="7120" w:name="_Toc36554961"/>
      <w:bookmarkStart w:id="7121" w:name="_Toc45652272"/>
      <w:bookmarkStart w:id="7122" w:name="_Toc45658704"/>
      <w:bookmarkStart w:id="7123" w:name="_Toc45720524"/>
      <w:bookmarkStart w:id="7124" w:name="_Toc45798404"/>
      <w:bookmarkStart w:id="7125" w:name="_Toc45897793"/>
      <w:bookmarkStart w:id="7126" w:name="_Toc51745997"/>
      <w:bookmarkStart w:id="7127" w:name="_Toc64446261"/>
      <w:bookmarkStart w:id="7128" w:name="_Toc73982131"/>
      <w:bookmarkStart w:id="7129" w:name="_Toc88652220"/>
      <w:bookmarkStart w:id="7130" w:name="_Toc97891263"/>
      <w:bookmarkStart w:id="7131" w:name="_Toc106109283"/>
      <w:r w:rsidRPr="001D2E49">
        <w:t>9.3.1.7</w:t>
      </w:r>
      <w:r w:rsidRPr="001D2E49">
        <w:tab/>
        <w:t>NR CGI</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132" w:name="_Toc20955172"/>
      <w:bookmarkStart w:id="7133" w:name="_Toc29503621"/>
      <w:bookmarkStart w:id="7134" w:name="_Toc29504205"/>
      <w:bookmarkStart w:id="7135" w:name="_Toc29504789"/>
      <w:bookmarkStart w:id="7136" w:name="_Toc36553235"/>
      <w:bookmarkStart w:id="7137" w:name="_Toc36554962"/>
      <w:bookmarkStart w:id="7138" w:name="_Toc45652273"/>
      <w:bookmarkStart w:id="7139" w:name="_Toc45658705"/>
      <w:bookmarkStart w:id="7140" w:name="_Toc45720525"/>
      <w:bookmarkStart w:id="7141" w:name="_Toc45798405"/>
      <w:bookmarkStart w:id="7142" w:name="_Toc45897794"/>
      <w:bookmarkStart w:id="7143" w:name="_Toc51745998"/>
      <w:bookmarkStart w:id="7144" w:name="_Toc64446262"/>
      <w:bookmarkStart w:id="7145" w:name="_Toc73982132"/>
      <w:bookmarkStart w:id="7146" w:name="_Toc88652221"/>
      <w:bookmarkStart w:id="7147" w:name="_Toc97891264"/>
      <w:bookmarkStart w:id="7148" w:name="_Toc106109284"/>
      <w:r w:rsidRPr="001D2E49">
        <w:t>9.3.1.8</w:t>
      </w:r>
      <w:r w:rsidRPr="001D2E49">
        <w:tab/>
        <w:t>Global ng-eNB ID</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149" w:name="_Toc20955173"/>
      <w:bookmarkStart w:id="7150" w:name="_Toc29503622"/>
      <w:bookmarkStart w:id="7151" w:name="_Toc29504206"/>
      <w:bookmarkStart w:id="7152" w:name="_Toc29504790"/>
      <w:bookmarkStart w:id="7153" w:name="_Toc36553236"/>
      <w:bookmarkStart w:id="7154" w:name="_Toc36554963"/>
      <w:bookmarkStart w:id="7155" w:name="_Toc45652274"/>
      <w:bookmarkStart w:id="7156" w:name="_Toc45658706"/>
      <w:bookmarkStart w:id="7157" w:name="_Toc45720526"/>
      <w:bookmarkStart w:id="7158" w:name="_Toc45798406"/>
      <w:bookmarkStart w:id="7159" w:name="_Toc45897795"/>
      <w:bookmarkStart w:id="7160" w:name="_Toc51745999"/>
      <w:bookmarkStart w:id="7161" w:name="_Toc64446263"/>
      <w:bookmarkStart w:id="7162" w:name="_Toc73982133"/>
      <w:bookmarkStart w:id="7163" w:name="_Toc88652222"/>
      <w:bookmarkStart w:id="7164" w:name="_Toc97891265"/>
      <w:bookmarkStart w:id="7165" w:name="_Toc106109285"/>
      <w:r w:rsidRPr="001D2E49">
        <w:t>9.3.1.9</w:t>
      </w:r>
      <w:r w:rsidRPr="001D2E49">
        <w:tab/>
        <w:t>E-UTRA CGI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166" w:name="_Toc20955174"/>
      <w:bookmarkStart w:id="7167" w:name="_Toc29503623"/>
      <w:bookmarkStart w:id="7168" w:name="_Toc29504207"/>
      <w:bookmarkStart w:id="7169" w:name="_Toc29504791"/>
      <w:bookmarkStart w:id="7170" w:name="_Toc36553237"/>
      <w:bookmarkStart w:id="7171" w:name="_Toc36554964"/>
      <w:bookmarkStart w:id="7172" w:name="_Toc45652275"/>
      <w:bookmarkStart w:id="7173" w:name="_Toc45658707"/>
      <w:bookmarkStart w:id="7174" w:name="_Toc45720527"/>
      <w:bookmarkStart w:id="7175" w:name="_Toc45798407"/>
      <w:bookmarkStart w:id="7176" w:name="_Toc45897796"/>
      <w:bookmarkStart w:id="7177" w:name="_Toc51746000"/>
      <w:bookmarkStart w:id="7178" w:name="_Toc64446264"/>
      <w:bookmarkStart w:id="7179" w:name="_Toc73982134"/>
      <w:bookmarkStart w:id="7180" w:name="_Toc88652223"/>
      <w:bookmarkStart w:id="7181" w:name="_Toc97891266"/>
      <w:bookmarkStart w:id="7182" w:name="_Toc106109286"/>
      <w:r w:rsidRPr="001D2E49">
        <w:t>9.3.1.10</w:t>
      </w:r>
      <w:r w:rsidRPr="001D2E49">
        <w:tab/>
        <w:t>GBR QoS Flow Information</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183" w:name="_Toc20955175"/>
      <w:bookmarkStart w:id="7184" w:name="_Toc29503624"/>
      <w:bookmarkStart w:id="7185" w:name="_Toc29504208"/>
      <w:bookmarkStart w:id="7186" w:name="_Toc29504792"/>
      <w:bookmarkStart w:id="7187" w:name="_Toc36553238"/>
      <w:bookmarkStart w:id="7188" w:name="_Toc36554965"/>
      <w:bookmarkStart w:id="7189" w:name="_Toc45652276"/>
      <w:bookmarkStart w:id="7190" w:name="_Toc45658708"/>
      <w:bookmarkStart w:id="7191" w:name="_Toc45720528"/>
      <w:bookmarkStart w:id="7192" w:name="_Toc45798408"/>
      <w:bookmarkStart w:id="7193" w:name="_Toc45897797"/>
      <w:bookmarkStart w:id="7194" w:name="_Toc51746001"/>
      <w:bookmarkStart w:id="7195" w:name="_Toc64446265"/>
      <w:bookmarkStart w:id="7196" w:name="_Toc73982135"/>
      <w:bookmarkStart w:id="7197" w:name="_Toc88652224"/>
      <w:bookmarkStart w:id="7198" w:name="_Toc97891267"/>
      <w:bookmarkStart w:id="7199" w:name="_Toc106109287"/>
      <w:r w:rsidRPr="001D2E49">
        <w:t>9.3.1.11</w:t>
      </w:r>
      <w:r w:rsidRPr="001D2E49">
        <w:tab/>
        <w:t>Void</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p>
    <w:p w14:paraId="2B6DE7A8" w14:textId="77777777" w:rsidR="009B75C3" w:rsidRPr="001D2E49" w:rsidRDefault="009B75C3" w:rsidP="009B75C3">
      <w:pPr>
        <w:pStyle w:val="Heading4"/>
        <w:rPr>
          <w:rFonts w:eastAsia="Batang"/>
        </w:rPr>
      </w:pPr>
      <w:bookmarkStart w:id="7200" w:name="_Toc20955176"/>
      <w:bookmarkStart w:id="7201" w:name="_Toc29503625"/>
      <w:bookmarkStart w:id="7202" w:name="_Toc29504209"/>
      <w:bookmarkStart w:id="7203" w:name="_Toc29504793"/>
      <w:bookmarkStart w:id="7204" w:name="_Toc36553239"/>
      <w:bookmarkStart w:id="7205" w:name="_Toc36554966"/>
      <w:bookmarkStart w:id="7206" w:name="_Toc45652277"/>
      <w:bookmarkStart w:id="7207" w:name="_Toc45658709"/>
      <w:bookmarkStart w:id="7208" w:name="_Toc45720529"/>
      <w:bookmarkStart w:id="7209" w:name="_Toc45798409"/>
      <w:bookmarkStart w:id="7210" w:name="_Toc45897798"/>
      <w:bookmarkStart w:id="7211" w:name="_Toc51746002"/>
      <w:bookmarkStart w:id="7212" w:name="_Toc64446266"/>
      <w:bookmarkStart w:id="7213" w:name="_Toc73982136"/>
      <w:bookmarkStart w:id="7214" w:name="_Toc88652225"/>
      <w:bookmarkStart w:id="7215" w:name="_Toc97891268"/>
      <w:bookmarkStart w:id="7216" w:name="_Toc106109288"/>
      <w:r w:rsidRPr="001D2E49">
        <w:t>9.3.1.12</w:t>
      </w:r>
      <w:r w:rsidRPr="001D2E49">
        <w:tab/>
        <w:t>QoS Flow</w:t>
      </w:r>
      <w:r w:rsidRPr="001D2E49">
        <w:rPr>
          <w:rFonts w:eastAsia="Batang"/>
        </w:rPr>
        <w:t xml:space="preserve"> Level QoS Parameters</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hint="eastAsia"/>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hint="eastAsia"/>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217" w:name="_Toc20955177"/>
      <w:bookmarkStart w:id="7218" w:name="_Toc29503626"/>
      <w:bookmarkStart w:id="7219" w:name="_Toc29504210"/>
      <w:bookmarkStart w:id="7220" w:name="_Toc29504794"/>
      <w:bookmarkStart w:id="7221" w:name="_Toc36553240"/>
      <w:bookmarkStart w:id="7222" w:name="_Toc36554967"/>
      <w:bookmarkStart w:id="7223" w:name="_Toc45652278"/>
      <w:bookmarkStart w:id="7224" w:name="_Toc45658710"/>
      <w:bookmarkStart w:id="7225" w:name="_Toc45720530"/>
      <w:bookmarkStart w:id="7226" w:name="_Toc45798410"/>
      <w:bookmarkStart w:id="7227" w:name="_Toc45897799"/>
      <w:bookmarkStart w:id="7228" w:name="_Toc51746003"/>
      <w:bookmarkStart w:id="7229" w:name="_Toc64446267"/>
      <w:bookmarkStart w:id="7230" w:name="_Toc73982137"/>
      <w:bookmarkStart w:id="7231" w:name="_Toc88652226"/>
      <w:bookmarkStart w:id="7232" w:name="_Toc97891269"/>
      <w:bookmarkStart w:id="7233" w:name="_Toc106109289"/>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234" w:name="_Toc20955178"/>
      <w:bookmarkStart w:id="7235" w:name="_Toc29503627"/>
      <w:bookmarkStart w:id="7236" w:name="_Toc29504211"/>
      <w:bookmarkStart w:id="7237" w:name="_Toc29504795"/>
      <w:bookmarkStart w:id="7238" w:name="_Toc36553241"/>
      <w:bookmarkStart w:id="7239" w:name="_Toc36554968"/>
      <w:bookmarkStart w:id="7240" w:name="_Toc45652279"/>
      <w:bookmarkStart w:id="7241" w:name="_Toc45658711"/>
      <w:bookmarkStart w:id="7242" w:name="_Toc45720531"/>
      <w:bookmarkStart w:id="7243" w:name="_Toc45798411"/>
      <w:bookmarkStart w:id="7244" w:name="_Toc45897800"/>
      <w:bookmarkStart w:id="7245" w:name="_Toc51746004"/>
      <w:bookmarkStart w:id="7246" w:name="_Toc64446268"/>
      <w:bookmarkStart w:id="7247" w:name="_Toc73982138"/>
      <w:bookmarkStart w:id="7248" w:name="_Toc88652227"/>
      <w:bookmarkStart w:id="7249" w:name="_Toc97891270"/>
      <w:bookmarkStart w:id="7250" w:name="_Toc106109290"/>
      <w:r w:rsidRPr="001D2E49">
        <w:rPr>
          <w:rFonts w:eastAsia="SimSun"/>
        </w:rPr>
        <w:t>9.3.1.14</w:t>
      </w:r>
      <w:r w:rsidRPr="001D2E49">
        <w:rPr>
          <w:rFonts w:eastAsia="SimSun"/>
        </w:rPr>
        <w:tab/>
        <w:t>Trace Activation</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251" w:name="_Toc20955179"/>
      <w:bookmarkStart w:id="7252" w:name="_Toc29503628"/>
      <w:bookmarkStart w:id="7253" w:name="_Toc29504212"/>
      <w:bookmarkStart w:id="7254" w:name="_Toc29504796"/>
      <w:bookmarkStart w:id="7255" w:name="_Toc36553242"/>
      <w:bookmarkStart w:id="7256" w:name="_Toc36554969"/>
      <w:bookmarkStart w:id="7257" w:name="_Toc45652280"/>
      <w:bookmarkStart w:id="7258" w:name="_Toc45658712"/>
      <w:bookmarkStart w:id="7259" w:name="_Toc45720532"/>
      <w:bookmarkStart w:id="7260" w:name="_Toc45798412"/>
      <w:bookmarkStart w:id="7261" w:name="_Toc45897801"/>
      <w:bookmarkStart w:id="7262" w:name="_Toc51746005"/>
      <w:bookmarkStart w:id="7263" w:name="_Toc64446269"/>
      <w:bookmarkStart w:id="7264" w:name="_Toc73982139"/>
      <w:bookmarkStart w:id="7265" w:name="_Toc88652228"/>
      <w:bookmarkStart w:id="7266" w:name="_Toc97891271"/>
      <w:bookmarkStart w:id="7267" w:name="_Toc106109291"/>
      <w:r w:rsidRPr="001D2E49">
        <w:t>9.3.1.15</w:t>
      </w:r>
      <w:r w:rsidRPr="001D2E49">
        <w:tab/>
        <w:t>Core Network Assistance Information</w:t>
      </w:r>
      <w:r w:rsidR="00E96367" w:rsidRPr="001D2E49">
        <w:t xml:space="preserve"> for RRC INACTIVE</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Change w:id="7268">
          <w:tblGrid>
            <w:gridCol w:w="2268"/>
            <w:gridCol w:w="1021"/>
            <w:gridCol w:w="1077"/>
            <w:gridCol w:w="1588"/>
            <w:gridCol w:w="1758"/>
            <w:gridCol w:w="1077"/>
            <w:gridCol w:w="1077"/>
          </w:tblGrid>
        </w:tblGridChange>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rFonts w:hint="eastAsia"/>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hint="eastAsia"/>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rFonts w:hint="eastAsia"/>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269" w:name="_Toc20955180"/>
      <w:bookmarkStart w:id="7270" w:name="_Toc29503629"/>
      <w:bookmarkStart w:id="7271" w:name="_Toc29504213"/>
      <w:bookmarkStart w:id="7272" w:name="_Toc29504797"/>
      <w:bookmarkStart w:id="7273" w:name="_Toc36553243"/>
      <w:bookmarkStart w:id="7274" w:name="_Toc36554970"/>
      <w:bookmarkStart w:id="7275" w:name="_Toc45652281"/>
      <w:bookmarkStart w:id="7276" w:name="_Toc45658713"/>
      <w:bookmarkStart w:id="7277" w:name="_Toc45720533"/>
      <w:bookmarkStart w:id="7278" w:name="_Toc45798413"/>
      <w:bookmarkStart w:id="7279" w:name="_Toc45897802"/>
      <w:bookmarkStart w:id="7280" w:name="_Toc51746006"/>
      <w:bookmarkStart w:id="7281" w:name="_Toc64446270"/>
      <w:bookmarkStart w:id="7282" w:name="_Toc73982140"/>
      <w:bookmarkStart w:id="7283" w:name="_Toc88652229"/>
      <w:bookmarkStart w:id="7284" w:name="_Toc97891272"/>
      <w:bookmarkStart w:id="7285" w:name="_Toc106109292"/>
      <w:r w:rsidRPr="001D2E49">
        <w:t>9.3.1.16</w:t>
      </w:r>
      <w:r w:rsidRPr="001D2E49">
        <w:tab/>
        <w:t>User Location Information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1D2E49"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1D2E49" w:rsidRDefault="00EF1EB1" w:rsidP="0091180E">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1D2E49" w:rsidRDefault="00EF1EB1" w:rsidP="0091180E">
            <w:pPr>
              <w:pStyle w:val="TAC"/>
              <w:rPr>
                <w:lang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286"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286"/>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287" w:name="_Hlk44327281"/>
            <w:r w:rsidRPr="00B61FB4">
              <w:rPr>
                <w:lang w:eastAsia="ja-JP"/>
              </w:rPr>
              <w:t>9.3.1.</w:t>
            </w:r>
            <w:bookmarkEnd w:id="7287"/>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288" w:name="_Toc20955181"/>
      <w:bookmarkStart w:id="7289" w:name="_Toc29503630"/>
      <w:bookmarkStart w:id="7290" w:name="_Toc29504214"/>
      <w:bookmarkStart w:id="7291" w:name="_Toc29504798"/>
      <w:bookmarkStart w:id="7292" w:name="_Toc36553244"/>
      <w:bookmarkStart w:id="7293" w:name="_Toc36554971"/>
      <w:bookmarkStart w:id="7294" w:name="_Toc45652282"/>
      <w:bookmarkStart w:id="7295" w:name="_Toc45658714"/>
      <w:bookmarkStart w:id="7296" w:name="_Toc45720534"/>
      <w:bookmarkStart w:id="7297" w:name="_Toc45798414"/>
      <w:bookmarkStart w:id="7298" w:name="_Toc45897803"/>
      <w:bookmarkStart w:id="7299" w:name="_Toc51746007"/>
      <w:bookmarkStart w:id="7300" w:name="_Toc64446271"/>
      <w:bookmarkStart w:id="7301" w:name="_Toc73982141"/>
      <w:bookmarkStart w:id="7302" w:name="_Toc88652230"/>
      <w:bookmarkStart w:id="7303" w:name="_Toc97891273"/>
      <w:bookmarkStart w:id="7304" w:name="_Toc106109293"/>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305" w:name="_Toc20955182"/>
      <w:bookmarkStart w:id="7306" w:name="_Toc29503631"/>
      <w:bookmarkStart w:id="7307" w:name="_Toc29504215"/>
      <w:bookmarkStart w:id="7308" w:name="_Toc29504799"/>
      <w:bookmarkStart w:id="7309" w:name="_Toc36553245"/>
      <w:bookmarkStart w:id="7310" w:name="_Toc36554972"/>
      <w:bookmarkStart w:id="7311" w:name="_Toc45652283"/>
      <w:bookmarkStart w:id="7312" w:name="_Toc45658715"/>
      <w:bookmarkStart w:id="7313" w:name="_Toc45720535"/>
      <w:bookmarkStart w:id="7314" w:name="_Toc45798415"/>
      <w:bookmarkStart w:id="7315" w:name="_Toc45897804"/>
      <w:bookmarkStart w:id="7316" w:name="_Toc51746008"/>
      <w:bookmarkStart w:id="7317" w:name="_Toc64446272"/>
      <w:bookmarkStart w:id="7318" w:name="_Toc73982142"/>
      <w:bookmarkStart w:id="7319" w:name="_Toc88652231"/>
      <w:bookmarkStart w:id="7320" w:name="_Toc97891274"/>
      <w:bookmarkStart w:id="7321" w:name="_Toc106109294"/>
      <w:r w:rsidRPr="001D2E49">
        <w:t>9.3.1.18</w:t>
      </w:r>
      <w:r w:rsidRPr="001D2E49">
        <w:tab/>
        <w:t>Dynamic 5QI Descriptor</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322" w:name="_Toc20955183"/>
      <w:bookmarkStart w:id="7323" w:name="_Toc29503632"/>
      <w:bookmarkStart w:id="7324" w:name="_Toc29504216"/>
      <w:bookmarkStart w:id="7325" w:name="_Toc29504800"/>
      <w:bookmarkStart w:id="7326" w:name="_Toc36553246"/>
      <w:bookmarkStart w:id="7327" w:name="_Toc36554973"/>
      <w:bookmarkStart w:id="7328" w:name="_Toc45652284"/>
      <w:bookmarkStart w:id="7329" w:name="_Toc45658716"/>
      <w:bookmarkStart w:id="7330" w:name="_Toc45720536"/>
      <w:bookmarkStart w:id="7331" w:name="_Toc45798416"/>
      <w:bookmarkStart w:id="7332" w:name="_Toc45897805"/>
      <w:bookmarkStart w:id="7333" w:name="_Toc51746009"/>
      <w:bookmarkStart w:id="7334" w:name="_Toc64446273"/>
      <w:bookmarkStart w:id="7335" w:name="_Toc73982143"/>
      <w:bookmarkStart w:id="7336" w:name="_Toc88652232"/>
      <w:bookmarkStart w:id="7337" w:name="_Toc97891275"/>
      <w:bookmarkStart w:id="7338" w:name="_Toc106109295"/>
      <w:r w:rsidRPr="001D2E49">
        <w:t>9.3.1.19</w:t>
      </w:r>
      <w:r w:rsidRPr="001D2E49">
        <w:tab/>
        <w:t>Allocation and Retention Priority</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339" w:name="_Toc20955184"/>
      <w:bookmarkStart w:id="7340" w:name="_Toc29503633"/>
      <w:bookmarkStart w:id="7341" w:name="_Toc29504217"/>
      <w:bookmarkStart w:id="7342" w:name="_Toc29504801"/>
      <w:bookmarkStart w:id="7343" w:name="_Toc36553247"/>
      <w:bookmarkStart w:id="7344" w:name="_Toc36554974"/>
      <w:bookmarkStart w:id="7345" w:name="_Toc45652285"/>
      <w:bookmarkStart w:id="7346" w:name="_Toc45658717"/>
      <w:bookmarkStart w:id="7347" w:name="_Toc45720537"/>
      <w:bookmarkStart w:id="7348" w:name="_Toc45798417"/>
      <w:bookmarkStart w:id="7349" w:name="_Toc45897806"/>
      <w:bookmarkStart w:id="7350" w:name="_Toc51746010"/>
      <w:bookmarkStart w:id="7351" w:name="_Toc64446274"/>
      <w:bookmarkStart w:id="7352" w:name="_Toc73982144"/>
      <w:bookmarkStart w:id="7353" w:name="_Toc88652233"/>
      <w:bookmarkStart w:id="7354" w:name="_Toc97891276"/>
      <w:bookmarkStart w:id="7355" w:name="_Toc106109296"/>
      <w:r w:rsidRPr="001D2E49">
        <w:t>9.3.1.20</w:t>
      </w:r>
      <w:r w:rsidRPr="001D2E49">
        <w:tab/>
        <w:t>Source to Target Transparent Container</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356" w:name="_Toc20955185"/>
      <w:bookmarkStart w:id="7357" w:name="_Toc29503634"/>
      <w:bookmarkStart w:id="7358" w:name="_Toc29504218"/>
      <w:bookmarkStart w:id="7359" w:name="_Toc29504802"/>
      <w:bookmarkStart w:id="7360" w:name="_Toc36553248"/>
      <w:bookmarkStart w:id="7361" w:name="_Toc36554975"/>
      <w:bookmarkStart w:id="7362" w:name="_Toc45652286"/>
      <w:bookmarkStart w:id="7363" w:name="_Toc45658718"/>
      <w:bookmarkStart w:id="7364" w:name="_Toc45720538"/>
      <w:bookmarkStart w:id="7365" w:name="_Toc45798418"/>
      <w:bookmarkStart w:id="7366" w:name="_Toc45897807"/>
      <w:bookmarkStart w:id="7367" w:name="_Toc51746011"/>
      <w:bookmarkStart w:id="7368" w:name="_Toc64446275"/>
      <w:bookmarkStart w:id="7369" w:name="_Toc73982145"/>
      <w:bookmarkStart w:id="7370" w:name="_Toc88652234"/>
      <w:bookmarkStart w:id="7371" w:name="_Toc97891277"/>
      <w:bookmarkStart w:id="7372" w:name="_Toc106109297"/>
      <w:r w:rsidRPr="001D2E49">
        <w:t>9.3.1.21</w:t>
      </w:r>
      <w:r w:rsidRPr="001D2E49">
        <w:tab/>
        <w:t>Target to Source Transparent Container</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373" w:name="_Toc20955186"/>
      <w:bookmarkStart w:id="7374" w:name="_Toc29503635"/>
      <w:bookmarkStart w:id="7375" w:name="_Toc29504219"/>
      <w:bookmarkStart w:id="7376" w:name="_Toc29504803"/>
      <w:bookmarkStart w:id="7377" w:name="_Toc36553249"/>
      <w:bookmarkStart w:id="7378" w:name="_Toc36554976"/>
      <w:bookmarkStart w:id="7379" w:name="_Toc45652287"/>
      <w:bookmarkStart w:id="7380" w:name="_Toc45658719"/>
      <w:bookmarkStart w:id="7381" w:name="_Toc45720539"/>
      <w:bookmarkStart w:id="7382" w:name="_Toc45798419"/>
      <w:bookmarkStart w:id="7383" w:name="_Toc45897808"/>
      <w:bookmarkStart w:id="7384" w:name="_Toc51746012"/>
      <w:bookmarkStart w:id="7385" w:name="_Toc64446276"/>
      <w:bookmarkStart w:id="7386" w:name="_Toc73982146"/>
      <w:bookmarkStart w:id="7387" w:name="_Toc88652235"/>
      <w:bookmarkStart w:id="7388" w:name="_Toc97891278"/>
      <w:bookmarkStart w:id="7389" w:name="_Toc106109298"/>
      <w:r w:rsidRPr="001D2E49">
        <w:t>9.3.1.22</w:t>
      </w:r>
      <w:r w:rsidRPr="001D2E49">
        <w:tab/>
        <w:t>Handover Type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390" w:name="_Toc20955187"/>
      <w:bookmarkStart w:id="7391" w:name="_Toc29503636"/>
      <w:bookmarkStart w:id="7392" w:name="_Toc29504220"/>
      <w:bookmarkStart w:id="7393" w:name="_Toc29504804"/>
      <w:bookmarkStart w:id="7394" w:name="_Toc36553250"/>
      <w:bookmarkStart w:id="7395" w:name="_Toc36554977"/>
      <w:bookmarkStart w:id="7396" w:name="_Toc45652288"/>
      <w:bookmarkStart w:id="7397" w:name="_Toc45658720"/>
      <w:bookmarkStart w:id="7398" w:name="_Toc45720540"/>
      <w:bookmarkStart w:id="7399" w:name="_Toc45798420"/>
      <w:bookmarkStart w:id="7400" w:name="_Toc45897809"/>
      <w:bookmarkStart w:id="7401" w:name="_Toc51746013"/>
      <w:bookmarkStart w:id="7402" w:name="_Toc64446277"/>
      <w:bookmarkStart w:id="7403" w:name="_Toc73982147"/>
      <w:bookmarkStart w:id="7404" w:name="_Toc88652236"/>
      <w:bookmarkStart w:id="7405" w:name="_Toc97891279"/>
      <w:bookmarkStart w:id="7406" w:name="_Toc106109299"/>
      <w:r w:rsidRPr="001D2E49">
        <w:t>9.3.1.23</w:t>
      </w:r>
      <w:r w:rsidRPr="001D2E49">
        <w:tab/>
        <w:t>MICO Mode Indication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407" w:name="_Toc20955188"/>
      <w:bookmarkStart w:id="7408" w:name="_Toc29503637"/>
      <w:bookmarkStart w:id="7409" w:name="_Toc29504221"/>
      <w:bookmarkStart w:id="7410" w:name="_Toc29504805"/>
      <w:bookmarkStart w:id="7411" w:name="_Toc36553251"/>
      <w:bookmarkStart w:id="7412" w:name="_Toc36554978"/>
      <w:bookmarkStart w:id="7413" w:name="_Toc45652289"/>
      <w:bookmarkStart w:id="7414" w:name="_Toc45658721"/>
      <w:bookmarkStart w:id="7415" w:name="_Toc45720541"/>
      <w:bookmarkStart w:id="7416" w:name="_Toc45798421"/>
      <w:bookmarkStart w:id="7417" w:name="_Toc45897810"/>
      <w:bookmarkStart w:id="7418" w:name="_Toc51746014"/>
      <w:bookmarkStart w:id="7419" w:name="_Toc64446278"/>
      <w:bookmarkStart w:id="7420" w:name="_Toc73982148"/>
      <w:bookmarkStart w:id="7421" w:name="_Toc88652237"/>
      <w:bookmarkStart w:id="7422" w:name="_Toc97891280"/>
      <w:bookmarkStart w:id="7423" w:name="_Toc106109300"/>
      <w:r w:rsidRPr="001D2E49">
        <w:t>9.3.1.24</w:t>
      </w:r>
      <w:r w:rsidRPr="001D2E49">
        <w:tab/>
        <w:t>S-NSSAI</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424" w:name="_Toc20955189"/>
      <w:bookmarkStart w:id="7425" w:name="_Toc29503638"/>
      <w:bookmarkStart w:id="7426" w:name="_Toc29504222"/>
      <w:bookmarkStart w:id="7427" w:name="_Toc29504806"/>
      <w:bookmarkStart w:id="7428" w:name="_Toc36553252"/>
      <w:bookmarkStart w:id="7429" w:name="_Toc36554979"/>
      <w:bookmarkStart w:id="7430" w:name="_Toc45652290"/>
      <w:bookmarkStart w:id="7431" w:name="_Toc45658722"/>
      <w:bookmarkStart w:id="7432" w:name="_Toc45720542"/>
      <w:bookmarkStart w:id="7433" w:name="_Toc45798422"/>
      <w:bookmarkStart w:id="7434" w:name="_Toc45897811"/>
      <w:bookmarkStart w:id="7435" w:name="_Toc51746015"/>
      <w:bookmarkStart w:id="7436" w:name="_Toc64446279"/>
      <w:bookmarkStart w:id="7437" w:name="_Toc73982149"/>
      <w:bookmarkStart w:id="7438" w:name="_Toc88652238"/>
      <w:bookmarkStart w:id="7439" w:name="_Toc97891281"/>
      <w:bookmarkStart w:id="7440" w:name="_Toc106109301"/>
      <w:r w:rsidRPr="001D2E49">
        <w:t>9.3.1.25</w:t>
      </w:r>
      <w:r w:rsidRPr="001D2E49">
        <w:tab/>
        <w:t>Target ID</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441" w:name="_Toc20955190"/>
      <w:bookmarkStart w:id="7442" w:name="_Toc29503639"/>
      <w:bookmarkStart w:id="7443" w:name="_Toc29504223"/>
      <w:bookmarkStart w:id="7444" w:name="_Toc29504807"/>
      <w:bookmarkStart w:id="7445" w:name="_Toc36553253"/>
      <w:bookmarkStart w:id="7446" w:name="_Toc36554980"/>
      <w:bookmarkStart w:id="7447" w:name="_Toc45652291"/>
      <w:bookmarkStart w:id="7448" w:name="_Toc45658723"/>
      <w:bookmarkStart w:id="7449" w:name="_Toc45720543"/>
      <w:bookmarkStart w:id="7450" w:name="_Toc45798423"/>
      <w:bookmarkStart w:id="7451" w:name="_Toc45897812"/>
      <w:bookmarkStart w:id="7452" w:name="_Toc51746016"/>
      <w:bookmarkStart w:id="7453" w:name="_Toc64446280"/>
      <w:bookmarkStart w:id="7454" w:name="_Toc73982150"/>
      <w:bookmarkStart w:id="7455" w:name="_Toc88652239"/>
      <w:bookmarkStart w:id="7456" w:name="_Toc97891282"/>
      <w:bookmarkStart w:id="7457" w:name="_Toc106109302"/>
      <w:r w:rsidRPr="001D2E49">
        <w:t>9.3.1.26</w:t>
      </w:r>
      <w:r w:rsidRPr="001D2E49">
        <w:tab/>
        <w:t>Emergency Fallback Indicator</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458" w:name="_Toc20955191"/>
      <w:bookmarkStart w:id="7459" w:name="_Toc29503640"/>
      <w:bookmarkStart w:id="7460" w:name="_Toc29504224"/>
      <w:bookmarkStart w:id="7461" w:name="_Toc29504808"/>
      <w:bookmarkStart w:id="7462" w:name="_Toc36553254"/>
      <w:bookmarkStart w:id="7463" w:name="_Toc36554981"/>
      <w:bookmarkStart w:id="7464" w:name="_Toc45652292"/>
      <w:bookmarkStart w:id="7465" w:name="_Toc45658724"/>
      <w:bookmarkStart w:id="7466" w:name="_Toc45720544"/>
      <w:bookmarkStart w:id="7467" w:name="_Toc45798424"/>
      <w:bookmarkStart w:id="7468" w:name="_Toc45897813"/>
      <w:bookmarkStart w:id="7469" w:name="_Toc51746017"/>
      <w:bookmarkStart w:id="7470" w:name="_Toc64446281"/>
      <w:bookmarkStart w:id="7471" w:name="_Toc73982151"/>
      <w:bookmarkStart w:id="7472" w:name="_Toc88652240"/>
      <w:bookmarkStart w:id="7473" w:name="_Toc97891283"/>
      <w:bookmarkStart w:id="7474" w:name="_Toc106109303"/>
      <w:r w:rsidRPr="001D2E49">
        <w:t>9.3.1.27</w:t>
      </w:r>
      <w:r w:rsidRPr="001D2E49">
        <w:tab/>
      </w:r>
      <w:r w:rsidRPr="001D2E49">
        <w:rPr>
          <w:rFonts w:hint="eastAsia"/>
          <w:lang w:eastAsia="zh-CN"/>
        </w:rPr>
        <w:t>Security Indication</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475" w:name="OLE_LINK140"/>
            <w:bookmarkStart w:id="7476"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475"/>
          <w:bookmarkEnd w:id="7476"/>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477" w:name="_Hlk522733308"/>
            <w:r w:rsidRPr="001D2E49">
              <w:t>Maximum Integrity Protected Data Rate</w:t>
            </w:r>
            <w:bookmarkEnd w:id="7477"/>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478" w:name="_Toc20955192"/>
      <w:bookmarkStart w:id="7479" w:name="_Toc29503641"/>
      <w:bookmarkStart w:id="7480" w:name="_Toc29504225"/>
      <w:bookmarkStart w:id="7481" w:name="_Toc29504809"/>
      <w:bookmarkStart w:id="7482" w:name="_Toc36553255"/>
      <w:bookmarkStart w:id="7483" w:name="_Toc36554982"/>
      <w:bookmarkStart w:id="7484" w:name="_Toc45652293"/>
      <w:bookmarkStart w:id="7485" w:name="_Toc45658725"/>
      <w:bookmarkStart w:id="7486" w:name="_Toc45720545"/>
      <w:bookmarkStart w:id="7487" w:name="_Toc45798425"/>
      <w:bookmarkStart w:id="7488" w:name="_Toc45897814"/>
      <w:bookmarkStart w:id="7489" w:name="_Toc51746018"/>
      <w:bookmarkStart w:id="7490" w:name="_Toc64446282"/>
      <w:bookmarkStart w:id="7491" w:name="_Toc73982152"/>
      <w:bookmarkStart w:id="7492" w:name="_Toc88652241"/>
      <w:bookmarkStart w:id="7493" w:name="_Toc97891284"/>
      <w:bookmarkStart w:id="7494" w:name="_Toc106109304"/>
      <w:r w:rsidRPr="001D2E49">
        <w:t>9.3.1.28</w:t>
      </w:r>
      <w:r w:rsidRPr="001D2E49">
        <w:tab/>
        <w:t>Non Dynamic 5QI Descriptor</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495" w:name="_Toc20955193"/>
      <w:bookmarkStart w:id="7496" w:name="_Toc29503642"/>
      <w:bookmarkStart w:id="7497" w:name="_Toc29504226"/>
      <w:bookmarkStart w:id="7498" w:name="_Toc29504810"/>
      <w:bookmarkStart w:id="7499" w:name="_Toc36553256"/>
      <w:bookmarkStart w:id="7500" w:name="_Toc36554983"/>
      <w:bookmarkStart w:id="7501" w:name="_Toc45652294"/>
      <w:bookmarkStart w:id="7502" w:name="_Toc45658726"/>
      <w:bookmarkStart w:id="7503" w:name="_Toc45720546"/>
      <w:bookmarkStart w:id="7504" w:name="_Toc45798426"/>
      <w:bookmarkStart w:id="7505" w:name="_Toc45897815"/>
      <w:bookmarkStart w:id="7506" w:name="_Toc51746019"/>
      <w:bookmarkStart w:id="7507" w:name="_Toc64446283"/>
      <w:bookmarkStart w:id="7508" w:name="_Toc73982153"/>
      <w:bookmarkStart w:id="7509" w:name="_Toc88652242"/>
      <w:bookmarkStart w:id="7510" w:name="_Toc97891285"/>
      <w:bookmarkStart w:id="7511" w:name="_Toc106109305"/>
      <w:r w:rsidRPr="001D2E49">
        <w:t>9.3.1.29</w:t>
      </w:r>
      <w:r w:rsidRPr="001D2E49">
        <w:tab/>
        <w:t>Source NG-RAN Node to Target NG-RAN Node Transparent Container</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1D2E49" w:rsidRDefault="00FA3098" w:rsidP="00FA3098">
            <w:pPr>
              <w:pStyle w:val="TAL"/>
              <w:rPr>
                <w:rFonts w:cs="Arial"/>
                <w:lang w:eastAsia="ja-JP"/>
              </w:rPr>
            </w:pPr>
            <w:r w:rsidRPr="001D2E49">
              <w:rPr>
                <w:rFonts w:hint="eastAsia"/>
                <w:b/>
                <w:lang w:eastAsia="zh-CN"/>
              </w:rPr>
              <w:t>PDU Session</w:t>
            </w:r>
            <w:r w:rsidRPr="001D2E49">
              <w:rPr>
                <w:b/>
                <w:lang w:eastAsia="zh-CN"/>
              </w:rPr>
              <w:t xml:space="preserve"> Resource</w:t>
            </w:r>
            <w:r w:rsidRPr="001D2E49">
              <w:rPr>
                <w:b/>
                <w:lang w:eastAsia="ja-JP"/>
              </w:rPr>
              <w:t xml:space="preserve"> </w:t>
            </w:r>
            <w:r w:rsidRPr="001D2E49">
              <w:rPr>
                <w:rFonts w:hint="eastAsia"/>
                <w:b/>
                <w:lang w:eastAsia="zh-CN"/>
              </w:rPr>
              <w:t>Information List</w:t>
            </w:r>
          </w:p>
        </w:tc>
        <w:tc>
          <w:tcPr>
            <w:tcW w:w="1020" w:type="dxa"/>
          </w:tcPr>
          <w:p w14:paraId="22B1F07F" w14:textId="77777777" w:rsidR="00FA3098" w:rsidRPr="001D2E49" w:rsidRDefault="00FA3098" w:rsidP="00FA3098">
            <w:pPr>
              <w:pStyle w:val="TAL"/>
              <w:rPr>
                <w:rFonts w:cs="Arial"/>
                <w:lang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rFonts w:hint="eastAsia"/>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hint="eastAsia"/>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hint="eastAsia"/>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512" w:name="OLE_LINK401"/>
            <w:bookmarkStart w:id="7513" w:name="OLE_LINK402"/>
            <w:r w:rsidRPr="00C00788">
              <w:rPr>
                <w:rFonts w:cs="Arial"/>
                <w:szCs w:val="18"/>
              </w:rPr>
              <w:t>Transport Layer</w:t>
            </w:r>
            <w:bookmarkEnd w:id="7512"/>
            <w:bookmarkEnd w:id="7513"/>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hint="eastAsia"/>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hint="eastAsia"/>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hint="eastAsia"/>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hint="eastAsia"/>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hint="eastAsia"/>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514" w:name="OLE_LINK19"/>
            <w:bookmarkStart w:id="7515" w:name="OLE_LINK20"/>
            <w:r w:rsidRPr="007C0B59">
              <w:t>SgNB UE X2AP ID</w:t>
            </w:r>
            <w:bookmarkEnd w:id="7514"/>
            <w:bookmarkEnd w:id="7515"/>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hint="eastAsia"/>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hint="eastAsia"/>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516" w:name="_Toc20955194"/>
      <w:bookmarkStart w:id="7517" w:name="_Toc29503643"/>
      <w:bookmarkStart w:id="7518" w:name="_Toc29504227"/>
      <w:bookmarkStart w:id="7519" w:name="_Toc29504811"/>
      <w:bookmarkStart w:id="7520" w:name="_Toc36553257"/>
      <w:bookmarkStart w:id="7521" w:name="_Toc36554984"/>
      <w:bookmarkStart w:id="7522" w:name="_Toc45652295"/>
      <w:bookmarkStart w:id="7523" w:name="_Toc45658727"/>
      <w:bookmarkStart w:id="7524" w:name="_Toc45720547"/>
      <w:bookmarkStart w:id="7525" w:name="_Toc45798427"/>
      <w:bookmarkStart w:id="7526" w:name="_Toc45897816"/>
      <w:bookmarkStart w:id="7527" w:name="_Toc51746020"/>
      <w:bookmarkStart w:id="7528" w:name="_Toc64446284"/>
      <w:bookmarkStart w:id="7529" w:name="_Toc73982154"/>
      <w:bookmarkStart w:id="7530" w:name="_Toc88652243"/>
      <w:bookmarkStart w:id="7531" w:name="_Toc97891286"/>
      <w:bookmarkStart w:id="7532" w:name="_Toc106109306"/>
      <w:r w:rsidRPr="001D2E49">
        <w:t>9.3.1.30</w:t>
      </w:r>
      <w:r w:rsidRPr="001D2E49">
        <w:tab/>
        <w:t>Target NG-RAN Node to Source NG-RAN Node Transparent Container</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533" w:name="_Hlk44360256"/>
            <w:r w:rsidRPr="003062EB">
              <w:rPr>
                <w:rFonts w:cs="Arial"/>
                <w:lang w:eastAsia="ja-JP"/>
              </w:rPr>
              <w:t>9.3.1.</w:t>
            </w:r>
            <w:bookmarkEnd w:id="7533"/>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534" w:name="_Toc20955195"/>
      <w:bookmarkStart w:id="7535" w:name="_Toc29503644"/>
      <w:bookmarkStart w:id="7536" w:name="_Toc29504228"/>
      <w:bookmarkStart w:id="7537" w:name="_Toc29504812"/>
      <w:bookmarkStart w:id="7538" w:name="_Toc36553258"/>
      <w:bookmarkStart w:id="7539" w:name="_Toc36554985"/>
      <w:bookmarkStart w:id="7540" w:name="_Toc45652296"/>
      <w:bookmarkStart w:id="7541" w:name="_Toc45658728"/>
      <w:bookmarkStart w:id="7542" w:name="_Toc45720548"/>
      <w:bookmarkStart w:id="7543" w:name="_Toc45798428"/>
      <w:bookmarkStart w:id="7544" w:name="_Toc45897817"/>
      <w:bookmarkStart w:id="7545" w:name="_Toc51746021"/>
      <w:bookmarkStart w:id="7546" w:name="_Toc64446285"/>
      <w:bookmarkStart w:id="7547" w:name="_Toc73982155"/>
      <w:bookmarkStart w:id="7548" w:name="_Toc88652244"/>
      <w:bookmarkStart w:id="7549" w:name="_Toc97891287"/>
      <w:bookmarkStart w:id="7550" w:name="_Toc106109307"/>
      <w:r w:rsidRPr="001D2E49">
        <w:t>9.3.1.31</w:t>
      </w:r>
      <w:r w:rsidRPr="001D2E49">
        <w:tab/>
        <w:t>Allowed NSSAI</w:t>
      </w:r>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7551" w:name="_Toc20955196"/>
      <w:bookmarkStart w:id="7552" w:name="_Toc29503645"/>
      <w:bookmarkStart w:id="7553" w:name="_Toc29504229"/>
      <w:bookmarkStart w:id="7554" w:name="_Toc29504813"/>
      <w:bookmarkStart w:id="7555" w:name="_Toc36553259"/>
      <w:bookmarkStart w:id="7556" w:name="_Toc36554986"/>
      <w:bookmarkStart w:id="7557" w:name="_Toc45652297"/>
      <w:bookmarkStart w:id="7558" w:name="_Toc45658729"/>
      <w:bookmarkStart w:id="7559" w:name="_Toc45720549"/>
      <w:bookmarkStart w:id="7560" w:name="_Toc45798429"/>
      <w:bookmarkStart w:id="7561" w:name="_Toc45897818"/>
      <w:bookmarkStart w:id="7562" w:name="_Toc51746022"/>
      <w:bookmarkStart w:id="7563" w:name="_Toc64446286"/>
      <w:bookmarkStart w:id="7564" w:name="_Toc73982156"/>
      <w:bookmarkStart w:id="7565" w:name="_Toc88652245"/>
      <w:bookmarkStart w:id="7566" w:name="_Toc97891288"/>
      <w:bookmarkStart w:id="7567" w:name="_Toc106109308"/>
      <w:r w:rsidRPr="001D2E49">
        <w:t>9.3.1.32</w:t>
      </w:r>
      <w:r w:rsidRPr="001D2E49">
        <w:tab/>
        <w:t>Relative AMF Capacity</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7568" w:name="_Toc20955197"/>
      <w:bookmarkStart w:id="7569" w:name="_Toc29503646"/>
      <w:bookmarkStart w:id="7570" w:name="_Toc29504230"/>
      <w:bookmarkStart w:id="7571" w:name="_Toc29504814"/>
      <w:bookmarkStart w:id="7572" w:name="_Toc36553260"/>
      <w:bookmarkStart w:id="7573" w:name="_Toc36554987"/>
      <w:bookmarkStart w:id="7574" w:name="_Toc45652298"/>
      <w:bookmarkStart w:id="7575" w:name="_Toc45658730"/>
      <w:bookmarkStart w:id="7576" w:name="_Toc45720550"/>
      <w:bookmarkStart w:id="7577" w:name="_Toc45798430"/>
      <w:bookmarkStart w:id="7578" w:name="_Toc45897819"/>
      <w:bookmarkStart w:id="7579" w:name="_Toc51746023"/>
      <w:bookmarkStart w:id="7580" w:name="_Toc64446287"/>
      <w:bookmarkStart w:id="7581" w:name="_Toc73982157"/>
      <w:bookmarkStart w:id="7582" w:name="_Toc88652246"/>
      <w:bookmarkStart w:id="7583" w:name="_Toc97891289"/>
      <w:bookmarkStart w:id="7584" w:name="_Toc106109309"/>
      <w:r w:rsidRPr="001D2E49">
        <w:t>9.3.1.33</w:t>
      </w:r>
      <w:r w:rsidRPr="001D2E49">
        <w:tab/>
        <w:t>DL Forwarding</w:t>
      </w:r>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7585" w:name="_Toc20955198"/>
      <w:bookmarkStart w:id="7586" w:name="_Toc29503647"/>
      <w:bookmarkStart w:id="7587" w:name="_Toc29504231"/>
      <w:bookmarkStart w:id="7588" w:name="_Toc29504815"/>
      <w:bookmarkStart w:id="7589" w:name="_Toc36553261"/>
      <w:bookmarkStart w:id="7590" w:name="_Toc36554988"/>
      <w:bookmarkStart w:id="7591" w:name="_Toc45652299"/>
      <w:bookmarkStart w:id="7592" w:name="_Toc45658731"/>
      <w:bookmarkStart w:id="7593" w:name="_Toc45720551"/>
      <w:bookmarkStart w:id="7594" w:name="_Toc45798431"/>
      <w:bookmarkStart w:id="7595" w:name="_Toc45897820"/>
      <w:bookmarkStart w:id="7596" w:name="_Toc51746024"/>
      <w:bookmarkStart w:id="7597" w:name="_Toc64446288"/>
      <w:bookmarkStart w:id="7598" w:name="_Toc73982158"/>
      <w:bookmarkStart w:id="7599" w:name="_Toc88652247"/>
      <w:bookmarkStart w:id="7600" w:name="_Toc97891290"/>
      <w:bookmarkStart w:id="7601" w:name="_Toc106109310"/>
      <w:r w:rsidRPr="001D2E49">
        <w:t>9.3.1.34</w:t>
      </w:r>
      <w:r w:rsidRPr="001D2E49">
        <w:tab/>
        <w:t>DRBs to QoS Flows Mapping List</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7602" w:name="_Hlk44360336"/>
            <w:r w:rsidRPr="00842DC9">
              <w:rPr>
                <w:lang w:eastAsia="ja-JP"/>
              </w:rPr>
              <w:t>9.3.1.</w:t>
            </w:r>
            <w:bookmarkEnd w:id="7602"/>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7603" w:name="_Toc20955199"/>
      <w:bookmarkStart w:id="7604" w:name="_Toc29503648"/>
      <w:bookmarkStart w:id="7605" w:name="_Toc29504232"/>
      <w:bookmarkStart w:id="7606" w:name="_Toc29504816"/>
      <w:bookmarkStart w:id="7607" w:name="_Toc36553262"/>
      <w:bookmarkStart w:id="7608" w:name="_Toc36554989"/>
      <w:bookmarkStart w:id="7609" w:name="_Toc45652300"/>
      <w:bookmarkStart w:id="7610" w:name="_Toc45658732"/>
      <w:bookmarkStart w:id="7611" w:name="_Toc45720552"/>
      <w:bookmarkStart w:id="7612" w:name="_Toc45798432"/>
      <w:bookmarkStart w:id="7613" w:name="_Toc45897821"/>
      <w:bookmarkStart w:id="7614" w:name="_Toc51746025"/>
      <w:bookmarkStart w:id="7615" w:name="_Toc64446289"/>
      <w:bookmarkStart w:id="7616" w:name="_Toc73982159"/>
      <w:bookmarkStart w:id="7617" w:name="_Toc88652248"/>
      <w:bookmarkStart w:id="7618" w:name="_Toc97891291"/>
      <w:bookmarkStart w:id="7619" w:name="_Toc106109311"/>
      <w:r w:rsidRPr="001D2E49">
        <w:t>9.3.1.35</w:t>
      </w:r>
      <w:r w:rsidRPr="001D2E49">
        <w:tab/>
      </w:r>
      <w:r w:rsidRPr="001D2E49">
        <w:rPr>
          <w:rFonts w:cs="Arial"/>
          <w:szCs w:val="24"/>
        </w:rPr>
        <w:t>Message Identifier</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7620" w:name="_Toc20955200"/>
      <w:bookmarkStart w:id="7621" w:name="_Toc29503649"/>
      <w:bookmarkStart w:id="7622" w:name="_Toc29504233"/>
      <w:bookmarkStart w:id="7623" w:name="_Toc29504817"/>
      <w:bookmarkStart w:id="7624" w:name="_Toc36553263"/>
      <w:bookmarkStart w:id="7625" w:name="_Toc36554990"/>
      <w:bookmarkStart w:id="7626" w:name="_Toc45652301"/>
      <w:bookmarkStart w:id="7627" w:name="_Toc45658733"/>
      <w:bookmarkStart w:id="7628" w:name="_Toc45720553"/>
      <w:bookmarkStart w:id="7629" w:name="_Toc45798433"/>
      <w:bookmarkStart w:id="7630" w:name="_Toc45897822"/>
      <w:bookmarkStart w:id="7631" w:name="_Toc51746026"/>
      <w:bookmarkStart w:id="7632" w:name="_Toc64446290"/>
      <w:bookmarkStart w:id="7633" w:name="_Toc73982160"/>
      <w:bookmarkStart w:id="7634" w:name="_Toc88652249"/>
      <w:bookmarkStart w:id="7635" w:name="_Toc97891292"/>
      <w:bookmarkStart w:id="7636" w:name="_Toc106109312"/>
      <w:r w:rsidRPr="001D2E49">
        <w:t>9.3.1.36</w:t>
      </w:r>
      <w:r w:rsidRPr="001D2E49">
        <w:tab/>
      </w:r>
      <w:r w:rsidRPr="001D2E49">
        <w:rPr>
          <w:rFonts w:cs="Arial"/>
          <w:szCs w:val="24"/>
        </w:rPr>
        <w:t>Serial Number</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7637" w:name="_Toc20955201"/>
      <w:bookmarkStart w:id="7638" w:name="_Toc29503650"/>
      <w:bookmarkStart w:id="7639" w:name="_Toc29504234"/>
      <w:bookmarkStart w:id="7640" w:name="_Toc29504818"/>
      <w:bookmarkStart w:id="7641" w:name="_Toc36553264"/>
      <w:bookmarkStart w:id="7642" w:name="_Toc36554991"/>
      <w:bookmarkStart w:id="7643" w:name="_Toc45652302"/>
      <w:bookmarkStart w:id="7644" w:name="_Toc45658734"/>
      <w:bookmarkStart w:id="7645" w:name="_Toc45720554"/>
      <w:bookmarkStart w:id="7646" w:name="_Toc45798434"/>
      <w:bookmarkStart w:id="7647" w:name="_Toc45897823"/>
      <w:bookmarkStart w:id="7648" w:name="_Toc51746027"/>
      <w:bookmarkStart w:id="7649" w:name="_Toc64446291"/>
      <w:bookmarkStart w:id="7650" w:name="_Toc73982161"/>
      <w:bookmarkStart w:id="7651" w:name="_Toc88652250"/>
      <w:bookmarkStart w:id="7652" w:name="_Toc97891293"/>
      <w:bookmarkStart w:id="7653" w:name="_Toc106109313"/>
      <w:r w:rsidRPr="001D2E49">
        <w:t>9.3.1.37</w:t>
      </w:r>
      <w:r w:rsidRPr="001D2E49">
        <w:tab/>
      </w:r>
      <w:r w:rsidRPr="001D2E49">
        <w:rPr>
          <w:rFonts w:cs="Arial"/>
          <w:szCs w:val="24"/>
        </w:rPr>
        <w:t>Warning Area List</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7654" w:name="_Toc20955202"/>
      <w:bookmarkStart w:id="7655" w:name="_Toc29503651"/>
      <w:bookmarkStart w:id="7656" w:name="_Toc29504235"/>
      <w:bookmarkStart w:id="7657" w:name="_Toc29504819"/>
      <w:bookmarkStart w:id="7658" w:name="_Toc36553265"/>
      <w:bookmarkStart w:id="7659" w:name="_Toc36554992"/>
      <w:bookmarkStart w:id="7660" w:name="_Toc45652303"/>
      <w:bookmarkStart w:id="7661" w:name="_Toc45658735"/>
      <w:bookmarkStart w:id="7662" w:name="_Toc45720555"/>
      <w:bookmarkStart w:id="7663" w:name="_Toc45798435"/>
      <w:bookmarkStart w:id="7664" w:name="_Toc45897824"/>
      <w:bookmarkStart w:id="7665" w:name="_Toc51746028"/>
      <w:bookmarkStart w:id="7666" w:name="_Toc64446292"/>
      <w:bookmarkStart w:id="7667" w:name="_Toc73982162"/>
      <w:bookmarkStart w:id="7668" w:name="_Toc88652251"/>
      <w:bookmarkStart w:id="7669" w:name="_Toc97891294"/>
      <w:bookmarkStart w:id="7670" w:name="_Toc106109314"/>
      <w:r w:rsidRPr="001D2E49">
        <w:t>9.3.1.38</w:t>
      </w:r>
      <w:r w:rsidRPr="001D2E49">
        <w:tab/>
      </w:r>
      <w:r w:rsidRPr="001D2E49">
        <w:rPr>
          <w:rFonts w:cs="Arial"/>
          <w:szCs w:val="24"/>
        </w:rPr>
        <w:t>Number of Broadcasts Requested</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7671" w:name="_Toc20955203"/>
      <w:bookmarkStart w:id="7672" w:name="_Toc29503652"/>
      <w:bookmarkStart w:id="7673" w:name="_Toc29504236"/>
      <w:bookmarkStart w:id="7674" w:name="_Toc29504820"/>
      <w:bookmarkStart w:id="7675" w:name="_Toc36553266"/>
      <w:bookmarkStart w:id="7676" w:name="_Toc36554993"/>
      <w:bookmarkStart w:id="7677" w:name="_Toc45652304"/>
      <w:bookmarkStart w:id="7678" w:name="_Toc45658736"/>
      <w:bookmarkStart w:id="7679" w:name="_Toc45720556"/>
      <w:bookmarkStart w:id="7680" w:name="_Toc45798436"/>
      <w:bookmarkStart w:id="7681" w:name="_Toc45897825"/>
      <w:bookmarkStart w:id="7682" w:name="_Toc51746029"/>
      <w:bookmarkStart w:id="7683" w:name="_Toc64446293"/>
      <w:bookmarkStart w:id="7684" w:name="_Toc73982163"/>
      <w:bookmarkStart w:id="7685" w:name="_Toc88652252"/>
      <w:bookmarkStart w:id="7686" w:name="_Toc97891295"/>
      <w:bookmarkStart w:id="7687" w:name="_Toc106109315"/>
      <w:r w:rsidRPr="001D2E49">
        <w:t>9.3.1.39</w:t>
      </w:r>
      <w:r w:rsidRPr="001D2E49">
        <w:tab/>
      </w:r>
      <w:r w:rsidRPr="001D2E49">
        <w:rPr>
          <w:rFonts w:cs="Arial"/>
          <w:szCs w:val="24"/>
        </w:rPr>
        <w:t>Warning Type</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7688" w:name="_Toc20955204"/>
      <w:bookmarkStart w:id="7689" w:name="_Toc29503653"/>
      <w:bookmarkStart w:id="7690" w:name="_Toc29504237"/>
      <w:bookmarkStart w:id="7691" w:name="_Toc29504821"/>
      <w:bookmarkStart w:id="7692" w:name="_Toc36553267"/>
      <w:bookmarkStart w:id="7693" w:name="_Toc36554994"/>
      <w:bookmarkStart w:id="7694" w:name="_Toc45652305"/>
      <w:bookmarkStart w:id="7695" w:name="_Toc45658737"/>
      <w:bookmarkStart w:id="7696" w:name="_Toc45720557"/>
      <w:bookmarkStart w:id="7697" w:name="_Toc45798437"/>
      <w:bookmarkStart w:id="7698" w:name="_Toc45897826"/>
      <w:bookmarkStart w:id="7699" w:name="_Toc51746030"/>
      <w:bookmarkStart w:id="7700" w:name="_Toc64446294"/>
      <w:bookmarkStart w:id="7701" w:name="_Toc73982164"/>
      <w:bookmarkStart w:id="7702" w:name="_Toc88652253"/>
      <w:bookmarkStart w:id="7703" w:name="_Toc97891296"/>
      <w:bookmarkStart w:id="7704" w:name="_Toc106109316"/>
      <w:r w:rsidRPr="001D2E49">
        <w:t>9.3.1.40</w:t>
      </w:r>
      <w:r w:rsidRPr="001D2E49">
        <w:tab/>
      </w:r>
      <w:r w:rsidR="00431863">
        <w:t>Void</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1B1E1CE4" w14:textId="77777777" w:rsidR="009B75C3" w:rsidRPr="001D2E49" w:rsidRDefault="009B75C3" w:rsidP="009B75C3">
      <w:pPr>
        <w:pStyle w:val="Heading4"/>
      </w:pPr>
      <w:bookmarkStart w:id="7705" w:name="_Toc20955205"/>
      <w:bookmarkStart w:id="7706" w:name="_Toc29503654"/>
      <w:bookmarkStart w:id="7707" w:name="_Toc29504238"/>
      <w:bookmarkStart w:id="7708" w:name="_Toc29504822"/>
      <w:bookmarkStart w:id="7709" w:name="_Toc36553268"/>
      <w:bookmarkStart w:id="7710" w:name="_Toc36554995"/>
      <w:bookmarkStart w:id="7711" w:name="_Toc45652306"/>
      <w:bookmarkStart w:id="7712" w:name="_Toc45658738"/>
      <w:bookmarkStart w:id="7713" w:name="_Toc45720558"/>
      <w:bookmarkStart w:id="7714" w:name="_Toc45798438"/>
      <w:bookmarkStart w:id="7715" w:name="_Toc45897827"/>
      <w:bookmarkStart w:id="7716" w:name="_Toc51746031"/>
      <w:bookmarkStart w:id="7717" w:name="_Toc64446295"/>
      <w:bookmarkStart w:id="7718" w:name="_Toc73982165"/>
      <w:bookmarkStart w:id="7719" w:name="_Toc88652254"/>
      <w:bookmarkStart w:id="7720" w:name="_Toc97891297"/>
      <w:bookmarkStart w:id="7721" w:name="_Toc106109317"/>
      <w:r w:rsidRPr="001D2E49">
        <w:t>9.3.1.41</w:t>
      </w:r>
      <w:r w:rsidRPr="001D2E49">
        <w:tab/>
      </w:r>
      <w:r w:rsidRPr="001D2E49">
        <w:rPr>
          <w:rFonts w:cs="Arial"/>
          <w:szCs w:val="24"/>
        </w:rPr>
        <w:t>Data Coding Scheme</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7722" w:name="_Toc20955206"/>
      <w:bookmarkStart w:id="7723" w:name="_Toc29503655"/>
      <w:bookmarkStart w:id="7724" w:name="_Toc29504239"/>
      <w:bookmarkStart w:id="7725" w:name="_Toc29504823"/>
      <w:bookmarkStart w:id="7726" w:name="_Toc36553269"/>
      <w:bookmarkStart w:id="7727" w:name="_Toc36554996"/>
      <w:bookmarkStart w:id="7728" w:name="_Toc45652307"/>
      <w:bookmarkStart w:id="7729" w:name="_Toc45658739"/>
      <w:bookmarkStart w:id="7730" w:name="_Toc45720559"/>
      <w:bookmarkStart w:id="7731" w:name="_Toc45798439"/>
      <w:bookmarkStart w:id="7732" w:name="_Toc45897828"/>
      <w:bookmarkStart w:id="7733" w:name="_Toc51746032"/>
      <w:bookmarkStart w:id="7734" w:name="_Toc64446296"/>
      <w:bookmarkStart w:id="7735" w:name="_Toc73982166"/>
      <w:bookmarkStart w:id="7736" w:name="_Toc88652255"/>
      <w:bookmarkStart w:id="7737" w:name="_Toc97891298"/>
      <w:bookmarkStart w:id="7738" w:name="_Toc106109318"/>
      <w:r w:rsidRPr="001D2E49">
        <w:t>9.3.1.42</w:t>
      </w:r>
      <w:r w:rsidRPr="001D2E49">
        <w:tab/>
      </w:r>
      <w:r w:rsidRPr="001D2E49">
        <w:rPr>
          <w:rFonts w:cs="Arial"/>
          <w:szCs w:val="24"/>
        </w:rPr>
        <w:t>Warning Message Contents</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7739" w:name="_Toc20955207"/>
      <w:bookmarkStart w:id="7740" w:name="_Toc29503656"/>
      <w:bookmarkStart w:id="7741" w:name="_Toc29504240"/>
      <w:bookmarkStart w:id="7742" w:name="_Toc29504824"/>
      <w:bookmarkStart w:id="7743" w:name="_Toc36553270"/>
      <w:bookmarkStart w:id="7744" w:name="_Toc36554997"/>
      <w:bookmarkStart w:id="7745" w:name="_Toc45652308"/>
      <w:bookmarkStart w:id="7746" w:name="_Toc45658740"/>
      <w:bookmarkStart w:id="7747" w:name="_Toc45720560"/>
      <w:bookmarkStart w:id="7748" w:name="_Toc45798440"/>
      <w:bookmarkStart w:id="7749" w:name="_Toc45897829"/>
      <w:bookmarkStart w:id="7750" w:name="_Toc51746033"/>
      <w:bookmarkStart w:id="7751" w:name="_Toc64446297"/>
      <w:bookmarkStart w:id="7752" w:name="_Toc73982167"/>
      <w:bookmarkStart w:id="7753" w:name="_Toc88652256"/>
      <w:bookmarkStart w:id="7754" w:name="_Toc97891299"/>
      <w:bookmarkStart w:id="7755" w:name="_Toc106109319"/>
      <w:r w:rsidRPr="001D2E49">
        <w:t>9.3.1.43</w:t>
      </w:r>
      <w:r w:rsidRPr="001D2E49">
        <w:tab/>
      </w:r>
      <w:r w:rsidRPr="001D2E49">
        <w:rPr>
          <w:rFonts w:cs="Arial"/>
          <w:szCs w:val="24"/>
        </w:rPr>
        <w:t>Broadcast Completed Area List</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7756" w:name="OLE_LINK13"/>
            <w:r w:rsidRPr="001D2E49">
              <w:rPr>
                <w:rFonts w:cs="Arial"/>
                <w:i/>
                <w:szCs w:val="18"/>
                <w:lang w:eastAsia="ja-JP"/>
              </w:rPr>
              <w:t>E-UTRA</w:t>
            </w:r>
            <w:bookmarkEnd w:id="7756"/>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7757" w:name="_Toc20955208"/>
      <w:bookmarkStart w:id="7758" w:name="_Toc29503657"/>
      <w:bookmarkStart w:id="7759" w:name="_Toc29504241"/>
      <w:bookmarkStart w:id="7760" w:name="_Toc29504825"/>
      <w:bookmarkStart w:id="7761" w:name="_Toc36553271"/>
      <w:bookmarkStart w:id="7762" w:name="_Toc36554998"/>
      <w:bookmarkStart w:id="7763" w:name="_Toc45652309"/>
      <w:bookmarkStart w:id="7764" w:name="_Toc45658741"/>
      <w:bookmarkStart w:id="7765" w:name="_Toc45720561"/>
      <w:bookmarkStart w:id="7766" w:name="_Toc45798441"/>
      <w:bookmarkStart w:id="7767" w:name="_Toc45897830"/>
      <w:bookmarkStart w:id="7768" w:name="_Toc51746034"/>
      <w:bookmarkStart w:id="7769" w:name="_Toc64446298"/>
      <w:bookmarkStart w:id="7770" w:name="_Toc73982168"/>
      <w:bookmarkStart w:id="7771" w:name="_Toc88652257"/>
      <w:bookmarkStart w:id="7772" w:name="_Toc97891300"/>
      <w:bookmarkStart w:id="7773" w:name="_Toc106109320"/>
      <w:r w:rsidRPr="001D2E49">
        <w:t>9.3.1.44</w:t>
      </w:r>
      <w:r w:rsidRPr="001D2E49">
        <w:tab/>
      </w:r>
      <w:r w:rsidRPr="001D2E49">
        <w:rPr>
          <w:szCs w:val="24"/>
        </w:rPr>
        <w:t>Broadcast Cancelled Area List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7774" w:name="_Toc20955209"/>
      <w:bookmarkStart w:id="7775" w:name="_Toc29503658"/>
      <w:bookmarkStart w:id="7776" w:name="_Toc29504242"/>
      <w:bookmarkStart w:id="7777" w:name="_Toc29504826"/>
      <w:bookmarkStart w:id="7778" w:name="_Toc36553272"/>
      <w:bookmarkStart w:id="7779" w:name="_Toc36554999"/>
      <w:bookmarkStart w:id="7780" w:name="_Toc45652310"/>
      <w:bookmarkStart w:id="7781" w:name="_Toc45658742"/>
      <w:bookmarkStart w:id="7782" w:name="_Toc45720562"/>
      <w:bookmarkStart w:id="7783" w:name="_Toc45798442"/>
      <w:bookmarkStart w:id="7784" w:name="_Toc45897831"/>
      <w:bookmarkStart w:id="7785" w:name="_Toc51746035"/>
      <w:bookmarkStart w:id="7786" w:name="_Toc64446299"/>
      <w:bookmarkStart w:id="7787" w:name="_Toc73982169"/>
      <w:bookmarkStart w:id="7788" w:name="_Toc88652258"/>
      <w:bookmarkStart w:id="7789" w:name="_Toc97891301"/>
      <w:bookmarkStart w:id="7790" w:name="_Toc106109321"/>
      <w:r w:rsidRPr="001D2E49">
        <w:t>9.3.1.45</w:t>
      </w:r>
      <w:r w:rsidRPr="001D2E49">
        <w:tab/>
      </w:r>
      <w:r w:rsidRPr="001D2E49">
        <w:rPr>
          <w:szCs w:val="24"/>
        </w:rPr>
        <w:t>Number of Broadcasts</w:t>
      </w:r>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7791" w:name="_Toc20955210"/>
      <w:bookmarkStart w:id="7792" w:name="_Toc29503659"/>
      <w:bookmarkStart w:id="7793" w:name="_Toc29504243"/>
      <w:bookmarkStart w:id="7794" w:name="_Toc29504827"/>
      <w:bookmarkStart w:id="7795" w:name="_Toc36553273"/>
      <w:bookmarkStart w:id="7796" w:name="_Toc36555000"/>
      <w:bookmarkStart w:id="7797" w:name="_Toc45652311"/>
      <w:bookmarkStart w:id="7798" w:name="_Toc45658743"/>
      <w:bookmarkStart w:id="7799" w:name="_Toc45720563"/>
      <w:bookmarkStart w:id="7800" w:name="_Toc45798443"/>
      <w:bookmarkStart w:id="7801" w:name="_Toc45897832"/>
      <w:bookmarkStart w:id="7802" w:name="_Toc51746036"/>
      <w:bookmarkStart w:id="7803" w:name="_Toc64446300"/>
      <w:bookmarkStart w:id="7804" w:name="_Toc73982170"/>
      <w:bookmarkStart w:id="7805" w:name="_Toc88652259"/>
      <w:bookmarkStart w:id="7806" w:name="_Toc97891302"/>
      <w:bookmarkStart w:id="7807" w:name="_Toc106109322"/>
      <w:r w:rsidRPr="001D2E49">
        <w:t>9.3.1.46</w:t>
      </w:r>
      <w:r w:rsidRPr="001D2E49">
        <w:tab/>
      </w:r>
      <w:r w:rsidRPr="001D2E49">
        <w:rPr>
          <w:szCs w:val="24"/>
        </w:rPr>
        <w:t>Concurrent Warning Message Indicator</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7808" w:name="_Toc20955211"/>
      <w:bookmarkStart w:id="7809" w:name="_Toc29503660"/>
      <w:bookmarkStart w:id="7810" w:name="_Toc29504244"/>
      <w:bookmarkStart w:id="7811" w:name="_Toc29504828"/>
      <w:bookmarkStart w:id="7812" w:name="_Toc36553274"/>
      <w:bookmarkStart w:id="7813" w:name="_Toc36555001"/>
      <w:bookmarkStart w:id="7814" w:name="_Toc45652312"/>
      <w:bookmarkStart w:id="7815" w:name="_Toc45658744"/>
      <w:bookmarkStart w:id="7816" w:name="_Toc45720564"/>
      <w:bookmarkStart w:id="7817" w:name="_Toc45798444"/>
      <w:bookmarkStart w:id="7818" w:name="_Toc45897833"/>
      <w:bookmarkStart w:id="7819" w:name="_Toc51746037"/>
      <w:bookmarkStart w:id="7820" w:name="_Toc64446301"/>
      <w:bookmarkStart w:id="7821" w:name="_Toc73982171"/>
      <w:bookmarkStart w:id="7822" w:name="_Toc88652260"/>
      <w:bookmarkStart w:id="7823" w:name="_Toc97891303"/>
      <w:bookmarkStart w:id="7824" w:name="_Toc106109323"/>
      <w:r w:rsidRPr="001D2E49">
        <w:t>9.3.1.47</w:t>
      </w:r>
      <w:r w:rsidRPr="001D2E49">
        <w:tab/>
      </w:r>
      <w:r w:rsidRPr="001D2E49">
        <w:rPr>
          <w:szCs w:val="24"/>
        </w:rPr>
        <w:t>Cancel-All Warning Messages Indicator</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7825" w:name="_Toc20955212"/>
      <w:bookmarkStart w:id="7826" w:name="_Toc29503661"/>
      <w:bookmarkStart w:id="7827" w:name="_Toc29504245"/>
      <w:bookmarkStart w:id="7828" w:name="_Toc29504829"/>
      <w:bookmarkStart w:id="7829" w:name="_Toc36553275"/>
      <w:bookmarkStart w:id="7830" w:name="_Toc36555002"/>
      <w:bookmarkStart w:id="7831" w:name="_Toc45652313"/>
      <w:bookmarkStart w:id="7832" w:name="_Toc45658745"/>
      <w:bookmarkStart w:id="7833" w:name="_Toc45720565"/>
      <w:bookmarkStart w:id="7834" w:name="_Toc45798445"/>
      <w:bookmarkStart w:id="7835" w:name="_Toc45897834"/>
      <w:bookmarkStart w:id="7836" w:name="_Toc51746038"/>
      <w:bookmarkStart w:id="7837" w:name="_Toc64446302"/>
      <w:bookmarkStart w:id="7838" w:name="_Toc73982172"/>
      <w:bookmarkStart w:id="7839" w:name="_Toc88652261"/>
      <w:bookmarkStart w:id="7840" w:name="_Toc97891304"/>
      <w:bookmarkStart w:id="7841" w:name="_Toc106109324"/>
      <w:r w:rsidRPr="001D2E49">
        <w:t>9.3.1.48</w:t>
      </w:r>
      <w:r w:rsidRPr="001D2E49">
        <w:tab/>
      </w:r>
      <w:r w:rsidRPr="001D2E49">
        <w:rPr>
          <w:rFonts w:cs="Arial"/>
          <w:szCs w:val="24"/>
        </w:rPr>
        <w:t>Emergency Area ID</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7842" w:name="_Toc20955213"/>
      <w:bookmarkStart w:id="7843" w:name="_Toc29503662"/>
      <w:bookmarkStart w:id="7844" w:name="_Toc29504246"/>
      <w:bookmarkStart w:id="7845" w:name="_Toc29504830"/>
      <w:bookmarkStart w:id="7846" w:name="_Toc36553276"/>
      <w:bookmarkStart w:id="7847" w:name="_Toc36555003"/>
      <w:bookmarkStart w:id="7848" w:name="_Toc45652314"/>
      <w:bookmarkStart w:id="7849" w:name="_Toc45658746"/>
      <w:bookmarkStart w:id="7850" w:name="_Toc45720566"/>
      <w:bookmarkStart w:id="7851" w:name="_Toc45798446"/>
      <w:bookmarkStart w:id="7852" w:name="_Toc45897835"/>
      <w:bookmarkStart w:id="7853" w:name="_Toc51746039"/>
      <w:bookmarkStart w:id="7854" w:name="_Toc64446303"/>
      <w:bookmarkStart w:id="7855" w:name="_Toc73982173"/>
      <w:bookmarkStart w:id="7856" w:name="_Toc88652262"/>
      <w:bookmarkStart w:id="7857" w:name="_Toc97891305"/>
      <w:bookmarkStart w:id="7858" w:name="_Toc106109325"/>
      <w:r w:rsidRPr="001D2E49">
        <w:t>9.3.1.49</w:t>
      </w:r>
      <w:r w:rsidRPr="001D2E49">
        <w:tab/>
        <w:t>Repetition Period</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7859" w:name="_Toc20955214"/>
      <w:bookmarkStart w:id="7860" w:name="_Toc29503663"/>
      <w:bookmarkStart w:id="7861" w:name="_Toc29504247"/>
      <w:bookmarkStart w:id="7862" w:name="_Toc29504831"/>
      <w:bookmarkStart w:id="7863" w:name="_Toc36553277"/>
      <w:bookmarkStart w:id="7864" w:name="_Toc36555004"/>
      <w:bookmarkStart w:id="7865" w:name="_Toc45652315"/>
      <w:bookmarkStart w:id="7866" w:name="_Toc45658747"/>
      <w:bookmarkStart w:id="7867" w:name="_Toc45720567"/>
      <w:bookmarkStart w:id="7868" w:name="_Toc45798447"/>
      <w:bookmarkStart w:id="7869" w:name="_Toc45897836"/>
      <w:bookmarkStart w:id="7870" w:name="_Toc51746040"/>
      <w:bookmarkStart w:id="7871" w:name="_Toc64446304"/>
      <w:bookmarkStart w:id="7872" w:name="_Toc73982174"/>
      <w:bookmarkStart w:id="7873" w:name="_Toc88652263"/>
      <w:bookmarkStart w:id="7874" w:name="_Toc97891306"/>
      <w:bookmarkStart w:id="7875" w:name="_Toc106109326"/>
      <w:r w:rsidRPr="001D2E49">
        <w:t>9.3.1.50</w:t>
      </w:r>
      <w:r w:rsidRPr="001D2E49">
        <w:tab/>
        <w:t>PDU Session ID</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7876" w:name="_Toc20955215"/>
      <w:bookmarkStart w:id="7877" w:name="_Toc29503664"/>
      <w:bookmarkStart w:id="7878" w:name="_Toc29504248"/>
      <w:bookmarkStart w:id="7879" w:name="_Toc29504832"/>
      <w:bookmarkStart w:id="7880" w:name="_Toc36553278"/>
      <w:bookmarkStart w:id="7881" w:name="_Toc36555005"/>
      <w:bookmarkStart w:id="7882" w:name="_Toc45652316"/>
      <w:bookmarkStart w:id="7883" w:name="_Toc45658748"/>
      <w:bookmarkStart w:id="7884" w:name="_Toc45720568"/>
      <w:bookmarkStart w:id="7885" w:name="_Toc45798448"/>
      <w:bookmarkStart w:id="7886" w:name="_Toc45897837"/>
      <w:bookmarkStart w:id="7887" w:name="_Toc51746041"/>
      <w:bookmarkStart w:id="7888" w:name="_Toc64446305"/>
      <w:bookmarkStart w:id="7889" w:name="_Toc73982175"/>
      <w:bookmarkStart w:id="7890" w:name="_Toc88652264"/>
      <w:bookmarkStart w:id="7891" w:name="_Toc97891307"/>
      <w:bookmarkStart w:id="7892" w:name="_Toc106109327"/>
      <w:r w:rsidRPr="001D2E49">
        <w:t>9.3.1.51</w:t>
      </w:r>
      <w:r w:rsidRPr="001D2E49">
        <w:tab/>
        <w:t xml:space="preserve">QoS Flow </w:t>
      </w:r>
      <w:r w:rsidRPr="001D2E49">
        <w:rPr>
          <w:lang w:eastAsia="ja-JP"/>
        </w:rPr>
        <w:t>Identifier</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7893" w:name="_Toc20955216"/>
      <w:bookmarkStart w:id="7894" w:name="_Toc29503665"/>
      <w:bookmarkStart w:id="7895" w:name="_Toc29504249"/>
      <w:bookmarkStart w:id="7896" w:name="_Toc29504833"/>
      <w:bookmarkStart w:id="7897" w:name="_Toc36553279"/>
      <w:bookmarkStart w:id="7898" w:name="_Toc36555006"/>
      <w:bookmarkStart w:id="7899" w:name="_Toc45652317"/>
      <w:bookmarkStart w:id="7900" w:name="_Toc45658749"/>
      <w:bookmarkStart w:id="7901" w:name="_Toc45720569"/>
      <w:bookmarkStart w:id="7902" w:name="_Toc45798449"/>
      <w:bookmarkStart w:id="7903" w:name="_Toc45897838"/>
      <w:bookmarkStart w:id="7904" w:name="_Toc51746042"/>
      <w:bookmarkStart w:id="7905" w:name="_Toc64446306"/>
      <w:bookmarkStart w:id="7906" w:name="_Toc73982176"/>
      <w:bookmarkStart w:id="7907" w:name="_Toc88652265"/>
      <w:bookmarkStart w:id="7908" w:name="_Toc97891308"/>
      <w:bookmarkStart w:id="7909" w:name="_Toc106109328"/>
      <w:r w:rsidRPr="001D2E49">
        <w:t>9.3.1.52</w:t>
      </w:r>
      <w:r w:rsidRPr="001D2E49">
        <w:tab/>
        <w:t>PDU Session Type</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7910" w:name="_Toc20955217"/>
      <w:bookmarkStart w:id="7911" w:name="_Toc29503666"/>
      <w:bookmarkStart w:id="7912" w:name="_Toc29504250"/>
      <w:bookmarkStart w:id="7913" w:name="_Toc29504834"/>
      <w:bookmarkStart w:id="7914" w:name="_Toc36553280"/>
      <w:bookmarkStart w:id="7915" w:name="_Toc36555007"/>
      <w:bookmarkStart w:id="7916" w:name="_Toc45652318"/>
      <w:bookmarkStart w:id="7917" w:name="_Toc45658750"/>
      <w:bookmarkStart w:id="7918" w:name="_Toc45720570"/>
      <w:bookmarkStart w:id="7919" w:name="_Toc45798450"/>
      <w:bookmarkStart w:id="7920" w:name="_Toc45897839"/>
      <w:bookmarkStart w:id="7921" w:name="_Toc51746043"/>
      <w:bookmarkStart w:id="7922" w:name="_Toc64446307"/>
      <w:bookmarkStart w:id="7923" w:name="_Toc73982177"/>
      <w:bookmarkStart w:id="7924" w:name="_Toc88652266"/>
      <w:bookmarkStart w:id="7925" w:name="_Toc97891309"/>
      <w:bookmarkStart w:id="7926" w:name="_Toc106109329"/>
      <w:r w:rsidRPr="001D2E49">
        <w:t>9.3.1.53</w:t>
      </w:r>
      <w:r w:rsidRPr="001D2E49">
        <w:tab/>
        <w:t>DRB ID</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7927" w:name="_Toc20955218"/>
      <w:bookmarkStart w:id="7928" w:name="_Toc29503667"/>
      <w:bookmarkStart w:id="7929" w:name="_Toc29504251"/>
      <w:bookmarkStart w:id="7930" w:name="_Toc29504835"/>
      <w:bookmarkStart w:id="7931" w:name="_Toc36553281"/>
      <w:bookmarkStart w:id="7932" w:name="_Toc36555008"/>
      <w:bookmarkStart w:id="7933" w:name="_Toc45652319"/>
      <w:bookmarkStart w:id="7934" w:name="_Toc45658751"/>
      <w:bookmarkStart w:id="7935" w:name="_Toc45720571"/>
      <w:bookmarkStart w:id="7936" w:name="_Toc45798451"/>
      <w:bookmarkStart w:id="7937" w:name="_Toc45897840"/>
      <w:bookmarkStart w:id="7938" w:name="_Toc51746044"/>
      <w:bookmarkStart w:id="7939" w:name="_Toc64446308"/>
      <w:bookmarkStart w:id="7940" w:name="_Toc73982178"/>
      <w:bookmarkStart w:id="7941" w:name="_Toc88652267"/>
      <w:bookmarkStart w:id="7942" w:name="_Toc97891310"/>
      <w:bookmarkStart w:id="7943" w:name="_Toc106109330"/>
      <w:r w:rsidRPr="001D2E49">
        <w:t>9.3.1.54</w:t>
      </w:r>
      <w:r w:rsidRPr="001D2E49">
        <w:tab/>
        <w:t>Masked IMEISV</w:t>
      </w:r>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7944" w:name="_Toc20955219"/>
      <w:bookmarkStart w:id="7945" w:name="_Toc29503668"/>
      <w:bookmarkStart w:id="7946" w:name="_Toc29504252"/>
      <w:bookmarkStart w:id="7947" w:name="_Toc29504836"/>
      <w:bookmarkStart w:id="7948" w:name="_Toc36553282"/>
      <w:bookmarkStart w:id="7949" w:name="_Toc36555009"/>
      <w:bookmarkStart w:id="7950" w:name="_Toc45652320"/>
      <w:bookmarkStart w:id="7951" w:name="_Toc45658752"/>
      <w:bookmarkStart w:id="7952" w:name="_Toc45720572"/>
      <w:bookmarkStart w:id="7953" w:name="_Toc45798452"/>
      <w:bookmarkStart w:id="7954" w:name="_Toc45897841"/>
      <w:bookmarkStart w:id="7955" w:name="_Toc51746045"/>
      <w:bookmarkStart w:id="7956" w:name="_Toc64446309"/>
      <w:bookmarkStart w:id="7957" w:name="_Toc73982179"/>
      <w:bookmarkStart w:id="7958" w:name="_Toc88652268"/>
      <w:bookmarkStart w:id="7959" w:name="_Toc97891311"/>
      <w:bookmarkStart w:id="7960" w:name="_Toc106109331"/>
      <w:r w:rsidRPr="001D2E49">
        <w:t>9.3.1.55</w:t>
      </w:r>
      <w:r w:rsidRPr="001D2E49">
        <w:tab/>
        <w:t>New Security Context Indicator</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7961" w:name="_Toc20955220"/>
      <w:bookmarkStart w:id="7962" w:name="_Toc29503669"/>
      <w:bookmarkStart w:id="7963" w:name="_Toc29504253"/>
      <w:bookmarkStart w:id="7964" w:name="_Toc29504837"/>
      <w:bookmarkStart w:id="7965" w:name="_Toc36553283"/>
      <w:bookmarkStart w:id="7966" w:name="_Toc36555010"/>
      <w:bookmarkStart w:id="7967" w:name="_Toc45652321"/>
      <w:bookmarkStart w:id="7968" w:name="_Toc45658753"/>
      <w:bookmarkStart w:id="7969" w:name="_Toc45720573"/>
      <w:bookmarkStart w:id="7970" w:name="_Toc45798453"/>
      <w:bookmarkStart w:id="7971" w:name="_Toc45897842"/>
      <w:bookmarkStart w:id="7972" w:name="_Toc51746046"/>
      <w:bookmarkStart w:id="7973" w:name="_Toc64446310"/>
      <w:bookmarkStart w:id="7974" w:name="_Toc73982180"/>
      <w:bookmarkStart w:id="7975" w:name="_Toc88652269"/>
      <w:bookmarkStart w:id="7976" w:name="_Toc97891312"/>
      <w:bookmarkStart w:id="7977" w:name="_Toc106109332"/>
      <w:r w:rsidRPr="001D2E49">
        <w:rPr>
          <w:rFonts w:eastAsia="Batang"/>
        </w:rPr>
        <w:t>9.3.1.56</w:t>
      </w:r>
      <w:r w:rsidRPr="001D2E49">
        <w:rPr>
          <w:rFonts w:eastAsia="Batang"/>
        </w:rPr>
        <w:tab/>
        <w:t>Time to Wait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7978" w:name="_Toc20955221"/>
      <w:bookmarkStart w:id="7979" w:name="_Toc29503670"/>
      <w:bookmarkStart w:id="7980" w:name="_Toc29504254"/>
      <w:bookmarkStart w:id="7981" w:name="_Toc29504838"/>
      <w:bookmarkStart w:id="7982" w:name="_Toc36553284"/>
      <w:bookmarkStart w:id="7983" w:name="_Toc36555011"/>
      <w:bookmarkStart w:id="7984" w:name="_Toc45652322"/>
      <w:bookmarkStart w:id="7985" w:name="_Toc45658754"/>
      <w:bookmarkStart w:id="7986" w:name="_Toc45720574"/>
      <w:bookmarkStart w:id="7987" w:name="_Toc45798454"/>
      <w:bookmarkStart w:id="7988" w:name="_Toc45897843"/>
      <w:bookmarkStart w:id="7989" w:name="_Toc51746047"/>
      <w:bookmarkStart w:id="7990" w:name="_Toc64446311"/>
      <w:bookmarkStart w:id="7991" w:name="_Toc73982181"/>
      <w:bookmarkStart w:id="7992" w:name="_Toc88652270"/>
      <w:bookmarkStart w:id="7993" w:name="_Toc97891313"/>
      <w:bookmarkStart w:id="7994" w:name="_Toc106109333"/>
      <w:r w:rsidRPr="001D2E49">
        <w:rPr>
          <w:rFonts w:eastAsia="Batang"/>
        </w:rPr>
        <w:t>9.3.1.57</w:t>
      </w:r>
      <w:r w:rsidRPr="001D2E49">
        <w:rPr>
          <w:rFonts w:eastAsia="Batang"/>
        </w:rPr>
        <w:tab/>
      </w:r>
      <w:r w:rsidRPr="001D2E49">
        <w:t>Global N3IWF ID</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7995" w:name="_Toc20955222"/>
      <w:bookmarkStart w:id="7996" w:name="_Toc29503671"/>
      <w:bookmarkStart w:id="7997" w:name="_Toc29504255"/>
      <w:bookmarkStart w:id="7998" w:name="_Toc29504839"/>
      <w:bookmarkStart w:id="7999" w:name="_Toc36553285"/>
      <w:bookmarkStart w:id="8000" w:name="_Toc36555012"/>
      <w:bookmarkStart w:id="8001" w:name="_Toc45652323"/>
      <w:bookmarkStart w:id="8002" w:name="_Toc45658755"/>
      <w:bookmarkStart w:id="8003" w:name="_Toc45720575"/>
      <w:bookmarkStart w:id="8004" w:name="_Toc45798455"/>
      <w:bookmarkStart w:id="8005" w:name="_Toc45897844"/>
      <w:bookmarkStart w:id="8006" w:name="_Toc51746048"/>
      <w:bookmarkStart w:id="8007" w:name="_Toc64446312"/>
      <w:bookmarkStart w:id="8008" w:name="_Toc73982182"/>
      <w:bookmarkStart w:id="8009" w:name="_Toc88652271"/>
      <w:bookmarkStart w:id="8010" w:name="_Toc97891314"/>
      <w:bookmarkStart w:id="8011" w:name="_Toc106109334"/>
      <w:r w:rsidRPr="001D2E49">
        <w:rPr>
          <w:rFonts w:eastAsia="Batang"/>
        </w:rPr>
        <w:t>9.3.1.58</w:t>
      </w:r>
      <w:r w:rsidRPr="001D2E49">
        <w:rPr>
          <w:rFonts w:eastAsia="Batang"/>
        </w:rPr>
        <w:tab/>
      </w:r>
      <w:r w:rsidRPr="001D2E49">
        <w:t>UE Aggregate Maximum Bit Rate</w:t>
      </w:r>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012" w:name="_Toc20955223"/>
      <w:bookmarkStart w:id="8013" w:name="_Toc29503672"/>
      <w:bookmarkStart w:id="8014" w:name="_Toc29504256"/>
      <w:bookmarkStart w:id="8015" w:name="_Toc29504840"/>
      <w:bookmarkStart w:id="8016" w:name="_Toc36553286"/>
      <w:bookmarkStart w:id="8017" w:name="_Toc36555013"/>
      <w:bookmarkStart w:id="8018" w:name="_Toc45652324"/>
      <w:bookmarkStart w:id="8019" w:name="_Toc45658756"/>
      <w:bookmarkStart w:id="8020" w:name="_Toc45720576"/>
      <w:bookmarkStart w:id="8021" w:name="_Toc45798456"/>
      <w:bookmarkStart w:id="8022" w:name="_Toc45897845"/>
      <w:bookmarkStart w:id="8023" w:name="_Toc51746049"/>
      <w:bookmarkStart w:id="8024" w:name="_Toc64446313"/>
      <w:bookmarkStart w:id="8025" w:name="_Toc73982183"/>
      <w:bookmarkStart w:id="8026" w:name="_Toc88652272"/>
      <w:bookmarkStart w:id="8027" w:name="_Toc97891315"/>
      <w:bookmarkStart w:id="8028" w:name="_Toc106109335"/>
      <w:r w:rsidRPr="001D2E49">
        <w:rPr>
          <w:rFonts w:eastAsia="Batang"/>
        </w:rPr>
        <w:t>9.3.1.59</w:t>
      </w:r>
      <w:r w:rsidRPr="001D2E49">
        <w:rPr>
          <w:rFonts w:eastAsia="Batang"/>
        </w:rPr>
        <w:tab/>
      </w:r>
      <w:r w:rsidRPr="001D2E49">
        <w:rPr>
          <w:rFonts w:hint="eastAsia"/>
          <w:lang w:eastAsia="zh-CN"/>
        </w:rPr>
        <w:t>Security Result</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029" w:name="_Toc20955224"/>
      <w:bookmarkStart w:id="8030" w:name="_Toc29503673"/>
      <w:bookmarkStart w:id="8031" w:name="_Toc29504257"/>
      <w:bookmarkStart w:id="8032" w:name="_Toc29504841"/>
      <w:bookmarkStart w:id="8033" w:name="_Toc36553287"/>
      <w:bookmarkStart w:id="8034" w:name="_Toc36555014"/>
      <w:bookmarkStart w:id="8035" w:name="_Toc45652325"/>
      <w:bookmarkStart w:id="8036" w:name="_Toc45658757"/>
      <w:bookmarkStart w:id="8037" w:name="_Toc45720577"/>
      <w:bookmarkStart w:id="8038" w:name="_Toc45798457"/>
      <w:bookmarkStart w:id="8039" w:name="_Toc45897846"/>
      <w:bookmarkStart w:id="8040" w:name="_Toc51746050"/>
      <w:bookmarkStart w:id="8041" w:name="_Toc64446314"/>
      <w:bookmarkStart w:id="8042" w:name="_Toc73982184"/>
      <w:bookmarkStart w:id="8043" w:name="_Toc88652273"/>
      <w:bookmarkStart w:id="8044" w:name="_Toc97891316"/>
      <w:bookmarkStart w:id="8045" w:name="_Toc106109336"/>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046" w:name="_Toc20955225"/>
      <w:bookmarkStart w:id="8047" w:name="_Toc29503674"/>
      <w:bookmarkStart w:id="8048" w:name="_Toc29504258"/>
      <w:bookmarkStart w:id="8049" w:name="_Toc29504842"/>
      <w:bookmarkStart w:id="8050" w:name="_Toc36553288"/>
      <w:bookmarkStart w:id="8051" w:name="_Toc36555015"/>
      <w:bookmarkStart w:id="8052" w:name="_Toc45652326"/>
      <w:bookmarkStart w:id="8053" w:name="_Toc45658758"/>
      <w:bookmarkStart w:id="8054" w:name="_Toc45720578"/>
      <w:bookmarkStart w:id="8055" w:name="_Toc45798458"/>
      <w:bookmarkStart w:id="8056" w:name="_Toc45897847"/>
      <w:bookmarkStart w:id="8057" w:name="_Toc51746051"/>
      <w:bookmarkStart w:id="8058" w:name="_Toc64446315"/>
      <w:bookmarkStart w:id="8059" w:name="_Toc73982185"/>
      <w:bookmarkStart w:id="8060" w:name="_Toc88652274"/>
      <w:bookmarkStart w:id="8061" w:name="_Toc97891317"/>
      <w:bookmarkStart w:id="8062" w:name="_Toc106109337"/>
      <w:r w:rsidRPr="001D2E49">
        <w:rPr>
          <w:rFonts w:eastAsia="Batang"/>
        </w:rPr>
        <w:t>9.3.1.61</w:t>
      </w:r>
      <w:r w:rsidRPr="001D2E49">
        <w:rPr>
          <w:rFonts w:eastAsia="Batang"/>
        </w:rPr>
        <w:tab/>
      </w:r>
      <w:r w:rsidRPr="001D2E49">
        <w:t>Index to RAT/Frequency Selection Priority</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063" w:name="_Toc20955226"/>
      <w:bookmarkStart w:id="8064" w:name="_Toc29503675"/>
      <w:bookmarkStart w:id="8065" w:name="_Toc29504259"/>
      <w:bookmarkStart w:id="8066" w:name="_Toc29504843"/>
      <w:bookmarkStart w:id="8067" w:name="_Toc36553289"/>
      <w:bookmarkStart w:id="8068" w:name="_Toc36555016"/>
      <w:bookmarkStart w:id="8069" w:name="_Toc45652327"/>
      <w:bookmarkStart w:id="8070" w:name="_Toc45658759"/>
      <w:bookmarkStart w:id="8071" w:name="_Toc45720579"/>
      <w:bookmarkStart w:id="8072" w:name="_Toc45798459"/>
      <w:bookmarkStart w:id="8073" w:name="_Toc45897848"/>
      <w:bookmarkStart w:id="8074" w:name="_Toc51746052"/>
      <w:bookmarkStart w:id="8075" w:name="_Toc64446316"/>
      <w:bookmarkStart w:id="8076" w:name="_Toc73982186"/>
      <w:bookmarkStart w:id="8077" w:name="_Toc88652275"/>
      <w:bookmarkStart w:id="8078" w:name="_Toc97891318"/>
      <w:bookmarkStart w:id="8079" w:name="_Toc106109338"/>
      <w:r w:rsidRPr="001D2E49">
        <w:rPr>
          <w:rFonts w:eastAsia="Batang"/>
        </w:rPr>
        <w:t>9.3.1.62</w:t>
      </w:r>
      <w:r w:rsidRPr="001D2E49">
        <w:rPr>
          <w:rFonts w:eastAsia="Batang"/>
        </w:rPr>
        <w:tab/>
      </w:r>
      <w:r w:rsidRPr="001D2E49">
        <w:t>Data Forwarding Accepted</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080" w:name="_Toc20955227"/>
      <w:bookmarkStart w:id="8081" w:name="_Toc29503676"/>
      <w:bookmarkStart w:id="8082" w:name="_Toc29504260"/>
      <w:bookmarkStart w:id="8083" w:name="_Toc29504844"/>
      <w:bookmarkStart w:id="8084" w:name="_Toc36553290"/>
      <w:bookmarkStart w:id="8085" w:name="_Toc36555017"/>
      <w:bookmarkStart w:id="8086" w:name="_Toc45652328"/>
      <w:bookmarkStart w:id="8087" w:name="_Toc45658760"/>
      <w:bookmarkStart w:id="8088" w:name="_Toc45720580"/>
      <w:bookmarkStart w:id="8089" w:name="_Toc45798460"/>
      <w:bookmarkStart w:id="8090" w:name="_Toc45897849"/>
      <w:bookmarkStart w:id="8091" w:name="_Toc51746053"/>
      <w:bookmarkStart w:id="8092" w:name="_Toc64446317"/>
      <w:bookmarkStart w:id="8093" w:name="_Toc73982187"/>
      <w:bookmarkStart w:id="8094" w:name="_Toc88652276"/>
      <w:bookmarkStart w:id="8095" w:name="_Toc97891319"/>
      <w:bookmarkStart w:id="8096" w:name="_Toc106109339"/>
      <w:r w:rsidRPr="001D2E49">
        <w:rPr>
          <w:rFonts w:eastAsia="Batang"/>
        </w:rPr>
        <w:t>9.3.1.63</w:t>
      </w:r>
      <w:r w:rsidRPr="001D2E49">
        <w:rPr>
          <w:rFonts w:eastAsia="Batang"/>
        </w:rPr>
        <w:tab/>
      </w:r>
      <w:r w:rsidRPr="001D2E49">
        <w:t>Data Forwarding Not Possible</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097" w:name="_Toc20955228"/>
      <w:bookmarkStart w:id="8098" w:name="_Toc29503677"/>
      <w:bookmarkStart w:id="8099" w:name="_Toc29504261"/>
      <w:bookmarkStart w:id="8100" w:name="_Toc29504845"/>
      <w:bookmarkStart w:id="8101" w:name="_Toc36553291"/>
      <w:bookmarkStart w:id="8102" w:name="_Toc36555018"/>
      <w:bookmarkStart w:id="8103" w:name="_Toc45652329"/>
      <w:bookmarkStart w:id="8104" w:name="_Toc45658761"/>
      <w:bookmarkStart w:id="8105" w:name="_Toc45720581"/>
      <w:bookmarkStart w:id="8106" w:name="_Toc45798461"/>
      <w:bookmarkStart w:id="8107" w:name="_Toc45897850"/>
      <w:bookmarkStart w:id="8108" w:name="_Toc51746054"/>
      <w:bookmarkStart w:id="8109" w:name="_Toc64446318"/>
      <w:bookmarkStart w:id="8110" w:name="_Toc73982188"/>
      <w:bookmarkStart w:id="8111" w:name="_Toc88652277"/>
      <w:bookmarkStart w:id="8112" w:name="_Toc97891320"/>
      <w:bookmarkStart w:id="8113" w:name="_Toc106109340"/>
      <w:r w:rsidRPr="001D2E49">
        <w:rPr>
          <w:rFonts w:eastAsia="Batang"/>
        </w:rPr>
        <w:t>9.3.1.64</w:t>
      </w:r>
      <w:r w:rsidRPr="001D2E49">
        <w:rPr>
          <w:rFonts w:eastAsia="Batang"/>
        </w:rPr>
        <w:tab/>
        <w:t>Direct Forwarding Path Availability</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114" w:name="_Toc20955229"/>
      <w:bookmarkStart w:id="8115" w:name="_Toc29503678"/>
      <w:bookmarkStart w:id="8116" w:name="_Toc29504262"/>
      <w:bookmarkStart w:id="8117" w:name="_Toc29504846"/>
      <w:bookmarkStart w:id="8118" w:name="_Toc36553292"/>
      <w:bookmarkStart w:id="8119" w:name="_Toc36555019"/>
      <w:bookmarkStart w:id="8120" w:name="_Toc45652330"/>
      <w:bookmarkStart w:id="8121" w:name="_Toc45658762"/>
      <w:bookmarkStart w:id="8122" w:name="_Toc45720582"/>
      <w:bookmarkStart w:id="8123" w:name="_Toc45798462"/>
      <w:bookmarkStart w:id="8124" w:name="_Toc45897851"/>
      <w:bookmarkStart w:id="8125" w:name="_Toc51746055"/>
      <w:bookmarkStart w:id="8126" w:name="_Toc64446319"/>
      <w:bookmarkStart w:id="8127" w:name="_Toc73982189"/>
      <w:bookmarkStart w:id="8128" w:name="_Toc88652278"/>
      <w:bookmarkStart w:id="8129" w:name="_Toc97891321"/>
      <w:bookmarkStart w:id="8130" w:name="_Toc106109341"/>
      <w:r w:rsidRPr="001D2E49">
        <w:rPr>
          <w:rFonts w:eastAsia="Batang"/>
        </w:rPr>
        <w:t>9.3.1.65</w:t>
      </w:r>
      <w:r w:rsidRPr="001D2E49">
        <w:rPr>
          <w:rFonts w:eastAsia="Batang"/>
        </w:rPr>
        <w:tab/>
      </w:r>
      <w:r w:rsidRPr="001D2E49">
        <w:t>Location Reporting Request Type</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hint="eastAsia"/>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131" w:name="_Toc20955230"/>
      <w:bookmarkStart w:id="8132" w:name="_Toc29503679"/>
      <w:bookmarkStart w:id="8133" w:name="_Toc29504263"/>
      <w:bookmarkStart w:id="8134" w:name="_Toc29504847"/>
      <w:bookmarkStart w:id="8135" w:name="_Toc36553293"/>
      <w:bookmarkStart w:id="8136" w:name="_Toc36555020"/>
      <w:bookmarkStart w:id="8137" w:name="_Toc45652331"/>
      <w:bookmarkStart w:id="8138" w:name="_Toc45658763"/>
      <w:bookmarkStart w:id="8139" w:name="_Toc45720583"/>
      <w:bookmarkStart w:id="8140" w:name="_Toc45798463"/>
      <w:bookmarkStart w:id="8141" w:name="_Toc45897852"/>
      <w:bookmarkStart w:id="8142" w:name="_Toc51746056"/>
      <w:bookmarkStart w:id="8143" w:name="_Toc64446320"/>
      <w:bookmarkStart w:id="8144" w:name="_Toc73982190"/>
      <w:bookmarkStart w:id="8145" w:name="_Toc88652279"/>
      <w:bookmarkStart w:id="8146" w:name="_Toc97891322"/>
      <w:bookmarkStart w:id="8147" w:name="_Toc106109342"/>
      <w:r w:rsidRPr="001D2E49">
        <w:rPr>
          <w:rFonts w:eastAsia="Batang"/>
        </w:rPr>
        <w:t>9.3.1.66</w:t>
      </w:r>
      <w:r w:rsidRPr="001D2E49">
        <w:rPr>
          <w:rFonts w:eastAsia="Batang"/>
        </w:rPr>
        <w:tab/>
      </w:r>
      <w:r w:rsidRPr="001D2E49">
        <w:rPr>
          <w:rFonts w:cs="Arial"/>
          <w:lang w:eastAsia="ja-JP"/>
        </w:rPr>
        <w:t>Area of Interest</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148" w:name="_Toc20955231"/>
      <w:bookmarkStart w:id="8149" w:name="_Toc29503680"/>
      <w:bookmarkStart w:id="8150" w:name="_Toc29504264"/>
      <w:bookmarkStart w:id="8151" w:name="_Toc29504848"/>
      <w:bookmarkStart w:id="8152" w:name="_Toc36553294"/>
      <w:bookmarkStart w:id="8153" w:name="_Toc36555021"/>
      <w:bookmarkStart w:id="8154" w:name="_Toc45652332"/>
      <w:bookmarkStart w:id="8155" w:name="_Toc45658764"/>
      <w:bookmarkStart w:id="8156" w:name="_Toc45720584"/>
      <w:bookmarkStart w:id="8157" w:name="_Toc45798464"/>
      <w:bookmarkStart w:id="8158" w:name="_Toc45897853"/>
      <w:bookmarkStart w:id="8159" w:name="_Toc51746057"/>
      <w:bookmarkStart w:id="8160" w:name="_Toc64446321"/>
      <w:bookmarkStart w:id="8161" w:name="_Toc73982191"/>
      <w:bookmarkStart w:id="8162" w:name="_Toc88652280"/>
      <w:bookmarkStart w:id="8163" w:name="_Toc97891323"/>
      <w:bookmarkStart w:id="8164" w:name="_Toc106109343"/>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165" w:name="_Toc20955232"/>
      <w:bookmarkStart w:id="8166" w:name="_Toc29503681"/>
      <w:bookmarkStart w:id="8167" w:name="_Toc29504265"/>
      <w:bookmarkStart w:id="8168" w:name="_Toc29504849"/>
      <w:bookmarkStart w:id="8169" w:name="_Toc36553295"/>
      <w:bookmarkStart w:id="8170" w:name="_Toc36555022"/>
      <w:bookmarkStart w:id="8171" w:name="_Toc45652333"/>
      <w:bookmarkStart w:id="8172" w:name="_Toc45658765"/>
      <w:bookmarkStart w:id="8173" w:name="_Toc45720585"/>
      <w:bookmarkStart w:id="8174" w:name="_Toc45798465"/>
      <w:bookmarkStart w:id="8175" w:name="_Toc45897854"/>
      <w:bookmarkStart w:id="8176" w:name="_Toc51746058"/>
      <w:bookmarkStart w:id="8177" w:name="_Toc64446322"/>
      <w:bookmarkStart w:id="8178" w:name="_Toc73982192"/>
      <w:bookmarkStart w:id="8179" w:name="_Toc88652281"/>
      <w:bookmarkStart w:id="8180" w:name="_Toc97891324"/>
      <w:bookmarkStart w:id="8181" w:name="_Toc106109344"/>
      <w:r w:rsidRPr="001D2E49">
        <w:rPr>
          <w:rFonts w:eastAsia="Batang"/>
        </w:rPr>
        <w:t>9.3.1.68</w:t>
      </w:r>
      <w:r w:rsidRPr="001D2E49">
        <w:rPr>
          <w:rFonts w:eastAsia="Batang"/>
        </w:rPr>
        <w:tab/>
      </w:r>
      <w:r w:rsidRPr="001D2E49">
        <w:t>UE Radio Capability for Paging</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182" w:name="_Toc20955233"/>
      <w:bookmarkStart w:id="8183" w:name="_Toc29503682"/>
      <w:bookmarkStart w:id="8184" w:name="_Toc29504266"/>
      <w:bookmarkStart w:id="8185" w:name="_Toc29504850"/>
      <w:bookmarkStart w:id="8186" w:name="_Toc36553296"/>
      <w:bookmarkStart w:id="8187" w:name="_Toc36555023"/>
      <w:bookmarkStart w:id="8188" w:name="_Toc45652334"/>
      <w:bookmarkStart w:id="8189" w:name="_Toc45658766"/>
      <w:bookmarkStart w:id="8190" w:name="_Toc45720586"/>
      <w:bookmarkStart w:id="8191" w:name="_Toc45798466"/>
      <w:bookmarkStart w:id="8192" w:name="_Toc45897855"/>
      <w:bookmarkStart w:id="8193" w:name="_Toc51746059"/>
      <w:bookmarkStart w:id="8194" w:name="_Toc64446323"/>
      <w:bookmarkStart w:id="8195" w:name="_Toc73982193"/>
      <w:bookmarkStart w:id="8196" w:name="_Toc88652282"/>
      <w:bookmarkStart w:id="8197" w:name="_Toc97891325"/>
      <w:bookmarkStart w:id="8198" w:name="_Toc106109345"/>
      <w:r w:rsidRPr="001D2E49">
        <w:rPr>
          <w:rFonts w:eastAsia="Batang"/>
        </w:rPr>
        <w:t>9.3.1.69</w:t>
      </w:r>
      <w:r w:rsidRPr="001D2E49">
        <w:rPr>
          <w:rFonts w:eastAsia="Batang"/>
        </w:rPr>
        <w:tab/>
      </w:r>
      <w:r w:rsidRPr="001D2E49">
        <w:t>Assistance Data for Paging</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199" w:name="_Hlk25109684"/>
            <w:r>
              <w:t>NPN Paging Assistance Information</w:t>
            </w:r>
            <w:bookmarkEnd w:id="8199"/>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200" w:name="_Hlk44345194"/>
            <w:r>
              <w:t>9.3.1.</w:t>
            </w:r>
            <w:bookmarkEnd w:id="8200"/>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201" w:name="_Toc20955234"/>
      <w:bookmarkStart w:id="8202" w:name="_Toc29503683"/>
      <w:bookmarkStart w:id="8203" w:name="_Toc29504267"/>
      <w:bookmarkStart w:id="8204" w:name="_Toc29504851"/>
      <w:bookmarkStart w:id="8205" w:name="_Toc36553297"/>
      <w:bookmarkStart w:id="8206" w:name="_Toc36555024"/>
      <w:bookmarkStart w:id="8207" w:name="_Toc45652335"/>
      <w:bookmarkStart w:id="8208" w:name="_Toc45658767"/>
      <w:bookmarkStart w:id="8209" w:name="_Toc45720587"/>
      <w:bookmarkStart w:id="8210" w:name="_Toc45798467"/>
      <w:bookmarkStart w:id="8211" w:name="_Toc45897856"/>
      <w:bookmarkStart w:id="8212" w:name="_Toc51746060"/>
      <w:bookmarkStart w:id="8213" w:name="_Toc64446324"/>
      <w:bookmarkStart w:id="8214" w:name="_Toc73982194"/>
      <w:bookmarkStart w:id="8215" w:name="_Toc88652283"/>
      <w:bookmarkStart w:id="8216" w:name="_Toc97891326"/>
      <w:bookmarkStart w:id="8217" w:name="_Toc106109346"/>
      <w:r w:rsidRPr="001D2E49">
        <w:rPr>
          <w:rFonts w:eastAsia="Batang"/>
        </w:rPr>
        <w:t>9.3.1.70</w:t>
      </w:r>
      <w:r w:rsidRPr="001D2E49">
        <w:rPr>
          <w:rFonts w:eastAsia="Batang"/>
        </w:rPr>
        <w:tab/>
      </w:r>
      <w:r w:rsidRPr="001D2E49">
        <w:rPr>
          <w:rFonts w:cs="Arial"/>
          <w:lang w:eastAsia="zh-CN"/>
        </w:rPr>
        <w:t>Assistance Data for Recommended Cells</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218" w:name="_Toc20955235"/>
      <w:bookmarkStart w:id="8219" w:name="_Toc29503684"/>
      <w:bookmarkStart w:id="8220" w:name="_Toc29504268"/>
      <w:bookmarkStart w:id="8221" w:name="_Toc29504852"/>
      <w:bookmarkStart w:id="8222" w:name="_Toc36553298"/>
      <w:bookmarkStart w:id="8223" w:name="_Toc36555025"/>
      <w:bookmarkStart w:id="8224" w:name="_Toc45652336"/>
      <w:bookmarkStart w:id="8225" w:name="_Toc45658768"/>
      <w:bookmarkStart w:id="8226" w:name="_Toc45720588"/>
      <w:bookmarkStart w:id="8227" w:name="_Toc45798468"/>
      <w:bookmarkStart w:id="8228" w:name="_Toc45897857"/>
      <w:bookmarkStart w:id="8229" w:name="_Toc51746061"/>
      <w:bookmarkStart w:id="8230" w:name="_Toc64446325"/>
      <w:bookmarkStart w:id="8231" w:name="_Toc73982195"/>
      <w:bookmarkStart w:id="8232" w:name="_Toc88652284"/>
      <w:bookmarkStart w:id="8233" w:name="_Toc97891327"/>
      <w:bookmarkStart w:id="8234" w:name="_Toc106109347"/>
      <w:r w:rsidRPr="001D2E49">
        <w:rPr>
          <w:rFonts w:eastAsia="Batang"/>
        </w:rPr>
        <w:t>9.3.1.71</w:t>
      </w:r>
      <w:r w:rsidRPr="001D2E49">
        <w:rPr>
          <w:rFonts w:eastAsia="Batang"/>
        </w:rPr>
        <w:tab/>
      </w:r>
      <w:r w:rsidRPr="001D2E49">
        <w:t>Recommended Cells for Paging</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235" w:name="_Toc20955236"/>
      <w:bookmarkStart w:id="8236" w:name="_Toc29503685"/>
      <w:bookmarkStart w:id="8237" w:name="_Toc29504269"/>
      <w:bookmarkStart w:id="8238" w:name="_Toc29504853"/>
      <w:bookmarkStart w:id="8239" w:name="_Toc36553299"/>
      <w:bookmarkStart w:id="8240" w:name="_Toc36555026"/>
      <w:bookmarkStart w:id="8241" w:name="_Toc45652337"/>
      <w:bookmarkStart w:id="8242" w:name="_Toc45658769"/>
      <w:bookmarkStart w:id="8243" w:name="_Toc45720589"/>
      <w:bookmarkStart w:id="8244" w:name="_Toc45798469"/>
      <w:bookmarkStart w:id="8245" w:name="_Toc45897858"/>
      <w:bookmarkStart w:id="8246" w:name="_Toc51746062"/>
      <w:bookmarkStart w:id="8247" w:name="_Toc64446326"/>
      <w:bookmarkStart w:id="8248" w:name="_Toc73982196"/>
      <w:bookmarkStart w:id="8249" w:name="_Toc88652285"/>
      <w:bookmarkStart w:id="8250" w:name="_Toc97891328"/>
      <w:bookmarkStart w:id="8251" w:name="_Toc106109348"/>
      <w:r w:rsidRPr="001D2E49">
        <w:rPr>
          <w:rFonts w:eastAsia="Batang"/>
        </w:rPr>
        <w:t>9.3.1.72</w:t>
      </w:r>
      <w:r w:rsidRPr="001D2E49">
        <w:rPr>
          <w:rFonts w:eastAsia="Batang"/>
        </w:rPr>
        <w:tab/>
      </w:r>
      <w:r w:rsidRPr="001D2E49">
        <w:rPr>
          <w:rFonts w:cs="Arial"/>
          <w:lang w:eastAsia="zh-CN"/>
        </w:rPr>
        <w:t>Paging Attempt Information</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252" w:name="_Toc20955237"/>
      <w:bookmarkStart w:id="8253" w:name="_Toc29503686"/>
      <w:bookmarkStart w:id="8254" w:name="_Toc29504270"/>
      <w:bookmarkStart w:id="8255" w:name="_Toc29504854"/>
      <w:bookmarkStart w:id="8256" w:name="_Toc36553300"/>
      <w:bookmarkStart w:id="8257" w:name="_Toc36555027"/>
      <w:bookmarkStart w:id="8258" w:name="_Toc45652338"/>
      <w:bookmarkStart w:id="8259" w:name="_Toc45658770"/>
      <w:bookmarkStart w:id="8260" w:name="_Toc45720590"/>
      <w:bookmarkStart w:id="8261" w:name="_Toc45798470"/>
      <w:bookmarkStart w:id="8262" w:name="_Toc45897859"/>
      <w:bookmarkStart w:id="8263" w:name="_Toc51746063"/>
      <w:bookmarkStart w:id="8264" w:name="_Toc64446327"/>
      <w:bookmarkStart w:id="8265" w:name="_Toc73982197"/>
      <w:bookmarkStart w:id="8266" w:name="_Toc88652286"/>
      <w:bookmarkStart w:id="8267" w:name="_Toc97891329"/>
      <w:bookmarkStart w:id="8268" w:name="_Toc106109349"/>
      <w:r w:rsidRPr="001D2E49">
        <w:rPr>
          <w:rFonts w:eastAsia="Batang"/>
        </w:rPr>
        <w:t>9.3.1.73</w:t>
      </w:r>
      <w:r w:rsidRPr="001D2E49">
        <w:rPr>
          <w:rFonts w:eastAsia="Batang"/>
        </w:rPr>
        <w:tab/>
      </w:r>
      <w:r w:rsidRPr="001D2E49">
        <w:rPr>
          <w:rFonts w:cs="Arial"/>
          <w:lang w:eastAsia="zh-CN"/>
        </w:rPr>
        <w:t>NG-RAN CGI</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269" w:name="_Toc20955238"/>
      <w:bookmarkStart w:id="8270" w:name="_Toc29503687"/>
      <w:bookmarkStart w:id="8271" w:name="_Toc29504271"/>
      <w:bookmarkStart w:id="8272" w:name="_Toc29504855"/>
      <w:bookmarkStart w:id="8273" w:name="_Toc36553301"/>
      <w:bookmarkStart w:id="8274" w:name="_Toc36555028"/>
      <w:bookmarkStart w:id="8275" w:name="_Toc45652339"/>
      <w:bookmarkStart w:id="8276" w:name="_Toc45658771"/>
      <w:bookmarkStart w:id="8277" w:name="_Toc45720591"/>
      <w:bookmarkStart w:id="8278" w:name="_Toc45798471"/>
      <w:bookmarkStart w:id="8279" w:name="_Toc45897860"/>
      <w:bookmarkStart w:id="8280" w:name="_Toc51746064"/>
      <w:bookmarkStart w:id="8281" w:name="_Toc64446328"/>
      <w:bookmarkStart w:id="8282" w:name="_Toc73982198"/>
      <w:bookmarkStart w:id="8283" w:name="_Toc88652287"/>
      <w:bookmarkStart w:id="8284" w:name="_Toc97891330"/>
      <w:bookmarkStart w:id="8285" w:name="_Toc106109350"/>
      <w:r w:rsidRPr="001D2E49">
        <w:rPr>
          <w:rFonts w:eastAsia="Batang"/>
        </w:rPr>
        <w:t>9.3.1.74</w:t>
      </w:r>
      <w:r w:rsidRPr="001D2E49">
        <w:rPr>
          <w:rFonts w:eastAsia="Batang"/>
        </w:rPr>
        <w:tab/>
      </w:r>
      <w:r w:rsidRPr="001D2E49">
        <w:rPr>
          <w:rFonts w:cs="Arial"/>
          <w:lang w:eastAsia="zh-CN"/>
        </w:rPr>
        <w:t>UE Radio Capability</w:t>
      </w:r>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286"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287"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287"/>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286"/>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288" w:name="_Toc20955239"/>
      <w:bookmarkStart w:id="8289" w:name="_Toc29503688"/>
      <w:bookmarkStart w:id="8290" w:name="_Toc29504272"/>
      <w:bookmarkStart w:id="8291" w:name="_Toc29504856"/>
      <w:bookmarkStart w:id="8292" w:name="_Toc36553302"/>
      <w:bookmarkStart w:id="8293" w:name="_Toc36555029"/>
      <w:bookmarkStart w:id="8294" w:name="_Toc45652340"/>
      <w:bookmarkStart w:id="8295" w:name="_Toc45658772"/>
      <w:bookmarkStart w:id="8296" w:name="_Toc45720592"/>
      <w:bookmarkStart w:id="8297" w:name="_Toc45798472"/>
      <w:bookmarkStart w:id="8298" w:name="_Toc45897861"/>
      <w:bookmarkStart w:id="8299" w:name="_Toc51746065"/>
      <w:bookmarkStart w:id="8300" w:name="_Toc64446329"/>
      <w:bookmarkStart w:id="8301" w:name="_Toc73982199"/>
      <w:bookmarkStart w:id="8302" w:name="_Toc88652288"/>
      <w:bookmarkStart w:id="8303" w:name="_Toc97891331"/>
      <w:bookmarkStart w:id="8304" w:name="_Toc106109351"/>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294"/>
      <w:bookmarkEnd w:id="8295"/>
      <w:bookmarkEnd w:id="8296"/>
      <w:bookmarkEnd w:id="8297"/>
      <w:bookmarkEnd w:id="8298"/>
      <w:bookmarkEnd w:id="8299"/>
      <w:bookmarkEnd w:id="8300"/>
      <w:bookmarkEnd w:id="8301"/>
      <w:bookmarkEnd w:id="8302"/>
      <w:bookmarkEnd w:id="8303"/>
      <w:bookmarkEnd w:id="8304"/>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305" w:name="_Toc45652341"/>
      <w:bookmarkStart w:id="8306" w:name="_Toc45658773"/>
      <w:bookmarkStart w:id="8307" w:name="_Toc45720593"/>
      <w:bookmarkStart w:id="8308" w:name="_Toc45798473"/>
      <w:bookmarkStart w:id="8309" w:name="_Toc45897862"/>
      <w:bookmarkStart w:id="8310" w:name="_Toc51746066"/>
      <w:bookmarkStart w:id="8311" w:name="_Toc64446330"/>
      <w:bookmarkStart w:id="8312" w:name="_Toc73982200"/>
      <w:bookmarkStart w:id="8313" w:name="_Toc88652289"/>
      <w:bookmarkStart w:id="8314" w:name="_Toc97891332"/>
      <w:bookmarkStart w:id="8315" w:name="_Toc106109352"/>
      <w:r w:rsidRPr="001D2E49">
        <w:rPr>
          <w:rFonts w:eastAsia="Batang"/>
        </w:rPr>
        <w:t>9.3.1.75</w:t>
      </w:r>
      <w:r w:rsidRPr="001D2E49">
        <w:rPr>
          <w:rFonts w:eastAsia="Batang"/>
        </w:rPr>
        <w:tab/>
      </w:r>
      <w:r w:rsidRPr="001D2E49">
        <w:rPr>
          <w:rFonts w:cs="Arial"/>
          <w:lang w:eastAsia="zh-CN"/>
        </w:rPr>
        <w:t>Time Stamp</w:t>
      </w:r>
      <w:bookmarkEnd w:id="8288"/>
      <w:bookmarkEnd w:id="8289"/>
      <w:bookmarkEnd w:id="8290"/>
      <w:bookmarkEnd w:id="8291"/>
      <w:bookmarkEnd w:id="8292"/>
      <w:bookmarkEnd w:id="8293"/>
      <w:bookmarkEnd w:id="8305"/>
      <w:bookmarkEnd w:id="8306"/>
      <w:bookmarkEnd w:id="8307"/>
      <w:bookmarkEnd w:id="8308"/>
      <w:bookmarkEnd w:id="8309"/>
      <w:bookmarkEnd w:id="8310"/>
      <w:bookmarkEnd w:id="8311"/>
      <w:bookmarkEnd w:id="8312"/>
      <w:bookmarkEnd w:id="8313"/>
      <w:bookmarkEnd w:id="8314"/>
      <w:bookmarkEnd w:id="8315"/>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316" w:name="_Toc20955240"/>
      <w:bookmarkStart w:id="8317" w:name="_Toc29503689"/>
      <w:bookmarkStart w:id="8318" w:name="_Toc29504273"/>
      <w:bookmarkStart w:id="8319" w:name="_Toc29504857"/>
      <w:bookmarkStart w:id="8320" w:name="_Toc36553303"/>
      <w:bookmarkStart w:id="8321" w:name="_Toc36555030"/>
      <w:bookmarkStart w:id="8322" w:name="_Toc45652342"/>
      <w:bookmarkStart w:id="8323" w:name="_Toc45658774"/>
      <w:bookmarkStart w:id="8324" w:name="_Toc45720594"/>
      <w:bookmarkStart w:id="8325" w:name="_Toc45798474"/>
      <w:bookmarkStart w:id="8326" w:name="_Toc45897863"/>
      <w:bookmarkStart w:id="8327" w:name="_Toc51746067"/>
      <w:bookmarkStart w:id="8328" w:name="_Toc64446331"/>
      <w:bookmarkStart w:id="8329" w:name="_Toc73982201"/>
      <w:bookmarkStart w:id="8330" w:name="_Toc88652290"/>
      <w:bookmarkStart w:id="8331" w:name="_Toc97891333"/>
      <w:bookmarkStart w:id="8332" w:name="_Toc106109353"/>
      <w:r w:rsidRPr="001D2E49">
        <w:rPr>
          <w:rFonts w:eastAsia="Batang"/>
        </w:rPr>
        <w:t>9.3.1.76</w:t>
      </w:r>
      <w:r w:rsidRPr="001D2E49">
        <w:rPr>
          <w:rFonts w:eastAsia="Batang"/>
        </w:rPr>
        <w:tab/>
      </w:r>
      <w:r w:rsidRPr="001D2E49">
        <w:rPr>
          <w:rFonts w:cs="Arial"/>
          <w:lang w:eastAsia="zh-CN"/>
        </w:rPr>
        <w:t>Location Reporting Reference ID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333" w:name="_Toc20955241"/>
      <w:bookmarkStart w:id="8334" w:name="_Toc29503690"/>
      <w:bookmarkStart w:id="8335" w:name="_Toc29504274"/>
      <w:bookmarkStart w:id="8336" w:name="_Toc29504858"/>
      <w:bookmarkStart w:id="8337" w:name="_Toc36553304"/>
      <w:bookmarkStart w:id="8338" w:name="_Toc36555031"/>
      <w:bookmarkStart w:id="8339" w:name="_Toc45652343"/>
      <w:bookmarkStart w:id="8340" w:name="_Toc45658775"/>
      <w:bookmarkStart w:id="8341" w:name="_Toc45720595"/>
      <w:bookmarkStart w:id="8342" w:name="_Toc45798475"/>
      <w:bookmarkStart w:id="8343" w:name="_Toc45897864"/>
      <w:bookmarkStart w:id="8344" w:name="_Toc51746068"/>
      <w:bookmarkStart w:id="8345" w:name="_Toc64446332"/>
      <w:bookmarkStart w:id="8346" w:name="_Toc73982202"/>
      <w:bookmarkStart w:id="8347" w:name="_Toc88652291"/>
      <w:bookmarkStart w:id="8348" w:name="_Toc97891334"/>
      <w:bookmarkStart w:id="8349" w:name="_Toc106109354"/>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350" w:name="_Toc20955242"/>
      <w:bookmarkStart w:id="8351" w:name="_Toc29503691"/>
      <w:bookmarkStart w:id="8352" w:name="_Toc29504275"/>
      <w:bookmarkStart w:id="8353" w:name="_Toc29504859"/>
      <w:bookmarkStart w:id="8354" w:name="_Toc36553305"/>
      <w:bookmarkStart w:id="8355" w:name="_Toc36555032"/>
      <w:bookmarkStart w:id="8356" w:name="_Toc45652344"/>
      <w:bookmarkStart w:id="8357" w:name="_Toc45658776"/>
      <w:bookmarkStart w:id="8358" w:name="_Toc45720596"/>
      <w:bookmarkStart w:id="8359" w:name="_Toc45798476"/>
      <w:bookmarkStart w:id="8360" w:name="_Toc45897865"/>
      <w:bookmarkStart w:id="8361" w:name="_Toc51746069"/>
      <w:bookmarkStart w:id="8362" w:name="_Toc64446333"/>
      <w:bookmarkStart w:id="8363" w:name="_Toc73982203"/>
      <w:bookmarkStart w:id="8364" w:name="_Toc88652292"/>
      <w:bookmarkStart w:id="8365" w:name="_Toc97891335"/>
      <w:bookmarkStart w:id="8366" w:name="_Toc106109355"/>
      <w:r w:rsidRPr="001D2E49">
        <w:t>9.3.1.78</w:t>
      </w:r>
      <w:r w:rsidRPr="001D2E49">
        <w:tab/>
        <w:t>Paging Priority</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367" w:name="_Toc20955243"/>
      <w:bookmarkStart w:id="8368" w:name="_Toc29503692"/>
      <w:bookmarkStart w:id="8369" w:name="_Toc29504276"/>
      <w:bookmarkStart w:id="8370" w:name="_Toc29504860"/>
      <w:bookmarkStart w:id="8371" w:name="_Toc36553306"/>
      <w:bookmarkStart w:id="8372" w:name="_Toc36555033"/>
      <w:bookmarkStart w:id="8373" w:name="_Toc45652345"/>
      <w:bookmarkStart w:id="8374" w:name="_Toc45658777"/>
      <w:bookmarkStart w:id="8375" w:name="_Toc45720597"/>
      <w:bookmarkStart w:id="8376" w:name="_Toc45798477"/>
      <w:bookmarkStart w:id="8377" w:name="_Toc45897866"/>
      <w:bookmarkStart w:id="8378" w:name="_Toc51746070"/>
      <w:bookmarkStart w:id="8379" w:name="_Toc64446334"/>
      <w:bookmarkStart w:id="8380" w:name="_Toc73982204"/>
      <w:bookmarkStart w:id="8381" w:name="_Toc88652293"/>
      <w:bookmarkStart w:id="8382" w:name="_Toc97891336"/>
      <w:bookmarkStart w:id="8383" w:name="_Toc106109356"/>
      <w:r w:rsidRPr="001D2E49">
        <w:rPr>
          <w:rFonts w:eastAsia="Batang"/>
        </w:rPr>
        <w:t>9.3.1.79</w:t>
      </w:r>
      <w:r w:rsidRPr="001D2E49">
        <w:rPr>
          <w:rFonts w:eastAsia="Batang"/>
        </w:rPr>
        <w:tab/>
      </w:r>
      <w:r w:rsidRPr="001D2E49">
        <w:rPr>
          <w:rFonts w:cs="Arial"/>
          <w:lang w:eastAsia="zh-CN"/>
        </w:rPr>
        <w:t>Packet Loss Rate</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384" w:name="_Toc20955244"/>
      <w:bookmarkStart w:id="8385" w:name="_Toc29503693"/>
      <w:bookmarkStart w:id="8386" w:name="_Toc29504277"/>
      <w:bookmarkStart w:id="8387" w:name="_Toc29504861"/>
      <w:bookmarkStart w:id="8388" w:name="_Toc36553307"/>
      <w:bookmarkStart w:id="8389" w:name="_Toc36555034"/>
      <w:bookmarkStart w:id="8390" w:name="_Toc45652346"/>
      <w:bookmarkStart w:id="8391" w:name="_Toc45658778"/>
      <w:bookmarkStart w:id="8392" w:name="_Toc45720598"/>
      <w:bookmarkStart w:id="8393" w:name="_Toc45798478"/>
      <w:bookmarkStart w:id="8394" w:name="_Toc45897867"/>
      <w:bookmarkStart w:id="8395" w:name="_Toc51746071"/>
      <w:bookmarkStart w:id="8396" w:name="_Toc64446335"/>
      <w:bookmarkStart w:id="8397" w:name="_Toc73982205"/>
      <w:bookmarkStart w:id="8398" w:name="_Toc88652294"/>
      <w:bookmarkStart w:id="8399" w:name="_Toc97891337"/>
      <w:bookmarkStart w:id="8400" w:name="_Toc106109357"/>
      <w:r w:rsidRPr="001D2E49">
        <w:rPr>
          <w:rFonts w:eastAsia="Batang"/>
        </w:rPr>
        <w:t>9.3.1.80</w:t>
      </w:r>
      <w:r w:rsidRPr="001D2E49">
        <w:rPr>
          <w:rFonts w:eastAsia="Batang"/>
        </w:rPr>
        <w:tab/>
      </w:r>
      <w:r w:rsidRPr="001D2E49">
        <w:t>Packet Delay Budget</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401" w:name="_Toc20955245"/>
      <w:bookmarkStart w:id="8402" w:name="_Toc29503694"/>
      <w:bookmarkStart w:id="8403" w:name="_Toc29504278"/>
      <w:bookmarkStart w:id="8404" w:name="_Toc29504862"/>
      <w:bookmarkStart w:id="8405" w:name="_Toc36553308"/>
      <w:bookmarkStart w:id="8406" w:name="_Toc36555035"/>
      <w:bookmarkStart w:id="8407" w:name="_Toc45652347"/>
      <w:bookmarkStart w:id="8408" w:name="_Toc45658779"/>
      <w:bookmarkStart w:id="8409" w:name="_Toc45720599"/>
      <w:bookmarkStart w:id="8410" w:name="_Toc45798479"/>
      <w:bookmarkStart w:id="8411" w:name="_Toc45897868"/>
      <w:bookmarkStart w:id="8412" w:name="_Toc51746072"/>
      <w:bookmarkStart w:id="8413" w:name="_Toc64446336"/>
      <w:bookmarkStart w:id="8414" w:name="_Toc73982206"/>
      <w:bookmarkStart w:id="8415" w:name="_Toc88652295"/>
      <w:bookmarkStart w:id="8416" w:name="_Toc97891338"/>
      <w:bookmarkStart w:id="8417" w:name="_Toc106109358"/>
      <w:r w:rsidRPr="001D2E49">
        <w:rPr>
          <w:rFonts w:eastAsia="Batang"/>
        </w:rPr>
        <w:t>9.3.1.81</w:t>
      </w:r>
      <w:r w:rsidRPr="001D2E49">
        <w:rPr>
          <w:rFonts w:eastAsia="Batang"/>
        </w:rPr>
        <w:tab/>
      </w:r>
      <w:r w:rsidRPr="001D2E49">
        <w:t>Packet Error Rate</w:t>
      </w:r>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418" w:name="_Toc20955246"/>
      <w:bookmarkStart w:id="8419" w:name="_Toc29503695"/>
      <w:bookmarkStart w:id="8420" w:name="_Toc29504279"/>
      <w:bookmarkStart w:id="8421" w:name="_Toc29504863"/>
      <w:bookmarkStart w:id="8422" w:name="_Toc36553309"/>
      <w:bookmarkStart w:id="8423" w:name="_Toc36555036"/>
      <w:bookmarkStart w:id="8424" w:name="_Toc45652348"/>
      <w:bookmarkStart w:id="8425" w:name="_Toc45658780"/>
      <w:bookmarkStart w:id="8426" w:name="_Toc45720600"/>
      <w:bookmarkStart w:id="8427" w:name="_Toc45798480"/>
      <w:bookmarkStart w:id="8428" w:name="_Toc45897869"/>
      <w:bookmarkStart w:id="8429" w:name="_Toc51746073"/>
      <w:bookmarkStart w:id="8430" w:name="_Toc64446337"/>
      <w:bookmarkStart w:id="8431" w:name="_Toc73982207"/>
      <w:bookmarkStart w:id="8432" w:name="_Toc88652296"/>
      <w:bookmarkStart w:id="8433" w:name="_Toc97891339"/>
      <w:bookmarkStart w:id="8434" w:name="_Toc106109359"/>
      <w:r w:rsidRPr="001D2E49">
        <w:rPr>
          <w:rFonts w:eastAsia="Batang"/>
        </w:rPr>
        <w:t>9.3.1.82</w:t>
      </w:r>
      <w:r w:rsidRPr="001D2E49">
        <w:rPr>
          <w:rFonts w:eastAsia="Batang"/>
        </w:rPr>
        <w:tab/>
      </w:r>
      <w:r w:rsidRPr="001D2E49">
        <w:t>Averaging Window</w:t>
      </w:r>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435" w:name="_Toc20955247"/>
      <w:bookmarkStart w:id="8436" w:name="_Toc29503696"/>
      <w:bookmarkStart w:id="8437" w:name="_Toc29504280"/>
      <w:bookmarkStart w:id="8438" w:name="_Toc29504864"/>
      <w:bookmarkStart w:id="8439" w:name="_Toc36553310"/>
      <w:bookmarkStart w:id="8440" w:name="_Toc36555037"/>
      <w:bookmarkStart w:id="8441" w:name="_Toc45652349"/>
      <w:bookmarkStart w:id="8442" w:name="_Toc45658781"/>
      <w:bookmarkStart w:id="8443" w:name="_Toc45720601"/>
      <w:bookmarkStart w:id="8444" w:name="_Toc45798481"/>
      <w:bookmarkStart w:id="8445" w:name="_Toc45897870"/>
      <w:bookmarkStart w:id="8446" w:name="_Toc51746074"/>
      <w:bookmarkStart w:id="8447" w:name="_Toc64446338"/>
      <w:bookmarkStart w:id="8448" w:name="_Toc73982208"/>
      <w:bookmarkStart w:id="8449" w:name="_Toc88652297"/>
      <w:bookmarkStart w:id="8450" w:name="_Toc97891340"/>
      <w:bookmarkStart w:id="8451" w:name="_Toc106109360"/>
      <w:r w:rsidRPr="001D2E49">
        <w:rPr>
          <w:rFonts w:eastAsia="Batang"/>
        </w:rPr>
        <w:t>9.3.1.83</w:t>
      </w:r>
      <w:r w:rsidRPr="001D2E49">
        <w:rPr>
          <w:rFonts w:eastAsia="Batang"/>
        </w:rPr>
        <w:tab/>
      </w:r>
      <w:r w:rsidRPr="001D2E49">
        <w:t>Maximum Data Burst Volume</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452" w:name="_Toc20955248"/>
      <w:bookmarkStart w:id="8453" w:name="_Toc29503697"/>
      <w:bookmarkStart w:id="8454" w:name="_Toc29504281"/>
      <w:bookmarkStart w:id="8455" w:name="_Toc29504865"/>
      <w:bookmarkStart w:id="8456" w:name="_Toc36553311"/>
      <w:bookmarkStart w:id="8457" w:name="_Toc36555038"/>
      <w:bookmarkStart w:id="8458" w:name="_Toc45652350"/>
      <w:bookmarkStart w:id="8459" w:name="_Toc45658782"/>
      <w:bookmarkStart w:id="8460" w:name="_Toc45720602"/>
      <w:bookmarkStart w:id="8461" w:name="_Toc45798482"/>
      <w:bookmarkStart w:id="8462" w:name="_Toc45897871"/>
      <w:bookmarkStart w:id="8463" w:name="_Toc51746075"/>
      <w:bookmarkStart w:id="8464" w:name="_Toc64446339"/>
      <w:bookmarkStart w:id="8465" w:name="_Toc73982209"/>
      <w:bookmarkStart w:id="8466" w:name="_Toc88652298"/>
      <w:bookmarkStart w:id="8467" w:name="_Toc97891341"/>
      <w:bookmarkStart w:id="8468" w:name="_Toc106109361"/>
      <w:r w:rsidRPr="001D2E49">
        <w:rPr>
          <w:rFonts w:eastAsia="Batang"/>
        </w:rPr>
        <w:t>9.3.1.84</w:t>
      </w:r>
      <w:r w:rsidRPr="001D2E49">
        <w:rPr>
          <w:rFonts w:eastAsia="Batang"/>
        </w:rPr>
        <w:tab/>
      </w:r>
      <w:r w:rsidRPr="001D2E49">
        <w:t>Priority Level</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469" w:name="_Toc20955249"/>
      <w:bookmarkStart w:id="8470" w:name="_Toc29503698"/>
      <w:bookmarkStart w:id="8471" w:name="_Toc29504282"/>
      <w:bookmarkStart w:id="8472" w:name="_Toc29504866"/>
      <w:bookmarkStart w:id="8473" w:name="_Toc36553312"/>
      <w:bookmarkStart w:id="8474" w:name="_Toc36555039"/>
      <w:bookmarkStart w:id="8475" w:name="_Toc45652351"/>
      <w:bookmarkStart w:id="8476" w:name="_Toc45658783"/>
      <w:bookmarkStart w:id="8477" w:name="_Toc45720603"/>
      <w:bookmarkStart w:id="8478" w:name="_Toc45798483"/>
      <w:bookmarkStart w:id="8479" w:name="_Toc45897872"/>
      <w:bookmarkStart w:id="8480" w:name="_Toc51746076"/>
      <w:bookmarkStart w:id="8481" w:name="_Toc64446340"/>
      <w:bookmarkStart w:id="8482" w:name="_Toc73982210"/>
      <w:bookmarkStart w:id="8483" w:name="_Toc88652299"/>
      <w:bookmarkStart w:id="8484" w:name="_Toc97891342"/>
      <w:bookmarkStart w:id="8485" w:name="_Toc106109362"/>
      <w:r w:rsidRPr="001D2E49">
        <w:rPr>
          <w:rFonts w:eastAsia="Batang"/>
        </w:rPr>
        <w:t>9.3.1.85</w:t>
      </w:r>
      <w:r w:rsidRPr="001D2E49">
        <w:rPr>
          <w:rFonts w:eastAsia="Batang"/>
        </w:rPr>
        <w:tab/>
      </w:r>
      <w:r w:rsidRPr="001D2E49">
        <w:rPr>
          <w:rFonts w:cs="Arial"/>
          <w:lang w:eastAsia="zh-CN"/>
        </w:rPr>
        <w:t>Mobility Restriction List</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486"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486"/>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487" w:name="_Hlk44345398"/>
            <w:r w:rsidRPr="00642EBF">
              <w:rPr>
                <w:rFonts w:eastAsia="Malgun Gothic" w:cs="Arial" w:hint="eastAsia"/>
                <w:bCs/>
                <w:lang w:eastAsia="zh-CN"/>
              </w:rPr>
              <w:t>9</w:t>
            </w:r>
            <w:r w:rsidRPr="00642EBF">
              <w:rPr>
                <w:rFonts w:eastAsia="Malgun Gothic" w:cs="Arial"/>
                <w:bCs/>
                <w:lang w:eastAsia="zh-CN"/>
              </w:rPr>
              <w:t>.3.1.</w:t>
            </w:r>
            <w:bookmarkEnd w:id="8487"/>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488" w:name="_Toc20955250"/>
      <w:bookmarkStart w:id="8489" w:name="_Toc29503699"/>
      <w:bookmarkStart w:id="8490" w:name="_Toc29504283"/>
      <w:bookmarkStart w:id="8491" w:name="_Toc29504867"/>
      <w:bookmarkStart w:id="8492" w:name="_Toc36553313"/>
      <w:bookmarkStart w:id="8493" w:name="_Toc36555040"/>
      <w:bookmarkStart w:id="8494" w:name="_Toc45652352"/>
      <w:bookmarkStart w:id="8495" w:name="_Toc45658784"/>
      <w:bookmarkStart w:id="8496" w:name="_Toc45720604"/>
      <w:bookmarkStart w:id="8497" w:name="_Toc45798484"/>
      <w:bookmarkStart w:id="8498" w:name="_Toc45897873"/>
      <w:bookmarkStart w:id="8499" w:name="_Toc51746077"/>
      <w:bookmarkStart w:id="8500" w:name="_Toc64446341"/>
      <w:bookmarkStart w:id="8501" w:name="_Toc73982211"/>
      <w:bookmarkStart w:id="8502" w:name="_Toc88652300"/>
      <w:bookmarkStart w:id="8503" w:name="_Toc97891343"/>
      <w:bookmarkStart w:id="8504" w:name="_Toc106109363"/>
      <w:r w:rsidRPr="001D2E49">
        <w:rPr>
          <w:rFonts w:eastAsia="Batang"/>
        </w:rPr>
        <w:t>9.3.1.86</w:t>
      </w:r>
      <w:r w:rsidRPr="001D2E49">
        <w:rPr>
          <w:rFonts w:eastAsia="Batang"/>
        </w:rPr>
        <w:tab/>
      </w:r>
      <w:r w:rsidRPr="001D2E49">
        <w:t>UE Security Capabilities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8505" w:name="_Toc20955251"/>
      <w:bookmarkStart w:id="8506" w:name="_Toc29503700"/>
      <w:bookmarkStart w:id="8507" w:name="_Toc29504284"/>
      <w:bookmarkStart w:id="8508" w:name="_Toc29504868"/>
      <w:bookmarkStart w:id="8509" w:name="_Toc36553314"/>
      <w:bookmarkStart w:id="8510" w:name="_Toc36555041"/>
      <w:bookmarkStart w:id="8511" w:name="_Toc45652353"/>
      <w:bookmarkStart w:id="8512" w:name="_Toc45658785"/>
      <w:bookmarkStart w:id="8513" w:name="_Toc45720605"/>
      <w:bookmarkStart w:id="8514" w:name="_Toc45798485"/>
      <w:bookmarkStart w:id="8515" w:name="_Toc45897874"/>
      <w:bookmarkStart w:id="8516" w:name="_Toc51746078"/>
      <w:bookmarkStart w:id="8517" w:name="_Toc64446342"/>
      <w:bookmarkStart w:id="8518" w:name="_Toc73982212"/>
      <w:bookmarkStart w:id="8519" w:name="_Toc88652301"/>
      <w:bookmarkStart w:id="8520" w:name="_Toc97891344"/>
      <w:bookmarkStart w:id="8521" w:name="_Toc106109364"/>
      <w:r w:rsidRPr="001D2E49">
        <w:rPr>
          <w:rFonts w:eastAsia="Batang"/>
        </w:rPr>
        <w:t>9.3.1.87</w:t>
      </w:r>
      <w:r w:rsidRPr="001D2E49">
        <w:rPr>
          <w:rFonts w:eastAsia="Batang"/>
        </w:rPr>
        <w:tab/>
      </w:r>
      <w:r w:rsidRPr="001D2E49">
        <w:t>Security Key</w:t>
      </w:r>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8522" w:name="_Toc20955252"/>
      <w:bookmarkStart w:id="8523" w:name="_Toc29503701"/>
      <w:bookmarkStart w:id="8524" w:name="_Toc29504285"/>
      <w:bookmarkStart w:id="8525" w:name="_Toc29504869"/>
      <w:bookmarkStart w:id="8526" w:name="_Toc36553315"/>
      <w:bookmarkStart w:id="8527" w:name="_Toc36555042"/>
      <w:bookmarkStart w:id="8528" w:name="_Toc45652354"/>
      <w:bookmarkStart w:id="8529" w:name="_Toc45658786"/>
      <w:bookmarkStart w:id="8530" w:name="_Toc45720606"/>
      <w:bookmarkStart w:id="8531" w:name="_Toc45798486"/>
      <w:bookmarkStart w:id="8532" w:name="_Toc45897875"/>
      <w:bookmarkStart w:id="8533" w:name="_Toc51746079"/>
      <w:bookmarkStart w:id="8534" w:name="_Toc64446343"/>
      <w:bookmarkStart w:id="8535" w:name="_Toc73982213"/>
      <w:bookmarkStart w:id="8536" w:name="_Toc88652302"/>
      <w:bookmarkStart w:id="8537" w:name="_Toc97891345"/>
      <w:bookmarkStart w:id="8538" w:name="_Toc106109365"/>
      <w:r w:rsidRPr="001D2E49">
        <w:rPr>
          <w:rFonts w:eastAsia="Batang"/>
        </w:rPr>
        <w:t>9.3.1.88</w:t>
      </w:r>
      <w:r w:rsidRPr="001D2E49">
        <w:rPr>
          <w:rFonts w:eastAsia="Batang"/>
        </w:rPr>
        <w:tab/>
      </w:r>
      <w:r w:rsidRPr="001D2E49">
        <w:t>Security Context</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8539" w:name="_Toc20955253"/>
      <w:bookmarkStart w:id="8540" w:name="_Toc29503702"/>
      <w:bookmarkStart w:id="8541" w:name="_Toc29504286"/>
      <w:bookmarkStart w:id="8542" w:name="_Toc29504870"/>
      <w:bookmarkStart w:id="8543" w:name="_Toc36553316"/>
      <w:bookmarkStart w:id="8544" w:name="_Toc36555043"/>
      <w:bookmarkStart w:id="8545" w:name="_Toc45652355"/>
      <w:bookmarkStart w:id="8546" w:name="_Toc45658787"/>
      <w:bookmarkStart w:id="8547" w:name="_Toc45720607"/>
      <w:bookmarkStart w:id="8548" w:name="_Toc45798487"/>
      <w:bookmarkStart w:id="8549" w:name="_Toc45897876"/>
      <w:bookmarkStart w:id="8550" w:name="_Toc51746080"/>
      <w:bookmarkStart w:id="8551" w:name="_Toc64446344"/>
      <w:bookmarkStart w:id="8552" w:name="_Toc73982214"/>
      <w:bookmarkStart w:id="8553" w:name="_Toc88652303"/>
      <w:bookmarkStart w:id="8554" w:name="_Toc97891346"/>
      <w:bookmarkStart w:id="8555" w:name="_Toc106109366"/>
      <w:r w:rsidRPr="001D2E49">
        <w:rPr>
          <w:rFonts w:eastAsia="Batang"/>
        </w:rPr>
        <w:t>9.3.1.89</w:t>
      </w:r>
      <w:r w:rsidRPr="001D2E49">
        <w:rPr>
          <w:rFonts w:eastAsia="Batang"/>
        </w:rPr>
        <w:tab/>
      </w:r>
      <w:r w:rsidRPr="001D2E49">
        <w:t>IMS Voice Support Indicator</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8556" w:name="_Toc20955254"/>
      <w:bookmarkStart w:id="8557" w:name="_Toc29503703"/>
      <w:bookmarkStart w:id="8558" w:name="_Toc29504287"/>
      <w:bookmarkStart w:id="8559" w:name="_Toc29504871"/>
      <w:bookmarkStart w:id="8560" w:name="_Toc36553317"/>
      <w:bookmarkStart w:id="8561" w:name="_Toc36555044"/>
      <w:bookmarkStart w:id="8562" w:name="_Toc45652356"/>
      <w:bookmarkStart w:id="8563" w:name="_Toc45658788"/>
      <w:bookmarkStart w:id="8564" w:name="_Toc45720608"/>
      <w:bookmarkStart w:id="8565" w:name="_Toc45798488"/>
      <w:bookmarkStart w:id="8566" w:name="_Toc45897877"/>
      <w:bookmarkStart w:id="8567" w:name="_Toc51746081"/>
      <w:bookmarkStart w:id="8568" w:name="_Toc64446345"/>
      <w:bookmarkStart w:id="8569" w:name="_Toc73982215"/>
      <w:bookmarkStart w:id="8570" w:name="_Toc88652304"/>
      <w:bookmarkStart w:id="8571" w:name="_Toc97891347"/>
      <w:bookmarkStart w:id="8572" w:name="_Toc106109367"/>
      <w:r w:rsidRPr="001D2E49">
        <w:rPr>
          <w:rFonts w:eastAsia="Batang"/>
        </w:rPr>
        <w:t>9.3.1.90</w:t>
      </w:r>
      <w:r w:rsidRPr="001D2E49">
        <w:rPr>
          <w:rFonts w:eastAsia="Batang"/>
        </w:rPr>
        <w:tab/>
      </w:r>
      <w:r w:rsidRPr="001D2E49">
        <w:t>Paging DRX</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8573" w:name="_Toc20955255"/>
      <w:bookmarkStart w:id="8574" w:name="_Toc29503704"/>
      <w:bookmarkStart w:id="8575" w:name="_Toc29504288"/>
      <w:bookmarkStart w:id="8576" w:name="_Toc29504872"/>
      <w:bookmarkStart w:id="8577" w:name="_Toc36553318"/>
      <w:bookmarkStart w:id="8578" w:name="_Toc36555045"/>
      <w:bookmarkStart w:id="8579" w:name="_Toc45652357"/>
      <w:bookmarkStart w:id="8580" w:name="_Toc45658789"/>
      <w:bookmarkStart w:id="8581" w:name="_Toc45720609"/>
      <w:bookmarkStart w:id="8582" w:name="_Toc45798489"/>
      <w:bookmarkStart w:id="8583" w:name="_Toc45897878"/>
      <w:bookmarkStart w:id="8584" w:name="_Toc51746082"/>
      <w:bookmarkStart w:id="8585" w:name="_Toc64446346"/>
      <w:bookmarkStart w:id="8586" w:name="_Toc73982216"/>
      <w:bookmarkStart w:id="8587" w:name="_Toc88652305"/>
      <w:bookmarkStart w:id="8588" w:name="_Toc97891348"/>
      <w:bookmarkStart w:id="8589" w:name="_Toc106109368"/>
      <w:r w:rsidRPr="001D2E49">
        <w:rPr>
          <w:rFonts w:eastAsia="Batang"/>
        </w:rPr>
        <w:t>9.3.1.91</w:t>
      </w:r>
      <w:r w:rsidRPr="001D2E49">
        <w:rPr>
          <w:rFonts w:eastAsia="Batang"/>
        </w:rPr>
        <w:tab/>
      </w:r>
      <w:r w:rsidRPr="001D2E49">
        <w:t>RRC Inactive Transition Report Request</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8590" w:name="_Toc20955256"/>
      <w:bookmarkStart w:id="8591" w:name="_Toc29503705"/>
      <w:bookmarkStart w:id="8592" w:name="_Toc29504289"/>
      <w:bookmarkStart w:id="8593" w:name="_Toc29504873"/>
      <w:bookmarkStart w:id="8594" w:name="_Toc36553319"/>
      <w:bookmarkStart w:id="8595" w:name="_Toc36555046"/>
      <w:bookmarkStart w:id="8596" w:name="_Toc45652358"/>
      <w:bookmarkStart w:id="8597" w:name="_Toc45658790"/>
      <w:bookmarkStart w:id="8598" w:name="_Toc45720610"/>
      <w:bookmarkStart w:id="8599" w:name="_Toc45798490"/>
      <w:bookmarkStart w:id="8600" w:name="_Toc45897879"/>
      <w:bookmarkStart w:id="8601" w:name="_Toc51746083"/>
      <w:bookmarkStart w:id="8602" w:name="_Toc64446347"/>
      <w:bookmarkStart w:id="8603" w:name="_Toc73982217"/>
      <w:bookmarkStart w:id="8604" w:name="_Toc88652306"/>
      <w:bookmarkStart w:id="8605" w:name="_Toc97891349"/>
      <w:bookmarkStart w:id="8606" w:name="_Toc106109369"/>
      <w:r w:rsidRPr="001D2E49">
        <w:rPr>
          <w:rFonts w:eastAsia="Batang"/>
        </w:rPr>
        <w:t>9.3.1.92</w:t>
      </w:r>
      <w:r w:rsidRPr="001D2E49">
        <w:rPr>
          <w:rFonts w:eastAsia="Batang"/>
        </w:rPr>
        <w:tab/>
      </w:r>
      <w:r w:rsidRPr="001D2E49">
        <w:t>RRC State</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8607" w:name="_Toc20955257"/>
      <w:bookmarkStart w:id="8608" w:name="_Toc29503706"/>
      <w:bookmarkStart w:id="8609" w:name="_Toc29504290"/>
      <w:bookmarkStart w:id="8610" w:name="_Toc29504874"/>
      <w:bookmarkStart w:id="8611" w:name="_Toc36553320"/>
      <w:bookmarkStart w:id="8612" w:name="_Toc36555047"/>
      <w:bookmarkStart w:id="8613" w:name="_Toc45652359"/>
      <w:bookmarkStart w:id="8614" w:name="_Toc45658791"/>
      <w:bookmarkStart w:id="8615" w:name="_Toc45720611"/>
      <w:bookmarkStart w:id="8616" w:name="_Toc45798491"/>
      <w:bookmarkStart w:id="8617" w:name="_Toc45897880"/>
      <w:bookmarkStart w:id="8618" w:name="_Toc51746084"/>
      <w:bookmarkStart w:id="8619" w:name="_Toc64446348"/>
      <w:bookmarkStart w:id="8620" w:name="_Toc73982218"/>
      <w:bookmarkStart w:id="8621" w:name="_Toc88652307"/>
      <w:bookmarkStart w:id="8622" w:name="_Toc97891350"/>
      <w:bookmarkStart w:id="8623" w:name="_Toc106109370"/>
      <w:r w:rsidRPr="001D2E49">
        <w:rPr>
          <w:rFonts w:eastAsia="Batang"/>
        </w:rPr>
        <w:t>9.3.1.93</w:t>
      </w:r>
      <w:r w:rsidRPr="001D2E49">
        <w:rPr>
          <w:rFonts w:eastAsia="Batang"/>
        </w:rPr>
        <w:tab/>
      </w:r>
      <w:r w:rsidRPr="001D2E49">
        <w:t>Expected UE Behaviour</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8624" w:name="_Toc20955258"/>
      <w:bookmarkStart w:id="8625" w:name="_Toc29503707"/>
      <w:bookmarkStart w:id="8626" w:name="_Toc29504291"/>
      <w:bookmarkStart w:id="8627" w:name="_Toc29504875"/>
      <w:bookmarkStart w:id="8628" w:name="_Toc36553321"/>
      <w:bookmarkStart w:id="8629" w:name="_Toc36555048"/>
      <w:bookmarkStart w:id="8630" w:name="_Toc45652360"/>
      <w:bookmarkStart w:id="8631" w:name="_Toc45658792"/>
      <w:bookmarkStart w:id="8632" w:name="_Toc45720612"/>
      <w:bookmarkStart w:id="8633" w:name="_Toc45798492"/>
      <w:bookmarkStart w:id="8634" w:name="_Toc45897881"/>
      <w:bookmarkStart w:id="8635" w:name="_Toc51746085"/>
      <w:bookmarkStart w:id="8636" w:name="_Toc64446349"/>
      <w:bookmarkStart w:id="8637" w:name="_Toc73982219"/>
      <w:bookmarkStart w:id="8638" w:name="_Toc88652308"/>
      <w:bookmarkStart w:id="8639" w:name="_Toc97891351"/>
      <w:bookmarkStart w:id="8640" w:name="_Toc106109371"/>
      <w:r w:rsidRPr="001D2E49">
        <w:rPr>
          <w:rFonts w:eastAsia="Batang"/>
        </w:rPr>
        <w:t>9.3.1.94</w:t>
      </w:r>
      <w:r w:rsidRPr="001D2E49">
        <w:rPr>
          <w:rFonts w:eastAsia="Batang"/>
        </w:rPr>
        <w:tab/>
      </w:r>
      <w:r w:rsidRPr="001D2E49">
        <w:t>Expected UE Activity Behaviour</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8641" w:name="_Toc20955259"/>
      <w:bookmarkStart w:id="8642" w:name="_Toc29503708"/>
      <w:bookmarkStart w:id="8643" w:name="_Toc29504292"/>
      <w:bookmarkStart w:id="8644" w:name="_Toc29504876"/>
      <w:bookmarkStart w:id="8645" w:name="_Toc36553322"/>
      <w:bookmarkStart w:id="8646" w:name="_Toc36555049"/>
      <w:bookmarkStart w:id="8647" w:name="_Toc45652361"/>
      <w:bookmarkStart w:id="8648" w:name="_Toc45658793"/>
      <w:bookmarkStart w:id="8649" w:name="_Toc45720613"/>
      <w:bookmarkStart w:id="8650" w:name="_Toc45798493"/>
      <w:bookmarkStart w:id="8651" w:name="_Toc45897882"/>
      <w:bookmarkStart w:id="8652" w:name="_Toc51746086"/>
      <w:bookmarkStart w:id="8653" w:name="_Toc64446350"/>
      <w:bookmarkStart w:id="8654" w:name="_Toc73982220"/>
      <w:bookmarkStart w:id="8655" w:name="_Toc88652309"/>
      <w:bookmarkStart w:id="8656" w:name="_Toc97891352"/>
      <w:bookmarkStart w:id="8657" w:name="_Toc106109372"/>
      <w:r w:rsidRPr="001D2E49">
        <w:rPr>
          <w:rFonts w:eastAsia="Batang"/>
        </w:rPr>
        <w:t>9.3.1.95</w:t>
      </w:r>
      <w:r w:rsidRPr="001D2E49">
        <w:rPr>
          <w:rFonts w:eastAsia="Batang"/>
        </w:rPr>
        <w:tab/>
      </w:r>
      <w:r w:rsidRPr="001D2E49">
        <w:t>UE History Information</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8658" w:name="_Toc20955260"/>
      <w:bookmarkStart w:id="8659" w:name="_Toc29503709"/>
      <w:bookmarkStart w:id="8660" w:name="_Toc29504293"/>
      <w:bookmarkStart w:id="8661" w:name="_Toc29504877"/>
      <w:bookmarkStart w:id="8662" w:name="_Toc36553323"/>
      <w:bookmarkStart w:id="8663" w:name="_Toc36555050"/>
      <w:bookmarkStart w:id="8664" w:name="_Toc45652362"/>
      <w:bookmarkStart w:id="8665" w:name="_Toc45658794"/>
      <w:bookmarkStart w:id="8666" w:name="_Toc45720614"/>
      <w:bookmarkStart w:id="8667" w:name="_Toc45798494"/>
      <w:bookmarkStart w:id="8668" w:name="_Toc45897883"/>
      <w:bookmarkStart w:id="8669" w:name="_Toc51746087"/>
      <w:bookmarkStart w:id="8670" w:name="_Toc64446351"/>
      <w:bookmarkStart w:id="8671" w:name="_Toc73982221"/>
      <w:bookmarkStart w:id="8672" w:name="_Toc88652310"/>
      <w:bookmarkStart w:id="8673" w:name="_Toc97891353"/>
      <w:bookmarkStart w:id="8674" w:name="_Toc106109373"/>
      <w:r w:rsidRPr="001D2E49">
        <w:rPr>
          <w:rFonts w:eastAsia="Batang"/>
        </w:rPr>
        <w:t>9.3.1.96</w:t>
      </w:r>
      <w:r w:rsidRPr="001D2E49">
        <w:rPr>
          <w:rFonts w:eastAsia="Batang"/>
        </w:rPr>
        <w:tab/>
      </w:r>
      <w:r w:rsidRPr="001D2E49">
        <w:t>Last Visited Cell Information</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8675" w:name="_Toc20955261"/>
      <w:bookmarkStart w:id="8676" w:name="_Toc29503710"/>
      <w:bookmarkStart w:id="8677" w:name="_Toc29504294"/>
      <w:bookmarkStart w:id="8678" w:name="_Toc29504878"/>
      <w:bookmarkStart w:id="8679" w:name="_Toc36553324"/>
      <w:bookmarkStart w:id="8680" w:name="_Toc36555051"/>
      <w:bookmarkStart w:id="8681" w:name="_Toc45652363"/>
      <w:bookmarkStart w:id="8682" w:name="_Toc45658795"/>
      <w:bookmarkStart w:id="8683" w:name="_Toc45720615"/>
      <w:bookmarkStart w:id="8684" w:name="_Toc45798495"/>
      <w:bookmarkStart w:id="8685" w:name="_Toc45897884"/>
      <w:bookmarkStart w:id="8686" w:name="_Toc51746088"/>
      <w:bookmarkStart w:id="8687" w:name="_Toc64446352"/>
      <w:bookmarkStart w:id="8688" w:name="_Toc73982222"/>
      <w:bookmarkStart w:id="8689" w:name="_Toc88652311"/>
      <w:bookmarkStart w:id="8690" w:name="_Toc97891354"/>
      <w:bookmarkStart w:id="8691" w:name="_Toc106109374"/>
      <w:r w:rsidRPr="001D2E49">
        <w:rPr>
          <w:rFonts w:eastAsia="Batang"/>
        </w:rPr>
        <w:t>9.3.1.97</w:t>
      </w:r>
      <w:r w:rsidRPr="001D2E49">
        <w:rPr>
          <w:rFonts w:eastAsia="Batang"/>
        </w:rPr>
        <w:tab/>
      </w:r>
      <w:r w:rsidRPr="001D2E49">
        <w:t>Last Visited NG-RAN Cell Information</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8692" w:name="_Toc20955262"/>
      <w:bookmarkStart w:id="8693" w:name="_Toc29503711"/>
      <w:bookmarkStart w:id="8694" w:name="_Toc29504295"/>
      <w:bookmarkStart w:id="8695" w:name="_Toc29504879"/>
      <w:bookmarkStart w:id="8696" w:name="_Toc36553325"/>
      <w:bookmarkStart w:id="8697" w:name="_Toc36555052"/>
      <w:bookmarkStart w:id="8698" w:name="_Toc45652364"/>
      <w:bookmarkStart w:id="8699" w:name="_Toc45658796"/>
      <w:bookmarkStart w:id="8700" w:name="_Toc45720616"/>
      <w:bookmarkStart w:id="8701" w:name="_Toc45798496"/>
      <w:bookmarkStart w:id="8702" w:name="_Toc45897885"/>
      <w:bookmarkStart w:id="8703" w:name="_Toc51746089"/>
      <w:bookmarkStart w:id="8704" w:name="_Toc64446353"/>
      <w:bookmarkStart w:id="8705" w:name="_Toc73982223"/>
      <w:bookmarkStart w:id="8706" w:name="_Toc88652312"/>
      <w:bookmarkStart w:id="8707" w:name="_Toc97891355"/>
      <w:bookmarkStart w:id="8708" w:name="_Toc106109375"/>
      <w:r w:rsidRPr="001D2E49">
        <w:rPr>
          <w:rFonts w:eastAsia="Batang"/>
        </w:rPr>
        <w:t>9.3.1.98</w:t>
      </w:r>
      <w:r w:rsidRPr="001D2E49">
        <w:rPr>
          <w:rFonts w:eastAsia="Batang"/>
        </w:rPr>
        <w:tab/>
      </w:r>
      <w:r w:rsidRPr="001D2E49">
        <w:t>Cell Type</w:t>
      </w:r>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8709" w:name="_Toc20955263"/>
      <w:bookmarkStart w:id="8710" w:name="_Toc29503712"/>
      <w:bookmarkStart w:id="8711" w:name="_Toc29504296"/>
      <w:bookmarkStart w:id="8712" w:name="_Toc29504880"/>
      <w:bookmarkStart w:id="8713" w:name="_Toc36553326"/>
      <w:bookmarkStart w:id="8714" w:name="_Toc36555053"/>
      <w:bookmarkStart w:id="8715" w:name="_Toc45652365"/>
      <w:bookmarkStart w:id="8716" w:name="_Toc45658797"/>
      <w:bookmarkStart w:id="8717" w:name="_Toc45720617"/>
      <w:bookmarkStart w:id="8718" w:name="_Toc45798497"/>
      <w:bookmarkStart w:id="8719" w:name="_Toc45897886"/>
      <w:bookmarkStart w:id="8720" w:name="_Toc51746090"/>
      <w:bookmarkStart w:id="8721" w:name="_Toc64446354"/>
      <w:bookmarkStart w:id="8722" w:name="_Toc73982224"/>
      <w:bookmarkStart w:id="8723" w:name="_Toc88652313"/>
      <w:bookmarkStart w:id="8724" w:name="_Toc97891356"/>
      <w:bookmarkStart w:id="8725" w:name="_Toc106109376"/>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8726" w:name="_Toc20955264"/>
      <w:bookmarkStart w:id="8727" w:name="_Toc29503713"/>
      <w:bookmarkStart w:id="8728" w:name="_Toc29504297"/>
      <w:bookmarkStart w:id="8729" w:name="_Toc29504881"/>
      <w:bookmarkStart w:id="8730" w:name="_Toc36553327"/>
      <w:bookmarkStart w:id="8731" w:name="_Toc36555054"/>
      <w:bookmarkStart w:id="8732" w:name="_Toc45652366"/>
      <w:bookmarkStart w:id="8733" w:name="_Toc45658798"/>
      <w:bookmarkStart w:id="8734" w:name="_Toc45720618"/>
      <w:bookmarkStart w:id="8735" w:name="_Toc45798498"/>
      <w:bookmarkStart w:id="8736" w:name="_Toc45897887"/>
      <w:bookmarkStart w:id="8737" w:name="_Toc51746091"/>
      <w:bookmarkStart w:id="8738" w:name="_Toc64446355"/>
      <w:bookmarkStart w:id="8739" w:name="_Toc73982225"/>
      <w:bookmarkStart w:id="8740" w:name="_Toc88652314"/>
      <w:bookmarkStart w:id="8741" w:name="_Toc97891357"/>
      <w:bookmarkStart w:id="8742" w:name="_Toc106109377"/>
      <w:r w:rsidRPr="001D2E49">
        <w:rPr>
          <w:rFonts w:eastAsia="Batang"/>
        </w:rPr>
        <w:t>9.3.1.100</w:t>
      </w:r>
      <w:r w:rsidRPr="001D2E49">
        <w:rPr>
          <w:rFonts w:eastAsia="Batang"/>
        </w:rPr>
        <w:tab/>
      </w:r>
      <w:r w:rsidRPr="001D2E49">
        <w:t>Information on Recommended Cells and RAN Nodes for Paging</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8743" w:name="_Toc20955265"/>
      <w:bookmarkStart w:id="8744" w:name="_Toc29503714"/>
      <w:bookmarkStart w:id="8745" w:name="_Toc29504298"/>
      <w:bookmarkStart w:id="8746" w:name="_Toc29504882"/>
      <w:bookmarkStart w:id="8747" w:name="_Toc36553328"/>
      <w:bookmarkStart w:id="8748" w:name="_Toc36555055"/>
      <w:bookmarkStart w:id="8749" w:name="_Toc45652367"/>
      <w:bookmarkStart w:id="8750" w:name="_Toc45658799"/>
      <w:bookmarkStart w:id="8751" w:name="_Toc45720619"/>
      <w:bookmarkStart w:id="8752" w:name="_Toc45798499"/>
      <w:bookmarkStart w:id="8753" w:name="_Toc45897888"/>
      <w:bookmarkStart w:id="8754" w:name="_Toc51746092"/>
      <w:bookmarkStart w:id="8755" w:name="_Toc64446356"/>
      <w:bookmarkStart w:id="8756" w:name="_Toc73982226"/>
      <w:bookmarkStart w:id="8757" w:name="_Toc88652315"/>
      <w:bookmarkStart w:id="8758" w:name="_Toc97891358"/>
      <w:bookmarkStart w:id="8759" w:name="_Toc106109378"/>
      <w:r w:rsidRPr="001D2E49">
        <w:rPr>
          <w:rFonts w:eastAsia="Batang"/>
        </w:rPr>
        <w:t>9.3.1.101</w:t>
      </w:r>
      <w:r w:rsidRPr="001D2E49">
        <w:rPr>
          <w:rFonts w:eastAsia="Batang"/>
        </w:rPr>
        <w:tab/>
      </w:r>
      <w:r w:rsidRPr="001D2E49">
        <w:t>Recommended RAN Nodes for Paging</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8760" w:name="_Toc20955266"/>
      <w:bookmarkStart w:id="8761" w:name="_Toc29503715"/>
      <w:bookmarkStart w:id="8762" w:name="_Toc29504299"/>
      <w:bookmarkStart w:id="8763" w:name="_Toc29504883"/>
      <w:bookmarkStart w:id="8764" w:name="_Toc36553329"/>
      <w:bookmarkStart w:id="8765" w:name="_Toc36555056"/>
      <w:bookmarkStart w:id="8766" w:name="_Toc45652368"/>
      <w:bookmarkStart w:id="8767" w:name="_Toc45658800"/>
      <w:bookmarkStart w:id="8768" w:name="_Toc45720620"/>
      <w:bookmarkStart w:id="8769" w:name="_Toc45798500"/>
      <w:bookmarkStart w:id="8770" w:name="_Toc45897889"/>
      <w:bookmarkStart w:id="8771" w:name="_Toc51746093"/>
      <w:bookmarkStart w:id="8772" w:name="_Toc64446357"/>
      <w:bookmarkStart w:id="8773" w:name="_Toc73982227"/>
      <w:bookmarkStart w:id="8774" w:name="_Toc88652316"/>
      <w:bookmarkStart w:id="8775" w:name="_Toc97891359"/>
      <w:bookmarkStart w:id="8776" w:name="_Toc106109379"/>
      <w:r w:rsidRPr="001D2E49">
        <w:rPr>
          <w:rFonts w:eastAsia="Batang"/>
        </w:rPr>
        <w:t>9.3.1.102</w:t>
      </w:r>
      <w:r w:rsidRPr="001D2E49">
        <w:rPr>
          <w:rFonts w:eastAsia="Batang"/>
        </w:rPr>
        <w:tab/>
      </w:r>
      <w:r w:rsidRPr="001D2E49">
        <w:t>PDU Session Aggregate Maximum Bit Rate</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8777" w:name="_Toc20955267"/>
      <w:bookmarkStart w:id="8778" w:name="_Toc29503716"/>
      <w:bookmarkStart w:id="8779" w:name="_Toc29504300"/>
      <w:bookmarkStart w:id="8780" w:name="_Toc29504884"/>
      <w:bookmarkStart w:id="8781" w:name="_Toc36553330"/>
      <w:bookmarkStart w:id="8782" w:name="_Toc36555057"/>
      <w:bookmarkStart w:id="8783" w:name="_Toc45652369"/>
      <w:bookmarkStart w:id="8784" w:name="_Toc45658801"/>
      <w:bookmarkStart w:id="8785" w:name="_Toc45720621"/>
      <w:bookmarkStart w:id="8786" w:name="_Toc45798501"/>
      <w:bookmarkStart w:id="8787" w:name="_Toc45897890"/>
      <w:bookmarkStart w:id="8788" w:name="_Toc51746094"/>
      <w:bookmarkStart w:id="8789" w:name="_Toc64446358"/>
      <w:bookmarkStart w:id="8790" w:name="_Toc73982228"/>
      <w:bookmarkStart w:id="8791" w:name="_Toc88652317"/>
      <w:bookmarkStart w:id="8792" w:name="_Toc97891360"/>
      <w:bookmarkStart w:id="8793" w:name="_Toc106109380"/>
      <w:r w:rsidRPr="001D2E49">
        <w:rPr>
          <w:rFonts w:eastAsia="Batang"/>
        </w:rPr>
        <w:t>9.3.1.103</w:t>
      </w:r>
      <w:r w:rsidRPr="001D2E49">
        <w:rPr>
          <w:rFonts w:eastAsia="Batang"/>
        </w:rPr>
        <w:tab/>
      </w:r>
      <w:r w:rsidRPr="001D2E49">
        <w:t>Maximum Integrity Protected Data Rate</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8794"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8794"/>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8795" w:name="_Toc20955268"/>
      <w:bookmarkStart w:id="8796" w:name="_Toc29503717"/>
      <w:bookmarkStart w:id="8797" w:name="_Toc29504301"/>
      <w:bookmarkStart w:id="8798" w:name="_Toc29504885"/>
      <w:bookmarkStart w:id="8799" w:name="_Toc36553331"/>
      <w:bookmarkStart w:id="8800" w:name="_Toc36555058"/>
      <w:bookmarkStart w:id="8801" w:name="_Toc45652370"/>
      <w:bookmarkStart w:id="8802" w:name="_Toc45658802"/>
      <w:bookmarkStart w:id="8803" w:name="_Toc45720622"/>
      <w:bookmarkStart w:id="8804" w:name="_Toc45798502"/>
      <w:bookmarkStart w:id="8805" w:name="_Toc45897891"/>
      <w:bookmarkStart w:id="8806" w:name="_Toc51746095"/>
      <w:bookmarkStart w:id="8807" w:name="_Toc64446359"/>
      <w:bookmarkStart w:id="8808" w:name="_Toc73982229"/>
      <w:bookmarkStart w:id="8809" w:name="_Toc88652318"/>
      <w:bookmarkStart w:id="8810" w:name="_Toc97891361"/>
      <w:bookmarkStart w:id="8811" w:name="_Toc106109381"/>
      <w:r w:rsidRPr="001D2E49">
        <w:rPr>
          <w:rFonts w:eastAsia="Batang"/>
        </w:rPr>
        <w:t>9.3.1.104</w:t>
      </w:r>
      <w:r w:rsidRPr="001D2E49">
        <w:rPr>
          <w:rFonts w:eastAsia="Batang"/>
        </w:rPr>
        <w:tab/>
      </w:r>
      <w:r w:rsidRPr="001D2E49">
        <w:t>Overload Response</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8812" w:name="_Toc20955269"/>
      <w:bookmarkStart w:id="8813" w:name="_Toc29503718"/>
      <w:bookmarkStart w:id="8814" w:name="_Toc29504302"/>
      <w:bookmarkStart w:id="8815" w:name="_Toc29504886"/>
      <w:bookmarkStart w:id="8816" w:name="_Toc36553332"/>
      <w:bookmarkStart w:id="8817" w:name="_Toc36555059"/>
      <w:bookmarkStart w:id="8818" w:name="_Toc45652371"/>
      <w:bookmarkStart w:id="8819" w:name="_Toc45658803"/>
      <w:bookmarkStart w:id="8820" w:name="_Toc45720623"/>
      <w:bookmarkStart w:id="8821" w:name="_Toc45798503"/>
      <w:bookmarkStart w:id="8822" w:name="_Toc45897892"/>
      <w:bookmarkStart w:id="8823" w:name="_Toc51746096"/>
      <w:bookmarkStart w:id="8824" w:name="_Toc64446360"/>
      <w:bookmarkStart w:id="8825" w:name="_Toc73982230"/>
      <w:bookmarkStart w:id="8826" w:name="_Toc88652319"/>
      <w:bookmarkStart w:id="8827" w:name="_Toc97891362"/>
      <w:bookmarkStart w:id="8828" w:name="_Toc106109382"/>
      <w:r w:rsidRPr="001D2E49">
        <w:rPr>
          <w:rFonts w:eastAsia="Batang"/>
        </w:rPr>
        <w:t>9.3.1.105</w:t>
      </w:r>
      <w:r w:rsidRPr="001D2E49">
        <w:rPr>
          <w:rFonts w:eastAsia="Batang"/>
        </w:rPr>
        <w:tab/>
      </w:r>
      <w:r w:rsidRPr="001D2E49">
        <w:t>Overload Action</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8829" w:name="_Toc20955270"/>
      <w:bookmarkStart w:id="8830" w:name="_Toc29503719"/>
      <w:bookmarkStart w:id="8831" w:name="_Toc29504303"/>
      <w:bookmarkStart w:id="8832" w:name="_Toc29504887"/>
      <w:bookmarkStart w:id="8833" w:name="_Toc36553333"/>
      <w:bookmarkStart w:id="8834" w:name="_Toc36555060"/>
      <w:bookmarkStart w:id="8835" w:name="_Toc45652372"/>
      <w:bookmarkStart w:id="8836" w:name="_Toc45658804"/>
      <w:bookmarkStart w:id="8837" w:name="_Toc45720624"/>
      <w:bookmarkStart w:id="8838" w:name="_Toc45798504"/>
      <w:bookmarkStart w:id="8839" w:name="_Toc45897893"/>
      <w:bookmarkStart w:id="8840" w:name="_Toc51746097"/>
      <w:bookmarkStart w:id="8841" w:name="_Toc64446361"/>
      <w:bookmarkStart w:id="8842" w:name="_Toc73982231"/>
      <w:bookmarkStart w:id="8843" w:name="_Toc88652320"/>
      <w:bookmarkStart w:id="8844" w:name="_Toc97891363"/>
      <w:bookmarkStart w:id="8845" w:name="_Toc106109383"/>
      <w:r w:rsidRPr="001D2E49">
        <w:rPr>
          <w:rFonts w:eastAsia="Batang"/>
        </w:rPr>
        <w:t>9.3.1.106</w:t>
      </w:r>
      <w:r w:rsidRPr="001D2E49">
        <w:rPr>
          <w:rFonts w:eastAsia="Batang"/>
        </w:rPr>
        <w:tab/>
      </w:r>
      <w:r w:rsidRPr="001D2E49">
        <w:t>Traffic Load Reduction Indication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8846" w:name="_Toc20955271"/>
      <w:bookmarkStart w:id="8847" w:name="_Toc29503720"/>
      <w:bookmarkStart w:id="8848" w:name="_Toc29504304"/>
      <w:bookmarkStart w:id="8849" w:name="_Toc29504888"/>
      <w:bookmarkStart w:id="8850" w:name="_Toc36553334"/>
      <w:bookmarkStart w:id="8851" w:name="_Toc36555061"/>
      <w:bookmarkStart w:id="8852" w:name="_Toc45652373"/>
      <w:bookmarkStart w:id="8853" w:name="_Toc45658805"/>
      <w:bookmarkStart w:id="8854" w:name="_Toc45720625"/>
      <w:bookmarkStart w:id="8855" w:name="_Toc45798505"/>
      <w:bookmarkStart w:id="8856" w:name="_Toc45897894"/>
      <w:bookmarkStart w:id="8857" w:name="_Toc51746098"/>
      <w:bookmarkStart w:id="8858" w:name="_Toc64446362"/>
      <w:bookmarkStart w:id="8859" w:name="_Toc73982232"/>
      <w:bookmarkStart w:id="8860" w:name="_Toc88652321"/>
      <w:bookmarkStart w:id="8861" w:name="_Toc97891364"/>
      <w:bookmarkStart w:id="8862" w:name="_Toc106109384"/>
      <w:r w:rsidRPr="001D2E49">
        <w:rPr>
          <w:rFonts w:eastAsia="Batang"/>
        </w:rPr>
        <w:t>9.3.1.107</w:t>
      </w:r>
      <w:r w:rsidRPr="001D2E49">
        <w:rPr>
          <w:rFonts w:eastAsia="Batang"/>
        </w:rPr>
        <w:tab/>
      </w:r>
      <w:r w:rsidRPr="001D2E49">
        <w:t>Slice Overload List</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8863" w:name="_Toc20955272"/>
      <w:bookmarkStart w:id="8864" w:name="_Toc29503721"/>
      <w:bookmarkStart w:id="8865" w:name="_Toc29504305"/>
      <w:bookmarkStart w:id="8866" w:name="_Toc29504889"/>
      <w:bookmarkStart w:id="8867" w:name="_Toc36553335"/>
      <w:bookmarkStart w:id="8868" w:name="_Toc36555062"/>
      <w:bookmarkStart w:id="8869" w:name="_Toc45652374"/>
      <w:bookmarkStart w:id="8870" w:name="_Toc45658806"/>
      <w:bookmarkStart w:id="8871" w:name="_Toc45720626"/>
      <w:bookmarkStart w:id="8872" w:name="_Toc45798506"/>
      <w:bookmarkStart w:id="8873" w:name="_Toc45897895"/>
      <w:bookmarkStart w:id="8874" w:name="_Toc51746099"/>
      <w:bookmarkStart w:id="8875" w:name="_Toc64446363"/>
      <w:bookmarkStart w:id="8876" w:name="_Toc73982233"/>
      <w:bookmarkStart w:id="8877" w:name="_Toc88652322"/>
      <w:bookmarkStart w:id="8878" w:name="_Toc97891365"/>
      <w:bookmarkStart w:id="8879" w:name="_Toc106109385"/>
      <w:r w:rsidRPr="001D2E49">
        <w:rPr>
          <w:rFonts w:eastAsia="Batang"/>
        </w:rPr>
        <w:t>9.3.1.108</w:t>
      </w:r>
      <w:r w:rsidRPr="001D2E49">
        <w:rPr>
          <w:rFonts w:eastAsia="Batang"/>
        </w:rPr>
        <w:tab/>
      </w:r>
      <w:r w:rsidRPr="001D2E49">
        <w:t>RAN Status Transfer Transparent Container</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Change w:id="8880">
          <w:tblGrid>
            <w:gridCol w:w="2127"/>
            <w:gridCol w:w="1080"/>
            <w:gridCol w:w="1046"/>
            <w:gridCol w:w="1559"/>
            <w:gridCol w:w="1701"/>
            <w:gridCol w:w="1134"/>
            <w:gridCol w:w="1134"/>
          </w:tblGrid>
        </w:tblGridChange>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8881" w:name="_Toc20955273"/>
      <w:bookmarkStart w:id="8882" w:name="_Toc29503722"/>
      <w:bookmarkStart w:id="8883" w:name="_Toc29504306"/>
      <w:bookmarkStart w:id="8884" w:name="_Toc29504890"/>
      <w:bookmarkStart w:id="8885" w:name="_Toc36553336"/>
      <w:bookmarkStart w:id="8886" w:name="_Toc36555063"/>
      <w:bookmarkStart w:id="8887" w:name="_Toc45652375"/>
      <w:bookmarkStart w:id="8888" w:name="_Toc45658807"/>
      <w:bookmarkStart w:id="8889" w:name="_Toc45720627"/>
      <w:bookmarkStart w:id="8890" w:name="_Toc45798507"/>
      <w:bookmarkStart w:id="8891" w:name="_Toc45897896"/>
      <w:bookmarkStart w:id="8892" w:name="_Toc51746100"/>
      <w:bookmarkStart w:id="8893" w:name="_Toc64446364"/>
      <w:bookmarkStart w:id="8894" w:name="_Toc73982234"/>
      <w:bookmarkStart w:id="8895" w:name="_Toc88652323"/>
      <w:bookmarkStart w:id="8896" w:name="_Toc97891366"/>
      <w:bookmarkStart w:id="8897" w:name="_Toc106109386"/>
      <w:r w:rsidRPr="001D2E49">
        <w:t>9.3.1.109</w:t>
      </w:r>
      <w:r w:rsidRPr="001D2E49">
        <w:tab/>
      </w:r>
      <w:r w:rsidRPr="001D2E49">
        <w:rPr>
          <w:rFonts w:cs="Arial"/>
          <w:szCs w:val="24"/>
        </w:rPr>
        <w:t>COUNT Value for PDCP SN Length 12</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8898" w:name="_Toc20955274"/>
      <w:bookmarkStart w:id="8899" w:name="_Toc29503723"/>
      <w:bookmarkStart w:id="8900" w:name="_Toc29504307"/>
      <w:bookmarkStart w:id="8901" w:name="_Toc29504891"/>
      <w:bookmarkStart w:id="8902" w:name="_Toc36553337"/>
      <w:bookmarkStart w:id="8903" w:name="_Toc36555064"/>
      <w:bookmarkStart w:id="8904" w:name="_Toc45652376"/>
      <w:bookmarkStart w:id="8905" w:name="_Toc45658808"/>
      <w:bookmarkStart w:id="8906" w:name="_Toc45720628"/>
      <w:bookmarkStart w:id="8907" w:name="_Toc45798508"/>
      <w:bookmarkStart w:id="8908" w:name="_Toc45897897"/>
      <w:bookmarkStart w:id="8909" w:name="_Toc51746101"/>
      <w:bookmarkStart w:id="8910" w:name="_Toc64446365"/>
      <w:bookmarkStart w:id="8911" w:name="_Toc73982235"/>
      <w:bookmarkStart w:id="8912" w:name="_Toc88652324"/>
      <w:bookmarkStart w:id="8913" w:name="_Toc97891367"/>
      <w:bookmarkStart w:id="8914" w:name="_Toc106109387"/>
      <w:r w:rsidRPr="001D2E49">
        <w:t>9.3.1.110</w:t>
      </w:r>
      <w:r w:rsidRPr="001D2E49">
        <w:tab/>
      </w:r>
      <w:r w:rsidRPr="001D2E49">
        <w:rPr>
          <w:rFonts w:cs="Arial"/>
          <w:szCs w:val="24"/>
        </w:rPr>
        <w:t>COUNT Value for PDCP SN Length 18</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8915" w:name="_Toc20955275"/>
      <w:bookmarkStart w:id="8916" w:name="_Toc29503724"/>
      <w:bookmarkStart w:id="8917" w:name="_Toc29504308"/>
      <w:bookmarkStart w:id="8918" w:name="_Toc29504892"/>
      <w:bookmarkStart w:id="8919" w:name="_Toc36553338"/>
      <w:bookmarkStart w:id="8920" w:name="_Toc36555065"/>
      <w:bookmarkStart w:id="8921" w:name="_Toc45652377"/>
      <w:bookmarkStart w:id="8922" w:name="_Toc45658809"/>
      <w:bookmarkStart w:id="8923" w:name="_Toc45720629"/>
      <w:bookmarkStart w:id="8924" w:name="_Toc45798509"/>
      <w:bookmarkStart w:id="8925" w:name="_Toc45897898"/>
      <w:bookmarkStart w:id="8926" w:name="_Toc51746102"/>
      <w:bookmarkStart w:id="8927" w:name="_Toc64446366"/>
      <w:bookmarkStart w:id="8928" w:name="_Toc73982236"/>
      <w:bookmarkStart w:id="8929" w:name="_Toc88652325"/>
      <w:bookmarkStart w:id="8930" w:name="_Toc97891368"/>
      <w:bookmarkStart w:id="8931" w:name="_Toc106109388"/>
      <w:r w:rsidRPr="001D2E49">
        <w:t>9.3.1.111</w:t>
      </w:r>
      <w:r w:rsidRPr="001D2E49">
        <w:tab/>
        <w:t>RRC Establishment Cause</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8932" w:name="_Toc20955276"/>
      <w:bookmarkStart w:id="8933" w:name="_Toc29503725"/>
      <w:bookmarkStart w:id="8934" w:name="_Toc29504309"/>
      <w:bookmarkStart w:id="8935" w:name="_Toc29504893"/>
      <w:bookmarkStart w:id="8936" w:name="_Toc36553339"/>
      <w:bookmarkStart w:id="8937" w:name="_Toc36555066"/>
      <w:bookmarkStart w:id="8938" w:name="_Toc45652378"/>
      <w:bookmarkStart w:id="8939" w:name="_Toc45658810"/>
      <w:bookmarkStart w:id="8940" w:name="_Toc45720630"/>
      <w:bookmarkStart w:id="8941" w:name="_Toc45798510"/>
      <w:bookmarkStart w:id="8942" w:name="_Toc45897899"/>
      <w:bookmarkStart w:id="8943" w:name="_Toc51746103"/>
      <w:bookmarkStart w:id="8944" w:name="_Toc64446367"/>
      <w:bookmarkStart w:id="8945" w:name="_Toc73982237"/>
      <w:bookmarkStart w:id="8946" w:name="_Toc88652326"/>
      <w:bookmarkStart w:id="8947" w:name="_Toc97891369"/>
      <w:bookmarkStart w:id="8948" w:name="_Toc106109389"/>
      <w:r w:rsidRPr="001D2E49">
        <w:t>9.3.1.112</w:t>
      </w:r>
      <w:r w:rsidRPr="001D2E49">
        <w:tab/>
        <w:t>Warning Area Coordinates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2507C53F" w14:textId="77777777" w:rsidR="009B75C3" w:rsidRPr="001D2E49" w:rsidRDefault="009B75C3" w:rsidP="009B75C3">
      <w:pPr>
        <w:rPr>
          <w:lang w:eastAsia="zh-CN"/>
        </w:rPr>
      </w:pPr>
      <w:r w:rsidRPr="001D2E49">
        <w:t>This IE contains the affected alert area coordinates of a warning message</w:t>
      </w:r>
      <w:bookmarkStart w:id="8949" w:name="_Hlk516148179"/>
      <w:r w:rsidRPr="001D2E49">
        <w:rPr>
          <w:lang w:eastAsia="zh-CN"/>
        </w:rPr>
        <w:t>, and</w:t>
      </w:r>
      <w:r w:rsidRPr="001D2E49">
        <w:t xml:space="preserve"> will be broadcast over the radio interface</w:t>
      </w:r>
      <w:r w:rsidRPr="001D2E49">
        <w:rPr>
          <w:lang w:eastAsia="zh-CN"/>
        </w:rPr>
        <w:t>.</w:t>
      </w:r>
      <w:bookmarkEnd w:id="8949"/>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8950" w:name="_Toc20955277"/>
      <w:bookmarkStart w:id="8951" w:name="_Toc29503726"/>
      <w:bookmarkStart w:id="8952" w:name="_Toc29504310"/>
      <w:bookmarkStart w:id="8953" w:name="_Toc29504894"/>
      <w:bookmarkStart w:id="8954" w:name="_Toc36553340"/>
      <w:bookmarkStart w:id="8955" w:name="_Toc36555067"/>
      <w:bookmarkStart w:id="8956" w:name="_Toc45652379"/>
      <w:bookmarkStart w:id="8957" w:name="_Toc45658811"/>
      <w:bookmarkStart w:id="8958" w:name="_Toc45720631"/>
      <w:bookmarkStart w:id="8959" w:name="_Toc45798511"/>
      <w:bookmarkStart w:id="8960" w:name="_Toc45897900"/>
      <w:bookmarkStart w:id="8961" w:name="_Toc51746104"/>
      <w:bookmarkStart w:id="8962" w:name="_Toc64446368"/>
      <w:bookmarkStart w:id="8963" w:name="_Toc73982238"/>
      <w:bookmarkStart w:id="8964" w:name="_Toc88652327"/>
      <w:bookmarkStart w:id="8965" w:name="_Toc97891370"/>
      <w:bookmarkStart w:id="8966" w:name="_Toc106109390"/>
      <w:r w:rsidRPr="001D2E49">
        <w:t>9.3.1.113</w:t>
      </w:r>
      <w:r w:rsidRPr="001D2E49">
        <w:tab/>
        <w:t>Network Instance</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8967" w:name="_Toc20955278"/>
      <w:bookmarkStart w:id="8968" w:name="_Toc29503727"/>
      <w:bookmarkStart w:id="8969" w:name="_Toc29504311"/>
      <w:bookmarkStart w:id="8970" w:name="_Toc29504895"/>
      <w:bookmarkStart w:id="8971" w:name="_Toc36553341"/>
      <w:bookmarkStart w:id="8972" w:name="_Toc36555068"/>
      <w:bookmarkStart w:id="8973" w:name="_Toc45652380"/>
      <w:bookmarkStart w:id="8974" w:name="_Toc45658812"/>
      <w:bookmarkStart w:id="8975" w:name="_Toc45720632"/>
      <w:bookmarkStart w:id="8976" w:name="_Toc45798512"/>
      <w:bookmarkStart w:id="8977" w:name="_Toc45897901"/>
      <w:bookmarkStart w:id="8978" w:name="_Toc51746105"/>
      <w:bookmarkStart w:id="8979" w:name="_Toc64446369"/>
      <w:bookmarkStart w:id="8980" w:name="_Toc73982239"/>
      <w:bookmarkStart w:id="8981" w:name="_Toc88652328"/>
      <w:bookmarkStart w:id="8982" w:name="_Toc97891371"/>
      <w:bookmarkStart w:id="8983" w:name="_Toc106109391"/>
      <w:r w:rsidRPr="001D2E49">
        <w:t>9.3.1.114</w:t>
      </w:r>
      <w:r w:rsidRPr="001D2E49">
        <w:tab/>
        <w:t>Secondary RAT Usage Information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8984" w:name="_Hlk4608366"/>
      <w:bookmarkStart w:id="8985" w:name="_Toc20955279"/>
      <w:bookmarkStart w:id="8986" w:name="_Toc29503728"/>
      <w:bookmarkStart w:id="8987" w:name="_Toc29504312"/>
      <w:bookmarkStart w:id="8988" w:name="_Toc29504896"/>
      <w:bookmarkStart w:id="8989" w:name="_Toc36553342"/>
      <w:bookmarkStart w:id="8990" w:name="_Toc36555069"/>
      <w:bookmarkStart w:id="8991" w:name="_Toc45652381"/>
      <w:bookmarkStart w:id="8992" w:name="_Toc45658813"/>
      <w:bookmarkStart w:id="8993" w:name="_Toc45720633"/>
      <w:bookmarkStart w:id="8994" w:name="_Toc45798513"/>
      <w:bookmarkStart w:id="8995" w:name="_Toc45897902"/>
      <w:bookmarkStart w:id="8996" w:name="_Toc51746106"/>
      <w:bookmarkStart w:id="8997" w:name="_Toc64446370"/>
      <w:bookmarkStart w:id="8998" w:name="_Toc73982240"/>
      <w:bookmarkStart w:id="8999" w:name="_Toc88652329"/>
      <w:bookmarkStart w:id="9000" w:name="_Toc97891372"/>
      <w:bookmarkStart w:id="9001" w:name="_Toc106109392"/>
      <w:r w:rsidRPr="001D2E49">
        <w:rPr>
          <w:lang w:val="en-US"/>
        </w:rPr>
        <w:t>9.3.1.115</w:t>
      </w:r>
      <w:bookmarkEnd w:id="8984"/>
      <w:r w:rsidRPr="001D2E49">
        <w:rPr>
          <w:lang w:val="en-US"/>
        </w:rPr>
        <w:tab/>
      </w:r>
      <w:r w:rsidRPr="001D2E49">
        <w:rPr>
          <w:lang w:eastAsia="ja-JP"/>
        </w:rPr>
        <w:t>Volume Timed Report List</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002" w:name="_Toc20955280"/>
      <w:bookmarkStart w:id="9003" w:name="_Toc29503729"/>
      <w:bookmarkStart w:id="9004" w:name="_Toc29504313"/>
      <w:bookmarkStart w:id="9005" w:name="_Toc29504897"/>
      <w:bookmarkStart w:id="9006" w:name="_Toc36553343"/>
      <w:bookmarkStart w:id="9007" w:name="_Toc36555070"/>
      <w:bookmarkStart w:id="9008" w:name="_Toc45652382"/>
      <w:bookmarkStart w:id="9009" w:name="_Toc45658814"/>
      <w:bookmarkStart w:id="9010" w:name="_Toc45720634"/>
      <w:bookmarkStart w:id="9011" w:name="_Toc45798514"/>
      <w:bookmarkStart w:id="9012" w:name="_Toc45897903"/>
      <w:bookmarkStart w:id="9013" w:name="_Toc51746107"/>
      <w:bookmarkStart w:id="9014" w:name="_Toc64446371"/>
      <w:bookmarkStart w:id="9015" w:name="_Toc73982241"/>
      <w:bookmarkStart w:id="9016" w:name="_Toc88652330"/>
      <w:bookmarkStart w:id="9017" w:name="_Toc97891373"/>
      <w:bookmarkStart w:id="9018" w:name="_Toc106109393"/>
      <w:r w:rsidRPr="001D2E49">
        <w:t>9.3.1.116</w:t>
      </w:r>
      <w:r w:rsidRPr="001D2E49">
        <w:tab/>
        <w:t>Redirection for Voice EPS Fallback</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019" w:name="_Toc20955281"/>
      <w:bookmarkStart w:id="9020" w:name="_Toc29503730"/>
      <w:bookmarkStart w:id="9021" w:name="_Toc29504314"/>
      <w:bookmarkStart w:id="9022" w:name="_Toc29504898"/>
      <w:bookmarkStart w:id="9023" w:name="_Toc36553344"/>
      <w:bookmarkStart w:id="9024" w:name="_Toc36555071"/>
      <w:bookmarkStart w:id="9025" w:name="_Toc45652383"/>
      <w:bookmarkStart w:id="9026" w:name="_Toc45658815"/>
      <w:bookmarkStart w:id="9027" w:name="_Toc45720635"/>
      <w:bookmarkStart w:id="9028" w:name="_Toc45798515"/>
      <w:bookmarkStart w:id="9029" w:name="_Toc45897904"/>
      <w:bookmarkStart w:id="9030" w:name="_Toc51746108"/>
      <w:bookmarkStart w:id="9031" w:name="_Toc64446372"/>
      <w:bookmarkStart w:id="9032" w:name="_Toc73982242"/>
      <w:bookmarkStart w:id="9033" w:name="_Toc88652331"/>
      <w:bookmarkStart w:id="9034" w:name="_Toc97891374"/>
      <w:bookmarkStart w:id="9035" w:name="_Toc106109394"/>
      <w:r w:rsidRPr="001D2E49">
        <w:t>9.3.1.117</w:t>
      </w:r>
      <w:r w:rsidRPr="001D2E49">
        <w:tab/>
        <w:t>UE Retention Information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036" w:name="_Toc20955282"/>
      <w:bookmarkStart w:id="9037" w:name="_Toc29503731"/>
      <w:bookmarkStart w:id="9038" w:name="_Toc29504315"/>
      <w:bookmarkStart w:id="9039" w:name="_Toc29504899"/>
      <w:bookmarkStart w:id="9040" w:name="_Toc36553345"/>
      <w:bookmarkStart w:id="9041" w:name="_Toc36555072"/>
      <w:bookmarkStart w:id="9042" w:name="_Toc45652384"/>
      <w:bookmarkStart w:id="9043" w:name="_Toc45658816"/>
      <w:bookmarkStart w:id="9044" w:name="_Toc45720636"/>
      <w:bookmarkStart w:id="9045" w:name="_Toc45798516"/>
      <w:bookmarkStart w:id="9046" w:name="_Toc45897905"/>
      <w:bookmarkStart w:id="9047" w:name="_Toc51746109"/>
      <w:bookmarkStart w:id="9048" w:name="_Toc64446373"/>
      <w:bookmarkStart w:id="9049" w:name="_Toc73982243"/>
      <w:bookmarkStart w:id="9050" w:name="_Toc88652332"/>
      <w:bookmarkStart w:id="9051" w:name="_Toc97891375"/>
      <w:bookmarkStart w:id="9052" w:name="_Toc106109395"/>
      <w:r w:rsidRPr="001D2E49">
        <w:rPr>
          <w:rFonts w:eastAsia="SimSun"/>
        </w:rPr>
        <w:t>9.3.1.118</w:t>
      </w:r>
      <w:r w:rsidRPr="001D2E49">
        <w:rPr>
          <w:rFonts w:eastAsia="SimSun"/>
        </w:rPr>
        <w:tab/>
        <w:t>UL Forwarding</w:t>
      </w:r>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053" w:name="_Toc20955283"/>
      <w:bookmarkStart w:id="9054" w:name="_Toc29503732"/>
      <w:bookmarkStart w:id="9055" w:name="_Toc29504316"/>
      <w:bookmarkStart w:id="9056" w:name="_Toc29504900"/>
      <w:bookmarkStart w:id="9057" w:name="_Toc36553346"/>
      <w:bookmarkStart w:id="9058" w:name="_Toc36555073"/>
      <w:bookmarkStart w:id="9059" w:name="_Toc45652385"/>
      <w:bookmarkStart w:id="9060" w:name="_Toc45658817"/>
      <w:bookmarkStart w:id="9061" w:name="_Toc45720637"/>
      <w:bookmarkStart w:id="9062" w:name="_Toc45798517"/>
      <w:bookmarkStart w:id="9063" w:name="_Toc45897906"/>
      <w:bookmarkStart w:id="9064" w:name="_Toc51746110"/>
      <w:bookmarkStart w:id="9065" w:name="_Toc64446374"/>
      <w:bookmarkStart w:id="9066" w:name="_Toc73982244"/>
      <w:bookmarkStart w:id="9067" w:name="_Toc88652333"/>
      <w:bookmarkStart w:id="9068" w:name="_Toc97891376"/>
      <w:bookmarkStart w:id="9069" w:name="_Toc106109396"/>
      <w:r w:rsidRPr="001D2E49">
        <w:t>9.3.1.119</w:t>
      </w:r>
      <w:r w:rsidRPr="001D2E49">
        <w:tab/>
        <w:t>CN Assisted RAN Parameters Tuning</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070" w:name="_Toc20955284"/>
      <w:bookmarkStart w:id="9071" w:name="_Toc29503733"/>
      <w:bookmarkStart w:id="9072" w:name="_Toc29504317"/>
      <w:bookmarkStart w:id="9073" w:name="_Toc29504901"/>
      <w:bookmarkStart w:id="9074" w:name="_Toc36553347"/>
      <w:bookmarkStart w:id="9075" w:name="_Toc36555074"/>
      <w:bookmarkStart w:id="9076" w:name="_Toc45652386"/>
      <w:bookmarkStart w:id="9077" w:name="_Toc45658818"/>
      <w:bookmarkStart w:id="9078" w:name="_Toc45720638"/>
      <w:bookmarkStart w:id="9079" w:name="_Toc45798518"/>
      <w:bookmarkStart w:id="9080" w:name="_Toc45897907"/>
      <w:bookmarkStart w:id="9081" w:name="_Toc51746111"/>
      <w:bookmarkStart w:id="9082" w:name="_Toc64446375"/>
      <w:bookmarkStart w:id="9083" w:name="_Toc73982245"/>
      <w:bookmarkStart w:id="9084" w:name="_Toc88652334"/>
      <w:bookmarkStart w:id="9085" w:name="_Toc97891377"/>
      <w:bookmarkStart w:id="9086" w:name="_Toc106109397"/>
      <w:r w:rsidRPr="001D2E49">
        <w:t>9.3.1.120</w:t>
      </w:r>
      <w:r w:rsidRPr="001D2E49">
        <w:tab/>
        <w:t>Common Network Instance</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087" w:name="_Toc5694523"/>
      <w:bookmarkStart w:id="9088" w:name="_Toc29503734"/>
      <w:bookmarkStart w:id="9089" w:name="_Toc29504318"/>
      <w:bookmarkStart w:id="9090" w:name="_Toc29504902"/>
      <w:bookmarkStart w:id="9091" w:name="_Toc36553348"/>
      <w:bookmarkStart w:id="9092" w:name="_Toc36555075"/>
      <w:bookmarkStart w:id="9093" w:name="_Toc45652387"/>
      <w:bookmarkStart w:id="9094" w:name="_Toc45658819"/>
      <w:bookmarkStart w:id="9095" w:name="_Toc45720639"/>
      <w:bookmarkStart w:id="9096" w:name="_Toc45798519"/>
      <w:bookmarkStart w:id="9097" w:name="_Toc45897908"/>
      <w:bookmarkStart w:id="9098" w:name="_Toc51746112"/>
      <w:bookmarkStart w:id="9099" w:name="_Toc64446376"/>
      <w:bookmarkStart w:id="9100" w:name="_Toc73982246"/>
      <w:bookmarkStart w:id="9101" w:name="_Toc88652335"/>
      <w:bookmarkStart w:id="9102" w:name="_Toc97891378"/>
      <w:bookmarkStart w:id="9103" w:name="_Toc106109398"/>
      <w:r w:rsidRPr="001D2E49">
        <w:rPr>
          <w:rFonts w:eastAsia="SimSun"/>
        </w:rPr>
        <w:t>9.3.1.121</w:t>
      </w:r>
      <w:r w:rsidRPr="001D2E49">
        <w:rPr>
          <w:rFonts w:eastAsia="SimSun"/>
        </w:rPr>
        <w:tab/>
        <w:t>Data Forwarding Response E-RAB</w:t>
      </w:r>
      <w:bookmarkEnd w:id="9087"/>
      <w:r w:rsidRPr="001D2E49">
        <w:rPr>
          <w:rFonts w:eastAsia="SimSun"/>
        </w:rPr>
        <w:t xml:space="preserve"> List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hint="eastAsia"/>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hint="eastAsia"/>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hint="eastAsia"/>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104" w:name="_Toc29503735"/>
      <w:bookmarkStart w:id="9105" w:name="_Toc29504319"/>
      <w:bookmarkStart w:id="9106" w:name="_Toc29504903"/>
      <w:bookmarkStart w:id="9107" w:name="_Toc36553349"/>
      <w:bookmarkStart w:id="9108" w:name="_Toc36555076"/>
      <w:bookmarkStart w:id="9109" w:name="_Toc45652388"/>
      <w:bookmarkStart w:id="9110" w:name="_Toc45658820"/>
      <w:bookmarkStart w:id="9111" w:name="_Toc45720640"/>
      <w:bookmarkStart w:id="9112" w:name="_Toc45798520"/>
      <w:bookmarkStart w:id="9113" w:name="_Toc45897909"/>
      <w:bookmarkStart w:id="9114" w:name="_Toc51746113"/>
      <w:bookmarkStart w:id="9115" w:name="_Toc64446377"/>
      <w:bookmarkStart w:id="9116" w:name="_Toc73982247"/>
      <w:bookmarkStart w:id="9117" w:name="_Toc88652336"/>
      <w:bookmarkStart w:id="9118" w:name="_Toc97891379"/>
      <w:bookmarkStart w:id="9119" w:name="_Toc106109399"/>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937A61B" w14:textId="77777777" w:rsidR="003E4341" w:rsidRPr="001D2E49" w:rsidRDefault="003E4341" w:rsidP="003E4341">
      <w:pPr>
        <w:keepNext/>
        <w:rPr>
          <w:rFonts w:hint="eastAsia"/>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120" w:name="_Toc36553350"/>
      <w:bookmarkStart w:id="9121" w:name="_Toc36555077"/>
      <w:bookmarkStart w:id="9122" w:name="_Toc45652389"/>
      <w:bookmarkStart w:id="9123" w:name="_Toc45658821"/>
      <w:bookmarkStart w:id="9124" w:name="_Toc45720641"/>
      <w:bookmarkStart w:id="9125" w:name="_Toc45798521"/>
      <w:bookmarkStart w:id="9126" w:name="_Toc45897910"/>
      <w:bookmarkStart w:id="9127" w:name="_Toc51746114"/>
      <w:bookmarkStart w:id="9128" w:name="_Toc64446378"/>
      <w:bookmarkStart w:id="9129" w:name="_Toc73982248"/>
      <w:bookmarkStart w:id="9130" w:name="_Toc88652337"/>
      <w:bookmarkStart w:id="9131" w:name="_Toc97891380"/>
      <w:bookmarkStart w:id="9132" w:name="_Toc106109400"/>
      <w:r>
        <w:t>9.3.1.123</w:t>
      </w:r>
      <w:r w:rsidRPr="002D3159">
        <w:tab/>
        <w:t>RNC-ID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133" w:name="_Toc36553351"/>
      <w:bookmarkStart w:id="9134" w:name="_Toc36555078"/>
      <w:bookmarkStart w:id="9135" w:name="_Toc45652390"/>
      <w:bookmarkStart w:id="9136" w:name="_Toc45658822"/>
      <w:bookmarkStart w:id="9137" w:name="_Toc45720642"/>
      <w:bookmarkStart w:id="9138" w:name="_Toc45798522"/>
      <w:bookmarkStart w:id="9139" w:name="_Toc45897911"/>
      <w:bookmarkStart w:id="9140" w:name="_Toc51746115"/>
      <w:bookmarkStart w:id="9141" w:name="_Toc64446379"/>
      <w:bookmarkStart w:id="9142" w:name="_Toc73982249"/>
      <w:bookmarkStart w:id="9143" w:name="_Toc88652338"/>
      <w:bookmarkStart w:id="9144" w:name="_Toc97891381"/>
      <w:bookmarkStart w:id="9145" w:name="_Toc106109401"/>
      <w:r>
        <w:t>9.3.1.124</w:t>
      </w:r>
      <w:r w:rsidRPr="002D3159">
        <w:tab/>
        <w:t>Extended RNC-ID</w:t>
      </w:r>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146" w:name="_Toc20953825"/>
      <w:bookmarkStart w:id="9147" w:name="_Toc36553352"/>
      <w:bookmarkStart w:id="9148" w:name="_Toc36555079"/>
      <w:bookmarkStart w:id="9149" w:name="_Toc45652391"/>
      <w:bookmarkStart w:id="9150" w:name="_Toc45658823"/>
      <w:bookmarkStart w:id="9151" w:name="_Toc45720643"/>
      <w:bookmarkStart w:id="9152" w:name="_Toc45798523"/>
      <w:bookmarkStart w:id="9153" w:name="_Toc45897912"/>
      <w:bookmarkStart w:id="9154" w:name="_Toc51746116"/>
      <w:bookmarkStart w:id="9155" w:name="_Toc64446380"/>
      <w:bookmarkStart w:id="9156" w:name="_Toc73982250"/>
      <w:bookmarkStart w:id="9157" w:name="_Toc88652339"/>
      <w:bookmarkStart w:id="9158" w:name="_Toc97891382"/>
      <w:bookmarkStart w:id="9159" w:name="_Toc106109402"/>
      <w:r>
        <w:rPr>
          <w:rFonts w:eastAsia="SimSun"/>
        </w:rPr>
        <w:t>9.3.1.125</w:t>
      </w:r>
      <w:r w:rsidRPr="00F32326">
        <w:rPr>
          <w:rFonts w:eastAsia="SimSun"/>
        </w:rPr>
        <w:tab/>
        <w:t>RAT</w:t>
      </w:r>
      <w:r>
        <w:rPr>
          <w:rFonts w:eastAsia="SimSun"/>
        </w:rPr>
        <w:t xml:space="preserve"> Information</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160" w:name="_Toc36553353"/>
      <w:bookmarkStart w:id="9161" w:name="_Toc36555080"/>
      <w:bookmarkStart w:id="9162" w:name="_Toc45652392"/>
      <w:bookmarkStart w:id="9163" w:name="_Toc45658824"/>
      <w:bookmarkStart w:id="9164" w:name="_Toc45720644"/>
      <w:bookmarkStart w:id="9165" w:name="_Toc45798524"/>
      <w:bookmarkStart w:id="9166" w:name="_Toc45897913"/>
      <w:bookmarkStart w:id="9167" w:name="_Toc51746117"/>
      <w:bookmarkStart w:id="9168" w:name="_Toc64446381"/>
      <w:bookmarkStart w:id="9169" w:name="_Toc73982251"/>
      <w:bookmarkStart w:id="9170" w:name="_Toc88652340"/>
      <w:bookmarkStart w:id="9171" w:name="_Toc97891383"/>
      <w:bookmarkStart w:id="9172" w:name="_Toc106109403"/>
      <w:r>
        <w:rPr>
          <w:rFonts w:eastAsia="SimSun"/>
        </w:rPr>
        <w:t>9.3.1.126</w:t>
      </w:r>
      <w:r w:rsidRPr="00F32326">
        <w:rPr>
          <w:rFonts w:eastAsia="SimSun"/>
        </w:rPr>
        <w:tab/>
      </w:r>
      <w:r>
        <w:rPr>
          <w:rFonts w:eastAsia="SimSun"/>
        </w:rPr>
        <w:t>Extended RAT Restriction Information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173" w:name="_Toc20954563"/>
      <w:bookmarkStart w:id="9174" w:name="_Toc29902568"/>
      <w:bookmarkStart w:id="9175" w:name="_Toc29906572"/>
      <w:bookmarkStart w:id="9176" w:name="_Toc36553354"/>
      <w:bookmarkStart w:id="9177" w:name="_Toc36555081"/>
      <w:bookmarkStart w:id="9178" w:name="_Toc45652393"/>
      <w:bookmarkStart w:id="9179" w:name="_Toc45658825"/>
      <w:bookmarkStart w:id="9180" w:name="_Toc45720645"/>
      <w:bookmarkStart w:id="9181" w:name="_Toc45798525"/>
      <w:bookmarkStart w:id="9182" w:name="_Toc45897914"/>
      <w:bookmarkStart w:id="9183" w:name="_Toc51746118"/>
      <w:bookmarkStart w:id="9184" w:name="_Toc64446382"/>
      <w:bookmarkStart w:id="9185" w:name="_Toc73982252"/>
      <w:bookmarkStart w:id="9186" w:name="_Toc88652341"/>
      <w:bookmarkStart w:id="9187" w:name="_Toc97891384"/>
      <w:bookmarkStart w:id="9188" w:name="_Toc106109404"/>
      <w:r>
        <w:t>9.3.1.127</w:t>
      </w:r>
      <w:r w:rsidRPr="00220927">
        <w:tab/>
      </w:r>
      <w:bookmarkEnd w:id="9173"/>
      <w:bookmarkEnd w:id="9174"/>
      <w:bookmarkEnd w:id="9175"/>
      <w:r w:rsidRPr="00C626CE">
        <w:t>SgNB UE X2AP ID</w:t>
      </w:r>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189" w:name="_Toc36553355"/>
      <w:bookmarkStart w:id="9190" w:name="_Toc36555082"/>
      <w:bookmarkStart w:id="9191" w:name="_Toc45652394"/>
      <w:bookmarkStart w:id="9192" w:name="_Toc45658826"/>
      <w:bookmarkStart w:id="9193" w:name="_Toc45720646"/>
      <w:bookmarkStart w:id="9194" w:name="_Toc45798526"/>
      <w:bookmarkStart w:id="9195" w:name="_Toc45897915"/>
      <w:bookmarkStart w:id="9196" w:name="_Toc51746119"/>
      <w:bookmarkStart w:id="9197" w:name="_Toc64446383"/>
      <w:bookmarkStart w:id="9198" w:name="_Toc73982253"/>
      <w:bookmarkStart w:id="9199" w:name="_Toc88652342"/>
      <w:bookmarkStart w:id="9200" w:name="_Toc97891385"/>
      <w:bookmarkStart w:id="9201" w:name="_Toc106109405"/>
      <w:r>
        <w:t>9.3.1.128</w:t>
      </w:r>
      <w:r w:rsidRPr="00567372">
        <w:tab/>
        <w:t>SRVCC Operation Possible</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202" w:name="_Toc20955285"/>
      <w:bookmarkStart w:id="9203" w:name="_Toc29503736"/>
      <w:bookmarkStart w:id="9204" w:name="_Toc29504320"/>
      <w:bookmarkStart w:id="9205" w:name="_Toc29504904"/>
      <w:bookmarkStart w:id="9206" w:name="_Toc36553356"/>
      <w:bookmarkStart w:id="9207" w:name="_Toc36555083"/>
      <w:bookmarkStart w:id="9208" w:name="_Toc534720547"/>
      <w:bookmarkStart w:id="9209" w:name="_Toc45652395"/>
      <w:bookmarkStart w:id="9210" w:name="_Toc45658827"/>
      <w:bookmarkStart w:id="9211" w:name="_Toc45720647"/>
      <w:bookmarkStart w:id="9212" w:name="_Toc45798527"/>
      <w:bookmarkStart w:id="9213" w:name="_Toc45897916"/>
      <w:bookmarkStart w:id="9214" w:name="_Toc51746120"/>
      <w:bookmarkStart w:id="9215" w:name="_Toc64446384"/>
      <w:bookmarkStart w:id="9216" w:name="_Toc73982254"/>
      <w:bookmarkStart w:id="9217" w:name="_Toc88652343"/>
      <w:bookmarkStart w:id="9218" w:name="_Toc97891386"/>
      <w:bookmarkStart w:id="9219" w:name="_Toc106109406"/>
      <w:r w:rsidRPr="00E67E0D">
        <w:rPr>
          <w:rFonts w:eastAsia="SimSun"/>
        </w:rPr>
        <w:t>9.3.1.</w:t>
      </w:r>
      <w:r>
        <w:rPr>
          <w:rFonts w:eastAsia="SimSun"/>
        </w:rPr>
        <w:t>129</w:t>
      </w:r>
      <w:r w:rsidRPr="00E67E0D">
        <w:rPr>
          <w:rFonts w:eastAsia="SimSun"/>
        </w:rPr>
        <w:tab/>
      </w:r>
      <w:r>
        <w:rPr>
          <w:rFonts w:eastAsia="SimSun"/>
        </w:rPr>
        <w:t>IAB Authorized</w:t>
      </w:r>
      <w:bookmarkEnd w:id="9208"/>
      <w:bookmarkEnd w:id="9209"/>
      <w:bookmarkEnd w:id="9210"/>
      <w:bookmarkEnd w:id="9211"/>
      <w:bookmarkEnd w:id="9212"/>
      <w:bookmarkEnd w:id="9213"/>
      <w:bookmarkEnd w:id="9214"/>
      <w:bookmarkEnd w:id="9215"/>
      <w:bookmarkEnd w:id="9216"/>
      <w:bookmarkEnd w:id="9217"/>
      <w:bookmarkEnd w:id="9218"/>
      <w:bookmarkEnd w:id="9219"/>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220" w:name="_Toc45652396"/>
      <w:bookmarkStart w:id="9221" w:name="_Toc45658828"/>
      <w:bookmarkStart w:id="9222" w:name="_Toc45720648"/>
      <w:bookmarkStart w:id="9223" w:name="_Toc45798528"/>
      <w:bookmarkStart w:id="9224" w:name="_Toc45897917"/>
      <w:bookmarkStart w:id="9225" w:name="_Toc51746121"/>
      <w:bookmarkStart w:id="9226" w:name="_Toc64446385"/>
      <w:bookmarkStart w:id="9227" w:name="_Toc73982255"/>
      <w:bookmarkStart w:id="9228" w:name="_Toc88652344"/>
      <w:bookmarkStart w:id="9229" w:name="_Toc97891387"/>
      <w:bookmarkStart w:id="9230" w:name="_Toc106109407"/>
      <w:r w:rsidRPr="00E67E0D">
        <w:t>9.3.1.</w:t>
      </w:r>
      <w:r>
        <w:t>130</w:t>
      </w:r>
      <w:r w:rsidRPr="00E67E0D">
        <w:tab/>
      </w:r>
      <w:r>
        <w:t>TSC Traffic Characteristics</w:t>
      </w:r>
      <w:bookmarkEnd w:id="9220"/>
      <w:bookmarkEnd w:id="9221"/>
      <w:bookmarkEnd w:id="9222"/>
      <w:bookmarkEnd w:id="9223"/>
      <w:bookmarkEnd w:id="9224"/>
      <w:bookmarkEnd w:id="9225"/>
      <w:bookmarkEnd w:id="9226"/>
      <w:bookmarkEnd w:id="9227"/>
      <w:bookmarkEnd w:id="9228"/>
      <w:bookmarkEnd w:id="9229"/>
      <w:bookmarkEnd w:id="9230"/>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231" w:name="_Toc45652397"/>
      <w:bookmarkStart w:id="9232" w:name="_Toc45658829"/>
      <w:bookmarkStart w:id="9233" w:name="_Toc45720649"/>
      <w:bookmarkStart w:id="9234" w:name="_Toc45798529"/>
      <w:bookmarkStart w:id="9235" w:name="_Toc45897918"/>
      <w:bookmarkStart w:id="9236" w:name="_Toc51746122"/>
      <w:bookmarkStart w:id="9237" w:name="_Toc64446386"/>
      <w:bookmarkStart w:id="9238" w:name="_Toc73982256"/>
      <w:bookmarkStart w:id="9239" w:name="_Toc88652345"/>
      <w:bookmarkStart w:id="9240" w:name="_Toc97891388"/>
      <w:bookmarkStart w:id="9241" w:name="_Toc106109408"/>
      <w:r w:rsidRPr="00E67E0D">
        <w:t>9.3.1.</w:t>
      </w:r>
      <w:r>
        <w:t>131</w:t>
      </w:r>
      <w:r w:rsidRPr="00E67E0D">
        <w:tab/>
      </w:r>
      <w:r>
        <w:t>TSC Assistance Information</w:t>
      </w:r>
      <w:bookmarkEnd w:id="9231"/>
      <w:bookmarkEnd w:id="9232"/>
      <w:bookmarkEnd w:id="9233"/>
      <w:bookmarkEnd w:id="9234"/>
      <w:bookmarkEnd w:id="9235"/>
      <w:bookmarkEnd w:id="9236"/>
      <w:bookmarkEnd w:id="9237"/>
      <w:bookmarkEnd w:id="9238"/>
      <w:bookmarkEnd w:id="9239"/>
      <w:bookmarkEnd w:id="9240"/>
      <w:bookmarkEnd w:id="9241"/>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242" w:name="_Toc45652398"/>
      <w:bookmarkStart w:id="9243" w:name="_Toc45658830"/>
      <w:bookmarkStart w:id="9244" w:name="_Toc45720650"/>
      <w:bookmarkStart w:id="9245" w:name="_Toc45798530"/>
      <w:bookmarkStart w:id="9246" w:name="_Toc45897919"/>
      <w:bookmarkStart w:id="9247" w:name="_Toc51746123"/>
      <w:bookmarkStart w:id="9248" w:name="_Toc64446387"/>
      <w:bookmarkStart w:id="9249" w:name="_Toc73982257"/>
      <w:bookmarkStart w:id="9250" w:name="_Toc88652346"/>
      <w:bookmarkStart w:id="9251" w:name="_Toc97891389"/>
      <w:bookmarkStart w:id="9252" w:name="_Toc106109409"/>
      <w:r w:rsidRPr="00F31668">
        <w:t>9.3.1.</w:t>
      </w:r>
      <w:r>
        <w:t>132</w:t>
      </w:r>
      <w:r w:rsidRPr="00F31668">
        <w:tab/>
        <w:t>Periodicity</w:t>
      </w:r>
      <w:bookmarkEnd w:id="9242"/>
      <w:bookmarkEnd w:id="9243"/>
      <w:bookmarkEnd w:id="9244"/>
      <w:bookmarkEnd w:id="9245"/>
      <w:bookmarkEnd w:id="9246"/>
      <w:bookmarkEnd w:id="9247"/>
      <w:bookmarkEnd w:id="9248"/>
      <w:bookmarkEnd w:id="9249"/>
      <w:bookmarkEnd w:id="9250"/>
      <w:bookmarkEnd w:id="9251"/>
      <w:bookmarkEnd w:id="9252"/>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253" w:name="_Toc45652399"/>
      <w:bookmarkStart w:id="9254" w:name="_Toc45658831"/>
      <w:bookmarkStart w:id="9255" w:name="_Toc45720651"/>
      <w:bookmarkStart w:id="9256" w:name="_Toc45798531"/>
      <w:bookmarkStart w:id="9257" w:name="_Toc45897920"/>
      <w:bookmarkStart w:id="9258" w:name="_Toc51746124"/>
      <w:bookmarkStart w:id="9259" w:name="_Toc64446388"/>
      <w:bookmarkStart w:id="9260" w:name="_Toc73982258"/>
      <w:bookmarkStart w:id="9261" w:name="_Toc88652347"/>
      <w:bookmarkStart w:id="9262" w:name="_Toc97891390"/>
      <w:bookmarkStart w:id="9263" w:name="_Toc106109410"/>
      <w:r w:rsidRPr="00F31668">
        <w:t>9.3.1.</w:t>
      </w:r>
      <w:r>
        <w:t>133</w:t>
      </w:r>
      <w:r w:rsidRPr="00F31668">
        <w:tab/>
        <w:t>Burst Arrival Time</w:t>
      </w:r>
      <w:bookmarkEnd w:id="9253"/>
      <w:bookmarkEnd w:id="9254"/>
      <w:bookmarkEnd w:id="9255"/>
      <w:bookmarkEnd w:id="9256"/>
      <w:bookmarkEnd w:id="9257"/>
      <w:bookmarkEnd w:id="9258"/>
      <w:bookmarkEnd w:id="9259"/>
      <w:bookmarkEnd w:id="9260"/>
      <w:bookmarkEnd w:id="9261"/>
      <w:bookmarkEnd w:id="9262"/>
      <w:bookmarkEnd w:id="9263"/>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264" w:name="_Toc45652400"/>
      <w:bookmarkStart w:id="9265" w:name="_Toc45658832"/>
      <w:bookmarkStart w:id="9266" w:name="_Toc45720652"/>
      <w:bookmarkStart w:id="9267" w:name="_Toc45798532"/>
      <w:bookmarkStart w:id="9268" w:name="_Toc45897921"/>
      <w:bookmarkStart w:id="9269" w:name="_Toc51746125"/>
      <w:bookmarkStart w:id="9270" w:name="_Toc64446389"/>
      <w:bookmarkStart w:id="9271" w:name="_Toc73982259"/>
      <w:bookmarkStart w:id="9272" w:name="_Toc88652348"/>
      <w:bookmarkStart w:id="9273" w:name="_Toc97891391"/>
      <w:bookmarkStart w:id="9274" w:name="_Toc106109411"/>
      <w:r w:rsidRPr="00F31668">
        <w:t>9.3.1.</w:t>
      </w:r>
      <w:r>
        <w:t>134</w:t>
      </w:r>
      <w:r w:rsidRPr="00F31668">
        <w:tab/>
      </w:r>
      <w:r>
        <w:t>Redundant QoS Flow Indicator</w:t>
      </w:r>
      <w:bookmarkEnd w:id="9264"/>
      <w:bookmarkEnd w:id="9265"/>
      <w:bookmarkEnd w:id="9266"/>
      <w:bookmarkEnd w:id="9267"/>
      <w:bookmarkEnd w:id="9268"/>
      <w:bookmarkEnd w:id="9269"/>
      <w:bookmarkEnd w:id="9270"/>
      <w:bookmarkEnd w:id="9271"/>
      <w:bookmarkEnd w:id="9272"/>
      <w:bookmarkEnd w:id="9273"/>
      <w:bookmarkEnd w:id="9274"/>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275" w:name="_Toc45652401"/>
      <w:bookmarkStart w:id="9276" w:name="_Toc45658833"/>
      <w:bookmarkStart w:id="9277" w:name="_Toc45720653"/>
      <w:bookmarkStart w:id="9278" w:name="_Toc45798533"/>
      <w:bookmarkStart w:id="9279" w:name="_Toc45897922"/>
      <w:bookmarkStart w:id="9280" w:name="_Toc51746126"/>
      <w:bookmarkStart w:id="9281" w:name="_Toc64446390"/>
      <w:bookmarkStart w:id="9282" w:name="_Toc73982260"/>
      <w:bookmarkStart w:id="9283" w:name="_Toc88652349"/>
      <w:bookmarkStart w:id="9284" w:name="_Toc97891392"/>
      <w:bookmarkStart w:id="9285" w:name="_Toc106109412"/>
      <w:r w:rsidRPr="00EB0CC4">
        <w:rPr>
          <w:rFonts w:eastAsia="Batang"/>
        </w:rPr>
        <w:t>9.3.1.</w:t>
      </w:r>
      <w:r>
        <w:rPr>
          <w:rFonts w:eastAsia="Batang"/>
        </w:rPr>
        <w:t>135</w:t>
      </w:r>
      <w:r w:rsidRPr="00EB0CC4">
        <w:rPr>
          <w:rFonts w:eastAsia="Batang"/>
        </w:rPr>
        <w:tab/>
        <w:t xml:space="preserve">Extended </w:t>
      </w:r>
      <w:r w:rsidRPr="00EB0CC4">
        <w:t>Packet Delay Budget</w:t>
      </w:r>
      <w:bookmarkEnd w:id="9275"/>
      <w:bookmarkEnd w:id="9276"/>
      <w:bookmarkEnd w:id="9277"/>
      <w:bookmarkEnd w:id="9278"/>
      <w:bookmarkEnd w:id="9279"/>
      <w:bookmarkEnd w:id="9280"/>
      <w:bookmarkEnd w:id="9281"/>
      <w:bookmarkEnd w:id="9282"/>
      <w:bookmarkEnd w:id="9283"/>
      <w:bookmarkEnd w:id="9284"/>
      <w:bookmarkEnd w:id="928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286" w:name="_Toc45652402"/>
      <w:bookmarkStart w:id="9287" w:name="_Toc45658834"/>
      <w:bookmarkStart w:id="9288" w:name="_Toc45720654"/>
      <w:bookmarkStart w:id="9289" w:name="_Toc45798534"/>
      <w:bookmarkStart w:id="9290" w:name="_Toc45897923"/>
      <w:bookmarkStart w:id="9291" w:name="_Toc51746127"/>
      <w:bookmarkStart w:id="9292" w:name="_Toc64446391"/>
      <w:bookmarkStart w:id="9293" w:name="_Toc73982261"/>
      <w:bookmarkStart w:id="9294" w:name="_Toc88652350"/>
      <w:bookmarkStart w:id="9295" w:name="_Toc97891393"/>
      <w:bookmarkStart w:id="9296" w:name="_Toc106109413"/>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286"/>
      <w:bookmarkEnd w:id="9287"/>
      <w:bookmarkEnd w:id="9288"/>
      <w:bookmarkEnd w:id="9289"/>
      <w:bookmarkEnd w:id="9290"/>
      <w:bookmarkEnd w:id="9291"/>
      <w:bookmarkEnd w:id="9292"/>
      <w:bookmarkEnd w:id="9293"/>
      <w:bookmarkEnd w:id="9294"/>
      <w:bookmarkEnd w:id="9295"/>
      <w:bookmarkEnd w:id="9296"/>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297" w:name="_Toc534712001"/>
    </w:p>
    <w:p w14:paraId="4567C10B" w14:textId="77777777" w:rsidR="000A0171" w:rsidRPr="00367E0D" w:rsidRDefault="000A0171" w:rsidP="00367E0D">
      <w:pPr>
        <w:pStyle w:val="Heading4"/>
        <w:rPr>
          <w:rFonts w:eastAsia="Batang"/>
        </w:rPr>
      </w:pPr>
      <w:bookmarkStart w:id="9298" w:name="_Toc45652403"/>
      <w:bookmarkStart w:id="9299" w:name="_Toc45658835"/>
      <w:bookmarkStart w:id="9300" w:name="_Toc45720655"/>
      <w:bookmarkStart w:id="9301" w:name="_Toc45798535"/>
      <w:bookmarkStart w:id="9302" w:name="_Toc45897924"/>
      <w:bookmarkStart w:id="9303" w:name="_Toc51746128"/>
      <w:bookmarkStart w:id="9304" w:name="_Toc64446392"/>
      <w:bookmarkStart w:id="9305" w:name="_Toc73982262"/>
      <w:bookmarkStart w:id="9306" w:name="_Toc88652351"/>
      <w:bookmarkStart w:id="9307" w:name="_Toc97891394"/>
      <w:bookmarkStart w:id="9308" w:name="_Toc106109414"/>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297"/>
      <w:bookmarkEnd w:id="9298"/>
      <w:bookmarkEnd w:id="9299"/>
      <w:bookmarkEnd w:id="9300"/>
      <w:bookmarkEnd w:id="9301"/>
      <w:bookmarkEnd w:id="9302"/>
      <w:bookmarkEnd w:id="9303"/>
      <w:bookmarkEnd w:id="9304"/>
      <w:bookmarkEnd w:id="9305"/>
      <w:bookmarkEnd w:id="9306"/>
      <w:bookmarkEnd w:id="9307"/>
      <w:bookmarkEnd w:id="9308"/>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309" w:name="_Toc534712002"/>
    </w:p>
    <w:p w14:paraId="43090F20" w14:textId="77777777" w:rsidR="000A0171" w:rsidRPr="00367E0D" w:rsidRDefault="000A0171" w:rsidP="00367E0D">
      <w:pPr>
        <w:pStyle w:val="Heading4"/>
        <w:rPr>
          <w:rFonts w:eastAsia="Batang"/>
        </w:rPr>
      </w:pPr>
      <w:bookmarkStart w:id="9310" w:name="_Toc45652404"/>
      <w:bookmarkStart w:id="9311" w:name="_Toc45658836"/>
      <w:bookmarkStart w:id="9312" w:name="_Toc45720656"/>
      <w:bookmarkStart w:id="9313" w:name="_Toc45798536"/>
      <w:bookmarkStart w:id="9314" w:name="_Toc45897925"/>
      <w:bookmarkStart w:id="9315" w:name="_Toc51746129"/>
      <w:bookmarkStart w:id="9316" w:name="_Toc64446393"/>
      <w:bookmarkStart w:id="9317" w:name="_Toc73982263"/>
      <w:bookmarkStart w:id="9318" w:name="_Toc88652352"/>
      <w:bookmarkStart w:id="9319" w:name="_Toc97891395"/>
      <w:bookmarkStart w:id="9320" w:name="_Toc106109415"/>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309"/>
      <w:bookmarkEnd w:id="9310"/>
      <w:bookmarkEnd w:id="9311"/>
      <w:bookmarkEnd w:id="9312"/>
      <w:bookmarkEnd w:id="9313"/>
      <w:bookmarkEnd w:id="9314"/>
      <w:bookmarkEnd w:id="9315"/>
      <w:bookmarkEnd w:id="9316"/>
      <w:bookmarkEnd w:id="9317"/>
      <w:bookmarkEnd w:id="9318"/>
      <w:bookmarkEnd w:id="9319"/>
      <w:bookmarkEnd w:id="9320"/>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321" w:name="_Toc45652405"/>
      <w:bookmarkStart w:id="9322" w:name="_Toc45658837"/>
      <w:bookmarkStart w:id="9323" w:name="_Toc45720657"/>
      <w:bookmarkStart w:id="9324" w:name="_Toc45798537"/>
      <w:bookmarkStart w:id="9325" w:name="_Toc45897926"/>
      <w:bookmarkStart w:id="9326" w:name="_Toc51746130"/>
      <w:bookmarkStart w:id="9327" w:name="_Toc64446394"/>
      <w:bookmarkStart w:id="9328" w:name="_Toc73982264"/>
      <w:bookmarkStart w:id="9329" w:name="_Toc88652353"/>
      <w:bookmarkStart w:id="9330" w:name="_Toc97891396"/>
      <w:bookmarkStart w:id="9331" w:name="_Toc106109416"/>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321"/>
      <w:bookmarkEnd w:id="9322"/>
      <w:bookmarkEnd w:id="9323"/>
      <w:bookmarkEnd w:id="9324"/>
      <w:bookmarkEnd w:id="9325"/>
      <w:bookmarkEnd w:id="9326"/>
      <w:bookmarkEnd w:id="9327"/>
      <w:bookmarkEnd w:id="9328"/>
      <w:bookmarkEnd w:id="9329"/>
      <w:bookmarkEnd w:id="9330"/>
      <w:bookmarkEnd w:id="9331"/>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332" w:name="_Toc45652406"/>
      <w:bookmarkStart w:id="9333" w:name="_Toc45658838"/>
      <w:bookmarkStart w:id="9334" w:name="_Toc45720658"/>
      <w:bookmarkStart w:id="9335" w:name="_Toc45798538"/>
      <w:bookmarkStart w:id="9336" w:name="_Toc45897927"/>
    </w:p>
    <w:p w14:paraId="77A3570D" w14:textId="77777777" w:rsidR="009A3198" w:rsidRDefault="009A3198" w:rsidP="009A3198">
      <w:pPr>
        <w:pStyle w:val="Heading4"/>
      </w:pPr>
      <w:bookmarkStart w:id="9337" w:name="_Toc51746131"/>
      <w:bookmarkStart w:id="9338" w:name="_Toc64446395"/>
      <w:bookmarkStart w:id="9339" w:name="_Toc73982265"/>
      <w:bookmarkStart w:id="9340" w:name="_Toc88652354"/>
      <w:bookmarkStart w:id="9341" w:name="_Toc97891397"/>
      <w:bookmarkStart w:id="9342" w:name="_Toc106109417"/>
      <w:r>
        <w:t>9.3.1.140</w:t>
      </w:r>
      <w:r>
        <w:tab/>
      </w:r>
      <w:r>
        <w:rPr>
          <w:rFonts w:eastAsia="Batang"/>
          <w:lang w:eastAsia="ja-JP"/>
        </w:rPr>
        <w:t>Enhanced Coverage Restriction</w:t>
      </w:r>
      <w:bookmarkEnd w:id="9332"/>
      <w:bookmarkEnd w:id="9333"/>
      <w:bookmarkEnd w:id="9334"/>
      <w:bookmarkEnd w:id="9335"/>
      <w:bookmarkEnd w:id="9336"/>
      <w:bookmarkEnd w:id="9337"/>
      <w:bookmarkEnd w:id="9338"/>
      <w:bookmarkEnd w:id="9339"/>
      <w:bookmarkEnd w:id="9340"/>
      <w:bookmarkEnd w:id="9341"/>
      <w:bookmarkEnd w:id="9342"/>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343" w:name="_Toc45652407"/>
      <w:bookmarkStart w:id="9344" w:name="_Toc45658839"/>
      <w:bookmarkStart w:id="9345" w:name="_Toc45720659"/>
      <w:bookmarkStart w:id="9346" w:name="_Toc45798539"/>
      <w:bookmarkStart w:id="9347" w:name="_Toc45897928"/>
      <w:bookmarkStart w:id="9348" w:name="_Toc51746132"/>
      <w:bookmarkStart w:id="9349" w:name="_Toc64446396"/>
      <w:bookmarkStart w:id="9350" w:name="_Toc73982266"/>
      <w:bookmarkStart w:id="9351" w:name="_Toc88652355"/>
      <w:bookmarkStart w:id="9352" w:name="_Toc97891398"/>
      <w:bookmarkStart w:id="9353" w:name="_Toc106109418"/>
      <w:r w:rsidRPr="00E05D0C">
        <w:t>9.3.1.</w:t>
      </w:r>
      <w:r>
        <w:t>141</w:t>
      </w:r>
      <w:r w:rsidRPr="00E05D0C">
        <w:tab/>
      </w:r>
      <w:r w:rsidRPr="00367E0D">
        <w:t>Paging Assistance Data for CE Capable UE</w:t>
      </w:r>
      <w:bookmarkEnd w:id="9343"/>
      <w:bookmarkEnd w:id="9344"/>
      <w:bookmarkEnd w:id="9345"/>
      <w:bookmarkEnd w:id="9346"/>
      <w:bookmarkEnd w:id="9347"/>
      <w:bookmarkEnd w:id="9348"/>
      <w:bookmarkEnd w:id="9349"/>
      <w:bookmarkEnd w:id="9350"/>
      <w:bookmarkEnd w:id="9351"/>
      <w:bookmarkEnd w:id="9352"/>
      <w:bookmarkEnd w:id="9353"/>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354" w:name="_Toc20953816"/>
      <w:bookmarkStart w:id="9355" w:name="_Toc45652408"/>
      <w:bookmarkStart w:id="9356" w:name="_Toc45658840"/>
      <w:bookmarkStart w:id="9357" w:name="_Toc45720660"/>
      <w:bookmarkStart w:id="9358" w:name="_Toc45798540"/>
      <w:bookmarkStart w:id="9359" w:name="_Toc45897929"/>
      <w:bookmarkStart w:id="9360" w:name="_Toc51746133"/>
      <w:bookmarkStart w:id="9361" w:name="_Toc64446397"/>
      <w:bookmarkStart w:id="9362" w:name="_Toc73982267"/>
      <w:bookmarkStart w:id="9363" w:name="_Toc88652356"/>
      <w:bookmarkStart w:id="9364" w:name="_Toc97891399"/>
      <w:bookmarkStart w:id="9365" w:name="_Toc106109419"/>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355"/>
      <w:bookmarkEnd w:id="9356"/>
      <w:bookmarkEnd w:id="9357"/>
      <w:bookmarkEnd w:id="9358"/>
      <w:bookmarkEnd w:id="9359"/>
      <w:bookmarkEnd w:id="9360"/>
      <w:bookmarkEnd w:id="9361"/>
      <w:bookmarkEnd w:id="9362"/>
      <w:bookmarkEnd w:id="9363"/>
      <w:bookmarkEnd w:id="9364"/>
      <w:bookmarkEnd w:id="9365"/>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366" w:name="_Toc45652409"/>
      <w:bookmarkStart w:id="9367" w:name="_Toc45658841"/>
      <w:bookmarkStart w:id="9368" w:name="_Toc45720661"/>
      <w:bookmarkStart w:id="9369" w:name="_Toc45798541"/>
      <w:bookmarkStart w:id="9370" w:name="_Toc45897930"/>
      <w:bookmarkStart w:id="9371" w:name="_Toc51746134"/>
      <w:bookmarkStart w:id="9372" w:name="_Toc64446398"/>
      <w:bookmarkStart w:id="9373" w:name="_Toc73982268"/>
      <w:bookmarkStart w:id="9374" w:name="_Toc88652357"/>
      <w:bookmarkStart w:id="9375" w:name="_Toc97891400"/>
      <w:bookmarkStart w:id="9376" w:name="_Toc106109420"/>
      <w:r w:rsidRPr="00284556">
        <w:t>9.3.1.</w:t>
      </w:r>
      <w:r>
        <w:t>143</w:t>
      </w:r>
      <w:r w:rsidRPr="00284556">
        <w:tab/>
      </w:r>
      <w:bookmarkEnd w:id="9354"/>
      <w:r w:rsidRPr="00284556">
        <w:t>WUS Assistance Information</w:t>
      </w:r>
      <w:bookmarkEnd w:id="9366"/>
      <w:bookmarkEnd w:id="9367"/>
      <w:bookmarkEnd w:id="9368"/>
      <w:bookmarkEnd w:id="9369"/>
      <w:bookmarkEnd w:id="9370"/>
      <w:bookmarkEnd w:id="9371"/>
      <w:bookmarkEnd w:id="9372"/>
      <w:bookmarkEnd w:id="9373"/>
      <w:bookmarkEnd w:id="9374"/>
      <w:bookmarkEnd w:id="9375"/>
      <w:bookmarkEnd w:id="9376"/>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377" w:name="_Toc534712027"/>
      <w:bookmarkStart w:id="9378" w:name="_Toc45652410"/>
      <w:bookmarkStart w:id="9379" w:name="_Toc45658842"/>
      <w:bookmarkStart w:id="9380" w:name="_Toc45720662"/>
      <w:bookmarkStart w:id="9381" w:name="_Toc45798542"/>
      <w:bookmarkStart w:id="9382" w:name="_Toc45897931"/>
      <w:bookmarkStart w:id="9383" w:name="_Toc51746135"/>
      <w:bookmarkStart w:id="9384" w:name="_Toc64446399"/>
      <w:bookmarkStart w:id="9385" w:name="_Toc73982269"/>
      <w:bookmarkStart w:id="9386" w:name="_Toc88652358"/>
      <w:bookmarkStart w:id="9387" w:name="_Toc97891401"/>
      <w:bookmarkStart w:id="9388" w:name="_Toc106109421"/>
      <w:r w:rsidRPr="009A3198">
        <w:t>9.3.1.</w:t>
      </w:r>
      <w:r>
        <w:t>144</w:t>
      </w:r>
      <w:r w:rsidRPr="009A3198">
        <w:tab/>
        <w:t xml:space="preserve">UE Differentiation </w:t>
      </w:r>
      <w:r w:rsidRPr="000E7DFE">
        <w:t>Information</w:t>
      </w:r>
      <w:bookmarkEnd w:id="9377"/>
      <w:bookmarkEnd w:id="9378"/>
      <w:bookmarkEnd w:id="9379"/>
      <w:bookmarkEnd w:id="9380"/>
      <w:bookmarkEnd w:id="9381"/>
      <w:bookmarkEnd w:id="9382"/>
      <w:bookmarkEnd w:id="9383"/>
      <w:bookmarkEnd w:id="9384"/>
      <w:bookmarkEnd w:id="9385"/>
      <w:bookmarkEnd w:id="9386"/>
      <w:bookmarkEnd w:id="9387"/>
      <w:bookmarkEnd w:id="9388"/>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389" w:name="_Toc45798543"/>
      <w:bookmarkStart w:id="9390" w:name="_Toc45897932"/>
      <w:bookmarkStart w:id="9391" w:name="_Toc51746136"/>
      <w:bookmarkStart w:id="9392" w:name="_Toc64446400"/>
      <w:bookmarkStart w:id="9393" w:name="_Toc73982270"/>
      <w:bookmarkStart w:id="9394" w:name="_Toc88652359"/>
      <w:bookmarkStart w:id="9395" w:name="_Toc97891402"/>
      <w:bookmarkStart w:id="9396" w:name="_Toc106109422"/>
      <w:r w:rsidRPr="00FA22D3">
        <w:t>9.3.1.</w:t>
      </w:r>
      <w:r w:rsidR="00235A6E">
        <w:t>145</w:t>
      </w:r>
      <w:r w:rsidRPr="00FA22D3">
        <w:tab/>
      </w:r>
      <w:r>
        <w:t xml:space="preserve">NB-IoT UE </w:t>
      </w:r>
      <w:bookmarkStart w:id="9397" w:name="_Toc45652411"/>
      <w:bookmarkStart w:id="9398" w:name="_Toc45658843"/>
      <w:bookmarkStart w:id="9399" w:name="_Toc45720663"/>
      <w:r>
        <w:t>Priority</w:t>
      </w:r>
      <w:bookmarkEnd w:id="9389"/>
      <w:bookmarkEnd w:id="9390"/>
      <w:bookmarkEnd w:id="9391"/>
      <w:bookmarkEnd w:id="9392"/>
      <w:bookmarkEnd w:id="9393"/>
      <w:bookmarkEnd w:id="9394"/>
      <w:bookmarkEnd w:id="9395"/>
      <w:bookmarkEnd w:id="9396"/>
      <w:bookmarkEnd w:id="9397"/>
      <w:bookmarkEnd w:id="9398"/>
      <w:bookmarkEnd w:id="939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400" w:name="_Toc45652414"/>
      <w:bookmarkStart w:id="9401" w:name="_Toc45658846"/>
      <w:bookmarkStart w:id="9402" w:name="_Toc45720666"/>
      <w:bookmarkStart w:id="9403" w:name="_Toc45798544"/>
      <w:bookmarkStart w:id="9404" w:name="_Toc45897933"/>
      <w:bookmarkStart w:id="9405" w:name="_Toc51746137"/>
      <w:bookmarkStart w:id="9406" w:name="_Toc64446401"/>
      <w:bookmarkStart w:id="9407" w:name="_Toc73982271"/>
      <w:bookmarkStart w:id="9408" w:name="_Toc88652360"/>
      <w:bookmarkStart w:id="9409" w:name="_Toc97891403"/>
      <w:bookmarkStart w:id="9410" w:name="_Toc106109423"/>
      <w:r>
        <w:t>9.3</w:t>
      </w:r>
      <w:r w:rsidRPr="009973B8">
        <w:t>.1.</w:t>
      </w:r>
      <w:r>
        <w:t>14</w:t>
      </w:r>
      <w:r w:rsidR="000E2E8A">
        <w:t>6</w:t>
      </w:r>
      <w:r w:rsidRPr="009973B8">
        <w:tab/>
      </w:r>
      <w:r>
        <w:t xml:space="preserve">NR </w:t>
      </w:r>
      <w:r w:rsidRPr="009973B8">
        <w:t>V2X Services Authorized</w:t>
      </w:r>
      <w:bookmarkEnd w:id="9400"/>
      <w:bookmarkEnd w:id="9401"/>
      <w:bookmarkEnd w:id="9402"/>
      <w:bookmarkEnd w:id="9403"/>
      <w:bookmarkEnd w:id="9404"/>
      <w:bookmarkEnd w:id="9405"/>
      <w:bookmarkEnd w:id="9406"/>
      <w:bookmarkEnd w:id="9407"/>
      <w:bookmarkEnd w:id="9408"/>
      <w:bookmarkEnd w:id="9409"/>
      <w:bookmarkEnd w:id="9410"/>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411" w:name="_Toc45652415"/>
      <w:bookmarkStart w:id="9412" w:name="_Toc45658847"/>
      <w:bookmarkStart w:id="9413" w:name="_Toc45720667"/>
      <w:bookmarkStart w:id="9414" w:name="_Toc45798545"/>
      <w:bookmarkStart w:id="9415" w:name="_Toc45897934"/>
      <w:bookmarkStart w:id="9416" w:name="_Toc51746138"/>
      <w:bookmarkStart w:id="9417" w:name="_Toc64446402"/>
      <w:bookmarkStart w:id="9418" w:name="_Toc73982272"/>
      <w:bookmarkStart w:id="9419" w:name="_Toc88652361"/>
      <w:bookmarkStart w:id="9420" w:name="_Toc97891404"/>
      <w:bookmarkStart w:id="9421" w:name="_Toc106109424"/>
      <w:r>
        <w:t>9.3</w:t>
      </w:r>
      <w:r w:rsidRPr="009973B8">
        <w:t>.1.</w:t>
      </w:r>
      <w:r>
        <w:t>14</w:t>
      </w:r>
      <w:r w:rsidR="000E2E8A">
        <w:t>7</w:t>
      </w:r>
      <w:r w:rsidRPr="009973B8">
        <w:tab/>
      </w:r>
      <w:r>
        <w:t xml:space="preserve">LTE </w:t>
      </w:r>
      <w:r w:rsidRPr="009973B8">
        <w:t>V2X Services Authorized</w:t>
      </w:r>
      <w:bookmarkEnd w:id="9411"/>
      <w:bookmarkEnd w:id="9412"/>
      <w:bookmarkEnd w:id="9413"/>
      <w:bookmarkEnd w:id="9414"/>
      <w:bookmarkEnd w:id="9415"/>
      <w:bookmarkEnd w:id="9416"/>
      <w:bookmarkEnd w:id="9417"/>
      <w:bookmarkEnd w:id="9418"/>
      <w:bookmarkEnd w:id="9419"/>
      <w:bookmarkEnd w:id="9420"/>
      <w:bookmarkEnd w:id="9421"/>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422" w:name="_Toc45652416"/>
      <w:bookmarkStart w:id="9423" w:name="_Toc45658848"/>
      <w:bookmarkStart w:id="9424" w:name="_Toc45720668"/>
      <w:bookmarkStart w:id="9425" w:name="_Toc45798546"/>
      <w:bookmarkStart w:id="9426" w:name="_Toc45897935"/>
      <w:bookmarkStart w:id="9427" w:name="_Toc51746139"/>
      <w:bookmarkStart w:id="9428" w:name="_Toc64446403"/>
      <w:bookmarkStart w:id="9429" w:name="_Toc73982273"/>
      <w:bookmarkStart w:id="9430" w:name="_Toc88652362"/>
      <w:bookmarkStart w:id="9431" w:name="_Toc97891405"/>
      <w:bookmarkStart w:id="9432" w:name="_Toc106109425"/>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422"/>
      <w:bookmarkEnd w:id="9423"/>
      <w:bookmarkEnd w:id="9424"/>
      <w:bookmarkEnd w:id="9425"/>
      <w:bookmarkEnd w:id="9426"/>
      <w:bookmarkEnd w:id="9427"/>
      <w:bookmarkEnd w:id="9428"/>
      <w:bookmarkEnd w:id="9429"/>
      <w:bookmarkEnd w:id="9430"/>
      <w:bookmarkEnd w:id="9431"/>
      <w:bookmarkEnd w:id="9432"/>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9433" w:name="_Toc45652417"/>
      <w:bookmarkStart w:id="9434" w:name="_Toc45658849"/>
      <w:bookmarkStart w:id="9435" w:name="_Toc45720669"/>
      <w:bookmarkStart w:id="9436" w:name="_Toc45798547"/>
      <w:bookmarkStart w:id="9437" w:name="_Toc45897936"/>
      <w:bookmarkStart w:id="9438" w:name="_Toc51746140"/>
      <w:bookmarkStart w:id="9439" w:name="_Toc64446404"/>
      <w:bookmarkStart w:id="9440" w:name="_Toc73982274"/>
      <w:bookmarkStart w:id="9441" w:name="_Toc88652363"/>
      <w:bookmarkStart w:id="9442" w:name="_Toc97891406"/>
      <w:bookmarkStart w:id="9443" w:name="_Toc106109426"/>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9433"/>
      <w:bookmarkEnd w:id="9434"/>
      <w:bookmarkEnd w:id="9435"/>
      <w:bookmarkEnd w:id="9436"/>
      <w:bookmarkEnd w:id="9437"/>
      <w:bookmarkEnd w:id="9438"/>
      <w:bookmarkEnd w:id="9439"/>
      <w:bookmarkEnd w:id="9440"/>
      <w:bookmarkEnd w:id="9441"/>
      <w:bookmarkEnd w:id="9442"/>
      <w:bookmarkEnd w:id="9443"/>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9444" w:name="_Toc45652418"/>
      <w:bookmarkStart w:id="9445" w:name="_Toc45658850"/>
      <w:bookmarkStart w:id="9446" w:name="_Toc45720670"/>
      <w:bookmarkStart w:id="9447" w:name="_Toc45798548"/>
      <w:bookmarkStart w:id="9448" w:name="_Toc45897937"/>
      <w:bookmarkStart w:id="9449" w:name="_Toc51746141"/>
      <w:bookmarkStart w:id="9450" w:name="_Toc64446405"/>
      <w:bookmarkStart w:id="9451" w:name="_Toc73982275"/>
      <w:bookmarkStart w:id="9452" w:name="_Toc88652364"/>
      <w:bookmarkStart w:id="9453" w:name="_Toc97891407"/>
      <w:bookmarkStart w:id="9454" w:name="_Toc106109427"/>
      <w:r w:rsidRPr="00480D27">
        <w:t>9.3.1.</w:t>
      </w:r>
      <w:r>
        <w:t>15</w:t>
      </w:r>
      <w:r w:rsidR="000E2E8A">
        <w:t>0</w:t>
      </w:r>
      <w:r w:rsidRPr="00480D27">
        <w:tab/>
      </w:r>
      <w:r w:rsidRPr="00480D27">
        <w:rPr>
          <w:rFonts w:cs="Arial" w:hint="eastAsia"/>
          <w:lang w:eastAsia="zh-CN"/>
        </w:rPr>
        <w:t>PC5 QoS Parameters</w:t>
      </w:r>
      <w:bookmarkEnd w:id="9444"/>
      <w:bookmarkEnd w:id="9445"/>
      <w:bookmarkEnd w:id="9446"/>
      <w:bookmarkEnd w:id="9447"/>
      <w:bookmarkEnd w:id="9448"/>
      <w:bookmarkEnd w:id="9449"/>
      <w:bookmarkEnd w:id="9450"/>
      <w:bookmarkEnd w:id="9451"/>
      <w:bookmarkEnd w:id="9452"/>
      <w:bookmarkEnd w:id="9453"/>
      <w:bookmarkEnd w:id="9454"/>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9455" w:name="_Toc45652419"/>
      <w:bookmarkStart w:id="9456" w:name="_Toc45658851"/>
      <w:bookmarkStart w:id="9457" w:name="_Toc45720671"/>
      <w:bookmarkStart w:id="9458" w:name="_Toc45798549"/>
      <w:bookmarkStart w:id="9459" w:name="_Toc45897938"/>
      <w:bookmarkStart w:id="9460" w:name="_Toc51746142"/>
      <w:bookmarkStart w:id="9461" w:name="_Toc64446406"/>
      <w:bookmarkStart w:id="9462" w:name="_Toc73982276"/>
      <w:bookmarkStart w:id="9463" w:name="_Toc88652365"/>
      <w:bookmarkStart w:id="9464" w:name="_Toc97891408"/>
      <w:bookmarkStart w:id="9465" w:name="_Toc106109428"/>
      <w:r w:rsidRPr="00367E0D">
        <w:t>9.3.1.15</w:t>
      </w:r>
      <w:r w:rsidR="000E2E8A">
        <w:t>1</w:t>
      </w:r>
      <w:r w:rsidRPr="00367E0D">
        <w:tab/>
        <w:t>Alternative QoS Parameters Set List</w:t>
      </w:r>
      <w:bookmarkEnd w:id="9455"/>
      <w:bookmarkEnd w:id="9456"/>
      <w:bookmarkEnd w:id="9457"/>
      <w:bookmarkEnd w:id="9458"/>
      <w:bookmarkEnd w:id="9459"/>
      <w:bookmarkEnd w:id="9460"/>
      <w:bookmarkEnd w:id="9461"/>
      <w:bookmarkEnd w:id="9462"/>
      <w:bookmarkEnd w:id="9463"/>
      <w:bookmarkEnd w:id="9464"/>
      <w:bookmarkEnd w:id="9465"/>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9466" w:name="_Toc45652420"/>
      <w:bookmarkStart w:id="9467" w:name="_Toc45658852"/>
      <w:bookmarkStart w:id="9468" w:name="_Toc45720672"/>
      <w:bookmarkStart w:id="9469" w:name="_Toc45798550"/>
      <w:bookmarkStart w:id="9470" w:name="_Toc45897939"/>
      <w:bookmarkStart w:id="9471" w:name="_Toc51746143"/>
      <w:bookmarkStart w:id="9472" w:name="_Toc64446407"/>
      <w:bookmarkStart w:id="9473" w:name="_Toc73982277"/>
      <w:bookmarkStart w:id="9474" w:name="_Toc88652366"/>
      <w:bookmarkStart w:id="9475" w:name="_Toc97891409"/>
      <w:bookmarkStart w:id="9476" w:name="_Toc106109429"/>
      <w:r w:rsidRPr="0058484F">
        <w:t>9.3.1.</w:t>
      </w:r>
      <w:r>
        <w:t>15</w:t>
      </w:r>
      <w:r w:rsidR="000E2E8A">
        <w:t>2</w:t>
      </w:r>
      <w:r w:rsidRPr="0058484F">
        <w:tab/>
      </w:r>
      <w:r>
        <w:t xml:space="preserve">Alternative </w:t>
      </w:r>
      <w:r w:rsidRPr="0058484F">
        <w:t>QoS Parameters Se</w:t>
      </w:r>
      <w:r w:rsidRPr="00E86AA3">
        <w:t>t I</w:t>
      </w:r>
      <w:r>
        <w:t>ndex</w:t>
      </w:r>
      <w:bookmarkEnd w:id="9466"/>
      <w:bookmarkEnd w:id="9467"/>
      <w:bookmarkEnd w:id="9468"/>
      <w:bookmarkEnd w:id="9469"/>
      <w:bookmarkEnd w:id="9470"/>
      <w:bookmarkEnd w:id="9471"/>
      <w:bookmarkEnd w:id="9472"/>
      <w:bookmarkEnd w:id="9473"/>
      <w:bookmarkEnd w:id="9474"/>
      <w:bookmarkEnd w:id="9475"/>
      <w:bookmarkEnd w:id="9476"/>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9477" w:name="_Toc45652421"/>
      <w:bookmarkStart w:id="9478" w:name="_Toc45658853"/>
      <w:bookmarkStart w:id="9479" w:name="_Toc45720673"/>
      <w:bookmarkStart w:id="9480" w:name="_Toc45798551"/>
      <w:bookmarkStart w:id="9481" w:name="_Toc45897940"/>
      <w:bookmarkStart w:id="9482" w:name="_Toc51746144"/>
      <w:bookmarkStart w:id="9483" w:name="_Toc64446408"/>
      <w:bookmarkStart w:id="9484" w:name="_Toc73982278"/>
      <w:bookmarkStart w:id="9485" w:name="_Toc88652367"/>
      <w:bookmarkStart w:id="9486" w:name="_Toc97891410"/>
      <w:bookmarkStart w:id="9487" w:name="_Toc106109430"/>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9477"/>
      <w:bookmarkEnd w:id="9478"/>
      <w:bookmarkEnd w:id="9479"/>
      <w:bookmarkEnd w:id="9480"/>
      <w:bookmarkEnd w:id="9481"/>
      <w:bookmarkEnd w:id="9482"/>
      <w:bookmarkEnd w:id="9483"/>
      <w:bookmarkEnd w:id="9484"/>
      <w:bookmarkEnd w:id="9485"/>
      <w:bookmarkEnd w:id="9486"/>
      <w:bookmarkEnd w:id="9487"/>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9488" w:name="_Toc45652422"/>
      <w:bookmarkStart w:id="9489" w:name="_Toc45658854"/>
      <w:bookmarkStart w:id="9490" w:name="_Toc45720674"/>
      <w:bookmarkStart w:id="9491" w:name="_Toc45798552"/>
      <w:bookmarkStart w:id="9492" w:name="_Toc45897941"/>
      <w:bookmarkStart w:id="9493" w:name="_Toc51746145"/>
      <w:bookmarkStart w:id="9494" w:name="_Toc64446409"/>
      <w:bookmarkStart w:id="9495" w:name="_Toc73982279"/>
      <w:bookmarkStart w:id="9496" w:name="_Toc88652368"/>
      <w:bookmarkStart w:id="9497" w:name="_Toc97891411"/>
      <w:bookmarkStart w:id="9498" w:name="_Toc106109431"/>
      <w:r w:rsidRPr="0084476C">
        <w:t>9.3.1.</w:t>
      </w:r>
      <w:r>
        <w:t>15</w:t>
      </w:r>
      <w:r w:rsidR="00FF7479">
        <w:t>4</w:t>
      </w:r>
      <w:r w:rsidRPr="0084476C">
        <w:tab/>
        <w:t>Paging eDRX Information</w:t>
      </w:r>
      <w:bookmarkEnd w:id="9488"/>
      <w:bookmarkEnd w:id="9489"/>
      <w:bookmarkEnd w:id="9490"/>
      <w:bookmarkEnd w:id="9491"/>
      <w:bookmarkEnd w:id="9492"/>
      <w:bookmarkEnd w:id="9493"/>
      <w:bookmarkEnd w:id="9494"/>
      <w:bookmarkEnd w:id="9495"/>
      <w:bookmarkEnd w:id="9496"/>
      <w:bookmarkEnd w:id="9497"/>
      <w:bookmarkEnd w:id="9498"/>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9499" w:name="_Toc45652423"/>
      <w:bookmarkStart w:id="9500" w:name="_Toc45658855"/>
      <w:bookmarkStart w:id="9501" w:name="_Toc45720675"/>
      <w:bookmarkStart w:id="9502" w:name="_Toc45798553"/>
      <w:bookmarkStart w:id="9503" w:name="_Toc45897942"/>
      <w:bookmarkStart w:id="9504" w:name="_Toc51746146"/>
      <w:bookmarkStart w:id="9505" w:name="_Toc64446410"/>
      <w:bookmarkStart w:id="9506" w:name="_Toc73982280"/>
      <w:bookmarkStart w:id="9507" w:name="_Toc88652369"/>
      <w:bookmarkStart w:id="9508" w:name="_Toc97891412"/>
      <w:bookmarkStart w:id="9509" w:name="_Toc106109432"/>
      <w:r w:rsidRPr="00367E0D">
        <w:t>9.3.1.</w:t>
      </w:r>
      <w:r>
        <w:t>15</w:t>
      </w:r>
      <w:r w:rsidR="00FF7479">
        <w:t>5</w:t>
      </w:r>
      <w:r w:rsidRPr="00367E0D">
        <w:tab/>
        <w:t>CE-mode-B Restricted</w:t>
      </w:r>
      <w:bookmarkEnd w:id="9499"/>
      <w:bookmarkEnd w:id="9500"/>
      <w:bookmarkEnd w:id="9501"/>
      <w:bookmarkEnd w:id="9502"/>
      <w:bookmarkEnd w:id="9503"/>
      <w:bookmarkEnd w:id="9504"/>
      <w:bookmarkEnd w:id="9505"/>
      <w:bookmarkEnd w:id="9506"/>
      <w:bookmarkEnd w:id="9507"/>
      <w:bookmarkEnd w:id="9508"/>
      <w:bookmarkEnd w:id="950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9510" w:name="_Toc45652424"/>
      <w:bookmarkStart w:id="9511" w:name="_Toc45658856"/>
      <w:bookmarkStart w:id="9512" w:name="_Toc45720676"/>
      <w:bookmarkStart w:id="9513" w:name="_Toc45798554"/>
      <w:bookmarkStart w:id="9514" w:name="_Toc45897943"/>
      <w:bookmarkStart w:id="9515" w:name="_Toc51746147"/>
      <w:bookmarkStart w:id="9516" w:name="_Toc64446411"/>
      <w:bookmarkStart w:id="9517" w:name="_Toc73982281"/>
      <w:bookmarkStart w:id="9518" w:name="_Toc88652370"/>
      <w:bookmarkStart w:id="9519" w:name="_Toc97891413"/>
      <w:bookmarkStart w:id="9520" w:name="_Toc106109433"/>
      <w:r w:rsidRPr="00367E0D">
        <w:t>9.3.1.</w:t>
      </w:r>
      <w:r>
        <w:t>15</w:t>
      </w:r>
      <w:r w:rsidR="00FF7479">
        <w:t>6</w:t>
      </w:r>
      <w:r w:rsidRPr="00367E0D">
        <w:tab/>
        <w:t>CE-mode-B Support Indicator</w:t>
      </w:r>
      <w:bookmarkEnd w:id="9510"/>
      <w:bookmarkEnd w:id="9511"/>
      <w:bookmarkEnd w:id="9512"/>
      <w:bookmarkEnd w:id="9513"/>
      <w:bookmarkEnd w:id="9514"/>
      <w:bookmarkEnd w:id="9515"/>
      <w:bookmarkEnd w:id="9516"/>
      <w:bookmarkEnd w:id="9517"/>
      <w:bookmarkEnd w:id="9518"/>
      <w:bookmarkEnd w:id="9519"/>
      <w:bookmarkEnd w:id="9520"/>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9521" w:name="_Toc45652425"/>
      <w:bookmarkStart w:id="9522" w:name="_Toc45658857"/>
      <w:bookmarkStart w:id="9523" w:name="_Toc45720677"/>
      <w:bookmarkStart w:id="9524" w:name="_Toc45798555"/>
      <w:bookmarkStart w:id="9525" w:name="_Toc45897944"/>
      <w:bookmarkStart w:id="9526" w:name="_Toc51746148"/>
      <w:bookmarkStart w:id="9527" w:name="_Toc64446412"/>
      <w:bookmarkStart w:id="9528" w:name="_Toc73982282"/>
      <w:bookmarkStart w:id="9529" w:name="_Toc88652371"/>
      <w:bookmarkStart w:id="9530" w:name="_Toc97891414"/>
      <w:bookmarkStart w:id="9531" w:name="_Toc106109434"/>
      <w:r w:rsidRPr="00367E0D">
        <w:t>9.3.1.</w:t>
      </w:r>
      <w:r>
        <w:t>15</w:t>
      </w:r>
      <w:r w:rsidR="00FF7479">
        <w:t>7</w:t>
      </w:r>
      <w:r w:rsidRPr="00367E0D">
        <w:tab/>
        <w:t>LTE-M Indication</w:t>
      </w:r>
      <w:bookmarkEnd w:id="9521"/>
      <w:bookmarkEnd w:id="9522"/>
      <w:bookmarkEnd w:id="9523"/>
      <w:bookmarkEnd w:id="9524"/>
      <w:bookmarkEnd w:id="9525"/>
      <w:bookmarkEnd w:id="9526"/>
      <w:bookmarkEnd w:id="9527"/>
      <w:bookmarkEnd w:id="9528"/>
      <w:bookmarkEnd w:id="9529"/>
      <w:bookmarkEnd w:id="9530"/>
      <w:bookmarkEnd w:id="9531"/>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9532" w:name="_Toc45652426"/>
      <w:bookmarkStart w:id="9533" w:name="_Toc45658858"/>
      <w:bookmarkStart w:id="9534" w:name="_Toc45720678"/>
      <w:bookmarkStart w:id="9535" w:name="_Toc45798556"/>
      <w:bookmarkStart w:id="9536" w:name="_Toc45897945"/>
      <w:bookmarkStart w:id="9537" w:name="_Toc51746149"/>
      <w:bookmarkStart w:id="9538" w:name="_Toc64446413"/>
      <w:bookmarkStart w:id="9539" w:name="_Toc73982283"/>
      <w:bookmarkStart w:id="9540" w:name="_Toc88652372"/>
      <w:bookmarkStart w:id="9541" w:name="_Toc97891415"/>
      <w:bookmarkStart w:id="9542" w:name="_Toc106109435"/>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9532"/>
      <w:bookmarkEnd w:id="9533"/>
      <w:bookmarkEnd w:id="9534"/>
      <w:bookmarkEnd w:id="9535"/>
      <w:bookmarkEnd w:id="9536"/>
      <w:bookmarkEnd w:id="9537"/>
      <w:bookmarkEnd w:id="9538"/>
      <w:bookmarkEnd w:id="9539"/>
      <w:bookmarkEnd w:id="9540"/>
      <w:bookmarkEnd w:id="9541"/>
      <w:bookmarkEnd w:id="9542"/>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9543" w:name="_Toc45652427"/>
      <w:bookmarkStart w:id="9544" w:name="_Toc45658859"/>
      <w:bookmarkStart w:id="9545" w:name="_Toc45720679"/>
      <w:bookmarkStart w:id="9546" w:name="_Toc45798557"/>
      <w:bookmarkStart w:id="9547" w:name="_Toc45897946"/>
      <w:bookmarkStart w:id="9548" w:name="_Toc51746150"/>
      <w:bookmarkStart w:id="9549" w:name="_Toc64446414"/>
      <w:bookmarkStart w:id="9550" w:name="_Toc73982284"/>
      <w:bookmarkStart w:id="9551" w:name="_Toc88652373"/>
      <w:bookmarkStart w:id="9552" w:name="_Toc97891416"/>
      <w:bookmarkStart w:id="9553" w:name="_Toc106109436"/>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9543"/>
      <w:bookmarkEnd w:id="9544"/>
      <w:bookmarkEnd w:id="9545"/>
      <w:bookmarkEnd w:id="9546"/>
      <w:bookmarkEnd w:id="9547"/>
      <w:bookmarkEnd w:id="9548"/>
      <w:bookmarkEnd w:id="9549"/>
      <w:bookmarkEnd w:id="9550"/>
      <w:bookmarkEnd w:id="9551"/>
      <w:bookmarkEnd w:id="9552"/>
      <w:bookmarkEnd w:id="9553"/>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9554" w:name="_Toc45652428"/>
      <w:bookmarkStart w:id="9555" w:name="_Toc45658860"/>
      <w:bookmarkStart w:id="9556" w:name="_Toc45720680"/>
      <w:bookmarkStart w:id="9557" w:name="_Toc45798558"/>
      <w:bookmarkStart w:id="9558" w:name="_Toc45897947"/>
      <w:bookmarkStart w:id="9559" w:name="_Toc51746151"/>
      <w:bookmarkStart w:id="9560" w:name="_Toc64446415"/>
      <w:bookmarkStart w:id="9561" w:name="_Toc73982285"/>
      <w:bookmarkStart w:id="9562" w:name="_Toc88652374"/>
      <w:bookmarkStart w:id="9563" w:name="_Toc97891417"/>
      <w:bookmarkStart w:id="9564" w:name="_Toc106109437"/>
      <w:r w:rsidRPr="00567372">
        <w:t>9.</w:t>
      </w:r>
      <w:r>
        <w:t>3</w:t>
      </w:r>
      <w:r w:rsidRPr="00567372">
        <w:t>.1.</w:t>
      </w:r>
      <w:r>
        <w:t>16</w:t>
      </w:r>
      <w:r w:rsidR="008D0F37">
        <w:t>0</w:t>
      </w:r>
      <w:r w:rsidRPr="00567372">
        <w:tab/>
        <w:t>UE User Plane CIoT Support Indicator</w:t>
      </w:r>
      <w:bookmarkEnd w:id="9554"/>
      <w:bookmarkEnd w:id="9555"/>
      <w:bookmarkEnd w:id="9556"/>
      <w:bookmarkEnd w:id="9557"/>
      <w:bookmarkEnd w:id="9558"/>
      <w:bookmarkEnd w:id="9559"/>
      <w:bookmarkEnd w:id="9560"/>
      <w:bookmarkEnd w:id="9561"/>
      <w:bookmarkEnd w:id="9562"/>
      <w:bookmarkEnd w:id="9563"/>
      <w:bookmarkEnd w:id="9564"/>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9565" w:name="_Toc5694449"/>
      <w:bookmarkStart w:id="9566" w:name="_Toc45652429"/>
      <w:bookmarkStart w:id="9567" w:name="_Toc45658861"/>
      <w:bookmarkStart w:id="9568" w:name="_Toc45720681"/>
      <w:bookmarkStart w:id="9569" w:name="_Toc45798559"/>
      <w:bookmarkStart w:id="9570" w:name="_Toc45897948"/>
      <w:bookmarkStart w:id="9571" w:name="_Toc51746152"/>
      <w:bookmarkStart w:id="9572" w:name="_Toc64446416"/>
      <w:bookmarkStart w:id="9573" w:name="_Toc73982286"/>
      <w:bookmarkStart w:id="9574" w:name="_Toc88652375"/>
      <w:bookmarkStart w:id="9575" w:name="_Toc97891418"/>
      <w:bookmarkStart w:id="9576" w:name="_Toc106109438"/>
      <w:r w:rsidRPr="00367E0D">
        <w:t>9.3.1.16</w:t>
      </w:r>
      <w:r w:rsidR="00910575">
        <w:t>1</w:t>
      </w:r>
      <w:r w:rsidRPr="00367E0D">
        <w:tab/>
      </w:r>
      <w:r w:rsidRPr="00010A58">
        <w:t xml:space="preserve">Global </w:t>
      </w:r>
      <w:r>
        <w:t>TNGF</w:t>
      </w:r>
      <w:r w:rsidRPr="00010A58">
        <w:t xml:space="preserve"> ID</w:t>
      </w:r>
      <w:bookmarkEnd w:id="9565"/>
      <w:bookmarkEnd w:id="9566"/>
      <w:bookmarkEnd w:id="9567"/>
      <w:bookmarkEnd w:id="9568"/>
      <w:bookmarkEnd w:id="9569"/>
      <w:bookmarkEnd w:id="9570"/>
      <w:bookmarkEnd w:id="9571"/>
      <w:bookmarkEnd w:id="9572"/>
      <w:bookmarkEnd w:id="9573"/>
      <w:bookmarkEnd w:id="9574"/>
      <w:bookmarkEnd w:id="9575"/>
      <w:bookmarkEnd w:id="9576"/>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9577" w:name="_Toc45652430"/>
      <w:bookmarkStart w:id="9578" w:name="_Toc45658862"/>
      <w:bookmarkStart w:id="9579" w:name="_Toc45720682"/>
      <w:bookmarkStart w:id="9580" w:name="_Toc45798560"/>
      <w:bookmarkStart w:id="9581" w:name="_Toc45897949"/>
      <w:bookmarkStart w:id="9582" w:name="_Toc51746153"/>
      <w:bookmarkStart w:id="9583" w:name="_Toc64446417"/>
      <w:bookmarkStart w:id="9584" w:name="_Toc73982287"/>
      <w:bookmarkStart w:id="9585" w:name="_Toc88652376"/>
      <w:bookmarkStart w:id="9586" w:name="_Toc97891419"/>
      <w:bookmarkStart w:id="9587" w:name="_Toc106109439"/>
      <w:r w:rsidRPr="00367E0D">
        <w:t>9.3.1.16</w:t>
      </w:r>
      <w:r w:rsidR="00910575">
        <w:t>2</w:t>
      </w:r>
      <w:r w:rsidRPr="00367E0D">
        <w:tab/>
      </w:r>
      <w:r w:rsidRPr="00010A58">
        <w:t xml:space="preserve">Global </w:t>
      </w:r>
      <w:r>
        <w:t>W-AGF</w:t>
      </w:r>
      <w:r w:rsidRPr="00010A58">
        <w:t xml:space="preserve"> ID</w:t>
      </w:r>
      <w:bookmarkEnd w:id="9577"/>
      <w:bookmarkEnd w:id="9578"/>
      <w:bookmarkEnd w:id="9579"/>
      <w:bookmarkEnd w:id="9580"/>
      <w:bookmarkEnd w:id="9581"/>
      <w:bookmarkEnd w:id="9582"/>
      <w:bookmarkEnd w:id="9583"/>
      <w:bookmarkEnd w:id="9584"/>
      <w:bookmarkEnd w:id="9585"/>
      <w:bookmarkEnd w:id="9586"/>
      <w:bookmarkEnd w:id="9587"/>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9588" w:name="_Toc45652431"/>
      <w:bookmarkStart w:id="9589" w:name="_Toc45658863"/>
      <w:bookmarkStart w:id="9590" w:name="_Toc45720683"/>
      <w:bookmarkStart w:id="9591" w:name="_Toc45798561"/>
      <w:bookmarkStart w:id="9592" w:name="_Toc45897950"/>
      <w:bookmarkStart w:id="9593" w:name="_Toc51746154"/>
      <w:bookmarkStart w:id="9594" w:name="_Toc64446418"/>
      <w:bookmarkStart w:id="9595" w:name="_Toc73982288"/>
      <w:bookmarkStart w:id="9596" w:name="_Toc88652377"/>
      <w:bookmarkStart w:id="9597" w:name="_Toc97891420"/>
      <w:bookmarkStart w:id="9598" w:name="_Toc106109440"/>
      <w:r w:rsidRPr="00367E0D">
        <w:t>9.3.1.16</w:t>
      </w:r>
      <w:r w:rsidR="00910575">
        <w:t>3</w:t>
      </w:r>
      <w:r w:rsidRPr="00367E0D">
        <w:tab/>
      </w:r>
      <w:r w:rsidRPr="00010A58">
        <w:t xml:space="preserve">Global </w:t>
      </w:r>
      <w:r>
        <w:t>TWIF</w:t>
      </w:r>
      <w:r w:rsidRPr="00010A58">
        <w:t xml:space="preserve"> ID</w:t>
      </w:r>
      <w:bookmarkEnd w:id="9588"/>
      <w:bookmarkEnd w:id="9589"/>
      <w:bookmarkEnd w:id="9590"/>
      <w:bookmarkEnd w:id="9591"/>
      <w:bookmarkEnd w:id="9592"/>
      <w:bookmarkEnd w:id="9593"/>
      <w:bookmarkEnd w:id="9594"/>
      <w:bookmarkEnd w:id="9595"/>
      <w:bookmarkEnd w:id="9596"/>
      <w:bookmarkEnd w:id="9597"/>
      <w:bookmarkEnd w:id="9598"/>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9599" w:name="_Toc45652432"/>
      <w:bookmarkStart w:id="9600" w:name="_Toc45658864"/>
      <w:bookmarkStart w:id="9601" w:name="_Toc45720684"/>
      <w:bookmarkStart w:id="9602" w:name="_Toc45798562"/>
      <w:bookmarkStart w:id="9603" w:name="_Toc45897951"/>
      <w:bookmarkStart w:id="9604" w:name="_Toc51746155"/>
      <w:bookmarkStart w:id="9605" w:name="_Toc64446419"/>
      <w:bookmarkStart w:id="9606" w:name="_Toc73982289"/>
      <w:bookmarkStart w:id="9607" w:name="_Toc88652378"/>
      <w:bookmarkStart w:id="9608" w:name="_Toc97891421"/>
      <w:bookmarkStart w:id="9609" w:name="_Toc106109441"/>
      <w:r w:rsidRPr="00367E0D">
        <w:t>9.3.1.16</w:t>
      </w:r>
      <w:r w:rsidR="00910575">
        <w:t>4</w:t>
      </w:r>
      <w:r w:rsidRPr="00367E0D">
        <w:tab/>
      </w:r>
      <w:r>
        <w:t>W-AGF User Location Information</w:t>
      </w:r>
      <w:bookmarkEnd w:id="9599"/>
      <w:bookmarkEnd w:id="9600"/>
      <w:bookmarkEnd w:id="9601"/>
      <w:bookmarkEnd w:id="9602"/>
      <w:bookmarkEnd w:id="9603"/>
      <w:bookmarkEnd w:id="9604"/>
      <w:bookmarkEnd w:id="9605"/>
      <w:bookmarkEnd w:id="9606"/>
      <w:bookmarkEnd w:id="9607"/>
      <w:bookmarkEnd w:id="9608"/>
      <w:bookmarkEnd w:id="9609"/>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9610" w:name="_Hlk44329864"/>
      <w:bookmarkStart w:id="9611" w:name="_Toc45652433"/>
      <w:bookmarkStart w:id="9612" w:name="_Toc45658865"/>
      <w:bookmarkStart w:id="9613" w:name="_Toc45720685"/>
      <w:bookmarkStart w:id="9614" w:name="_Toc45798563"/>
      <w:bookmarkStart w:id="9615" w:name="_Toc45897952"/>
      <w:bookmarkStart w:id="9616" w:name="_Toc51746156"/>
      <w:bookmarkStart w:id="9617" w:name="_Toc64446420"/>
      <w:bookmarkStart w:id="9618" w:name="_Toc73982290"/>
      <w:bookmarkStart w:id="9619" w:name="_Toc88652379"/>
      <w:bookmarkStart w:id="9620" w:name="_Toc97891422"/>
      <w:bookmarkStart w:id="9621" w:name="_Toc106109442"/>
      <w:r w:rsidRPr="00567372">
        <w:t>9.</w:t>
      </w:r>
      <w:r>
        <w:t>3</w:t>
      </w:r>
      <w:r w:rsidRPr="00567372">
        <w:t>.1.</w:t>
      </w:r>
      <w:r>
        <w:t>16</w:t>
      </w:r>
      <w:bookmarkEnd w:id="9610"/>
      <w:r w:rsidR="00E12469">
        <w:t>5</w:t>
      </w:r>
      <w:r w:rsidRPr="00567372">
        <w:tab/>
        <w:t>Global eNB ID</w:t>
      </w:r>
      <w:bookmarkEnd w:id="9611"/>
      <w:bookmarkEnd w:id="9612"/>
      <w:bookmarkEnd w:id="9613"/>
      <w:bookmarkEnd w:id="9614"/>
      <w:bookmarkEnd w:id="9615"/>
      <w:bookmarkEnd w:id="9616"/>
      <w:bookmarkEnd w:id="9617"/>
      <w:bookmarkEnd w:id="9618"/>
      <w:bookmarkEnd w:id="9619"/>
      <w:bookmarkEnd w:id="9620"/>
      <w:bookmarkEnd w:id="962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9622" w:name="_Toc45652434"/>
      <w:bookmarkStart w:id="9623" w:name="_Toc45658866"/>
      <w:bookmarkStart w:id="9624" w:name="_Toc45720686"/>
      <w:bookmarkStart w:id="9625" w:name="_Toc45798564"/>
      <w:bookmarkStart w:id="9626" w:name="_Toc45897953"/>
      <w:bookmarkStart w:id="9627" w:name="_Toc51746157"/>
      <w:bookmarkStart w:id="9628" w:name="_Toc64446421"/>
      <w:bookmarkStart w:id="9629" w:name="_Toc73982291"/>
      <w:bookmarkStart w:id="9630" w:name="_Toc88652380"/>
      <w:bookmarkStart w:id="9631" w:name="_Toc97891423"/>
      <w:bookmarkStart w:id="9632" w:name="_Toc106109443"/>
      <w:r w:rsidRPr="00367E0D">
        <w:t>9.3.1.16</w:t>
      </w:r>
      <w:r w:rsidR="00E12469">
        <w:t>6</w:t>
      </w:r>
      <w:r w:rsidRPr="00367E0D">
        <w:tab/>
        <w:t>UE History Information from UE</w:t>
      </w:r>
      <w:bookmarkEnd w:id="9622"/>
      <w:bookmarkEnd w:id="9623"/>
      <w:bookmarkEnd w:id="9624"/>
      <w:bookmarkEnd w:id="9625"/>
      <w:bookmarkEnd w:id="9626"/>
      <w:bookmarkEnd w:id="9627"/>
      <w:bookmarkEnd w:id="9628"/>
      <w:bookmarkEnd w:id="9629"/>
      <w:bookmarkEnd w:id="9630"/>
      <w:bookmarkEnd w:id="9631"/>
      <w:bookmarkEnd w:id="9632"/>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9633" w:name="_Toc45652435"/>
      <w:bookmarkStart w:id="9634" w:name="_Toc45658867"/>
      <w:bookmarkStart w:id="9635" w:name="_Toc45720687"/>
      <w:bookmarkStart w:id="9636" w:name="_Toc45798565"/>
      <w:bookmarkStart w:id="9637" w:name="_Toc45897954"/>
      <w:bookmarkStart w:id="9638" w:name="_Toc51746158"/>
      <w:bookmarkStart w:id="9639" w:name="_Toc64446422"/>
      <w:bookmarkStart w:id="9640" w:name="_Toc73982292"/>
      <w:bookmarkStart w:id="9641" w:name="_Toc88652381"/>
      <w:bookmarkStart w:id="9642" w:name="_Toc97891424"/>
      <w:bookmarkStart w:id="9643" w:name="_Toc106109444"/>
      <w:r w:rsidRPr="00367E0D">
        <w:t>9.3.1.</w:t>
      </w:r>
      <w:r w:rsidR="0000182C">
        <w:t>1</w:t>
      </w:r>
      <w:r w:rsidR="002523F2">
        <w:t>6</w:t>
      </w:r>
      <w:r w:rsidR="00C2596B">
        <w:t>7</w:t>
      </w:r>
      <w:r w:rsidRPr="00367E0D">
        <w:tab/>
        <w:t>MDT Configuration</w:t>
      </w:r>
      <w:bookmarkEnd w:id="9633"/>
      <w:bookmarkEnd w:id="9634"/>
      <w:bookmarkEnd w:id="9635"/>
      <w:bookmarkEnd w:id="9636"/>
      <w:bookmarkEnd w:id="9637"/>
      <w:bookmarkEnd w:id="9638"/>
      <w:bookmarkEnd w:id="9639"/>
      <w:bookmarkEnd w:id="9640"/>
      <w:bookmarkEnd w:id="9641"/>
      <w:bookmarkEnd w:id="9642"/>
      <w:bookmarkEnd w:id="9643"/>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9644" w:name="_Toc5641451"/>
      <w:bookmarkStart w:id="9645" w:name="_Toc45652436"/>
      <w:bookmarkStart w:id="9646" w:name="_Toc45658868"/>
      <w:bookmarkStart w:id="9647" w:name="_Toc45720688"/>
      <w:bookmarkStart w:id="9648" w:name="_Toc45798566"/>
      <w:bookmarkStart w:id="9649" w:name="_Toc45897955"/>
      <w:bookmarkStart w:id="9650" w:name="_Toc51746159"/>
      <w:bookmarkStart w:id="9651" w:name="_Toc64446423"/>
      <w:bookmarkStart w:id="9652" w:name="_Toc73982293"/>
      <w:bookmarkStart w:id="9653" w:name="_Toc88652382"/>
      <w:bookmarkStart w:id="9654" w:name="_Toc97891425"/>
      <w:bookmarkStart w:id="9655" w:name="_Toc106109445"/>
      <w:r w:rsidRPr="00367E0D">
        <w:t>9.3.1.</w:t>
      </w:r>
      <w:r w:rsidR="0000182C">
        <w:t>1</w:t>
      </w:r>
      <w:r w:rsidR="00C2596B">
        <w:t>68</w:t>
      </w:r>
      <w:r w:rsidRPr="00367E0D">
        <w:tab/>
        <w:t>MDT PLMN List</w:t>
      </w:r>
      <w:bookmarkEnd w:id="9644"/>
      <w:bookmarkEnd w:id="9645"/>
      <w:bookmarkEnd w:id="9646"/>
      <w:bookmarkEnd w:id="9647"/>
      <w:bookmarkEnd w:id="9648"/>
      <w:bookmarkEnd w:id="9649"/>
      <w:bookmarkEnd w:id="9650"/>
      <w:bookmarkEnd w:id="9651"/>
      <w:bookmarkEnd w:id="9652"/>
      <w:bookmarkEnd w:id="9653"/>
      <w:bookmarkEnd w:id="9654"/>
      <w:bookmarkEnd w:id="9655"/>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9656" w:name="_Toc5641443"/>
      <w:bookmarkStart w:id="9657" w:name="_Hlk44338765"/>
      <w:bookmarkStart w:id="9658" w:name="_Toc45652437"/>
      <w:bookmarkStart w:id="9659" w:name="_Toc45658869"/>
      <w:bookmarkStart w:id="9660" w:name="_Toc45720689"/>
      <w:bookmarkStart w:id="9661" w:name="_Toc45798567"/>
      <w:bookmarkStart w:id="9662" w:name="_Toc45897956"/>
      <w:bookmarkStart w:id="9663" w:name="_Toc51746160"/>
      <w:bookmarkStart w:id="9664" w:name="_Toc64446424"/>
      <w:bookmarkStart w:id="9665" w:name="_Toc73982294"/>
      <w:bookmarkStart w:id="9666" w:name="_Toc88652383"/>
      <w:bookmarkStart w:id="9667" w:name="_Toc97891426"/>
      <w:bookmarkStart w:id="9668" w:name="_Toc106109446"/>
      <w:r w:rsidRPr="00367E0D">
        <w:t>9.3.1.</w:t>
      </w:r>
      <w:bookmarkEnd w:id="9657"/>
      <w:r w:rsidR="0000182C">
        <w:t>1</w:t>
      </w:r>
      <w:r w:rsidR="00C2596B">
        <w:t>69</w:t>
      </w:r>
      <w:r w:rsidRPr="00367E0D">
        <w:tab/>
        <w:t>MDT Configuration</w:t>
      </w:r>
      <w:bookmarkEnd w:id="9656"/>
      <w:r w:rsidRPr="00367E0D">
        <w:t>-NR</w:t>
      </w:r>
      <w:bookmarkEnd w:id="9658"/>
      <w:bookmarkEnd w:id="9659"/>
      <w:bookmarkEnd w:id="9660"/>
      <w:bookmarkEnd w:id="9661"/>
      <w:bookmarkEnd w:id="9662"/>
      <w:bookmarkEnd w:id="9663"/>
      <w:bookmarkEnd w:id="9664"/>
      <w:bookmarkEnd w:id="9665"/>
      <w:bookmarkEnd w:id="9666"/>
      <w:bookmarkEnd w:id="9667"/>
      <w:bookmarkEnd w:id="9668"/>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9669" w:name="OLE_LINK58"/>
            <w:bookmarkStart w:id="9670" w:name="OLE_LINK59"/>
            <w:bookmarkStart w:id="9671" w:name="OLE_LINK62"/>
            <w:r w:rsidRPr="00C141CE">
              <w:rPr>
                <w:rFonts w:eastAsia="SimSun"/>
                <w:i/>
                <w:lang w:eastAsia="ja-JP"/>
              </w:rPr>
              <w:t>Area</w:t>
            </w:r>
            <w:r w:rsidRPr="00C141CE">
              <w:rPr>
                <w:rFonts w:eastAsia="SimSun"/>
                <w:i/>
                <w:lang w:eastAsia="zh-CN"/>
              </w:rPr>
              <w:t xml:space="preserve"> Scope of MDT</w:t>
            </w:r>
            <w:bookmarkEnd w:id="9669"/>
            <w:bookmarkEnd w:id="9670"/>
            <w:bookmarkEnd w:id="9671"/>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9672" w:name="OLE_LINK83"/>
            <w:r w:rsidRPr="00DF5A47">
              <w:rPr>
                <w:rFonts w:eastAsia="SimSun"/>
                <w:lang w:eastAsia="zh-CN"/>
              </w:rPr>
              <w:t>C-ifM</w:t>
            </w:r>
            <w:bookmarkEnd w:id="9672"/>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9673"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9673"/>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9674" w:name="_Hlk44338814"/>
      <w:bookmarkStart w:id="9675" w:name="_Toc45652438"/>
      <w:bookmarkStart w:id="9676" w:name="_Toc45658870"/>
      <w:bookmarkStart w:id="9677" w:name="_Toc45720690"/>
      <w:bookmarkStart w:id="9678" w:name="_Toc45798568"/>
      <w:bookmarkStart w:id="9679" w:name="_Toc45897957"/>
      <w:bookmarkStart w:id="9680" w:name="_Toc51746161"/>
      <w:bookmarkStart w:id="9681" w:name="_Toc64446425"/>
      <w:bookmarkStart w:id="9682" w:name="_Toc73982295"/>
      <w:bookmarkStart w:id="9683" w:name="_Toc88652384"/>
      <w:bookmarkStart w:id="9684" w:name="_Toc97891427"/>
      <w:bookmarkStart w:id="9685" w:name="_Toc106109447"/>
      <w:r w:rsidRPr="00367E0D">
        <w:t>9.3.1.</w:t>
      </w:r>
      <w:bookmarkEnd w:id="9674"/>
      <w:r w:rsidR="0000182C">
        <w:t>17</w:t>
      </w:r>
      <w:r w:rsidR="00C2596B">
        <w:t>0</w:t>
      </w:r>
      <w:r w:rsidRPr="00367E0D">
        <w:tab/>
        <w:t>MDT Configuration-EUTRA</w:t>
      </w:r>
      <w:bookmarkEnd w:id="9675"/>
      <w:bookmarkEnd w:id="9676"/>
      <w:bookmarkEnd w:id="9677"/>
      <w:bookmarkEnd w:id="9678"/>
      <w:bookmarkEnd w:id="9679"/>
      <w:bookmarkEnd w:id="9680"/>
      <w:bookmarkEnd w:id="9681"/>
      <w:bookmarkEnd w:id="9682"/>
      <w:bookmarkEnd w:id="9683"/>
      <w:bookmarkEnd w:id="9684"/>
      <w:bookmarkEnd w:id="9685"/>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9686" w:name="OLE_LINK73"/>
      <w:bookmarkStart w:id="9687" w:name="OLE_LINK74"/>
      <w:bookmarkStart w:id="9688" w:name="_Hlk44338854"/>
      <w:bookmarkStart w:id="9689" w:name="_Toc45652439"/>
      <w:bookmarkStart w:id="9690" w:name="_Toc45658871"/>
      <w:bookmarkStart w:id="9691" w:name="_Toc45720691"/>
      <w:bookmarkStart w:id="9692" w:name="_Toc45798569"/>
      <w:bookmarkStart w:id="9693" w:name="_Toc45897958"/>
      <w:bookmarkStart w:id="9694" w:name="_Toc51746162"/>
      <w:bookmarkStart w:id="9695" w:name="_Toc64446426"/>
      <w:bookmarkStart w:id="9696" w:name="_Toc73982296"/>
      <w:bookmarkStart w:id="9697" w:name="_Toc88652385"/>
      <w:bookmarkStart w:id="9698" w:name="_Toc97891428"/>
      <w:bookmarkStart w:id="9699" w:name="_Toc106109448"/>
      <w:r w:rsidRPr="00367E0D">
        <w:t>9.3.1.</w:t>
      </w:r>
      <w:bookmarkEnd w:id="9688"/>
      <w:r w:rsidR="0000182C">
        <w:t>17</w:t>
      </w:r>
      <w:r w:rsidR="00C2596B">
        <w:t>1</w:t>
      </w:r>
      <w:r w:rsidRPr="00367E0D">
        <w:tab/>
        <w:t>M1 Configuration</w:t>
      </w:r>
      <w:bookmarkEnd w:id="9689"/>
      <w:bookmarkEnd w:id="9690"/>
      <w:bookmarkEnd w:id="9691"/>
      <w:bookmarkEnd w:id="9692"/>
      <w:bookmarkEnd w:id="9693"/>
      <w:bookmarkEnd w:id="9694"/>
      <w:bookmarkEnd w:id="9695"/>
      <w:bookmarkEnd w:id="9696"/>
      <w:bookmarkEnd w:id="9697"/>
      <w:bookmarkEnd w:id="9698"/>
      <w:bookmarkEnd w:id="9699"/>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Change w:id="9700">
          <w:tblGrid>
            <w:gridCol w:w="2268"/>
            <w:gridCol w:w="1021"/>
            <w:gridCol w:w="1078"/>
            <w:gridCol w:w="1589"/>
            <w:gridCol w:w="1759"/>
            <w:gridCol w:w="1078"/>
            <w:gridCol w:w="1078"/>
          </w:tblGrid>
        </w:tblGridChange>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9701"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9702" w:name="_Hlk44338900"/>
      <w:bookmarkStart w:id="9703" w:name="_Toc45652440"/>
      <w:bookmarkStart w:id="9704" w:name="_Toc45658872"/>
      <w:bookmarkStart w:id="9705" w:name="_Toc45720692"/>
      <w:bookmarkStart w:id="9706" w:name="_Toc45798570"/>
      <w:bookmarkStart w:id="9707" w:name="_Toc45897959"/>
      <w:bookmarkStart w:id="9708" w:name="_Toc51746163"/>
      <w:bookmarkStart w:id="9709" w:name="_Toc64446427"/>
      <w:bookmarkStart w:id="9710" w:name="_Toc73982297"/>
      <w:bookmarkStart w:id="9711" w:name="_Toc88652386"/>
      <w:bookmarkStart w:id="9712" w:name="_Toc97891429"/>
      <w:bookmarkStart w:id="9713" w:name="_Toc106109449"/>
      <w:r w:rsidRPr="00367E0D">
        <w:t>9.3.1.</w:t>
      </w:r>
      <w:bookmarkEnd w:id="9702"/>
      <w:r w:rsidR="0000182C">
        <w:t>17</w:t>
      </w:r>
      <w:r w:rsidR="00C2596B">
        <w:t>2</w:t>
      </w:r>
      <w:r w:rsidRPr="00367E0D">
        <w:tab/>
        <w:t>M4 Configuration</w:t>
      </w:r>
      <w:bookmarkEnd w:id="9701"/>
      <w:bookmarkEnd w:id="9703"/>
      <w:bookmarkEnd w:id="9704"/>
      <w:bookmarkEnd w:id="9705"/>
      <w:bookmarkEnd w:id="9706"/>
      <w:bookmarkEnd w:id="9707"/>
      <w:bookmarkEnd w:id="9708"/>
      <w:bookmarkEnd w:id="9709"/>
      <w:bookmarkEnd w:id="9710"/>
      <w:bookmarkEnd w:id="9711"/>
      <w:bookmarkEnd w:id="9712"/>
      <w:bookmarkEnd w:id="9713"/>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9714" w:name="_Toc5641450"/>
      <w:bookmarkStart w:id="9715" w:name="_Hlk44338918"/>
      <w:bookmarkStart w:id="9716" w:name="_Toc45652441"/>
      <w:bookmarkStart w:id="9717" w:name="_Toc45658873"/>
      <w:bookmarkStart w:id="9718" w:name="_Toc45720693"/>
      <w:bookmarkStart w:id="9719" w:name="_Toc45798571"/>
      <w:bookmarkStart w:id="9720" w:name="_Toc45897960"/>
      <w:bookmarkStart w:id="9721" w:name="_Toc51746164"/>
      <w:bookmarkStart w:id="9722" w:name="_Toc64446428"/>
      <w:bookmarkStart w:id="9723" w:name="_Toc73982298"/>
      <w:bookmarkStart w:id="9724" w:name="_Toc88652387"/>
      <w:bookmarkStart w:id="9725" w:name="_Toc97891430"/>
      <w:bookmarkStart w:id="9726" w:name="_Toc106109450"/>
      <w:r w:rsidRPr="00367E0D">
        <w:t>9.3.1.</w:t>
      </w:r>
      <w:bookmarkEnd w:id="9715"/>
      <w:r w:rsidR="0000182C">
        <w:t>17</w:t>
      </w:r>
      <w:r w:rsidR="00C2596B">
        <w:t>3</w:t>
      </w:r>
      <w:r w:rsidRPr="00367E0D">
        <w:tab/>
        <w:t>M5 Configuration</w:t>
      </w:r>
      <w:bookmarkEnd w:id="9714"/>
      <w:bookmarkEnd w:id="9716"/>
      <w:bookmarkEnd w:id="9717"/>
      <w:bookmarkEnd w:id="9718"/>
      <w:bookmarkEnd w:id="9719"/>
      <w:bookmarkEnd w:id="9720"/>
      <w:bookmarkEnd w:id="9721"/>
      <w:bookmarkEnd w:id="9722"/>
      <w:bookmarkEnd w:id="9723"/>
      <w:bookmarkEnd w:id="9724"/>
      <w:bookmarkEnd w:id="9725"/>
      <w:bookmarkEnd w:id="9726"/>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9727" w:name="_Toc5641463"/>
      <w:bookmarkStart w:id="9728" w:name="_Hlk44338945"/>
      <w:bookmarkStart w:id="9729" w:name="_Toc45652442"/>
      <w:bookmarkStart w:id="9730" w:name="_Toc45658874"/>
      <w:bookmarkStart w:id="9731" w:name="_Toc45720694"/>
      <w:bookmarkStart w:id="9732" w:name="_Toc45798572"/>
      <w:bookmarkStart w:id="9733" w:name="_Toc45897961"/>
      <w:bookmarkStart w:id="9734" w:name="_Toc51746165"/>
      <w:bookmarkStart w:id="9735" w:name="_Toc64446429"/>
      <w:bookmarkStart w:id="9736" w:name="_Toc73982299"/>
      <w:bookmarkStart w:id="9737" w:name="_Toc88652388"/>
      <w:bookmarkStart w:id="9738" w:name="_Toc97891431"/>
      <w:bookmarkStart w:id="9739" w:name="_Toc106109451"/>
      <w:r w:rsidRPr="00367E0D">
        <w:t>9.3.1.</w:t>
      </w:r>
      <w:bookmarkEnd w:id="9728"/>
      <w:r w:rsidR="0000182C">
        <w:t>17</w:t>
      </w:r>
      <w:r w:rsidR="00C2596B">
        <w:t>4</w:t>
      </w:r>
      <w:r w:rsidRPr="00367E0D">
        <w:tab/>
        <w:t>M6 Configuration</w:t>
      </w:r>
      <w:bookmarkEnd w:id="9727"/>
      <w:bookmarkEnd w:id="9729"/>
      <w:bookmarkEnd w:id="9730"/>
      <w:bookmarkEnd w:id="9731"/>
      <w:bookmarkEnd w:id="9732"/>
      <w:bookmarkEnd w:id="9733"/>
      <w:bookmarkEnd w:id="9734"/>
      <w:bookmarkEnd w:id="9735"/>
      <w:bookmarkEnd w:id="9736"/>
      <w:bookmarkEnd w:id="9737"/>
      <w:bookmarkEnd w:id="9738"/>
      <w:bookmarkEnd w:id="9739"/>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9740" w:name="_Toc5641464"/>
    </w:p>
    <w:p w14:paraId="6D7A0BFF" w14:textId="77777777" w:rsidR="0011047B" w:rsidRPr="00367E0D" w:rsidRDefault="0011047B" w:rsidP="00367E0D">
      <w:pPr>
        <w:pStyle w:val="Heading4"/>
      </w:pPr>
      <w:bookmarkStart w:id="9741" w:name="_Hlk44338964"/>
      <w:bookmarkStart w:id="9742" w:name="_Toc45652443"/>
      <w:bookmarkStart w:id="9743" w:name="_Toc45658875"/>
      <w:bookmarkStart w:id="9744" w:name="_Toc45720695"/>
      <w:bookmarkStart w:id="9745" w:name="_Toc45798573"/>
      <w:bookmarkStart w:id="9746" w:name="_Toc45897962"/>
      <w:bookmarkStart w:id="9747" w:name="_Toc51746166"/>
      <w:bookmarkStart w:id="9748" w:name="_Toc64446430"/>
      <w:bookmarkStart w:id="9749" w:name="_Toc73982300"/>
      <w:bookmarkStart w:id="9750" w:name="_Toc88652389"/>
      <w:bookmarkStart w:id="9751" w:name="_Toc97891432"/>
      <w:bookmarkStart w:id="9752" w:name="_Toc106109452"/>
      <w:r w:rsidRPr="00367E0D">
        <w:t>9.3.1.</w:t>
      </w:r>
      <w:bookmarkEnd w:id="9741"/>
      <w:r w:rsidR="0000182C">
        <w:t>17</w:t>
      </w:r>
      <w:r w:rsidR="00C2596B">
        <w:t>5</w:t>
      </w:r>
      <w:r w:rsidRPr="00367E0D">
        <w:tab/>
        <w:t>M7 Configuration</w:t>
      </w:r>
      <w:bookmarkEnd w:id="9740"/>
      <w:bookmarkEnd w:id="9742"/>
      <w:bookmarkEnd w:id="9743"/>
      <w:bookmarkEnd w:id="9744"/>
      <w:bookmarkEnd w:id="9745"/>
      <w:bookmarkEnd w:id="9746"/>
      <w:bookmarkEnd w:id="9747"/>
      <w:bookmarkEnd w:id="9748"/>
      <w:bookmarkEnd w:id="9749"/>
      <w:bookmarkEnd w:id="9750"/>
      <w:bookmarkEnd w:id="9751"/>
      <w:bookmarkEnd w:id="9752"/>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9753" w:name="OLE_LINK106"/>
      <w:bookmarkStart w:id="9754" w:name="_Hlk44338980"/>
      <w:bookmarkStart w:id="9755" w:name="_Toc45652444"/>
      <w:bookmarkStart w:id="9756" w:name="_Toc45658876"/>
      <w:bookmarkStart w:id="9757" w:name="_Toc45720696"/>
      <w:bookmarkStart w:id="9758" w:name="_Toc45798574"/>
      <w:bookmarkStart w:id="9759" w:name="_Toc45897963"/>
      <w:bookmarkStart w:id="9760" w:name="_Toc51746167"/>
      <w:bookmarkStart w:id="9761" w:name="_Toc64446431"/>
      <w:bookmarkStart w:id="9762" w:name="_Toc73982301"/>
      <w:bookmarkStart w:id="9763" w:name="_Toc88652390"/>
      <w:bookmarkStart w:id="9764" w:name="_Toc97891433"/>
      <w:bookmarkStart w:id="9765" w:name="_Toc106109453"/>
      <w:r w:rsidRPr="00367E0D">
        <w:t>9.3.1.</w:t>
      </w:r>
      <w:bookmarkEnd w:id="9686"/>
      <w:bookmarkEnd w:id="9687"/>
      <w:bookmarkEnd w:id="9754"/>
      <w:r w:rsidR="0000182C">
        <w:t>17</w:t>
      </w:r>
      <w:r w:rsidR="00C2596B">
        <w:t>6</w:t>
      </w:r>
      <w:r w:rsidRPr="00367E0D">
        <w:tab/>
        <w:t>MDT Location Information</w:t>
      </w:r>
      <w:bookmarkEnd w:id="9755"/>
      <w:bookmarkEnd w:id="9756"/>
      <w:bookmarkEnd w:id="9757"/>
      <w:bookmarkEnd w:id="9758"/>
      <w:bookmarkEnd w:id="9759"/>
      <w:bookmarkEnd w:id="9760"/>
      <w:bookmarkEnd w:id="9761"/>
      <w:bookmarkEnd w:id="9762"/>
      <w:bookmarkEnd w:id="9763"/>
      <w:bookmarkEnd w:id="9764"/>
      <w:bookmarkEnd w:id="9765"/>
    </w:p>
    <w:bookmarkEnd w:id="9753"/>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9766" w:name="OLE_LINK79"/>
      <w:bookmarkStart w:id="97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9766"/>
          <w:bookmarkEnd w:id="97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9768" w:name="_Toc20953845"/>
      <w:bookmarkStart w:id="9769" w:name="_Hlk44339005"/>
      <w:bookmarkStart w:id="9770" w:name="_Toc45652445"/>
      <w:bookmarkStart w:id="9771" w:name="_Toc45658877"/>
      <w:bookmarkStart w:id="9772" w:name="_Toc45720697"/>
      <w:bookmarkStart w:id="9773" w:name="_Toc45798575"/>
      <w:bookmarkStart w:id="9774" w:name="_Toc45897964"/>
      <w:bookmarkStart w:id="9775" w:name="_Toc51746168"/>
      <w:bookmarkStart w:id="9776" w:name="_Toc64446432"/>
      <w:bookmarkStart w:id="9777" w:name="_Toc73982302"/>
      <w:bookmarkStart w:id="9778" w:name="_Toc88652391"/>
      <w:bookmarkStart w:id="9779" w:name="_Toc97891434"/>
      <w:bookmarkStart w:id="9780" w:name="_Toc106109454"/>
      <w:r>
        <w:t>9.3.1.</w:t>
      </w:r>
      <w:bookmarkEnd w:id="9769"/>
      <w:r w:rsidR="0000182C">
        <w:t>1</w:t>
      </w:r>
      <w:r w:rsidR="00922286">
        <w:t>7</w:t>
      </w:r>
      <w:r w:rsidR="00C2596B">
        <w:t>7</w:t>
      </w:r>
      <w:r>
        <w:tab/>
        <w:t>Bluetooth Measurement Configuration</w:t>
      </w:r>
      <w:bookmarkEnd w:id="9768"/>
      <w:bookmarkEnd w:id="9770"/>
      <w:bookmarkEnd w:id="9771"/>
      <w:bookmarkEnd w:id="9772"/>
      <w:bookmarkEnd w:id="9773"/>
      <w:bookmarkEnd w:id="9774"/>
      <w:bookmarkEnd w:id="9775"/>
      <w:bookmarkEnd w:id="9776"/>
      <w:bookmarkEnd w:id="9777"/>
      <w:bookmarkEnd w:id="9778"/>
      <w:bookmarkEnd w:id="9779"/>
      <w:bookmarkEnd w:id="9780"/>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9781" w:name="_Toc20953846"/>
      <w:bookmarkStart w:id="9782" w:name="_Hlk44339021"/>
      <w:bookmarkStart w:id="9783" w:name="_Toc45652446"/>
      <w:bookmarkStart w:id="9784" w:name="_Toc45658878"/>
      <w:bookmarkStart w:id="9785" w:name="_Toc45720698"/>
      <w:bookmarkStart w:id="9786" w:name="_Toc45798576"/>
      <w:bookmarkStart w:id="9787" w:name="_Toc45897965"/>
      <w:bookmarkStart w:id="9788" w:name="_Toc51746169"/>
      <w:bookmarkStart w:id="9789" w:name="_Toc64446433"/>
      <w:bookmarkStart w:id="9790" w:name="_Toc73982303"/>
      <w:bookmarkStart w:id="9791" w:name="_Toc88652392"/>
      <w:bookmarkStart w:id="9792" w:name="_Toc97891435"/>
      <w:bookmarkStart w:id="9793" w:name="_Toc106109455"/>
      <w:r>
        <w:t>9.</w:t>
      </w:r>
      <w:r w:rsidR="0000182C">
        <w:t>3</w:t>
      </w:r>
      <w:r>
        <w:t>.1.</w:t>
      </w:r>
      <w:bookmarkEnd w:id="9782"/>
      <w:r w:rsidR="0000182C">
        <w:t>1</w:t>
      </w:r>
      <w:r w:rsidR="00C2596B">
        <w:t>78</w:t>
      </w:r>
      <w:r>
        <w:tab/>
        <w:t>WLAN Measurement Configuration</w:t>
      </w:r>
      <w:bookmarkEnd w:id="9781"/>
      <w:bookmarkEnd w:id="9783"/>
      <w:bookmarkEnd w:id="9784"/>
      <w:bookmarkEnd w:id="9785"/>
      <w:bookmarkEnd w:id="9786"/>
      <w:bookmarkEnd w:id="9787"/>
      <w:bookmarkEnd w:id="9788"/>
      <w:bookmarkEnd w:id="9789"/>
      <w:bookmarkEnd w:id="9790"/>
      <w:bookmarkEnd w:id="9791"/>
      <w:bookmarkEnd w:id="9792"/>
      <w:bookmarkEnd w:id="9793"/>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9794" w:name="OLE_LINK157"/>
      <w:bookmarkStart w:id="9795" w:name="_Toc45652447"/>
      <w:bookmarkStart w:id="9796" w:name="_Toc45658879"/>
      <w:bookmarkStart w:id="9797" w:name="_Toc45720699"/>
      <w:bookmarkStart w:id="9798" w:name="_Toc45798577"/>
      <w:bookmarkStart w:id="9799" w:name="_Toc45897966"/>
      <w:bookmarkStart w:id="9800" w:name="_Toc51746170"/>
      <w:bookmarkStart w:id="9801" w:name="_Toc64446434"/>
      <w:bookmarkStart w:id="9802" w:name="_Toc73982304"/>
      <w:bookmarkStart w:id="9803" w:name="_Toc88652393"/>
      <w:bookmarkStart w:id="9804" w:name="_Toc97891436"/>
      <w:bookmarkStart w:id="9805" w:name="_Toc106109456"/>
      <w:r>
        <w:t>9.3.1.</w:t>
      </w:r>
      <w:bookmarkEnd w:id="9794"/>
      <w:r w:rsidR="0000182C">
        <w:t>1</w:t>
      </w:r>
      <w:r w:rsidR="00C2596B">
        <w:t>79</w:t>
      </w:r>
      <w:r>
        <w:tab/>
        <w:t>Sensor Measurement Configuration</w:t>
      </w:r>
      <w:bookmarkEnd w:id="9795"/>
      <w:bookmarkEnd w:id="9796"/>
      <w:bookmarkEnd w:id="9797"/>
      <w:bookmarkEnd w:id="9798"/>
      <w:bookmarkEnd w:id="9799"/>
      <w:bookmarkEnd w:id="9800"/>
      <w:bookmarkEnd w:id="9801"/>
      <w:bookmarkEnd w:id="9802"/>
      <w:bookmarkEnd w:id="9803"/>
      <w:bookmarkEnd w:id="9804"/>
      <w:bookmarkEnd w:id="9805"/>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9806" w:name="OLE_LINK158"/>
      <w:bookmarkStart w:id="9807" w:name="_Toc45652448"/>
      <w:bookmarkStart w:id="9808" w:name="_Toc45658880"/>
      <w:bookmarkStart w:id="9809" w:name="_Toc45720700"/>
      <w:bookmarkStart w:id="9810" w:name="_Toc45798578"/>
      <w:bookmarkStart w:id="9811" w:name="_Toc45897967"/>
      <w:bookmarkStart w:id="9812" w:name="_Toc51746171"/>
      <w:bookmarkStart w:id="9813" w:name="_Toc64446435"/>
      <w:bookmarkStart w:id="9814" w:name="_Toc73982305"/>
      <w:bookmarkStart w:id="9815" w:name="_Toc88652394"/>
      <w:bookmarkStart w:id="9816" w:name="_Toc97891437"/>
      <w:bookmarkStart w:id="9817" w:name="_Toc106109457"/>
      <w:r w:rsidRPr="00367E0D">
        <w:t>9.3.1.</w:t>
      </w:r>
      <w:bookmarkEnd w:id="9806"/>
      <w:r w:rsidR="0000182C">
        <w:t>18</w:t>
      </w:r>
      <w:r w:rsidR="00C2596B">
        <w:t>0</w:t>
      </w:r>
      <w:r w:rsidRPr="00367E0D">
        <w:tab/>
        <w:t xml:space="preserve">Event </w:t>
      </w:r>
      <w:r w:rsidR="008756E8">
        <w:t>T</w:t>
      </w:r>
      <w:r w:rsidRPr="00367E0D">
        <w:t>rigger Logged MDT Configuration</w:t>
      </w:r>
      <w:bookmarkEnd w:id="9807"/>
      <w:bookmarkEnd w:id="9808"/>
      <w:bookmarkEnd w:id="9809"/>
      <w:bookmarkEnd w:id="9810"/>
      <w:bookmarkEnd w:id="9811"/>
      <w:bookmarkEnd w:id="9812"/>
      <w:bookmarkEnd w:id="9813"/>
      <w:bookmarkEnd w:id="9814"/>
      <w:bookmarkEnd w:id="9815"/>
      <w:bookmarkEnd w:id="9816"/>
      <w:bookmarkEnd w:id="9817"/>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9818"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9818"/>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9819"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9819"/>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9820" w:name="_Hlk44339742"/>
      <w:bookmarkStart w:id="9821" w:name="_Toc45652449"/>
      <w:bookmarkStart w:id="9822" w:name="_Toc45658881"/>
      <w:bookmarkStart w:id="9823" w:name="_Toc45720701"/>
      <w:bookmarkStart w:id="9824" w:name="_Toc45798579"/>
      <w:bookmarkStart w:id="9825" w:name="_Toc45897968"/>
      <w:bookmarkStart w:id="9826" w:name="_Toc51746172"/>
      <w:bookmarkStart w:id="9827" w:name="_Toc64446436"/>
      <w:bookmarkStart w:id="9828" w:name="_Toc73982306"/>
      <w:bookmarkStart w:id="9829" w:name="_Toc88652395"/>
      <w:bookmarkStart w:id="9830" w:name="_Toc97891438"/>
      <w:bookmarkStart w:id="9831" w:name="_Toc106109458"/>
      <w:r w:rsidRPr="00367E0D">
        <w:t>9.3.1.</w:t>
      </w:r>
      <w:bookmarkEnd w:id="9820"/>
      <w:r w:rsidRPr="00367E0D">
        <w:t>18</w:t>
      </w:r>
      <w:r w:rsidR="00C2596B">
        <w:t>1</w:t>
      </w:r>
      <w:r w:rsidRPr="00367E0D">
        <w:tab/>
        <w:t>NR Frequency Info</w:t>
      </w:r>
      <w:bookmarkEnd w:id="9821"/>
      <w:bookmarkEnd w:id="9822"/>
      <w:bookmarkEnd w:id="9823"/>
      <w:bookmarkEnd w:id="9824"/>
      <w:bookmarkEnd w:id="9825"/>
      <w:bookmarkEnd w:id="9826"/>
      <w:bookmarkEnd w:id="9827"/>
      <w:bookmarkEnd w:id="9828"/>
      <w:bookmarkEnd w:id="9829"/>
      <w:bookmarkEnd w:id="9830"/>
      <w:bookmarkEnd w:id="9831"/>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9832" w:name="OLE_LINK153"/>
            <w:r>
              <w:rPr>
                <w:rFonts w:eastAsia="SimSun"/>
              </w:rPr>
              <w:t>maxnoofNRCellBands</w:t>
            </w:r>
            <w:bookmarkEnd w:id="9832"/>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9833" w:name="_Hlk44339755"/>
      <w:bookmarkStart w:id="9834" w:name="_Toc45652450"/>
      <w:bookmarkStart w:id="9835" w:name="_Toc45658882"/>
      <w:bookmarkStart w:id="9836" w:name="_Toc45720702"/>
      <w:bookmarkStart w:id="9837" w:name="_Toc45798580"/>
      <w:bookmarkStart w:id="9838" w:name="_Toc45897969"/>
      <w:bookmarkStart w:id="9839" w:name="_Toc51746173"/>
      <w:bookmarkStart w:id="9840" w:name="_Toc64446437"/>
      <w:bookmarkStart w:id="9841" w:name="_Toc73982307"/>
      <w:bookmarkStart w:id="9842" w:name="_Toc88652396"/>
      <w:bookmarkStart w:id="9843" w:name="_Toc97891439"/>
      <w:bookmarkStart w:id="9844" w:name="_Toc106109459"/>
      <w:r w:rsidRPr="00367E0D">
        <w:t>9.3.1.</w:t>
      </w:r>
      <w:bookmarkEnd w:id="9833"/>
      <w:r w:rsidRPr="00367E0D">
        <w:t>18</w:t>
      </w:r>
      <w:r w:rsidR="00C2596B">
        <w:t>2</w:t>
      </w:r>
      <w:r w:rsidRPr="00367E0D">
        <w:tab/>
        <w:t>Area Scope of Neighbour Cells</w:t>
      </w:r>
      <w:bookmarkEnd w:id="9834"/>
      <w:bookmarkEnd w:id="9835"/>
      <w:bookmarkEnd w:id="9836"/>
      <w:bookmarkEnd w:id="9837"/>
      <w:bookmarkEnd w:id="9838"/>
      <w:bookmarkEnd w:id="9839"/>
      <w:bookmarkEnd w:id="9840"/>
      <w:bookmarkEnd w:id="9841"/>
      <w:bookmarkEnd w:id="9842"/>
      <w:bookmarkEnd w:id="9843"/>
      <w:bookmarkEnd w:id="9844"/>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9845" w:name="_Hlk21114933"/>
      <w:bookmarkStart w:id="9846" w:name="_Toc45652451"/>
      <w:bookmarkStart w:id="9847" w:name="_Toc45658883"/>
      <w:bookmarkStart w:id="9848" w:name="_Toc45720703"/>
      <w:bookmarkStart w:id="9849" w:name="_Toc45798581"/>
      <w:bookmarkStart w:id="9850" w:name="_Toc45897970"/>
      <w:bookmarkStart w:id="9851" w:name="_Toc51746174"/>
      <w:bookmarkStart w:id="9852" w:name="_Toc64446438"/>
      <w:bookmarkStart w:id="9853" w:name="_Toc73982308"/>
      <w:bookmarkStart w:id="9854" w:name="_Toc88652397"/>
      <w:bookmarkStart w:id="9855" w:name="_Toc97891440"/>
      <w:bookmarkStart w:id="9856" w:name="_Toc106109460"/>
      <w:r w:rsidRPr="009F5A10">
        <w:t>9.</w:t>
      </w:r>
      <w:r>
        <w:t>3</w:t>
      </w:r>
      <w:r w:rsidRPr="009F5A10">
        <w:t>.</w:t>
      </w:r>
      <w:r>
        <w:t>1</w:t>
      </w:r>
      <w:r w:rsidRPr="009F5A10">
        <w:t>.</w:t>
      </w:r>
      <w:r>
        <w:t>18</w:t>
      </w:r>
      <w:r w:rsidR="00961FD0">
        <w:t>3</w:t>
      </w:r>
      <w:r w:rsidRPr="009F5A10">
        <w:tab/>
      </w:r>
      <w:r>
        <w:t>NPN Paging Assistance Information</w:t>
      </w:r>
      <w:bookmarkEnd w:id="9846"/>
      <w:bookmarkEnd w:id="9847"/>
      <w:bookmarkEnd w:id="9848"/>
      <w:bookmarkEnd w:id="9849"/>
      <w:bookmarkEnd w:id="9850"/>
      <w:bookmarkEnd w:id="9851"/>
      <w:bookmarkEnd w:id="9852"/>
      <w:bookmarkEnd w:id="9853"/>
      <w:bookmarkEnd w:id="9854"/>
      <w:bookmarkEnd w:id="9855"/>
      <w:bookmarkEnd w:id="9856"/>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9857" w:name="_Hlk21013628"/>
      <w:bookmarkStart w:id="9858" w:name="_Hlk21114435"/>
      <w:bookmarkEnd w:id="9845"/>
    </w:p>
    <w:p w14:paraId="0C4947DF" w14:textId="77777777" w:rsidR="0035606B" w:rsidRPr="00D90A17" w:rsidRDefault="0035606B" w:rsidP="0035606B">
      <w:pPr>
        <w:pStyle w:val="Heading4"/>
        <w:rPr>
          <w:rFonts w:eastAsia="SimSun"/>
        </w:rPr>
      </w:pPr>
      <w:bookmarkStart w:id="9859" w:name="_Toc45652452"/>
      <w:bookmarkStart w:id="9860" w:name="_Toc45658884"/>
      <w:bookmarkStart w:id="9861" w:name="_Toc45720704"/>
      <w:bookmarkStart w:id="9862" w:name="_Toc45798582"/>
      <w:bookmarkStart w:id="9863" w:name="_Toc45897971"/>
      <w:bookmarkStart w:id="9864" w:name="_Toc51746175"/>
      <w:bookmarkStart w:id="9865" w:name="_Toc64446439"/>
      <w:bookmarkStart w:id="9866" w:name="_Toc73982309"/>
      <w:bookmarkStart w:id="9867" w:name="_Toc88652398"/>
      <w:bookmarkStart w:id="9868" w:name="_Toc97891441"/>
      <w:bookmarkStart w:id="9869" w:name="_Toc106109461"/>
      <w:bookmarkEnd w:id="9857"/>
      <w:bookmarkEnd w:id="9858"/>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9859"/>
      <w:bookmarkEnd w:id="9860"/>
      <w:bookmarkEnd w:id="9861"/>
      <w:bookmarkEnd w:id="9862"/>
      <w:bookmarkEnd w:id="9863"/>
      <w:bookmarkEnd w:id="9864"/>
      <w:bookmarkEnd w:id="9865"/>
      <w:bookmarkEnd w:id="9866"/>
      <w:bookmarkEnd w:id="9867"/>
      <w:bookmarkEnd w:id="9868"/>
      <w:bookmarkEnd w:id="9869"/>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9870" w:name="_Toc45652453"/>
      <w:bookmarkStart w:id="9871" w:name="_Toc45658885"/>
      <w:bookmarkStart w:id="9872" w:name="_Toc45720705"/>
      <w:bookmarkStart w:id="9873" w:name="_Toc45798583"/>
      <w:bookmarkStart w:id="9874" w:name="_Toc45897972"/>
      <w:bookmarkStart w:id="9875" w:name="_Toc51746176"/>
      <w:bookmarkStart w:id="9876" w:name="_Toc64446440"/>
      <w:bookmarkStart w:id="9877" w:name="_Toc73982310"/>
      <w:bookmarkStart w:id="9878" w:name="_Toc88652399"/>
      <w:bookmarkStart w:id="9879" w:name="_Toc97891442"/>
      <w:bookmarkStart w:id="9880" w:name="_Toc106109462"/>
      <w:r w:rsidRPr="00637F43">
        <w:t>9.3.1.</w:t>
      </w:r>
      <w:r>
        <w:t>18</w:t>
      </w:r>
      <w:r w:rsidR="00961FD0">
        <w:t>5</w:t>
      </w:r>
      <w:r w:rsidRPr="00637F43">
        <w:tab/>
        <w:t>Cell CAG Information</w:t>
      </w:r>
      <w:bookmarkEnd w:id="9870"/>
      <w:bookmarkEnd w:id="9871"/>
      <w:bookmarkEnd w:id="9872"/>
      <w:bookmarkEnd w:id="9873"/>
      <w:bookmarkEnd w:id="9874"/>
      <w:bookmarkEnd w:id="9875"/>
      <w:bookmarkEnd w:id="9876"/>
      <w:bookmarkEnd w:id="9877"/>
      <w:bookmarkEnd w:id="9878"/>
      <w:bookmarkEnd w:id="9879"/>
      <w:bookmarkEnd w:id="9880"/>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9881" w:name="_Toc45652454"/>
      <w:bookmarkStart w:id="9882" w:name="_Toc45658886"/>
      <w:bookmarkStart w:id="9883" w:name="_Toc45720706"/>
      <w:bookmarkStart w:id="9884" w:name="_Toc45798584"/>
      <w:bookmarkStart w:id="9885" w:name="_Toc45897973"/>
      <w:bookmarkStart w:id="9886" w:name="_Toc51746177"/>
      <w:bookmarkStart w:id="9887" w:name="_Toc64446441"/>
      <w:bookmarkStart w:id="9888" w:name="_Toc73982311"/>
      <w:bookmarkStart w:id="9889" w:name="_Toc88652400"/>
      <w:bookmarkStart w:id="9890" w:name="_Toc97891443"/>
      <w:bookmarkStart w:id="9891" w:name="_Toc106109463"/>
      <w:r w:rsidRPr="001D2E49">
        <w:t>9.3.1.</w:t>
      </w:r>
      <w:r>
        <w:t>18</w:t>
      </w:r>
      <w:r w:rsidR="00961FD0">
        <w:t>6</w:t>
      </w:r>
      <w:r w:rsidRPr="001D2E49">
        <w:tab/>
        <w:t xml:space="preserve">Target to Source </w:t>
      </w:r>
      <w:r>
        <w:t>Failure Transparent</w:t>
      </w:r>
      <w:r w:rsidRPr="001D2E49">
        <w:t xml:space="preserve"> Container</w:t>
      </w:r>
      <w:bookmarkEnd w:id="9881"/>
      <w:bookmarkEnd w:id="9882"/>
      <w:bookmarkEnd w:id="9883"/>
      <w:bookmarkEnd w:id="9884"/>
      <w:bookmarkEnd w:id="9885"/>
      <w:bookmarkEnd w:id="9886"/>
      <w:bookmarkEnd w:id="9887"/>
      <w:bookmarkEnd w:id="9888"/>
      <w:bookmarkEnd w:id="9889"/>
      <w:bookmarkEnd w:id="9890"/>
      <w:bookmarkEnd w:id="989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9892" w:name="_Toc45652455"/>
      <w:bookmarkStart w:id="9893" w:name="_Toc45658887"/>
      <w:bookmarkStart w:id="9894" w:name="_Toc45720707"/>
      <w:bookmarkStart w:id="9895" w:name="_Toc45798585"/>
      <w:bookmarkStart w:id="9896" w:name="_Toc45897974"/>
      <w:bookmarkStart w:id="9897" w:name="_Toc51746178"/>
      <w:bookmarkStart w:id="9898" w:name="_Toc64446442"/>
      <w:bookmarkStart w:id="9899" w:name="_Toc73982312"/>
      <w:bookmarkStart w:id="9900" w:name="_Toc88652401"/>
      <w:bookmarkStart w:id="9901" w:name="_Toc97891444"/>
      <w:bookmarkStart w:id="9902" w:name="_Toc106109464"/>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9892"/>
      <w:bookmarkEnd w:id="9893"/>
      <w:bookmarkEnd w:id="9894"/>
      <w:bookmarkEnd w:id="9895"/>
      <w:bookmarkEnd w:id="9896"/>
      <w:bookmarkEnd w:id="9897"/>
      <w:bookmarkEnd w:id="9898"/>
      <w:bookmarkEnd w:id="9899"/>
      <w:bookmarkEnd w:id="9900"/>
      <w:bookmarkEnd w:id="9901"/>
      <w:bookmarkEnd w:id="9902"/>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9903" w:name="_Toc45652456"/>
      <w:bookmarkStart w:id="9904" w:name="_Toc45658888"/>
      <w:bookmarkStart w:id="9905" w:name="_Toc45720708"/>
      <w:bookmarkStart w:id="9906" w:name="_Toc45798586"/>
      <w:bookmarkStart w:id="9907" w:name="_Toc45897975"/>
      <w:bookmarkStart w:id="9908" w:name="_Toc51746179"/>
      <w:bookmarkStart w:id="9909" w:name="_Toc64446443"/>
      <w:bookmarkStart w:id="9910" w:name="_Toc73982313"/>
      <w:bookmarkStart w:id="9911" w:name="_Toc88652402"/>
      <w:bookmarkStart w:id="9912" w:name="_Toc97891445"/>
      <w:bookmarkStart w:id="9913" w:name="_Toc106109465"/>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9903"/>
      <w:bookmarkEnd w:id="9904"/>
      <w:bookmarkEnd w:id="9905"/>
      <w:bookmarkEnd w:id="9906"/>
      <w:bookmarkEnd w:id="9907"/>
      <w:bookmarkEnd w:id="9908"/>
      <w:bookmarkEnd w:id="9909"/>
      <w:bookmarkEnd w:id="9910"/>
      <w:bookmarkEnd w:id="9911"/>
      <w:bookmarkEnd w:id="9912"/>
      <w:bookmarkEnd w:id="9913"/>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9914" w:name="_Toc45652457"/>
      <w:bookmarkStart w:id="9915" w:name="_Toc45658889"/>
      <w:bookmarkStart w:id="9916" w:name="_Toc45720709"/>
      <w:bookmarkStart w:id="9917" w:name="_Toc45798587"/>
      <w:bookmarkStart w:id="9918" w:name="_Toc45897976"/>
      <w:bookmarkStart w:id="9919" w:name="_Toc51746180"/>
      <w:bookmarkStart w:id="9920" w:name="_Toc64446444"/>
      <w:bookmarkStart w:id="9921" w:name="_Toc73982314"/>
      <w:bookmarkStart w:id="9922" w:name="_Toc88652403"/>
      <w:bookmarkStart w:id="9923" w:name="_Toc97891446"/>
      <w:bookmarkStart w:id="9924" w:name="_Toc106109466"/>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9914"/>
      <w:bookmarkEnd w:id="9915"/>
      <w:bookmarkEnd w:id="9916"/>
      <w:bookmarkEnd w:id="9917"/>
      <w:bookmarkEnd w:id="9918"/>
      <w:bookmarkEnd w:id="9919"/>
      <w:bookmarkEnd w:id="9920"/>
      <w:bookmarkEnd w:id="9921"/>
      <w:bookmarkEnd w:id="9922"/>
      <w:bookmarkEnd w:id="9923"/>
      <w:bookmarkEnd w:id="9924"/>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9925" w:name="_Toc20953736"/>
      <w:bookmarkStart w:id="9926" w:name="_Toc29390265"/>
      <w:bookmarkStart w:id="9927" w:name="_Toc45652458"/>
      <w:bookmarkStart w:id="9928" w:name="_Toc45658890"/>
      <w:bookmarkStart w:id="9929" w:name="_Toc45720710"/>
      <w:bookmarkStart w:id="9930" w:name="_Toc45798588"/>
      <w:bookmarkStart w:id="9931" w:name="_Toc45897977"/>
      <w:bookmarkStart w:id="9932" w:name="_Toc51746181"/>
      <w:bookmarkStart w:id="9933" w:name="_Toc64446445"/>
      <w:bookmarkStart w:id="9934" w:name="_Toc73982315"/>
      <w:bookmarkStart w:id="9935" w:name="_Toc88652404"/>
      <w:bookmarkStart w:id="9936" w:name="_Toc97891447"/>
      <w:bookmarkStart w:id="9937" w:name="_Toc106109467"/>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9927"/>
      <w:bookmarkEnd w:id="9928"/>
      <w:bookmarkEnd w:id="9929"/>
      <w:bookmarkEnd w:id="9930"/>
      <w:bookmarkEnd w:id="9931"/>
      <w:bookmarkEnd w:id="9932"/>
      <w:bookmarkEnd w:id="9933"/>
      <w:bookmarkEnd w:id="9934"/>
      <w:bookmarkEnd w:id="9935"/>
      <w:bookmarkEnd w:id="9936"/>
      <w:bookmarkEnd w:id="9937"/>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9925"/>
      <w:bookmarkEnd w:id="9926"/>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9938" w:name="_Toc45652459"/>
      <w:bookmarkStart w:id="9939" w:name="_Toc45658891"/>
      <w:bookmarkStart w:id="9940" w:name="_Toc45720711"/>
      <w:bookmarkStart w:id="9941" w:name="_Toc45798589"/>
      <w:bookmarkStart w:id="9942" w:name="_Toc45897978"/>
      <w:bookmarkStart w:id="9943" w:name="_Toc51746182"/>
      <w:bookmarkStart w:id="9944" w:name="_Toc64446446"/>
      <w:bookmarkStart w:id="9945" w:name="_Toc73982316"/>
      <w:bookmarkStart w:id="9946" w:name="_Toc88652405"/>
      <w:bookmarkStart w:id="9947" w:name="_Toc97891448"/>
      <w:bookmarkStart w:id="9948" w:name="_Toc106109468"/>
      <w:r w:rsidRPr="00367E0D">
        <w:t>9.3.1.</w:t>
      </w:r>
      <w:r>
        <w:t>19</w:t>
      </w:r>
      <w:r w:rsidR="00CA4FEF">
        <w:t>1</w:t>
      </w:r>
      <w:r w:rsidRPr="00367E0D">
        <w:tab/>
        <w:t>Extended Slice Support</w:t>
      </w:r>
      <w:r w:rsidRPr="00367E0D">
        <w:rPr>
          <w:rFonts w:hint="eastAsia"/>
        </w:rPr>
        <w:t xml:space="preserve"> </w:t>
      </w:r>
      <w:r w:rsidRPr="00367E0D">
        <w:t>List</w:t>
      </w:r>
      <w:bookmarkEnd w:id="9938"/>
      <w:bookmarkEnd w:id="9939"/>
      <w:bookmarkEnd w:id="9940"/>
      <w:bookmarkEnd w:id="9941"/>
      <w:bookmarkEnd w:id="9942"/>
      <w:bookmarkEnd w:id="9943"/>
      <w:bookmarkEnd w:id="9944"/>
      <w:bookmarkEnd w:id="9945"/>
      <w:bookmarkEnd w:id="9946"/>
      <w:bookmarkEnd w:id="9947"/>
      <w:bookmarkEnd w:id="9948"/>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9949" w:name="_Hlk44330273"/>
      <w:bookmarkStart w:id="9950" w:name="_Toc45652460"/>
      <w:bookmarkStart w:id="9951" w:name="_Toc45658892"/>
      <w:bookmarkStart w:id="9952" w:name="_Toc45720712"/>
      <w:bookmarkStart w:id="9953" w:name="_Toc45798590"/>
      <w:bookmarkStart w:id="9954" w:name="_Toc45897979"/>
      <w:bookmarkStart w:id="9955" w:name="_Toc51746183"/>
      <w:bookmarkStart w:id="9956" w:name="_Toc64446447"/>
      <w:bookmarkStart w:id="9957" w:name="_Toc73982317"/>
      <w:bookmarkStart w:id="9958" w:name="_Toc88652406"/>
      <w:bookmarkStart w:id="9959" w:name="_Toc97891449"/>
      <w:bookmarkStart w:id="9960" w:name="_Toc106109469"/>
      <w:r w:rsidRPr="00E67E0D">
        <w:rPr>
          <w:rFonts w:eastAsia="Batang"/>
        </w:rPr>
        <w:t>9.3.</w:t>
      </w:r>
      <w:r>
        <w:rPr>
          <w:rFonts w:eastAsia="Batang"/>
        </w:rPr>
        <w:t>1</w:t>
      </w:r>
      <w:r w:rsidRPr="00E67E0D">
        <w:rPr>
          <w:rFonts w:eastAsia="Batang"/>
        </w:rPr>
        <w:t>.</w:t>
      </w:r>
      <w:bookmarkEnd w:id="9949"/>
      <w:r>
        <w:rPr>
          <w:rFonts w:eastAsia="Batang"/>
        </w:rPr>
        <w:t>19</w:t>
      </w:r>
      <w:r w:rsidR="00CA4FEF">
        <w:rPr>
          <w:rFonts w:eastAsia="Batang"/>
        </w:rPr>
        <w:t>2</w:t>
      </w:r>
      <w:r w:rsidRPr="00E67E0D">
        <w:rPr>
          <w:rFonts w:eastAsia="Batang"/>
        </w:rPr>
        <w:tab/>
      </w:r>
      <w:r w:rsidRPr="003C7DBE">
        <w:t>UE Capability Info Request</w:t>
      </w:r>
      <w:bookmarkEnd w:id="9950"/>
      <w:bookmarkEnd w:id="9951"/>
      <w:bookmarkEnd w:id="9952"/>
      <w:bookmarkEnd w:id="9953"/>
      <w:bookmarkEnd w:id="9954"/>
      <w:bookmarkEnd w:id="9955"/>
      <w:bookmarkEnd w:id="9956"/>
      <w:bookmarkEnd w:id="9957"/>
      <w:bookmarkEnd w:id="9958"/>
      <w:bookmarkEnd w:id="9959"/>
      <w:bookmarkEnd w:id="9960"/>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9961" w:name="_Toc45652461"/>
      <w:bookmarkStart w:id="9962" w:name="_Toc45658893"/>
      <w:bookmarkStart w:id="9963" w:name="_Toc45720713"/>
      <w:bookmarkStart w:id="9964" w:name="_Toc45798591"/>
      <w:bookmarkStart w:id="9965" w:name="_Toc45897980"/>
      <w:bookmarkStart w:id="9966" w:name="_Toc51746184"/>
      <w:bookmarkStart w:id="9967" w:name="_Toc64446448"/>
      <w:bookmarkStart w:id="9968" w:name="_Toc73982318"/>
      <w:bookmarkStart w:id="9969" w:name="_Toc88652407"/>
      <w:bookmarkStart w:id="9970" w:name="_Toc97891450"/>
      <w:bookmarkStart w:id="9971" w:name="_Toc106109470"/>
      <w:r w:rsidRPr="00356814">
        <w:t>9.3.</w:t>
      </w:r>
      <w:r>
        <w:t>1</w:t>
      </w:r>
      <w:r w:rsidRPr="00356814">
        <w:t>.</w:t>
      </w:r>
      <w:r>
        <w:t>193</w:t>
      </w:r>
      <w:bookmarkStart w:id="9972" w:name="_Toc20955997"/>
      <w:bookmarkStart w:id="9973" w:name="_Toc29404336"/>
      <w:bookmarkStart w:id="9974" w:name="_Toc36556732"/>
      <w:r w:rsidRPr="00356814">
        <w:tab/>
      </w:r>
      <w:bookmarkEnd w:id="9972"/>
      <w:bookmarkEnd w:id="9973"/>
      <w:bookmarkEnd w:id="9974"/>
      <w:r w:rsidRPr="007D4A56">
        <w:t xml:space="preserve">Extended </w:t>
      </w:r>
      <w:r>
        <w:t>RAN Node</w:t>
      </w:r>
      <w:r w:rsidRPr="007D4A56">
        <w:t xml:space="preserve"> Name</w:t>
      </w:r>
      <w:bookmarkEnd w:id="9966"/>
      <w:bookmarkEnd w:id="9967"/>
      <w:bookmarkEnd w:id="9968"/>
      <w:bookmarkEnd w:id="9969"/>
      <w:bookmarkEnd w:id="9970"/>
      <w:bookmarkEnd w:id="9971"/>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rFonts w:hint="eastAsia"/>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rFonts w:hint="eastAsia"/>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9975" w:name="_Toc51746185"/>
      <w:bookmarkStart w:id="9976" w:name="_Toc64446449"/>
      <w:bookmarkStart w:id="9977" w:name="_Toc73982319"/>
      <w:bookmarkStart w:id="9978" w:name="_Toc88652408"/>
      <w:bookmarkStart w:id="9979" w:name="_Toc97891451"/>
      <w:bookmarkStart w:id="9980" w:name="_Toc106109471"/>
      <w:r w:rsidRPr="00487F5C">
        <w:t>9.3.1.</w:t>
      </w:r>
      <w:r>
        <w:t>194</w:t>
      </w:r>
      <w:r w:rsidRPr="00487F5C">
        <w:tab/>
        <w:t xml:space="preserve">MICO </w:t>
      </w:r>
      <w:r>
        <w:t>All PLMN</w:t>
      </w:r>
      <w:bookmarkEnd w:id="9978"/>
      <w:bookmarkEnd w:id="9979"/>
      <w:bookmarkEnd w:id="9980"/>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9981" w:name="_Toc88652409"/>
      <w:bookmarkStart w:id="9982" w:name="_Toc56613667"/>
      <w:bookmarkStart w:id="9983" w:name="_Toc97891452"/>
      <w:bookmarkStart w:id="9984" w:name="_Toc106109472"/>
      <w:r>
        <w:rPr>
          <w:rFonts w:eastAsia="SimSun"/>
        </w:rPr>
        <w:t>9.3.1.195</w:t>
      </w:r>
      <w:r>
        <w:rPr>
          <w:rFonts w:eastAsia="SimSun"/>
        </w:rPr>
        <w:tab/>
        <w:t>Source Node ID</w:t>
      </w:r>
      <w:bookmarkEnd w:id="9982"/>
      <w:bookmarkEnd w:id="9983"/>
      <w:bookmarkEnd w:id="9984"/>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Default="007C63C2" w:rsidP="000A576E">
            <w:pPr>
              <w:pStyle w:val="TAL"/>
              <w:ind w:left="74"/>
              <w:rPr>
                <w:lang w:eastAsia="ja-JP"/>
              </w:rPr>
            </w:pPr>
            <w:r>
              <w:rPr>
                <w:lang w:eastAsia="ja-JP"/>
              </w:rPr>
              <w:t>&gt;</w:t>
            </w:r>
            <w:r w:rsidRPr="000A576E">
              <w:rPr>
                <w:i/>
                <w:iCs/>
                <w:lang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Default="007C63C2" w:rsidP="007C63C2">
            <w:pPr>
              <w:pStyle w:val="TAL"/>
              <w:rPr>
                <w:lang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Default="007C63C2" w:rsidP="000A576E">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Default="007C63C2" w:rsidP="000A576E">
            <w:pPr>
              <w:pStyle w:val="TAL"/>
              <w:rPr>
                <w:lang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9985" w:name="_Toc97891453"/>
      <w:bookmarkStart w:id="9986" w:name="_Toc106109473"/>
      <w:r w:rsidRPr="001D2E49">
        <w:t>9.3.2</w:t>
      </w:r>
      <w:r w:rsidRPr="001D2E49">
        <w:tab/>
        <w:t>Transport Network Layer Related IEs</w:t>
      </w:r>
      <w:bookmarkEnd w:id="9202"/>
      <w:bookmarkEnd w:id="9203"/>
      <w:bookmarkEnd w:id="9204"/>
      <w:bookmarkEnd w:id="9205"/>
      <w:bookmarkEnd w:id="9206"/>
      <w:bookmarkEnd w:id="9207"/>
      <w:bookmarkEnd w:id="9961"/>
      <w:bookmarkEnd w:id="9962"/>
      <w:bookmarkEnd w:id="9963"/>
      <w:bookmarkEnd w:id="9964"/>
      <w:bookmarkEnd w:id="9965"/>
      <w:bookmarkEnd w:id="9975"/>
      <w:bookmarkEnd w:id="9976"/>
      <w:bookmarkEnd w:id="9977"/>
      <w:bookmarkEnd w:id="9981"/>
      <w:bookmarkEnd w:id="9985"/>
      <w:bookmarkEnd w:id="9986"/>
    </w:p>
    <w:p w14:paraId="4E2507D5" w14:textId="77777777" w:rsidR="009B75C3" w:rsidRPr="001D2E49" w:rsidRDefault="009B75C3" w:rsidP="009B75C3">
      <w:pPr>
        <w:pStyle w:val="Heading4"/>
        <w:rPr>
          <w:rFonts w:eastAsia="SimSun"/>
        </w:rPr>
      </w:pPr>
      <w:bookmarkStart w:id="9987" w:name="_Toc20955286"/>
      <w:bookmarkStart w:id="9988" w:name="_Toc29503737"/>
      <w:bookmarkStart w:id="9989" w:name="_Toc29504321"/>
      <w:bookmarkStart w:id="9990" w:name="_Toc29504905"/>
      <w:bookmarkStart w:id="9991" w:name="_Toc36553357"/>
      <w:bookmarkStart w:id="9992" w:name="_Toc36555084"/>
      <w:bookmarkStart w:id="9993" w:name="_Toc45652462"/>
      <w:bookmarkStart w:id="9994" w:name="_Toc45658894"/>
      <w:bookmarkStart w:id="9995" w:name="_Toc45720714"/>
      <w:bookmarkStart w:id="9996" w:name="_Toc45798592"/>
      <w:bookmarkStart w:id="9997" w:name="_Toc45897981"/>
      <w:bookmarkStart w:id="9998" w:name="_Toc51746186"/>
      <w:bookmarkStart w:id="9999" w:name="_Toc64446450"/>
      <w:bookmarkStart w:id="10000" w:name="_Toc73982320"/>
      <w:bookmarkStart w:id="10001" w:name="_Toc88652410"/>
      <w:bookmarkStart w:id="10002" w:name="_Toc97891454"/>
      <w:bookmarkStart w:id="10003" w:name="_Toc106109474"/>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004" w:name="_Toc20955287"/>
      <w:bookmarkStart w:id="10005" w:name="_Toc29503738"/>
      <w:bookmarkStart w:id="10006" w:name="_Toc29504322"/>
      <w:bookmarkStart w:id="10007" w:name="_Toc29504906"/>
      <w:bookmarkStart w:id="10008" w:name="_Toc36553358"/>
      <w:bookmarkStart w:id="10009" w:name="_Toc36555085"/>
      <w:bookmarkStart w:id="10010" w:name="_Toc45652463"/>
      <w:bookmarkStart w:id="10011" w:name="_Toc45658895"/>
      <w:bookmarkStart w:id="10012" w:name="_Toc45720715"/>
      <w:bookmarkStart w:id="10013" w:name="_Toc45798593"/>
      <w:bookmarkStart w:id="10014" w:name="_Toc45897982"/>
      <w:bookmarkStart w:id="10015" w:name="_Toc51746187"/>
      <w:bookmarkStart w:id="10016" w:name="_Toc64446451"/>
      <w:bookmarkStart w:id="10017" w:name="_Toc73982321"/>
      <w:bookmarkStart w:id="10018" w:name="_Toc88652411"/>
      <w:bookmarkStart w:id="10019" w:name="_Toc97891455"/>
      <w:bookmarkStart w:id="10020" w:name="_Toc106109475"/>
      <w:r w:rsidRPr="001D2E49">
        <w:rPr>
          <w:noProof/>
          <w:lang w:eastAsia="ja-JP"/>
        </w:rPr>
        <w:t>9.3.2.2</w:t>
      </w:r>
      <w:r w:rsidRPr="001D2E49">
        <w:rPr>
          <w:noProof/>
          <w:lang w:eastAsia="ja-JP"/>
        </w:rPr>
        <w:tab/>
        <w:t>UP Transport Layer Information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021" w:name="_Toc20955288"/>
      <w:bookmarkStart w:id="10022" w:name="_Toc29503739"/>
      <w:bookmarkStart w:id="10023" w:name="_Toc29504323"/>
      <w:bookmarkStart w:id="10024" w:name="_Toc29504907"/>
      <w:bookmarkStart w:id="10025" w:name="_Toc36553359"/>
      <w:bookmarkStart w:id="10026" w:name="_Toc36555086"/>
      <w:bookmarkStart w:id="10027" w:name="_Toc45652464"/>
      <w:bookmarkStart w:id="10028" w:name="_Toc45658896"/>
      <w:bookmarkStart w:id="10029" w:name="_Toc45720716"/>
      <w:bookmarkStart w:id="10030" w:name="_Toc45798594"/>
      <w:bookmarkStart w:id="10031" w:name="_Toc45897983"/>
      <w:bookmarkStart w:id="10032" w:name="_Toc51746188"/>
      <w:bookmarkStart w:id="10033" w:name="_Toc64446452"/>
      <w:bookmarkStart w:id="10034" w:name="_Toc73982322"/>
      <w:bookmarkStart w:id="10035" w:name="_Toc88652412"/>
      <w:bookmarkStart w:id="10036" w:name="_Toc97891456"/>
      <w:bookmarkStart w:id="10037" w:name="_Toc106109476"/>
      <w:r w:rsidRPr="001D2E49">
        <w:rPr>
          <w:noProof/>
          <w:lang w:eastAsia="ja-JP"/>
        </w:rPr>
        <w:t>9.3.2.3</w:t>
      </w:r>
      <w:r w:rsidRPr="001D2E49">
        <w:rPr>
          <w:noProof/>
          <w:lang w:eastAsia="ja-JP"/>
        </w:rPr>
        <w:tab/>
        <w:t>E-RAB ID</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038" w:name="_Toc20955289"/>
      <w:bookmarkStart w:id="10039" w:name="_Toc29503740"/>
      <w:bookmarkStart w:id="10040" w:name="_Toc29504324"/>
      <w:bookmarkStart w:id="10041" w:name="_Toc29504908"/>
      <w:bookmarkStart w:id="10042" w:name="_Toc36553360"/>
      <w:bookmarkStart w:id="10043" w:name="_Toc36555087"/>
      <w:bookmarkStart w:id="10044" w:name="_Toc45652465"/>
      <w:bookmarkStart w:id="10045" w:name="_Toc45658897"/>
      <w:bookmarkStart w:id="10046" w:name="_Toc45720717"/>
      <w:bookmarkStart w:id="10047" w:name="_Toc45798595"/>
      <w:bookmarkStart w:id="10048" w:name="_Toc45897984"/>
      <w:bookmarkStart w:id="10049" w:name="_Toc51746189"/>
      <w:bookmarkStart w:id="10050" w:name="_Toc64446453"/>
      <w:bookmarkStart w:id="10051" w:name="_Toc73982323"/>
      <w:bookmarkStart w:id="10052" w:name="_Toc88652413"/>
      <w:bookmarkStart w:id="10053" w:name="_Toc97891457"/>
      <w:bookmarkStart w:id="10054" w:name="_Toc106109477"/>
      <w:r w:rsidRPr="001D2E49">
        <w:rPr>
          <w:rFonts w:eastAsia="SimSun"/>
        </w:rPr>
        <w:t>9.3.2.</w:t>
      </w:r>
      <w:r w:rsidRPr="001D2E49">
        <w:rPr>
          <w:rFonts w:eastAsia="SimSun" w:hint="eastAsia"/>
        </w:rPr>
        <w:t>4</w:t>
      </w:r>
      <w:r w:rsidRPr="001D2E49">
        <w:rPr>
          <w:rFonts w:eastAsia="SimSun"/>
        </w:rPr>
        <w:tab/>
        <w:t>Transport Layer Address</w:t>
      </w:r>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055" w:name="_Toc20955290"/>
      <w:bookmarkStart w:id="10056" w:name="_Toc29503741"/>
      <w:bookmarkStart w:id="10057" w:name="_Toc29504325"/>
      <w:bookmarkStart w:id="10058" w:name="_Toc29504909"/>
      <w:bookmarkStart w:id="10059" w:name="_Toc36553361"/>
      <w:bookmarkStart w:id="10060" w:name="_Toc36555088"/>
      <w:bookmarkStart w:id="10061" w:name="_Toc45652466"/>
      <w:bookmarkStart w:id="10062" w:name="_Toc45658898"/>
      <w:bookmarkStart w:id="10063" w:name="_Toc45720718"/>
      <w:bookmarkStart w:id="10064" w:name="_Toc45798596"/>
      <w:bookmarkStart w:id="10065" w:name="_Toc45897985"/>
      <w:bookmarkStart w:id="10066" w:name="_Toc51746190"/>
      <w:bookmarkStart w:id="10067" w:name="_Toc64446454"/>
      <w:bookmarkStart w:id="10068" w:name="_Toc73982324"/>
      <w:bookmarkStart w:id="10069" w:name="_Toc88652414"/>
      <w:bookmarkStart w:id="10070" w:name="_Toc97891458"/>
      <w:bookmarkStart w:id="10071" w:name="_Toc106109478"/>
      <w:r w:rsidRPr="001D2E49">
        <w:rPr>
          <w:rFonts w:eastAsia="SimSun"/>
        </w:rPr>
        <w:t>9.3.2.</w:t>
      </w:r>
      <w:r w:rsidRPr="001D2E49">
        <w:rPr>
          <w:rFonts w:eastAsia="SimSun" w:hint="eastAsia"/>
        </w:rPr>
        <w:t>5</w:t>
      </w:r>
      <w:r w:rsidRPr="001D2E49">
        <w:rPr>
          <w:rFonts w:eastAsia="SimSun"/>
        </w:rPr>
        <w:tab/>
        <w:t>GTP-TEID</w:t>
      </w:r>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072" w:name="_Toc20955291"/>
      <w:bookmarkStart w:id="10073" w:name="_Toc29503742"/>
      <w:bookmarkStart w:id="10074" w:name="_Toc29504326"/>
      <w:bookmarkStart w:id="10075" w:name="_Toc29504910"/>
      <w:bookmarkStart w:id="10076" w:name="_Toc36553362"/>
      <w:bookmarkStart w:id="10077" w:name="_Toc36555089"/>
      <w:bookmarkStart w:id="10078" w:name="_Toc45652467"/>
      <w:bookmarkStart w:id="10079" w:name="_Toc45658899"/>
      <w:bookmarkStart w:id="10080" w:name="_Toc45720719"/>
      <w:bookmarkStart w:id="10081" w:name="_Toc45798597"/>
      <w:bookmarkStart w:id="10082" w:name="_Toc45897986"/>
      <w:bookmarkStart w:id="10083" w:name="_Toc51746191"/>
      <w:bookmarkStart w:id="10084" w:name="_Toc64446455"/>
      <w:bookmarkStart w:id="10085" w:name="_Toc73982325"/>
      <w:bookmarkStart w:id="10086" w:name="_Toc88652415"/>
      <w:bookmarkStart w:id="10087" w:name="_Toc97891459"/>
      <w:bookmarkStart w:id="10088" w:name="_Toc106109479"/>
      <w:r w:rsidRPr="001D2E49">
        <w:rPr>
          <w:rFonts w:eastAsia="SimSun"/>
        </w:rPr>
        <w:t>9.3.2.</w:t>
      </w:r>
      <w:r w:rsidRPr="001D2E49">
        <w:rPr>
          <w:rFonts w:eastAsia="SimSun" w:hint="eastAsia"/>
        </w:rPr>
        <w:t>6</w:t>
      </w:r>
      <w:r w:rsidRPr="001D2E49">
        <w:rPr>
          <w:rFonts w:eastAsia="SimSun"/>
        </w:rPr>
        <w:tab/>
        <w:t>CP Transport Layer Information</w:t>
      </w:r>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089" w:name="_Toc20955292"/>
      <w:bookmarkStart w:id="10090" w:name="_Toc29503743"/>
      <w:bookmarkStart w:id="10091" w:name="_Toc29504327"/>
      <w:bookmarkStart w:id="10092" w:name="_Toc29504911"/>
      <w:bookmarkStart w:id="10093" w:name="_Toc36553363"/>
      <w:bookmarkStart w:id="10094" w:name="_Toc36555090"/>
      <w:bookmarkStart w:id="10095" w:name="_Toc45652468"/>
      <w:bookmarkStart w:id="10096" w:name="_Toc45658900"/>
      <w:bookmarkStart w:id="10097" w:name="_Toc45720720"/>
      <w:bookmarkStart w:id="10098" w:name="_Toc45798598"/>
      <w:bookmarkStart w:id="10099" w:name="_Toc45897987"/>
      <w:bookmarkStart w:id="10100" w:name="_Toc51746192"/>
      <w:bookmarkStart w:id="10101" w:name="_Toc64446456"/>
      <w:bookmarkStart w:id="10102" w:name="_Toc73982326"/>
      <w:bookmarkStart w:id="10103" w:name="_Toc88652416"/>
      <w:bookmarkStart w:id="10104" w:name="_Toc97891460"/>
      <w:bookmarkStart w:id="10105" w:name="_Toc106109480"/>
      <w:r w:rsidRPr="001D2E49">
        <w:t>9.3.2.7</w:t>
      </w:r>
      <w:r w:rsidRPr="001D2E49">
        <w:tab/>
        <w:t>TNL Association List</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106" w:name="_Toc20955293"/>
      <w:bookmarkStart w:id="10107" w:name="_Toc29503744"/>
      <w:bookmarkStart w:id="10108" w:name="_Toc29504328"/>
      <w:bookmarkStart w:id="10109" w:name="_Toc29504912"/>
      <w:bookmarkStart w:id="10110" w:name="_Toc36553364"/>
      <w:bookmarkStart w:id="10111" w:name="_Toc36555091"/>
      <w:bookmarkStart w:id="10112" w:name="_Toc45652469"/>
      <w:bookmarkStart w:id="10113" w:name="_Toc45658901"/>
      <w:bookmarkStart w:id="10114" w:name="_Toc45720721"/>
      <w:bookmarkStart w:id="10115" w:name="_Toc45798599"/>
      <w:bookmarkStart w:id="10116" w:name="_Toc45897988"/>
      <w:bookmarkStart w:id="10117" w:name="_Toc51746193"/>
      <w:bookmarkStart w:id="10118" w:name="_Toc64446457"/>
      <w:bookmarkStart w:id="10119" w:name="_Toc73982327"/>
      <w:bookmarkStart w:id="10120" w:name="_Toc88652417"/>
      <w:bookmarkStart w:id="10121" w:name="_Toc97891461"/>
      <w:bookmarkStart w:id="10122" w:name="_Toc106109481"/>
      <w:r w:rsidRPr="001D2E49">
        <w:t>9.3.2.8</w:t>
      </w:r>
      <w:r w:rsidRPr="001D2E49">
        <w:tab/>
        <w:t>QoS Flow per TNL Information</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123" w:name="_Toc20955294"/>
      <w:bookmarkStart w:id="10124" w:name="_Toc29503745"/>
      <w:bookmarkStart w:id="10125" w:name="_Toc29504329"/>
      <w:bookmarkStart w:id="10126" w:name="_Toc29504913"/>
      <w:bookmarkStart w:id="10127" w:name="_Toc36553365"/>
      <w:bookmarkStart w:id="10128" w:name="_Toc36555092"/>
      <w:bookmarkStart w:id="10129" w:name="_Toc45652470"/>
      <w:bookmarkStart w:id="10130" w:name="_Toc45658902"/>
      <w:bookmarkStart w:id="10131" w:name="_Toc45720722"/>
      <w:bookmarkStart w:id="10132" w:name="_Toc45798600"/>
      <w:bookmarkStart w:id="10133" w:name="_Toc45897989"/>
      <w:bookmarkStart w:id="10134" w:name="_Toc51746194"/>
      <w:bookmarkStart w:id="10135" w:name="_Toc64446458"/>
      <w:bookmarkStart w:id="10136" w:name="_Toc73982328"/>
      <w:bookmarkStart w:id="10137" w:name="_Toc88652418"/>
      <w:bookmarkStart w:id="10138" w:name="_Toc97891462"/>
      <w:bookmarkStart w:id="10139" w:name="_Toc106109482"/>
      <w:r w:rsidRPr="001D2E49">
        <w:t>9.3.2.9</w:t>
      </w:r>
      <w:r w:rsidRPr="001D2E49">
        <w:tab/>
        <w:t>TNL Association Usage</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140" w:name="_Toc20955295"/>
      <w:bookmarkStart w:id="10141" w:name="_Toc29503746"/>
      <w:bookmarkStart w:id="10142" w:name="_Toc29504330"/>
      <w:bookmarkStart w:id="10143" w:name="_Toc29504914"/>
      <w:bookmarkStart w:id="10144" w:name="_Toc36553366"/>
      <w:bookmarkStart w:id="10145" w:name="_Toc36555093"/>
      <w:bookmarkStart w:id="10146" w:name="_Toc45652471"/>
      <w:bookmarkStart w:id="10147" w:name="_Toc45658903"/>
      <w:bookmarkStart w:id="10148" w:name="_Toc45720723"/>
      <w:bookmarkStart w:id="10149" w:name="_Toc45798601"/>
      <w:bookmarkStart w:id="10150" w:name="_Toc45897990"/>
      <w:bookmarkStart w:id="10151" w:name="_Toc51746195"/>
      <w:bookmarkStart w:id="10152" w:name="_Toc64446459"/>
      <w:bookmarkStart w:id="10153" w:name="_Toc73982329"/>
      <w:bookmarkStart w:id="10154" w:name="_Toc88652419"/>
      <w:bookmarkStart w:id="10155" w:name="_Toc97891463"/>
      <w:bookmarkStart w:id="10156" w:name="_Toc106109483"/>
      <w:r w:rsidRPr="001D2E49">
        <w:t>9.3.2.10</w:t>
      </w:r>
      <w:r w:rsidRPr="001D2E49">
        <w:tab/>
        <w:t>TNL Address Weight Factor</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157" w:name="_Toc20955296"/>
      <w:bookmarkStart w:id="10158" w:name="_Toc29503747"/>
      <w:bookmarkStart w:id="10159" w:name="_Toc29504331"/>
      <w:bookmarkStart w:id="10160" w:name="_Toc29504915"/>
      <w:bookmarkStart w:id="10161" w:name="_Toc36553367"/>
      <w:bookmarkStart w:id="10162" w:name="_Toc36555094"/>
      <w:bookmarkStart w:id="10163" w:name="_Toc45652472"/>
      <w:bookmarkStart w:id="10164" w:name="_Toc45658904"/>
      <w:bookmarkStart w:id="10165" w:name="_Toc45720724"/>
      <w:bookmarkStart w:id="10166" w:name="_Toc45798602"/>
      <w:bookmarkStart w:id="10167" w:name="_Toc45897991"/>
      <w:bookmarkStart w:id="10168" w:name="_Toc51746196"/>
      <w:bookmarkStart w:id="10169" w:name="_Toc64446460"/>
      <w:bookmarkStart w:id="10170" w:name="_Toc73982330"/>
      <w:bookmarkStart w:id="10171" w:name="_Toc88652420"/>
      <w:bookmarkStart w:id="10172" w:name="_Toc97891464"/>
      <w:bookmarkStart w:id="10173" w:name="_Toc106109484"/>
      <w:r w:rsidRPr="001D2E49">
        <w:rPr>
          <w:rFonts w:eastAsia="SimSun"/>
        </w:rPr>
        <w:t>9.3.2.11</w:t>
      </w:r>
      <w:r w:rsidRPr="001D2E49">
        <w:rPr>
          <w:rFonts w:eastAsia="SimSun"/>
        </w:rPr>
        <w:tab/>
        <w:t>UP Transport Layer Information Pair List</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174" w:name="_Toc20955297"/>
      <w:bookmarkStart w:id="10175" w:name="_Toc29503748"/>
      <w:bookmarkStart w:id="10176" w:name="_Toc29504332"/>
      <w:bookmarkStart w:id="10177" w:name="_Toc29504916"/>
      <w:bookmarkStart w:id="10178" w:name="_Toc36553368"/>
      <w:bookmarkStart w:id="10179" w:name="_Toc36555095"/>
      <w:bookmarkStart w:id="10180" w:name="_Toc45652473"/>
      <w:bookmarkStart w:id="10181" w:name="_Toc45658905"/>
      <w:bookmarkStart w:id="10182" w:name="_Toc45720725"/>
      <w:bookmarkStart w:id="10183" w:name="_Toc45798603"/>
      <w:bookmarkStart w:id="10184" w:name="_Toc45897992"/>
      <w:bookmarkStart w:id="10185" w:name="_Toc51746197"/>
      <w:bookmarkStart w:id="10186" w:name="_Toc64446461"/>
      <w:bookmarkStart w:id="10187" w:name="_Toc73982331"/>
      <w:bookmarkStart w:id="10188" w:name="_Toc88652421"/>
      <w:bookmarkStart w:id="10189" w:name="_Toc97891465"/>
      <w:bookmarkStart w:id="10190" w:name="_Toc106109485"/>
      <w:r w:rsidRPr="001D2E49">
        <w:rPr>
          <w:rFonts w:eastAsia="SimSun"/>
        </w:rPr>
        <w:t>9.3.2.12</w:t>
      </w:r>
      <w:r w:rsidRPr="001D2E49">
        <w:rPr>
          <w:rFonts w:eastAsia="SimSun"/>
        </w:rPr>
        <w:tab/>
        <w:t>UP Transport Layer Information List</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191" w:name="_Toc20955298"/>
      <w:bookmarkStart w:id="10192" w:name="_Toc29503749"/>
      <w:bookmarkStart w:id="10193" w:name="_Toc29504333"/>
      <w:bookmarkStart w:id="10194" w:name="_Toc29504917"/>
      <w:bookmarkStart w:id="10195" w:name="_Toc36553369"/>
      <w:bookmarkStart w:id="10196" w:name="_Toc36555096"/>
      <w:bookmarkStart w:id="10197" w:name="_Toc45652474"/>
      <w:bookmarkStart w:id="10198" w:name="_Toc45658906"/>
      <w:bookmarkStart w:id="10199" w:name="_Toc45720726"/>
      <w:bookmarkStart w:id="10200" w:name="_Toc45798604"/>
      <w:bookmarkStart w:id="10201" w:name="_Toc45897993"/>
      <w:bookmarkStart w:id="10202" w:name="_Toc51746198"/>
      <w:bookmarkStart w:id="10203" w:name="_Toc64446462"/>
      <w:bookmarkStart w:id="10204" w:name="_Toc73982332"/>
      <w:bookmarkStart w:id="10205" w:name="_Toc88652422"/>
      <w:bookmarkStart w:id="10206" w:name="_Toc97891466"/>
      <w:bookmarkStart w:id="10207" w:name="_Toc106109486"/>
      <w:r w:rsidRPr="001D2E49">
        <w:rPr>
          <w:rFonts w:eastAsia="SimSun"/>
        </w:rPr>
        <w:t>9.3.2.13</w:t>
      </w:r>
      <w:r w:rsidRPr="001D2E49">
        <w:rPr>
          <w:rFonts w:eastAsia="SimSun"/>
        </w:rPr>
        <w:tab/>
        <w:t>QoS Flow List with Data Forwarding</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208" w:name="_Toc20955299"/>
      <w:bookmarkStart w:id="10209" w:name="_Toc29503750"/>
      <w:bookmarkStart w:id="10210" w:name="_Toc29504334"/>
      <w:bookmarkStart w:id="10211" w:name="_Toc29504918"/>
      <w:bookmarkStart w:id="10212" w:name="_Toc36553370"/>
      <w:bookmarkStart w:id="10213" w:name="_Toc36555097"/>
      <w:bookmarkStart w:id="10214" w:name="_Toc45652475"/>
      <w:bookmarkStart w:id="10215" w:name="_Toc45658907"/>
      <w:bookmarkStart w:id="10216" w:name="_Toc45720727"/>
      <w:bookmarkStart w:id="10217" w:name="_Toc45798605"/>
      <w:bookmarkStart w:id="10218" w:name="_Toc45897994"/>
      <w:bookmarkStart w:id="10219" w:name="_Toc51746199"/>
      <w:bookmarkStart w:id="10220" w:name="_Toc64446463"/>
      <w:bookmarkStart w:id="10221" w:name="_Toc73982333"/>
      <w:bookmarkStart w:id="10222" w:name="_Toc88652423"/>
      <w:bookmarkStart w:id="10223" w:name="_Toc97891467"/>
      <w:bookmarkStart w:id="10224" w:name="_Toc106109487"/>
      <w:r w:rsidRPr="001D2E49">
        <w:rPr>
          <w:rFonts w:eastAsia="SimSun"/>
        </w:rPr>
        <w:t>9.3.2.</w:t>
      </w:r>
      <w:r>
        <w:rPr>
          <w:rFonts w:eastAsia="SimSun"/>
          <w:lang w:val="en-US"/>
        </w:rPr>
        <w:t>14</w:t>
      </w:r>
      <w:r w:rsidRPr="001D2E49">
        <w:rPr>
          <w:rFonts w:eastAsia="SimSun"/>
        </w:rPr>
        <w:tab/>
      </w:r>
      <w:r>
        <w:rPr>
          <w:rFonts w:eastAsia="SimSun"/>
          <w:lang w:val="en-US"/>
        </w:rPr>
        <w:t>URI</w:t>
      </w:r>
      <w:bookmarkEnd w:id="10214"/>
      <w:bookmarkEnd w:id="10215"/>
      <w:bookmarkEnd w:id="10216"/>
      <w:bookmarkEnd w:id="10217"/>
      <w:bookmarkEnd w:id="10218"/>
      <w:bookmarkEnd w:id="10219"/>
      <w:bookmarkEnd w:id="10220"/>
      <w:bookmarkEnd w:id="10221"/>
      <w:bookmarkEnd w:id="10222"/>
      <w:bookmarkEnd w:id="10223"/>
      <w:bookmarkEnd w:id="10224"/>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225" w:name="_Toc45652476"/>
      <w:bookmarkStart w:id="10226" w:name="_Toc45658908"/>
      <w:bookmarkStart w:id="10227" w:name="_Toc45720728"/>
      <w:bookmarkStart w:id="10228" w:name="_Toc45798606"/>
      <w:bookmarkStart w:id="10229" w:name="_Toc45897995"/>
      <w:bookmarkStart w:id="10230" w:name="_Toc51746200"/>
      <w:bookmarkStart w:id="10231" w:name="_Toc64446464"/>
      <w:bookmarkStart w:id="10232" w:name="_Toc73982334"/>
      <w:bookmarkStart w:id="10233" w:name="_Toc88652424"/>
      <w:bookmarkStart w:id="10234" w:name="_Toc97891468"/>
      <w:bookmarkStart w:id="10235" w:name="_Toc106109488"/>
      <w:r w:rsidRPr="001D2E49">
        <w:t>9.3.3</w:t>
      </w:r>
      <w:r w:rsidRPr="001D2E49">
        <w:tab/>
        <w:t>NAS Related IEs</w:t>
      </w:r>
      <w:bookmarkEnd w:id="10208"/>
      <w:bookmarkEnd w:id="10209"/>
      <w:bookmarkEnd w:id="10210"/>
      <w:bookmarkEnd w:id="10211"/>
      <w:bookmarkEnd w:id="10212"/>
      <w:bookmarkEnd w:id="10213"/>
      <w:bookmarkEnd w:id="10225"/>
      <w:bookmarkEnd w:id="10226"/>
      <w:bookmarkEnd w:id="10227"/>
      <w:bookmarkEnd w:id="10228"/>
      <w:bookmarkEnd w:id="10229"/>
      <w:bookmarkEnd w:id="10230"/>
      <w:bookmarkEnd w:id="10231"/>
      <w:bookmarkEnd w:id="10232"/>
      <w:bookmarkEnd w:id="10233"/>
      <w:bookmarkEnd w:id="10234"/>
      <w:bookmarkEnd w:id="10235"/>
    </w:p>
    <w:p w14:paraId="2C97851B" w14:textId="77777777" w:rsidR="009B75C3" w:rsidRPr="001D2E49" w:rsidRDefault="009B75C3" w:rsidP="009B75C3">
      <w:pPr>
        <w:pStyle w:val="Heading4"/>
        <w:rPr>
          <w:rFonts w:eastAsia="Batang"/>
        </w:rPr>
      </w:pPr>
      <w:bookmarkStart w:id="10236" w:name="_Toc20955300"/>
      <w:bookmarkStart w:id="10237" w:name="_Toc29503751"/>
      <w:bookmarkStart w:id="10238" w:name="_Toc29504335"/>
      <w:bookmarkStart w:id="10239" w:name="_Toc29504919"/>
      <w:bookmarkStart w:id="10240" w:name="_Toc36553371"/>
      <w:bookmarkStart w:id="10241" w:name="_Toc36555098"/>
      <w:bookmarkStart w:id="10242" w:name="_Toc45652477"/>
      <w:bookmarkStart w:id="10243" w:name="_Toc45658909"/>
      <w:bookmarkStart w:id="10244" w:name="_Toc45720729"/>
      <w:bookmarkStart w:id="10245" w:name="_Toc45798607"/>
      <w:bookmarkStart w:id="10246" w:name="_Toc45897996"/>
      <w:bookmarkStart w:id="10247" w:name="_Toc51746201"/>
      <w:bookmarkStart w:id="10248" w:name="_Toc64446465"/>
      <w:bookmarkStart w:id="10249" w:name="_Toc73982335"/>
      <w:bookmarkStart w:id="10250" w:name="_Toc88652425"/>
      <w:bookmarkStart w:id="10251" w:name="_Toc97891469"/>
      <w:bookmarkStart w:id="10252" w:name="_Toc106109489"/>
      <w:r w:rsidRPr="001D2E49">
        <w:rPr>
          <w:rFonts w:eastAsia="Batang"/>
        </w:rPr>
        <w:t>9.3.3.1</w:t>
      </w:r>
      <w:r w:rsidRPr="001D2E49">
        <w:rPr>
          <w:rFonts w:eastAsia="Batang"/>
        </w:rPr>
        <w:tab/>
        <w:t>AMF UE NGAP ID</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253" w:name="_Toc20955301"/>
      <w:bookmarkStart w:id="10254" w:name="_Toc29503752"/>
      <w:bookmarkStart w:id="10255" w:name="_Toc29504336"/>
      <w:bookmarkStart w:id="10256" w:name="_Toc29504920"/>
      <w:bookmarkStart w:id="10257" w:name="_Toc36553372"/>
      <w:bookmarkStart w:id="10258" w:name="_Toc36555099"/>
      <w:bookmarkStart w:id="10259" w:name="_Toc45652478"/>
      <w:bookmarkStart w:id="10260" w:name="_Toc45658910"/>
      <w:bookmarkStart w:id="10261" w:name="_Toc45720730"/>
      <w:bookmarkStart w:id="10262" w:name="_Toc45798608"/>
      <w:bookmarkStart w:id="10263" w:name="_Toc45897997"/>
      <w:bookmarkStart w:id="10264" w:name="_Toc51746202"/>
      <w:bookmarkStart w:id="10265" w:name="_Toc64446466"/>
      <w:bookmarkStart w:id="10266" w:name="_Toc73982336"/>
      <w:bookmarkStart w:id="10267" w:name="_Toc88652426"/>
      <w:bookmarkStart w:id="10268" w:name="_Toc97891470"/>
      <w:bookmarkStart w:id="10269" w:name="_Toc106109490"/>
      <w:r w:rsidRPr="001D2E49">
        <w:rPr>
          <w:rFonts w:eastAsia="Batang"/>
        </w:rPr>
        <w:t>9.3.3.2</w:t>
      </w:r>
      <w:r w:rsidRPr="001D2E49">
        <w:rPr>
          <w:rFonts w:eastAsia="Batang"/>
        </w:rPr>
        <w:tab/>
        <w:t>RAN UE NGAP ID</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270" w:name="_Toc20955302"/>
      <w:bookmarkStart w:id="10271" w:name="_Toc29503753"/>
      <w:bookmarkStart w:id="10272" w:name="_Toc29504337"/>
      <w:bookmarkStart w:id="10273" w:name="_Toc29504921"/>
      <w:bookmarkStart w:id="10274" w:name="_Toc36553373"/>
      <w:bookmarkStart w:id="10275" w:name="_Toc36555100"/>
      <w:bookmarkStart w:id="10276" w:name="_Toc45652479"/>
      <w:bookmarkStart w:id="10277" w:name="_Toc45658911"/>
      <w:bookmarkStart w:id="10278" w:name="_Toc45720731"/>
      <w:bookmarkStart w:id="10279" w:name="_Toc45798609"/>
      <w:bookmarkStart w:id="10280" w:name="_Toc45897998"/>
      <w:bookmarkStart w:id="10281" w:name="_Toc51746203"/>
      <w:bookmarkStart w:id="10282" w:name="_Toc64446467"/>
      <w:bookmarkStart w:id="10283" w:name="_Toc73982337"/>
      <w:bookmarkStart w:id="10284" w:name="_Toc88652427"/>
      <w:bookmarkStart w:id="10285" w:name="_Toc97891471"/>
      <w:bookmarkStart w:id="10286" w:name="_Toc106109491"/>
      <w:r w:rsidRPr="001D2E49">
        <w:t>9.3.3.3</w:t>
      </w:r>
      <w:r w:rsidRPr="001D2E49">
        <w:tab/>
        <w:t>GUAMI</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287" w:name="_Toc20955303"/>
      <w:bookmarkStart w:id="10288" w:name="_Toc29503754"/>
      <w:bookmarkStart w:id="10289" w:name="_Toc29504338"/>
      <w:bookmarkStart w:id="10290" w:name="_Toc29504922"/>
      <w:bookmarkStart w:id="10291" w:name="_Toc36553374"/>
      <w:bookmarkStart w:id="10292" w:name="_Toc36555101"/>
      <w:bookmarkStart w:id="10293" w:name="_Toc45652480"/>
      <w:bookmarkStart w:id="10294" w:name="_Toc45658912"/>
      <w:bookmarkStart w:id="10295" w:name="_Toc45720732"/>
      <w:bookmarkStart w:id="10296" w:name="_Toc45798610"/>
      <w:bookmarkStart w:id="10297" w:name="_Toc45897999"/>
      <w:bookmarkStart w:id="10298" w:name="_Toc51746204"/>
      <w:bookmarkStart w:id="10299" w:name="_Toc64446468"/>
      <w:bookmarkStart w:id="10300" w:name="_Toc73982338"/>
      <w:bookmarkStart w:id="10301" w:name="_Toc88652428"/>
      <w:bookmarkStart w:id="10302" w:name="_Toc97891472"/>
      <w:bookmarkStart w:id="10303" w:name="_Toc106109492"/>
      <w:r w:rsidRPr="001D2E49">
        <w:rPr>
          <w:rFonts w:eastAsia="Batang"/>
        </w:rPr>
        <w:t>9.3.3.4</w:t>
      </w:r>
      <w:r w:rsidRPr="001D2E49">
        <w:rPr>
          <w:rFonts w:eastAsia="Batang"/>
        </w:rPr>
        <w:tab/>
        <w:t>NAS-PDU</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304" w:name="_Toc20955304"/>
      <w:bookmarkStart w:id="10305" w:name="_Toc29503755"/>
      <w:bookmarkStart w:id="10306" w:name="_Toc29504339"/>
      <w:bookmarkStart w:id="10307" w:name="_Toc29504923"/>
      <w:bookmarkStart w:id="10308" w:name="_Toc36553375"/>
      <w:bookmarkStart w:id="10309" w:name="_Toc36555102"/>
      <w:bookmarkStart w:id="10310" w:name="_Toc45652481"/>
      <w:bookmarkStart w:id="10311" w:name="_Toc45658913"/>
      <w:bookmarkStart w:id="10312" w:name="_Toc45720733"/>
      <w:bookmarkStart w:id="10313" w:name="_Toc45798611"/>
      <w:bookmarkStart w:id="10314" w:name="_Toc45898000"/>
      <w:bookmarkStart w:id="10315" w:name="_Toc51746205"/>
      <w:bookmarkStart w:id="10316" w:name="_Toc64446469"/>
      <w:bookmarkStart w:id="10317" w:name="_Toc73982339"/>
      <w:bookmarkStart w:id="10318" w:name="_Toc88652429"/>
      <w:bookmarkStart w:id="10319" w:name="_Toc97891473"/>
      <w:bookmarkStart w:id="10320" w:name="_Toc106109493"/>
      <w:r w:rsidRPr="001D2E49">
        <w:t>9.3.3.5</w:t>
      </w:r>
      <w:r w:rsidRPr="001D2E49">
        <w:tab/>
        <w:t>PLMN Identity</w:t>
      </w:r>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321" w:name="_Toc20955305"/>
      <w:bookmarkStart w:id="10322" w:name="_Toc29503756"/>
      <w:bookmarkStart w:id="10323" w:name="_Toc29504340"/>
      <w:bookmarkStart w:id="10324" w:name="_Toc29504924"/>
      <w:bookmarkStart w:id="10325" w:name="_Toc36553376"/>
      <w:bookmarkStart w:id="10326" w:name="_Toc36555103"/>
      <w:bookmarkStart w:id="10327" w:name="_Toc45652482"/>
      <w:bookmarkStart w:id="10328" w:name="_Toc45658914"/>
      <w:bookmarkStart w:id="10329" w:name="_Toc45720734"/>
      <w:bookmarkStart w:id="10330" w:name="_Toc45798612"/>
      <w:bookmarkStart w:id="10331" w:name="_Toc45898001"/>
      <w:bookmarkStart w:id="10332" w:name="_Toc51746206"/>
      <w:bookmarkStart w:id="10333" w:name="_Toc64446470"/>
      <w:bookmarkStart w:id="10334" w:name="_Toc73982340"/>
      <w:bookmarkStart w:id="10335" w:name="_Toc88652430"/>
      <w:bookmarkStart w:id="10336" w:name="_Toc97891474"/>
      <w:bookmarkStart w:id="10337" w:name="_Toc106109494"/>
      <w:r w:rsidRPr="001D2E49">
        <w:t>9.3.3.6</w:t>
      </w:r>
      <w:r w:rsidRPr="001D2E49">
        <w:tab/>
        <w:t>SON Configuration Transfer</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338" w:name="_Toc20955306"/>
      <w:bookmarkStart w:id="10339" w:name="_Toc29503757"/>
      <w:bookmarkStart w:id="10340" w:name="_Toc29504341"/>
      <w:bookmarkStart w:id="10341" w:name="_Toc29504925"/>
      <w:bookmarkStart w:id="10342" w:name="_Toc36553377"/>
      <w:bookmarkStart w:id="10343" w:name="_Toc36555104"/>
      <w:bookmarkStart w:id="10344" w:name="_Toc45652483"/>
      <w:bookmarkStart w:id="10345" w:name="_Toc45658915"/>
      <w:bookmarkStart w:id="10346" w:name="_Toc45720735"/>
      <w:bookmarkStart w:id="10347" w:name="_Toc45798613"/>
      <w:bookmarkStart w:id="10348" w:name="_Toc45898002"/>
      <w:bookmarkStart w:id="10349" w:name="_Toc51746207"/>
      <w:bookmarkStart w:id="10350" w:name="_Toc64446471"/>
      <w:bookmarkStart w:id="10351" w:name="_Toc73982341"/>
      <w:bookmarkStart w:id="10352" w:name="_Toc88652431"/>
      <w:bookmarkStart w:id="10353" w:name="_Toc97891475"/>
      <w:bookmarkStart w:id="10354" w:name="_Toc106109495"/>
      <w:r w:rsidRPr="001D2E49">
        <w:t>9.3.3.7</w:t>
      </w:r>
      <w:r w:rsidRPr="001D2E49">
        <w:tab/>
        <w:t>SON Information</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355"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355"/>
    </w:tbl>
    <w:p w14:paraId="2CEE4C65" w14:textId="77777777" w:rsidR="009B75C3" w:rsidRPr="001D2E49" w:rsidRDefault="009B75C3" w:rsidP="009B75C3"/>
    <w:p w14:paraId="4CF58BCB" w14:textId="77777777" w:rsidR="009B75C3" w:rsidRPr="001D2E49" w:rsidRDefault="009B75C3" w:rsidP="009B75C3">
      <w:pPr>
        <w:pStyle w:val="Heading4"/>
      </w:pPr>
      <w:bookmarkStart w:id="10356" w:name="_Toc20955307"/>
      <w:bookmarkStart w:id="10357" w:name="_Toc29503758"/>
      <w:bookmarkStart w:id="10358" w:name="_Toc29504342"/>
      <w:bookmarkStart w:id="10359" w:name="_Toc29504926"/>
      <w:bookmarkStart w:id="10360" w:name="_Toc36553378"/>
      <w:bookmarkStart w:id="10361" w:name="_Toc36555105"/>
      <w:bookmarkStart w:id="10362" w:name="_Toc45652484"/>
      <w:bookmarkStart w:id="10363" w:name="_Toc45658916"/>
      <w:bookmarkStart w:id="10364" w:name="_Toc45720736"/>
      <w:bookmarkStart w:id="10365" w:name="_Toc45798614"/>
      <w:bookmarkStart w:id="10366" w:name="_Toc45898003"/>
      <w:bookmarkStart w:id="10367" w:name="_Toc51746208"/>
      <w:bookmarkStart w:id="10368" w:name="_Toc64446472"/>
      <w:bookmarkStart w:id="10369" w:name="_Toc73982342"/>
      <w:bookmarkStart w:id="10370" w:name="_Toc88652432"/>
      <w:bookmarkStart w:id="10371" w:name="_Toc97891476"/>
      <w:bookmarkStart w:id="10372" w:name="_Toc106109496"/>
      <w:r w:rsidRPr="001D2E49">
        <w:t>9.3.3.8</w:t>
      </w:r>
      <w:r w:rsidRPr="001D2E49">
        <w:tab/>
        <w:t>SON Information Reply</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0373" w:name="_Toc20955308"/>
      <w:bookmarkStart w:id="10374" w:name="_Toc29503759"/>
      <w:bookmarkStart w:id="10375" w:name="_Toc29504343"/>
      <w:bookmarkStart w:id="10376" w:name="_Toc29504927"/>
      <w:bookmarkStart w:id="10377" w:name="_Toc36553379"/>
      <w:bookmarkStart w:id="10378" w:name="_Toc36555106"/>
      <w:bookmarkStart w:id="10379" w:name="_Toc45652485"/>
      <w:bookmarkStart w:id="10380" w:name="_Toc45658917"/>
      <w:bookmarkStart w:id="10381" w:name="_Toc45720737"/>
      <w:bookmarkStart w:id="10382" w:name="_Toc45798615"/>
      <w:bookmarkStart w:id="10383" w:name="_Toc45898004"/>
      <w:bookmarkStart w:id="10384" w:name="_Toc51746209"/>
      <w:bookmarkStart w:id="10385" w:name="_Toc64446473"/>
      <w:bookmarkStart w:id="10386" w:name="_Toc73982343"/>
      <w:bookmarkStart w:id="10387" w:name="_Toc88652433"/>
      <w:bookmarkStart w:id="10388" w:name="_Toc97891477"/>
      <w:bookmarkStart w:id="10389" w:name="_Toc106109497"/>
      <w:r w:rsidRPr="001D2E49">
        <w:t>9.3.3.9</w:t>
      </w:r>
      <w:r w:rsidRPr="001D2E49">
        <w:tab/>
        <w:t>Xn TNL Configuration Info</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0390" w:name="_Toc20955309"/>
      <w:bookmarkStart w:id="10391" w:name="_Toc29503760"/>
      <w:bookmarkStart w:id="10392" w:name="_Toc29504344"/>
      <w:bookmarkStart w:id="10393" w:name="_Toc29504928"/>
      <w:bookmarkStart w:id="10394" w:name="_Toc36553380"/>
      <w:bookmarkStart w:id="10395" w:name="_Toc36555107"/>
      <w:bookmarkStart w:id="10396" w:name="_Toc45652486"/>
      <w:bookmarkStart w:id="10397" w:name="_Toc45658918"/>
      <w:bookmarkStart w:id="10398" w:name="_Toc45720738"/>
      <w:bookmarkStart w:id="10399" w:name="_Toc45798616"/>
      <w:bookmarkStart w:id="10400" w:name="_Toc45898005"/>
      <w:bookmarkStart w:id="10401" w:name="_Toc51746210"/>
      <w:bookmarkStart w:id="10402" w:name="_Toc64446474"/>
      <w:bookmarkStart w:id="10403" w:name="_Toc73982344"/>
      <w:bookmarkStart w:id="10404" w:name="_Toc88652434"/>
      <w:bookmarkStart w:id="10405" w:name="_Toc97891478"/>
      <w:bookmarkStart w:id="10406" w:name="_Toc106109498"/>
      <w:r w:rsidRPr="001D2E49">
        <w:t>9.3.3.10</w:t>
      </w:r>
      <w:r w:rsidRPr="001D2E49">
        <w:tab/>
        <w:t>TAC</w:t>
      </w:r>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0407" w:name="_Toc20955310"/>
      <w:bookmarkStart w:id="10408" w:name="_Toc29503761"/>
      <w:bookmarkStart w:id="10409" w:name="_Toc29504345"/>
      <w:bookmarkStart w:id="10410" w:name="_Toc29504929"/>
      <w:bookmarkStart w:id="10411" w:name="_Toc36553381"/>
      <w:bookmarkStart w:id="10412" w:name="_Toc36555108"/>
      <w:bookmarkStart w:id="10413" w:name="_Toc45652487"/>
      <w:bookmarkStart w:id="10414" w:name="_Toc45658919"/>
      <w:bookmarkStart w:id="10415" w:name="_Toc45720739"/>
      <w:bookmarkStart w:id="10416" w:name="_Toc45798617"/>
      <w:bookmarkStart w:id="10417" w:name="_Toc45898006"/>
      <w:bookmarkStart w:id="10418" w:name="_Toc51746211"/>
      <w:bookmarkStart w:id="10419" w:name="_Toc64446475"/>
      <w:bookmarkStart w:id="10420" w:name="_Toc73982345"/>
      <w:bookmarkStart w:id="10421" w:name="_Toc88652435"/>
      <w:bookmarkStart w:id="10422" w:name="_Toc97891479"/>
      <w:bookmarkStart w:id="10423" w:name="_Toc106109499"/>
      <w:r w:rsidRPr="001D2E49">
        <w:t>9.3.3.11</w:t>
      </w:r>
      <w:r w:rsidRPr="001D2E49">
        <w:tab/>
        <w:t>TAI</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0424" w:name="_Toc20955311"/>
      <w:bookmarkStart w:id="10425" w:name="_Toc29503762"/>
      <w:bookmarkStart w:id="10426" w:name="_Toc29504346"/>
      <w:bookmarkStart w:id="10427" w:name="_Toc29504930"/>
      <w:bookmarkStart w:id="10428" w:name="_Toc36553382"/>
      <w:bookmarkStart w:id="10429" w:name="_Toc36555109"/>
      <w:bookmarkStart w:id="10430" w:name="_Toc45652488"/>
      <w:bookmarkStart w:id="10431" w:name="_Toc45658920"/>
      <w:bookmarkStart w:id="10432" w:name="_Toc45720740"/>
      <w:bookmarkStart w:id="10433" w:name="_Toc45798618"/>
      <w:bookmarkStart w:id="10434" w:name="_Toc45898007"/>
      <w:bookmarkStart w:id="10435" w:name="_Toc51746212"/>
      <w:bookmarkStart w:id="10436" w:name="_Toc64446476"/>
      <w:bookmarkStart w:id="10437" w:name="_Toc73982346"/>
      <w:bookmarkStart w:id="10438" w:name="_Toc88652436"/>
      <w:bookmarkStart w:id="10439" w:name="_Toc97891480"/>
      <w:bookmarkStart w:id="10440" w:name="_Toc106109500"/>
      <w:r w:rsidRPr="001D2E49">
        <w:t>9.3.3.12</w:t>
      </w:r>
      <w:r w:rsidRPr="001D2E49">
        <w:tab/>
        <w:t>AMF Set ID</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0441" w:name="_Toc20955312"/>
      <w:bookmarkStart w:id="10442" w:name="_Toc29503763"/>
      <w:bookmarkStart w:id="10443" w:name="_Toc29504347"/>
      <w:bookmarkStart w:id="10444" w:name="_Toc29504931"/>
      <w:bookmarkStart w:id="10445" w:name="_Toc36553383"/>
      <w:bookmarkStart w:id="10446" w:name="_Toc36555110"/>
      <w:bookmarkStart w:id="10447" w:name="_Toc45652489"/>
      <w:bookmarkStart w:id="10448" w:name="_Toc45658921"/>
      <w:bookmarkStart w:id="10449" w:name="_Toc45720741"/>
      <w:bookmarkStart w:id="10450" w:name="_Toc45798619"/>
      <w:bookmarkStart w:id="10451" w:name="_Toc45898008"/>
      <w:bookmarkStart w:id="10452" w:name="_Toc51746213"/>
      <w:bookmarkStart w:id="10453" w:name="_Toc64446477"/>
      <w:bookmarkStart w:id="10454" w:name="_Toc73982347"/>
      <w:bookmarkStart w:id="10455" w:name="_Toc88652437"/>
      <w:bookmarkStart w:id="10456" w:name="_Toc97891481"/>
      <w:bookmarkStart w:id="10457" w:name="_Toc106109501"/>
      <w:r w:rsidRPr="001D2E49">
        <w:t>9.3.3.13</w:t>
      </w:r>
      <w:r w:rsidRPr="001D2E49">
        <w:tab/>
        <w:t>Routing ID</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C4E7F51" w14:textId="77777777" w:rsidTr="009517A1">
        <w:tc>
          <w:tcPr>
            <w:tcW w:w="2448" w:type="dxa"/>
          </w:tcPr>
          <w:p w14:paraId="32EDAEA1" w14:textId="77777777" w:rsidR="009B75C3" w:rsidRPr="001D2E49" w:rsidRDefault="009B75C3" w:rsidP="009517A1">
            <w:pPr>
              <w:pStyle w:val="TAL"/>
              <w:rPr>
                <w:rFonts w:eastAsia="Batang" w:cs="Arial"/>
                <w:lang w:eastAsia="ja-JP"/>
              </w:rPr>
            </w:pPr>
            <w:r w:rsidRPr="001D2E49">
              <w:rPr>
                <w:rFonts w:cs="Arial"/>
                <w:lang w:eastAsia="ja-JP"/>
              </w:rPr>
              <w:t>Routing ID</w:t>
            </w:r>
          </w:p>
        </w:tc>
        <w:tc>
          <w:tcPr>
            <w:tcW w:w="1080" w:type="dxa"/>
          </w:tcPr>
          <w:p w14:paraId="63513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924E5C" w14:textId="77777777" w:rsidR="009B75C3" w:rsidRPr="001D2E49" w:rsidRDefault="009B75C3" w:rsidP="009517A1">
            <w:pPr>
              <w:pStyle w:val="TAL"/>
              <w:rPr>
                <w:i/>
                <w:lang w:eastAsia="ja-JP"/>
              </w:rPr>
            </w:pPr>
          </w:p>
        </w:tc>
        <w:tc>
          <w:tcPr>
            <w:tcW w:w="1872" w:type="dxa"/>
          </w:tcPr>
          <w:p w14:paraId="30D4F285" w14:textId="77777777" w:rsidR="009B75C3" w:rsidRPr="001D2E49" w:rsidRDefault="009B75C3" w:rsidP="009517A1">
            <w:pPr>
              <w:pStyle w:val="TAL"/>
              <w:rPr>
                <w:lang w:eastAsia="ja-JP"/>
              </w:rPr>
            </w:pPr>
            <w:r w:rsidRPr="001D2E49">
              <w:rPr>
                <w:lang w:eastAsia="ja-JP"/>
              </w:rPr>
              <w:t>OCTET STRING</w:t>
            </w:r>
          </w:p>
        </w:tc>
        <w:tc>
          <w:tcPr>
            <w:tcW w:w="2880" w:type="dxa"/>
          </w:tcPr>
          <w:p w14:paraId="74689CA6" w14:textId="77777777" w:rsidR="009B75C3" w:rsidRPr="001D2E49" w:rsidRDefault="001537D3" w:rsidP="009517A1">
            <w:pPr>
              <w:pStyle w:val="TAL"/>
              <w:rPr>
                <w:lang w:eastAsia="ja-JP"/>
              </w:rPr>
            </w:pPr>
            <w:r w:rsidRPr="004B33F3">
              <w:rPr>
                <w:rFonts w:cs="Arial"/>
                <w:lang w:eastAsia="ja-JP"/>
              </w:rPr>
              <w:t xml:space="preserve">The </w:t>
            </w:r>
            <w:r>
              <w:rPr>
                <w:rFonts w:cs="Arial"/>
                <w:lang w:eastAsia="ja-JP"/>
              </w:rPr>
              <w:t xml:space="preserve">maximum </w:t>
            </w:r>
            <w:r w:rsidRPr="004B33F3">
              <w:rPr>
                <w:rFonts w:cs="Arial"/>
                <w:lang w:eastAsia="ja-JP"/>
              </w:rPr>
              <w:t xml:space="preserve">length </w:t>
            </w:r>
            <w:r>
              <w:rPr>
                <w:rFonts w:cs="Arial"/>
                <w:lang w:eastAsia="ja-JP"/>
              </w:rPr>
              <w:t>corresponds to</w:t>
            </w:r>
            <w:r w:rsidRPr="00AE20D5">
              <w:rPr>
                <w:rFonts w:cs="Arial"/>
                <w:lang w:eastAsia="ja-JP"/>
              </w:rPr>
              <w:t xml:space="preserve"> NfInstanceId </w:t>
            </w:r>
            <w:r>
              <w:rPr>
                <w:rFonts w:cs="Arial"/>
                <w:lang w:eastAsia="ja-JP"/>
              </w:rPr>
              <w:t>defined in</w:t>
            </w:r>
            <w:r w:rsidRPr="00AE20D5">
              <w:rPr>
                <w:rFonts w:cs="Arial"/>
                <w:lang w:eastAsia="ja-JP"/>
              </w:rPr>
              <w:t xml:space="preserve"> </w:t>
            </w:r>
            <w:r>
              <w:rPr>
                <w:rFonts w:cs="Arial"/>
                <w:lang w:eastAsia="ja-JP"/>
              </w:rPr>
              <w:t xml:space="preserve">TS </w:t>
            </w:r>
            <w:r w:rsidRPr="00AE20D5">
              <w:rPr>
                <w:rFonts w:cs="Arial"/>
                <w:lang w:eastAsia="ja-JP"/>
              </w:rPr>
              <w:t xml:space="preserve">29.571 </w:t>
            </w:r>
            <w:r w:rsidRPr="004B33F3">
              <w:rPr>
                <w:rFonts w:cs="Arial"/>
                <w:lang w:eastAsia="ja-JP"/>
              </w:rPr>
              <w:t>[</w:t>
            </w:r>
            <w:r>
              <w:rPr>
                <w:rFonts w:cs="Arial"/>
                <w:lang w:eastAsia="ja-JP"/>
              </w:rPr>
              <w:t>35</w:t>
            </w:r>
            <w:r w:rsidRPr="004B33F3">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0458" w:name="_Toc20955313"/>
      <w:bookmarkStart w:id="10459" w:name="_Toc29503764"/>
      <w:bookmarkStart w:id="10460" w:name="_Toc29504348"/>
      <w:bookmarkStart w:id="10461" w:name="_Toc29504932"/>
      <w:bookmarkStart w:id="10462" w:name="_Toc36553384"/>
      <w:bookmarkStart w:id="10463" w:name="_Toc36555111"/>
      <w:bookmarkStart w:id="10464" w:name="_Toc45652490"/>
      <w:bookmarkStart w:id="10465" w:name="_Toc45658922"/>
      <w:bookmarkStart w:id="10466" w:name="_Toc45720742"/>
      <w:bookmarkStart w:id="10467" w:name="_Toc45798620"/>
      <w:bookmarkStart w:id="10468" w:name="_Toc45898009"/>
      <w:bookmarkStart w:id="10469" w:name="_Toc51746214"/>
      <w:bookmarkStart w:id="10470" w:name="_Toc64446478"/>
      <w:bookmarkStart w:id="10471" w:name="_Toc73982348"/>
      <w:bookmarkStart w:id="10472" w:name="_Toc88652438"/>
      <w:bookmarkStart w:id="10473" w:name="_Toc97891482"/>
      <w:bookmarkStart w:id="10474" w:name="_Toc106109502"/>
      <w:r w:rsidRPr="001D2E49">
        <w:t>9.3.3.14</w:t>
      </w:r>
      <w:r w:rsidRPr="001D2E49">
        <w:tab/>
        <w:t>NRPPa-PDU</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0475" w:name="_Toc20955314"/>
      <w:bookmarkStart w:id="10476" w:name="_Toc29503765"/>
      <w:bookmarkStart w:id="10477" w:name="_Toc29504349"/>
      <w:bookmarkStart w:id="10478" w:name="_Toc29504933"/>
      <w:bookmarkStart w:id="10479" w:name="_Toc36553385"/>
      <w:bookmarkStart w:id="10480" w:name="_Toc36555112"/>
      <w:bookmarkStart w:id="10481" w:name="_Toc45652491"/>
      <w:bookmarkStart w:id="10482" w:name="_Toc45658923"/>
      <w:bookmarkStart w:id="10483" w:name="_Toc45720743"/>
      <w:bookmarkStart w:id="10484" w:name="_Toc45798621"/>
      <w:bookmarkStart w:id="10485" w:name="_Toc45898010"/>
      <w:bookmarkStart w:id="10486" w:name="_Toc51746215"/>
      <w:bookmarkStart w:id="10487" w:name="_Toc64446479"/>
      <w:bookmarkStart w:id="10488" w:name="_Toc73982349"/>
      <w:bookmarkStart w:id="10489" w:name="_Toc88652439"/>
      <w:bookmarkStart w:id="10490" w:name="_Toc97891483"/>
      <w:bookmarkStart w:id="10491" w:name="_Toc106109503"/>
      <w:r w:rsidRPr="001D2E49">
        <w:t>9.3.3.15</w:t>
      </w:r>
      <w:r w:rsidRPr="001D2E49">
        <w:tab/>
        <w:t>RAN Paging Priority</w:t>
      </w:r>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0492" w:name="_Toc20955315"/>
      <w:bookmarkStart w:id="10493" w:name="_Toc29503766"/>
      <w:bookmarkStart w:id="10494" w:name="_Toc29504350"/>
      <w:bookmarkStart w:id="10495" w:name="_Toc29504934"/>
      <w:bookmarkStart w:id="10496" w:name="_Toc36553386"/>
      <w:bookmarkStart w:id="10497" w:name="_Toc36555113"/>
      <w:bookmarkStart w:id="10498" w:name="_Toc45652492"/>
      <w:bookmarkStart w:id="10499" w:name="_Toc45658924"/>
      <w:bookmarkStart w:id="10500" w:name="_Toc45720744"/>
      <w:bookmarkStart w:id="10501" w:name="_Toc45798622"/>
      <w:bookmarkStart w:id="10502" w:name="_Toc45898011"/>
      <w:bookmarkStart w:id="10503" w:name="_Toc51746216"/>
      <w:bookmarkStart w:id="10504" w:name="_Toc64446480"/>
      <w:bookmarkStart w:id="10505" w:name="_Toc73982350"/>
      <w:bookmarkStart w:id="10506" w:name="_Toc88652440"/>
      <w:bookmarkStart w:id="10507" w:name="_Toc97891484"/>
      <w:bookmarkStart w:id="10508" w:name="_Toc106109504"/>
      <w:r w:rsidRPr="001D2E49">
        <w:t>9.3.3.16</w:t>
      </w:r>
      <w:r w:rsidRPr="001D2E49">
        <w:tab/>
        <w:t>EPS TAC</w:t>
      </w:r>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0509" w:name="_Toc20955316"/>
      <w:bookmarkStart w:id="10510" w:name="_Toc29503767"/>
      <w:bookmarkStart w:id="10511" w:name="_Toc29504351"/>
      <w:bookmarkStart w:id="10512" w:name="_Toc29504935"/>
      <w:bookmarkStart w:id="10513" w:name="_Toc36553387"/>
      <w:bookmarkStart w:id="10514" w:name="_Toc36555114"/>
      <w:bookmarkStart w:id="10515" w:name="_Toc45652493"/>
      <w:bookmarkStart w:id="10516" w:name="_Toc45658925"/>
      <w:bookmarkStart w:id="10517" w:name="_Toc45720745"/>
      <w:bookmarkStart w:id="10518" w:name="_Toc45798623"/>
      <w:bookmarkStart w:id="10519" w:name="_Toc45898012"/>
      <w:bookmarkStart w:id="10520" w:name="_Toc51746217"/>
      <w:bookmarkStart w:id="10521" w:name="_Toc64446481"/>
      <w:bookmarkStart w:id="10522" w:name="_Toc73982351"/>
      <w:bookmarkStart w:id="10523" w:name="_Toc88652441"/>
      <w:bookmarkStart w:id="10524" w:name="_Toc97891485"/>
      <w:bookmarkStart w:id="10525" w:name="_Toc106109505"/>
      <w:r w:rsidRPr="001D2E49">
        <w:t>9.3.3.17</w:t>
      </w:r>
      <w:r w:rsidRPr="001D2E49">
        <w:tab/>
        <w:t>EPS TAI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0526" w:name="_Toc20955317"/>
      <w:bookmarkStart w:id="10527" w:name="_Toc29503768"/>
      <w:bookmarkStart w:id="10528" w:name="_Toc29504352"/>
      <w:bookmarkStart w:id="10529" w:name="_Toc29504936"/>
      <w:bookmarkStart w:id="10530" w:name="_Toc36553388"/>
      <w:bookmarkStart w:id="10531" w:name="_Toc36555115"/>
      <w:bookmarkStart w:id="10532" w:name="_Toc45652494"/>
      <w:bookmarkStart w:id="10533" w:name="_Toc45658926"/>
      <w:bookmarkStart w:id="10534" w:name="_Toc45720746"/>
      <w:bookmarkStart w:id="10535" w:name="_Toc45798624"/>
      <w:bookmarkStart w:id="10536" w:name="_Toc45898013"/>
      <w:bookmarkStart w:id="10537" w:name="_Toc51746218"/>
      <w:bookmarkStart w:id="10538" w:name="_Toc64446482"/>
      <w:bookmarkStart w:id="10539" w:name="_Toc73982352"/>
      <w:bookmarkStart w:id="10540" w:name="_Toc88652442"/>
      <w:bookmarkStart w:id="10541" w:name="_Toc97891486"/>
      <w:bookmarkStart w:id="10542" w:name="_Toc106109506"/>
      <w:r w:rsidRPr="001D2E49">
        <w:t>9.3.3.18</w:t>
      </w:r>
      <w:r w:rsidRPr="001D2E49">
        <w:tab/>
        <w:t>UE Paging Identity</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0543" w:name="_Toc20955318"/>
      <w:bookmarkStart w:id="10544" w:name="_Toc29503769"/>
      <w:bookmarkStart w:id="10545" w:name="_Toc29504353"/>
      <w:bookmarkStart w:id="10546" w:name="_Toc29504937"/>
      <w:bookmarkStart w:id="10547" w:name="_Toc36553389"/>
      <w:bookmarkStart w:id="10548" w:name="_Toc36555116"/>
      <w:bookmarkStart w:id="10549" w:name="_Toc45652495"/>
      <w:bookmarkStart w:id="10550" w:name="_Toc45658927"/>
      <w:bookmarkStart w:id="10551" w:name="_Toc45720747"/>
      <w:bookmarkStart w:id="10552" w:name="_Toc45798625"/>
      <w:bookmarkStart w:id="10553" w:name="_Toc45898014"/>
      <w:bookmarkStart w:id="10554" w:name="_Toc51746219"/>
      <w:bookmarkStart w:id="10555" w:name="_Toc64446483"/>
      <w:bookmarkStart w:id="10556" w:name="_Toc73982353"/>
      <w:bookmarkStart w:id="10557" w:name="_Toc88652443"/>
      <w:bookmarkStart w:id="10558" w:name="_Toc97891487"/>
      <w:bookmarkStart w:id="10559" w:name="_Toc106109507"/>
      <w:r w:rsidRPr="001D2E49">
        <w:t>9.3.3.19</w:t>
      </w:r>
      <w:r w:rsidRPr="001D2E49">
        <w:tab/>
        <w:t>AMF Pointer</w:t>
      </w:r>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0560" w:name="_Toc20955319"/>
      <w:bookmarkStart w:id="10561" w:name="_Toc29503770"/>
      <w:bookmarkStart w:id="10562" w:name="_Toc29504354"/>
      <w:bookmarkStart w:id="10563" w:name="_Toc29504938"/>
      <w:bookmarkStart w:id="10564" w:name="_Toc36553390"/>
      <w:bookmarkStart w:id="10565" w:name="_Toc36555117"/>
      <w:bookmarkStart w:id="10566" w:name="_Toc45652496"/>
      <w:bookmarkStart w:id="10567" w:name="_Toc45658928"/>
      <w:bookmarkStart w:id="10568" w:name="_Toc45720748"/>
      <w:bookmarkStart w:id="10569" w:name="_Toc45798626"/>
      <w:bookmarkStart w:id="10570" w:name="_Toc45898015"/>
      <w:bookmarkStart w:id="10571" w:name="_Toc51746220"/>
      <w:bookmarkStart w:id="10572" w:name="_Toc64446484"/>
      <w:bookmarkStart w:id="10573" w:name="_Toc73982354"/>
      <w:bookmarkStart w:id="10574" w:name="_Toc88652444"/>
      <w:bookmarkStart w:id="10575" w:name="_Toc97891488"/>
      <w:bookmarkStart w:id="10576" w:name="_Toc106109508"/>
      <w:r w:rsidRPr="001D2E49">
        <w:t>9.3.3.20</w:t>
      </w:r>
      <w:r w:rsidRPr="001D2E49">
        <w:tab/>
        <w:t>5G-S-TMSI</w:t>
      </w:r>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0577" w:name="_Toc20955320"/>
      <w:bookmarkStart w:id="10578" w:name="_Toc29503771"/>
      <w:bookmarkStart w:id="10579" w:name="_Toc29504355"/>
      <w:bookmarkStart w:id="10580" w:name="_Toc29504939"/>
      <w:bookmarkStart w:id="10581" w:name="_Toc36553391"/>
      <w:bookmarkStart w:id="10582" w:name="_Toc36555118"/>
      <w:bookmarkStart w:id="10583" w:name="_Toc45652497"/>
      <w:bookmarkStart w:id="10584" w:name="_Toc45658929"/>
      <w:bookmarkStart w:id="10585" w:name="_Toc45720749"/>
      <w:bookmarkStart w:id="10586" w:name="_Toc45798627"/>
      <w:bookmarkStart w:id="10587" w:name="_Toc45898016"/>
      <w:bookmarkStart w:id="10588" w:name="_Toc51746221"/>
      <w:bookmarkStart w:id="10589" w:name="_Toc64446485"/>
      <w:bookmarkStart w:id="10590" w:name="_Toc73982355"/>
      <w:bookmarkStart w:id="10591" w:name="_Toc88652445"/>
      <w:bookmarkStart w:id="10592" w:name="_Toc97891489"/>
      <w:bookmarkStart w:id="10593" w:name="_Toc106109509"/>
      <w:r w:rsidRPr="001D2E49">
        <w:t>9.3.3.21</w:t>
      </w:r>
      <w:r w:rsidRPr="001D2E49">
        <w:tab/>
        <w:t>AMF Name</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0594" w:name="_Toc20955321"/>
      <w:bookmarkStart w:id="10595" w:name="_Toc29503772"/>
      <w:bookmarkStart w:id="10596" w:name="_Toc29504356"/>
      <w:bookmarkStart w:id="10597" w:name="_Toc29504940"/>
      <w:bookmarkStart w:id="10598" w:name="_Toc36553392"/>
      <w:bookmarkStart w:id="10599" w:name="_Toc36555119"/>
      <w:bookmarkStart w:id="10600" w:name="_Toc45652498"/>
      <w:bookmarkStart w:id="10601" w:name="_Toc45658930"/>
      <w:bookmarkStart w:id="10602" w:name="_Toc45720750"/>
      <w:bookmarkStart w:id="10603" w:name="_Toc45798628"/>
      <w:bookmarkStart w:id="10604" w:name="_Toc45898017"/>
      <w:bookmarkStart w:id="10605" w:name="_Toc51746222"/>
      <w:bookmarkStart w:id="10606" w:name="_Toc64446486"/>
      <w:bookmarkStart w:id="10607" w:name="_Toc73982356"/>
      <w:bookmarkStart w:id="10608" w:name="_Toc88652446"/>
      <w:bookmarkStart w:id="10609" w:name="_Toc97891490"/>
      <w:bookmarkStart w:id="10610" w:name="_Toc106109510"/>
      <w:r w:rsidRPr="001D2E49">
        <w:t>9.3.3.22</w:t>
      </w:r>
      <w:r w:rsidRPr="001D2E49">
        <w:tab/>
        <w:t>Paging Origin</w:t>
      </w:r>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0611" w:name="_Toc20955322"/>
      <w:bookmarkStart w:id="10612" w:name="_Toc29503773"/>
      <w:bookmarkStart w:id="10613" w:name="_Toc29504357"/>
      <w:bookmarkStart w:id="10614" w:name="_Toc29504941"/>
      <w:bookmarkStart w:id="10615" w:name="_Toc36553393"/>
      <w:bookmarkStart w:id="10616" w:name="_Toc36555120"/>
      <w:bookmarkStart w:id="10617" w:name="_Toc45652499"/>
      <w:bookmarkStart w:id="10618" w:name="_Toc45658931"/>
      <w:bookmarkStart w:id="10619" w:name="_Toc45720751"/>
      <w:bookmarkStart w:id="10620" w:name="_Toc45798629"/>
      <w:bookmarkStart w:id="10621" w:name="_Toc45898018"/>
      <w:bookmarkStart w:id="10622" w:name="_Toc51746223"/>
      <w:bookmarkStart w:id="10623" w:name="_Toc64446487"/>
      <w:bookmarkStart w:id="10624" w:name="_Toc73982357"/>
      <w:bookmarkStart w:id="10625" w:name="_Toc88652447"/>
      <w:bookmarkStart w:id="10626" w:name="_Toc97891491"/>
      <w:bookmarkStart w:id="10627" w:name="_Toc106109511"/>
      <w:r w:rsidRPr="001D2E49">
        <w:t>9.3.3.23</w:t>
      </w:r>
      <w:r w:rsidRPr="001D2E49">
        <w:tab/>
        <w:t>UE Identity Index Value</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0628" w:name="_Toc20955323"/>
      <w:bookmarkStart w:id="10629" w:name="_Toc29503774"/>
      <w:bookmarkStart w:id="10630" w:name="_Toc29504358"/>
      <w:bookmarkStart w:id="10631" w:name="_Toc29504942"/>
      <w:bookmarkStart w:id="10632" w:name="_Toc36553394"/>
      <w:bookmarkStart w:id="10633" w:name="_Toc36555121"/>
      <w:bookmarkStart w:id="10634" w:name="_Toc45652500"/>
      <w:bookmarkStart w:id="10635" w:name="_Toc45658932"/>
      <w:bookmarkStart w:id="10636" w:name="_Toc45720752"/>
      <w:bookmarkStart w:id="10637" w:name="_Toc45798630"/>
      <w:bookmarkStart w:id="10638" w:name="_Toc45898019"/>
      <w:bookmarkStart w:id="10639" w:name="_Toc51746224"/>
      <w:bookmarkStart w:id="10640" w:name="_Toc64446488"/>
      <w:bookmarkStart w:id="10641" w:name="_Toc73982358"/>
      <w:bookmarkStart w:id="10642" w:name="_Toc88652448"/>
      <w:bookmarkStart w:id="10643" w:name="_Toc97891492"/>
      <w:bookmarkStart w:id="10644" w:name="_Toc106109512"/>
      <w:r w:rsidRPr="001D2E49">
        <w:t>9.3.3.24</w:t>
      </w:r>
      <w:r w:rsidRPr="001D2E49">
        <w:tab/>
        <w:t>Periodic Registration Update Timer</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0645" w:name="_Toc20955324"/>
      <w:bookmarkStart w:id="10646" w:name="_Toc29503775"/>
      <w:bookmarkStart w:id="10647" w:name="_Toc29504359"/>
      <w:bookmarkStart w:id="10648" w:name="_Toc29504943"/>
      <w:bookmarkStart w:id="10649" w:name="_Toc36553395"/>
      <w:bookmarkStart w:id="10650" w:name="_Toc36555122"/>
      <w:bookmarkStart w:id="10651" w:name="_Toc45652501"/>
      <w:bookmarkStart w:id="10652" w:name="_Toc45658933"/>
      <w:bookmarkStart w:id="10653" w:name="_Toc45720753"/>
      <w:bookmarkStart w:id="10654" w:name="_Toc45798631"/>
      <w:bookmarkStart w:id="10655" w:name="_Toc45898020"/>
      <w:bookmarkStart w:id="10656" w:name="_Toc51746225"/>
      <w:bookmarkStart w:id="10657" w:name="_Toc64446489"/>
      <w:bookmarkStart w:id="10658" w:name="_Toc73982359"/>
      <w:bookmarkStart w:id="10659" w:name="_Toc88652449"/>
      <w:bookmarkStart w:id="10660" w:name="_Toc97891493"/>
      <w:bookmarkStart w:id="10661" w:name="_Toc106109513"/>
      <w:r w:rsidRPr="001D2E49">
        <w:t>9.3.3.25</w:t>
      </w:r>
      <w:r w:rsidRPr="001D2E49">
        <w:tab/>
        <w:t>UE-associated Logical NG-connection List</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0662" w:name="_Toc20955325"/>
      <w:bookmarkStart w:id="10663" w:name="_Toc29503776"/>
      <w:bookmarkStart w:id="10664" w:name="_Toc29504360"/>
      <w:bookmarkStart w:id="10665" w:name="_Toc29504944"/>
      <w:bookmarkStart w:id="10666" w:name="_Toc36553396"/>
      <w:bookmarkStart w:id="10667" w:name="_Toc36555123"/>
      <w:bookmarkStart w:id="10668" w:name="_Toc45652502"/>
      <w:bookmarkStart w:id="10669" w:name="_Toc45658934"/>
      <w:bookmarkStart w:id="10670" w:name="_Toc45720754"/>
      <w:bookmarkStart w:id="10671" w:name="_Toc45798632"/>
      <w:bookmarkStart w:id="10672" w:name="_Toc45898021"/>
      <w:bookmarkStart w:id="10673" w:name="_Toc51746226"/>
      <w:bookmarkStart w:id="10674" w:name="_Toc64446490"/>
      <w:bookmarkStart w:id="10675" w:name="_Toc73982360"/>
      <w:bookmarkStart w:id="10676" w:name="_Toc88652450"/>
      <w:bookmarkStart w:id="10677" w:name="_Toc97891494"/>
      <w:bookmarkStart w:id="10678" w:name="_Toc106109514"/>
      <w:r w:rsidRPr="001D2E49">
        <w:t>9.3.3.26</w:t>
      </w:r>
      <w:r w:rsidRPr="001D2E49">
        <w:tab/>
        <w:t>NAS Security Parameters from NG-RAN</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0679" w:name="_Toc20955326"/>
      <w:bookmarkStart w:id="10680" w:name="_Toc29503777"/>
      <w:bookmarkStart w:id="10681" w:name="_Toc29504361"/>
      <w:bookmarkStart w:id="10682" w:name="_Toc29504945"/>
      <w:bookmarkStart w:id="10683" w:name="_Toc36553397"/>
      <w:bookmarkStart w:id="10684" w:name="_Toc36555124"/>
      <w:bookmarkStart w:id="10685" w:name="_Toc45652503"/>
      <w:bookmarkStart w:id="10686" w:name="_Toc45658935"/>
      <w:bookmarkStart w:id="10687" w:name="_Toc45720755"/>
      <w:bookmarkStart w:id="10688" w:name="_Toc45798633"/>
      <w:bookmarkStart w:id="10689" w:name="_Toc45898022"/>
      <w:bookmarkStart w:id="10690" w:name="_Toc51746227"/>
      <w:bookmarkStart w:id="10691" w:name="_Toc64446491"/>
      <w:bookmarkStart w:id="10692" w:name="_Toc73982361"/>
      <w:bookmarkStart w:id="10693" w:name="_Toc88652451"/>
      <w:bookmarkStart w:id="10694" w:name="_Toc97891495"/>
      <w:bookmarkStart w:id="10695" w:name="_Toc106109515"/>
      <w:r w:rsidRPr="001D2E49">
        <w:rPr>
          <w:szCs w:val="22"/>
        </w:rPr>
        <w:t>9.3.3.27</w:t>
      </w:r>
      <w:r w:rsidRPr="001D2E49">
        <w:rPr>
          <w:szCs w:val="22"/>
        </w:rPr>
        <w:tab/>
      </w:r>
      <w:r w:rsidRPr="001D2E49">
        <w:rPr>
          <w:rFonts w:hint="eastAsia"/>
          <w:szCs w:val="22"/>
          <w:lang w:val="en-US" w:eastAsia="zh-CN"/>
        </w:rPr>
        <w:t>Source to Target AMF Information Reroute</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rFonts w:hint="eastAsia"/>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rFonts w:hint="eastAsia"/>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rFonts w:hint="eastAsia"/>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hint="eastAsia"/>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rFonts w:hint="eastAsia"/>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hint="eastAsia"/>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rFonts w:hint="eastAsia"/>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0696" w:name="_Toc29503778"/>
      <w:bookmarkStart w:id="10697" w:name="_Toc29504362"/>
      <w:bookmarkStart w:id="10698" w:name="_Toc29504946"/>
      <w:bookmarkStart w:id="10699" w:name="_Toc36553398"/>
      <w:bookmarkStart w:id="10700" w:name="_Toc36555125"/>
      <w:bookmarkStart w:id="10701" w:name="_Toc45652504"/>
      <w:bookmarkStart w:id="10702" w:name="_Toc45658936"/>
      <w:bookmarkStart w:id="10703" w:name="_Toc45720756"/>
      <w:bookmarkStart w:id="10704" w:name="_Toc45798634"/>
      <w:bookmarkStart w:id="10705" w:name="_Toc45898023"/>
      <w:bookmarkStart w:id="10706" w:name="_Toc51746228"/>
      <w:bookmarkStart w:id="10707" w:name="_Toc64446492"/>
      <w:bookmarkStart w:id="10708" w:name="_Toc73982362"/>
      <w:bookmarkStart w:id="10709" w:name="_Toc88652452"/>
      <w:bookmarkStart w:id="10710" w:name="_Toc97891496"/>
      <w:bookmarkStart w:id="10711" w:name="_Toc106109516"/>
      <w:r w:rsidRPr="001D2E49">
        <w:t>9.3.3.28</w:t>
      </w:r>
      <w:r w:rsidR="00347F8E" w:rsidRPr="001D2E49">
        <w:tab/>
        <w:t>RIM Information Transfer</w:t>
      </w:r>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0712" w:name="_Toc29503779"/>
      <w:bookmarkStart w:id="10713" w:name="_Toc29504363"/>
      <w:bookmarkStart w:id="10714" w:name="_Toc29504947"/>
      <w:bookmarkStart w:id="10715" w:name="_Toc36553399"/>
      <w:bookmarkStart w:id="10716" w:name="_Toc36555126"/>
      <w:bookmarkStart w:id="10717" w:name="_Toc45652505"/>
      <w:bookmarkStart w:id="10718" w:name="_Toc45658937"/>
      <w:bookmarkStart w:id="10719" w:name="_Toc45720757"/>
      <w:bookmarkStart w:id="10720" w:name="_Toc45798635"/>
      <w:bookmarkStart w:id="10721" w:name="_Toc45898024"/>
      <w:bookmarkStart w:id="10722" w:name="_Toc51746229"/>
      <w:bookmarkStart w:id="10723" w:name="_Toc64446493"/>
      <w:bookmarkStart w:id="10724" w:name="_Toc73982363"/>
      <w:bookmarkStart w:id="10725" w:name="_Toc88652453"/>
      <w:bookmarkStart w:id="10726" w:name="_Toc97891497"/>
      <w:bookmarkStart w:id="10727" w:name="_Toc106109517"/>
      <w:r w:rsidRPr="001D2E49">
        <w:t>9.3.3.29</w:t>
      </w:r>
      <w:r w:rsidR="00347F8E" w:rsidRPr="001D2E49">
        <w:tab/>
        <w:t>RIM Information</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0728" w:name="_Toc36553400"/>
      <w:bookmarkStart w:id="10729" w:name="_Toc36555127"/>
      <w:bookmarkStart w:id="10730" w:name="_Toc45652506"/>
      <w:bookmarkStart w:id="10731" w:name="_Toc45658938"/>
      <w:bookmarkStart w:id="10732" w:name="_Toc45720758"/>
      <w:bookmarkStart w:id="10733" w:name="_Toc45798636"/>
      <w:bookmarkStart w:id="10734" w:name="_Toc45898025"/>
      <w:bookmarkStart w:id="10735" w:name="_Toc51746230"/>
      <w:bookmarkStart w:id="10736" w:name="_Toc64446494"/>
      <w:bookmarkStart w:id="10737" w:name="_Toc73982364"/>
      <w:bookmarkStart w:id="10738" w:name="_Toc88652454"/>
      <w:bookmarkStart w:id="10739" w:name="_Toc97891498"/>
      <w:bookmarkStart w:id="10740" w:name="_Toc106109518"/>
      <w:r>
        <w:t>9.3.3.30</w:t>
      </w:r>
      <w:r w:rsidRPr="00567372">
        <w:tab/>
        <w:t>LAI</w:t>
      </w:r>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0741" w:name="_Toc20955327"/>
      <w:bookmarkStart w:id="10742" w:name="_Toc29503780"/>
      <w:bookmarkStart w:id="10743" w:name="_Toc29504364"/>
      <w:bookmarkStart w:id="10744" w:name="_Toc29504948"/>
      <w:bookmarkStart w:id="10745" w:name="_Toc36553401"/>
      <w:bookmarkStart w:id="10746" w:name="_Toc36555128"/>
      <w:bookmarkStart w:id="10747" w:name="_Hlk44335219"/>
      <w:bookmarkStart w:id="10748" w:name="_Toc45652507"/>
      <w:bookmarkStart w:id="10749" w:name="_Toc45658939"/>
      <w:bookmarkStart w:id="10750" w:name="_Toc45720759"/>
      <w:bookmarkStart w:id="10751" w:name="_Toc45798637"/>
      <w:bookmarkStart w:id="10752" w:name="_Toc45898026"/>
      <w:bookmarkStart w:id="10753" w:name="_Toc51746231"/>
      <w:bookmarkStart w:id="10754" w:name="_Toc64446495"/>
      <w:bookmarkStart w:id="10755" w:name="_Toc73982365"/>
      <w:bookmarkStart w:id="10756" w:name="_Toc88652455"/>
      <w:bookmarkStart w:id="10757" w:name="_Toc97891499"/>
      <w:bookmarkStart w:id="10758" w:name="_Toc106109519"/>
      <w:r w:rsidRPr="000E3123">
        <w:t>9.3.3.</w:t>
      </w:r>
      <w:r w:rsidR="00101F35">
        <w:t>31</w:t>
      </w:r>
      <w:bookmarkEnd w:id="10747"/>
      <w:r w:rsidRPr="000E3123">
        <w:tab/>
        <w:t>Extended Connected Time</w:t>
      </w:r>
      <w:bookmarkEnd w:id="10748"/>
      <w:bookmarkEnd w:id="10749"/>
      <w:bookmarkEnd w:id="10750"/>
      <w:bookmarkEnd w:id="10751"/>
      <w:bookmarkEnd w:id="10752"/>
      <w:bookmarkEnd w:id="10753"/>
      <w:bookmarkEnd w:id="10754"/>
      <w:bookmarkEnd w:id="10755"/>
      <w:bookmarkEnd w:id="10756"/>
      <w:bookmarkEnd w:id="10757"/>
      <w:bookmarkEnd w:id="1075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0759" w:name="_Toc534720608"/>
      <w:bookmarkStart w:id="10760" w:name="_Hlk44330255"/>
      <w:bookmarkStart w:id="10761" w:name="_Hlk44514346"/>
      <w:bookmarkStart w:id="10762" w:name="_Toc45652508"/>
      <w:bookmarkStart w:id="10763" w:name="_Toc45658940"/>
      <w:bookmarkStart w:id="10764" w:name="_Toc45720760"/>
      <w:bookmarkStart w:id="10765" w:name="_Toc45798638"/>
      <w:bookmarkStart w:id="10766" w:name="_Toc45898027"/>
      <w:bookmarkStart w:id="10767" w:name="_Toc51746232"/>
      <w:bookmarkStart w:id="10768" w:name="_Toc64446496"/>
      <w:bookmarkStart w:id="10769" w:name="_Toc73982366"/>
      <w:bookmarkStart w:id="10770" w:name="_Toc88652456"/>
      <w:bookmarkStart w:id="10771" w:name="_Toc97891500"/>
      <w:bookmarkStart w:id="10772" w:name="_Toc106109520"/>
      <w:r w:rsidRPr="005B31DA">
        <w:rPr>
          <w:rFonts w:eastAsia="Batang"/>
        </w:rPr>
        <w:t>9.3.3.</w:t>
      </w:r>
      <w:bookmarkEnd w:id="10760"/>
      <w:r w:rsidR="005B31DA">
        <w:rPr>
          <w:rFonts w:eastAsia="Batang"/>
        </w:rPr>
        <w:t>32</w:t>
      </w:r>
      <w:r w:rsidRPr="005B31DA">
        <w:rPr>
          <w:rFonts w:eastAsia="Batang"/>
        </w:rPr>
        <w:tab/>
      </w:r>
      <w:bookmarkEnd w:id="10759"/>
      <w:r w:rsidRPr="005B31DA">
        <w:rPr>
          <w:rFonts w:cs="Arial"/>
          <w:lang w:eastAsia="zh-CN"/>
        </w:rPr>
        <w:t>End Indication</w:t>
      </w:r>
      <w:bookmarkEnd w:id="10762"/>
      <w:bookmarkEnd w:id="10763"/>
      <w:bookmarkEnd w:id="10764"/>
      <w:bookmarkEnd w:id="10765"/>
      <w:bookmarkEnd w:id="10766"/>
      <w:bookmarkEnd w:id="10767"/>
      <w:bookmarkEnd w:id="10768"/>
      <w:bookmarkEnd w:id="10769"/>
      <w:bookmarkEnd w:id="10770"/>
      <w:bookmarkEnd w:id="10771"/>
      <w:bookmarkEnd w:id="10772"/>
    </w:p>
    <w:bookmarkEnd w:id="10761"/>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0773" w:name="_Toc13759721"/>
      <w:bookmarkStart w:id="10774" w:name="_Hlk44336508"/>
      <w:bookmarkStart w:id="10775" w:name="_Toc45652509"/>
      <w:bookmarkStart w:id="10776" w:name="_Toc45658941"/>
      <w:bookmarkStart w:id="10777" w:name="_Toc45720761"/>
      <w:bookmarkStart w:id="10778" w:name="_Toc45798639"/>
      <w:bookmarkStart w:id="10779" w:name="_Toc45898028"/>
      <w:bookmarkStart w:id="10780" w:name="_Toc51746233"/>
      <w:bookmarkStart w:id="10781" w:name="_Toc64446497"/>
      <w:bookmarkStart w:id="10782" w:name="_Toc73982367"/>
      <w:bookmarkStart w:id="10783" w:name="_Toc88652457"/>
      <w:bookmarkStart w:id="10784" w:name="_Toc97891501"/>
      <w:bookmarkStart w:id="10785" w:name="_Toc106109521"/>
      <w:r>
        <w:t>9.3</w:t>
      </w:r>
      <w:r w:rsidRPr="00567372">
        <w:t>.3</w:t>
      </w:r>
      <w:bookmarkEnd w:id="10774"/>
      <w:r w:rsidRPr="00567372">
        <w:t>.</w:t>
      </w:r>
      <w:r w:rsidR="00213A3E">
        <w:t>3</w:t>
      </w:r>
      <w:r w:rsidR="004D1BD1">
        <w:t>3</w:t>
      </w:r>
      <w:r w:rsidRPr="00567372">
        <w:tab/>
      </w:r>
      <w:bookmarkEnd w:id="10773"/>
      <w:r>
        <w:rPr>
          <w:rFonts w:eastAsia="Batang" w:cs="Arial"/>
          <w:bCs/>
          <w:lang w:eastAsia="ja-JP"/>
        </w:rPr>
        <w:t>Inter-system SON Configuration Transfer</w:t>
      </w:r>
      <w:bookmarkEnd w:id="10775"/>
      <w:bookmarkEnd w:id="10776"/>
      <w:bookmarkEnd w:id="10777"/>
      <w:bookmarkEnd w:id="10778"/>
      <w:bookmarkEnd w:id="10779"/>
      <w:bookmarkEnd w:id="10780"/>
      <w:bookmarkEnd w:id="10781"/>
      <w:bookmarkEnd w:id="10782"/>
      <w:bookmarkEnd w:id="10783"/>
      <w:bookmarkEnd w:id="10784"/>
      <w:bookmarkEnd w:id="10785"/>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0786" w:name="_Toc13759735"/>
      <w:bookmarkStart w:id="10787" w:name="_Toc45652510"/>
      <w:bookmarkStart w:id="10788" w:name="_Toc45658942"/>
      <w:bookmarkStart w:id="10789" w:name="_Toc45720762"/>
      <w:bookmarkStart w:id="10790" w:name="_Toc45798640"/>
      <w:bookmarkStart w:id="10791" w:name="_Toc45898029"/>
      <w:bookmarkStart w:id="10792" w:name="_Toc51746234"/>
      <w:bookmarkStart w:id="10793" w:name="_Toc64446498"/>
      <w:bookmarkStart w:id="10794" w:name="_Toc73982368"/>
      <w:bookmarkStart w:id="10795" w:name="_Toc88652458"/>
      <w:bookmarkStart w:id="10796" w:name="_Toc97891502"/>
      <w:bookmarkStart w:id="10797" w:name="_Toc106109522"/>
      <w:r>
        <w:t>9.3.3.</w:t>
      </w:r>
      <w:r w:rsidR="00213A3E">
        <w:t>3</w:t>
      </w:r>
      <w:r w:rsidR="004D1BD1">
        <w:t>4</w:t>
      </w:r>
      <w:r w:rsidRPr="00FA22D3">
        <w:tab/>
      </w:r>
      <w:r>
        <w:t xml:space="preserve">Inter-system </w:t>
      </w:r>
      <w:r w:rsidRPr="00FA22D3">
        <w:t>SON Information</w:t>
      </w:r>
      <w:bookmarkEnd w:id="10787"/>
      <w:bookmarkEnd w:id="10788"/>
      <w:bookmarkEnd w:id="10789"/>
      <w:bookmarkEnd w:id="10790"/>
      <w:bookmarkEnd w:id="10791"/>
      <w:bookmarkEnd w:id="10792"/>
      <w:bookmarkEnd w:id="10793"/>
      <w:bookmarkEnd w:id="10794"/>
      <w:bookmarkEnd w:id="10795"/>
      <w:bookmarkEnd w:id="10796"/>
      <w:bookmarkEnd w:id="10797"/>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0786"/>
    </w:tbl>
    <w:p w14:paraId="212A81C6" w14:textId="77777777" w:rsidR="00BC663A" w:rsidRDefault="00BC663A" w:rsidP="00BC663A"/>
    <w:p w14:paraId="76C1549B" w14:textId="77777777" w:rsidR="00BC663A" w:rsidRPr="00567372" w:rsidRDefault="00BC663A" w:rsidP="00BC663A">
      <w:pPr>
        <w:pStyle w:val="Heading4"/>
      </w:pPr>
      <w:bookmarkStart w:id="10798" w:name="_Toc45652511"/>
      <w:bookmarkStart w:id="10799" w:name="_Toc45658943"/>
      <w:bookmarkStart w:id="10800" w:name="_Toc45720763"/>
      <w:bookmarkStart w:id="10801" w:name="_Toc45798641"/>
      <w:bookmarkStart w:id="10802" w:name="_Toc45898030"/>
      <w:bookmarkStart w:id="10803" w:name="_Toc51746235"/>
      <w:bookmarkStart w:id="10804" w:name="_Toc64446499"/>
      <w:bookmarkStart w:id="10805" w:name="_Toc73982369"/>
      <w:bookmarkStart w:id="10806" w:name="_Toc88652459"/>
      <w:bookmarkStart w:id="10807" w:name="_Toc97891503"/>
      <w:bookmarkStart w:id="10808" w:name="_Toc106109523"/>
      <w:r w:rsidRPr="00567372">
        <w:t>9.</w:t>
      </w:r>
      <w:r>
        <w:t>3.3.</w:t>
      </w:r>
      <w:r w:rsidR="00213A3E">
        <w:t>3</w:t>
      </w:r>
      <w:r w:rsidR="004D1BD1">
        <w:t>5</w:t>
      </w:r>
      <w:r w:rsidRPr="00567372">
        <w:tab/>
        <w:t>SON Information Report</w:t>
      </w:r>
      <w:bookmarkEnd w:id="10798"/>
      <w:bookmarkEnd w:id="10799"/>
      <w:bookmarkEnd w:id="10800"/>
      <w:bookmarkEnd w:id="10801"/>
      <w:bookmarkEnd w:id="10802"/>
      <w:bookmarkEnd w:id="10803"/>
      <w:bookmarkEnd w:id="10804"/>
      <w:bookmarkEnd w:id="10805"/>
      <w:bookmarkEnd w:id="10806"/>
      <w:bookmarkEnd w:id="10807"/>
      <w:bookmarkEnd w:id="1080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0809" w:name="_Toc45652512"/>
      <w:bookmarkStart w:id="10810" w:name="_Toc45658944"/>
      <w:bookmarkStart w:id="10811" w:name="_Toc45720764"/>
      <w:bookmarkStart w:id="10812" w:name="_Toc45798642"/>
      <w:bookmarkStart w:id="10813" w:name="_Toc45898031"/>
      <w:bookmarkStart w:id="10814" w:name="_Toc51746236"/>
      <w:bookmarkStart w:id="10815" w:name="_Toc64446500"/>
      <w:bookmarkStart w:id="10816" w:name="_Toc73982370"/>
      <w:bookmarkStart w:id="10817" w:name="_Toc88652460"/>
      <w:bookmarkStart w:id="10818" w:name="_Toc97891504"/>
      <w:bookmarkStart w:id="10819" w:name="_Toc106109524"/>
      <w:r w:rsidRPr="00567372">
        <w:t>9.</w:t>
      </w:r>
      <w:r>
        <w:t>3.3.</w:t>
      </w:r>
      <w:r w:rsidR="00213A3E">
        <w:t>3</w:t>
      </w:r>
      <w:r w:rsidR="004D1BD1">
        <w:t>6</w:t>
      </w:r>
      <w:r w:rsidRPr="00567372">
        <w:tab/>
      </w:r>
      <w:r>
        <w:t xml:space="preserve">Inter-system </w:t>
      </w:r>
      <w:r w:rsidRPr="00567372">
        <w:t>SON Information Report</w:t>
      </w:r>
      <w:bookmarkEnd w:id="10809"/>
      <w:bookmarkEnd w:id="10810"/>
      <w:bookmarkEnd w:id="10811"/>
      <w:bookmarkEnd w:id="10812"/>
      <w:bookmarkEnd w:id="10813"/>
      <w:bookmarkEnd w:id="10814"/>
      <w:bookmarkEnd w:id="10815"/>
      <w:bookmarkEnd w:id="10816"/>
      <w:bookmarkEnd w:id="10817"/>
      <w:bookmarkEnd w:id="10818"/>
      <w:bookmarkEnd w:id="10819"/>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0820" w:name="_Toc45652513"/>
      <w:bookmarkStart w:id="10821" w:name="_Toc45658945"/>
      <w:bookmarkStart w:id="10822" w:name="_Toc45720765"/>
      <w:bookmarkStart w:id="10823" w:name="_Toc45798643"/>
      <w:bookmarkStart w:id="10824" w:name="_Toc45898032"/>
      <w:bookmarkStart w:id="10825" w:name="_Toc51746237"/>
      <w:bookmarkStart w:id="10826" w:name="_Toc64446501"/>
      <w:bookmarkStart w:id="10827" w:name="_Toc73982371"/>
      <w:bookmarkStart w:id="10828" w:name="_Toc88652461"/>
      <w:bookmarkStart w:id="10829" w:name="_Toc97891505"/>
      <w:bookmarkStart w:id="10830" w:name="_Toc106109525"/>
      <w:r w:rsidRPr="00567372">
        <w:t>9.</w:t>
      </w:r>
      <w:r>
        <w:t>3.3.</w:t>
      </w:r>
      <w:r w:rsidR="00213A3E">
        <w:t>3</w:t>
      </w:r>
      <w:r w:rsidR="004D1BD1">
        <w:t>7</w:t>
      </w:r>
      <w:r w:rsidRPr="00567372">
        <w:tab/>
      </w:r>
      <w:r>
        <w:t>Failure</w:t>
      </w:r>
      <w:bookmarkStart w:id="10831" w:name="_Toc13759736"/>
      <w:r w:rsidRPr="00567372">
        <w:t xml:space="preserve"> </w:t>
      </w:r>
      <w:bookmarkEnd w:id="10831"/>
      <w:r>
        <w:t>Indication</w:t>
      </w:r>
      <w:bookmarkEnd w:id="10820"/>
      <w:bookmarkEnd w:id="10821"/>
      <w:bookmarkEnd w:id="10822"/>
      <w:bookmarkEnd w:id="10823"/>
      <w:bookmarkEnd w:id="10824"/>
      <w:bookmarkEnd w:id="10825"/>
      <w:bookmarkEnd w:id="10826"/>
      <w:bookmarkEnd w:id="10827"/>
      <w:bookmarkEnd w:id="10828"/>
      <w:bookmarkEnd w:id="10829"/>
      <w:bookmarkEnd w:id="10830"/>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0832" w:name="_Hlk44330494"/>
      <w:bookmarkStart w:id="10833" w:name="_Toc45652514"/>
      <w:bookmarkStart w:id="10834" w:name="_Toc45658946"/>
      <w:bookmarkStart w:id="10835" w:name="_Toc45720766"/>
      <w:bookmarkStart w:id="10836" w:name="_Toc45798644"/>
      <w:bookmarkStart w:id="10837" w:name="_Toc45898033"/>
      <w:bookmarkStart w:id="10838" w:name="_Toc51746238"/>
      <w:bookmarkStart w:id="10839" w:name="_Toc64446502"/>
      <w:bookmarkStart w:id="10840" w:name="_Toc73982372"/>
      <w:bookmarkStart w:id="10841" w:name="_Toc88652462"/>
      <w:bookmarkStart w:id="10842" w:name="_Toc97891506"/>
      <w:bookmarkStart w:id="10843" w:name="_Toc106109526"/>
      <w:r w:rsidRPr="007147AF">
        <w:t>9.3.3.</w:t>
      </w:r>
      <w:bookmarkEnd w:id="10832"/>
      <w:r w:rsidR="00213A3E">
        <w:t>3</w:t>
      </w:r>
      <w:r w:rsidR="004D1BD1">
        <w:t>8</w:t>
      </w:r>
      <w:r w:rsidRPr="007147AF">
        <w:tab/>
      </w:r>
      <w:r>
        <w:t xml:space="preserve">Inter-system </w:t>
      </w:r>
      <w:r w:rsidRPr="007147AF">
        <w:t>Failure Indication</w:t>
      </w:r>
      <w:bookmarkEnd w:id="10833"/>
      <w:bookmarkEnd w:id="10834"/>
      <w:bookmarkEnd w:id="10835"/>
      <w:bookmarkEnd w:id="10836"/>
      <w:bookmarkEnd w:id="10837"/>
      <w:bookmarkEnd w:id="10838"/>
      <w:bookmarkEnd w:id="10839"/>
      <w:bookmarkEnd w:id="10840"/>
      <w:bookmarkEnd w:id="10841"/>
      <w:bookmarkEnd w:id="10842"/>
      <w:bookmarkEnd w:id="10843"/>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0844" w:name="_Toc45652515"/>
      <w:bookmarkStart w:id="10845" w:name="_Toc45658947"/>
      <w:bookmarkStart w:id="10846" w:name="_Toc45720767"/>
      <w:bookmarkStart w:id="10847" w:name="_Toc45798645"/>
      <w:bookmarkStart w:id="10848" w:name="_Toc45898034"/>
      <w:bookmarkStart w:id="10849" w:name="_Toc51746239"/>
      <w:bookmarkStart w:id="10850" w:name="_Toc64446503"/>
      <w:bookmarkStart w:id="10851" w:name="_Toc73982373"/>
      <w:bookmarkStart w:id="10852" w:name="_Toc88652463"/>
      <w:bookmarkStart w:id="10853" w:name="_Toc97891507"/>
      <w:bookmarkStart w:id="10854" w:name="_Toc106109527"/>
      <w:r w:rsidRPr="00567372">
        <w:t>9.</w:t>
      </w:r>
      <w:r>
        <w:t>3.3.</w:t>
      </w:r>
      <w:r w:rsidR="004D1BD1">
        <w:t>39</w:t>
      </w:r>
      <w:r w:rsidRPr="00567372">
        <w:tab/>
      </w:r>
      <w:r>
        <w:t>HO</w:t>
      </w:r>
      <w:r w:rsidRPr="00567372">
        <w:t xml:space="preserve"> Report</w:t>
      </w:r>
      <w:bookmarkEnd w:id="10844"/>
      <w:bookmarkEnd w:id="10845"/>
      <w:bookmarkEnd w:id="10846"/>
      <w:bookmarkEnd w:id="10847"/>
      <w:bookmarkEnd w:id="10848"/>
      <w:bookmarkEnd w:id="10849"/>
      <w:bookmarkEnd w:id="10850"/>
      <w:bookmarkEnd w:id="10851"/>
      <w:bookmarkEnd w:id="10852"/>
      <w:bookmarkEnd w:id="10853"/>
      <w:bookmarkEnd w:id="10854"/>
      <w:r w:rsidRPr="00567372">
        <w:t xml:space="preserve"> </w:t>
      </w:r>
    </w:p>
    <w:p w14:paraId="17D96689" w14:textId="77777777" w:rsidR="00BC663A" w:rsidRDefault="00BC663A" w:rsidP="00BC663A">
      <w:r w:rsidRPr="00567372">
        <w:t xml:space="preserve">This IE contains the </w:t>
      </w:r>
      <w:r>
        <w:t>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D97A7B" w14:paraId="471C4B01" w14:textId="77777777" w:rsidTr="00367E0D">
        <w:tc>
          <w:tcPr>
            <w:tcW w:w="2551" w:type="dxa"/>
          </w:tcPr>
          <w:p w14:paraId="0A3F4FEB" w14:textId="77777777" w:rsidR="00BC663A" w:rsidRPr="00D97A7B" w:rsidRDefault="00BC663A" w:rsidP="00367E0D">
            <w:pPr>
              <w:pStyle w:val="TAH"/>
              <w:rPr>
                <w:rFonts w:eastAsia="SimSun"/>
                <w:lang w:eastAsia="ja-JP"/>
              </w:rPr>
            </w:pPr>
            <w:r w:rsidRPr="00D97A7B">
              <w:rPr>
                <w:rFonts w:eastAsia="SimSun"/>
                <w:lang w:eastAsia="ja-JP"/>
              </w:rPr>
              <w:t>IE/Group Name</w:t>
            </w:r>
          </w:p>
        </w:tc>
        <w:tc>
          <w:tcPr>
            <w:tcW w:w="1020" w:type="dxa"/>
          </w:tcPr>
          <w:p w14:paraId="39E99C0D" w14:textId="77777777" w:rsidR="00BC663A" w:rsidRPr="00D97A7B" w:rsidRDefault="00BC663A" w:rsidP="00367E0D">
            <w:pPr>
              <w:pStyle w:val="TAH"/>
              <w:rPr>
                <w:rFonts w:eastAsia="SimSun"/>
                <w:lang w:eastAsia="ja-JP"/>
              </w:rPr>
            </w:pPr>
            <w:r w:rsidRPr="00D97A7B">
              <w:rPr>
                <w:rFonts w:eastAsia="SimSun"/>
                <w:lang w:eastAsia="ja-JP"/>
              </w:rPr>
              <w:t>Presence</w:t>
            </w:r>
          </w:p>
        </w:tc>
        <w:tc>
          <w:tcPr>
            <w:tcW w:w="1474" w:type="dxa"/>
          </w:tcPr>
          <w:p w14:paraId="5214629B" w14:textId="77777777" w:rsidR="00BC663A" w:rsidRPr="00D97A7B" w:rsidRDefault="00BC663A" w:rsidP="00367E0D">
            <w:pPr>
              <w:pStyle w:val="TAH"/>
              <w:rPr>
                <w:rFonts w:eastAsia="SimSun"/>
                <w:lang w:eastAsia="ja-JP"/>
              </w:rPr>
            </w:pPr>
            <w:r w:rsidRPr="00D97A7B">
              <w:rPr>
                <w:rFonts w:eastAsia="SimSun"/>
                <w:lang w:eastAsia="ja-JP"/>
              </w:rPr>
              <w:t>Range</w:t>
            </w:r>
          </w:p>
        </w:tc>
        <w:tc>
          <w:tcPr>
            <w:tcW w:w="1871" w:type="dxa"/>
          </w:tcPr>
          <w:p w14:paraId="7317C3E0" w14:textId="77777777" w:rsidR="00BC663A" w:rsidRPr="00D97A7B" w:rsidRDefault="00BC663A" w:rsidP="00367E0D">
            <w:pPr>
              <w:pStyle w:val="TAH"/>
              <w:rPr>
                <w:rFonts w:eastAsia="SimSun"/>
                <w:lang w:eastAsia="ja-JP"/>
              </w:rPr>
            </w:pPr>
            <w:r w:rsidRPr="00D97A7B">
              <w:rPr>
                <w:rFonts w:eastAsia="SimSun"/>
                <w:lang w:eastAsia="ja-JP"/>
              </w:rPr>
              <w:t>IE type and reference</w:t>
            </w:r>
          </w:p>
        </w:tc>
        <w:tc>
          <w:tcPr>
            <w:tcW w:w="2891" w:type="dxa"/>
          </w:tcPr>
          <w:p w14:paraId="71C253F8" w14:textId="77777777" w:rsidR="00BC663A" w:rsidRPr="00D97A7B" w:rsidRDefault="00BC663A" w:rsidP="00367E0D">
            <w:pPr>
              <w:pStyle w:val="TAH"/>
              <w:rPr>
                <w:rFonts w:eastAsia="SimSun"/>
                <w:lang w:eastAsia="ja-JP"/>
              </w:rPr>
            </w:pPr>
            <w:r w:rsidRPr="00D97A7B">
              <w:rPr>
                <w:rFonts w:eastAsia="SimSun"/>
                <w:lang w:eastAsia="ja-JP"/>
              </w:rPr>
              <w:t>Semantics description</w:t>
            </w:r>
          </w:p>
        </w:tc>
      </w:tr>
      <w:tr w:rsidR="00BC663A" w:rsidRPr="00D97A7B" w14:paraId="51B7EE99" w14:textId="77777777" w:rsidTr="00367E0D">
        <w:tc>
          <w:tcPr>
            <w:tcW w:w="2551" w:type="dxa"/>
          </w:tcPr>
          <w:p w14:paraId="23762D39"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07B19E9B"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441E4AF1" w14:textId="77777777" w:rsidR="00BC663A" w:rsidRPr="00D97A7B" w:rsidRDefault="00BC663A" w:rsidP="00367E0D">
            <w:pPr>
              <w:pStyle w:val="TAL"/>
              <w:rPr>
                <w:rFonts w:eastAsia="SimSun"/>
                <w:lang w:eastAsia="ja-JP"/>
              </w:rPr>
            </w:pPr>
          </w:p>
        </w:tc>
        <w:tc>
          <w:tcPr>
            <w:tcW w:w="1871" w:type="dxa"/>
          </w:tcPr>
          <w:p w14:paraId="592DE6F3" w14:textId="77777777" w:rsidR="00BC663A" w:rsidRPr="00D97A7B" w:rsidRDefault="00BC663A" w:rsidP="00367E0D">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2891" w:type="dxa"/>
          </w:tcPr>
          <w:p w14:paraId="5101EB97" w14:textId="77777777" w:rsidR="00BC663A" w:rsidRPr="00D97A7B" w:rsidRDefault="00BC663A" w:rsidP="00367E0D">
            <w:pPr>
              <w:pStyle w:val="TAL"/>
              <w:rPr>
                <w:rFonts w:eastAsia="SimSun"/>
                <w:lang w:eastAsia="ja-JP"/>
              </w:rPr>
            </w:pPr>
          </w:p>
        </w:tc>
      </w:tr>
      <w:tr w:rsidR="00BC663A" w:rsidRPr="00D97A7B" w14:paraId="4FD54055" w14:textId="77777777" w:rsidTr="00367E0D">
        <w:tc>
          <w:tcPr>
            <w:tcW w:w="2551" w:type="dxa"/>
          </w:tcPr>
          <w:p w14:paraId="18494F42" w14:textId="77777777" w:rsidR="00BC663A" w:rsidRPr="00D97A7B" w:rsidRDefault="00BC663A" w:rsidP="00367E0D">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4F724B20"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6EB8F4A5" w14:textId="77777777" w:rsidR="00BC663A" w:rsidRPr="00D97A7B" w:rsidRDefault="00BC663A" w:rsidP="00367E0D">
            <w:pPr>
              <w:pStyle w:val="TAL"/>
              <w:rPr>
                <w:rFonts w:eastAsia="SimSun"/>
                <w:lang w:eastAsia="ja-JP"/>
              </w:rPr>
            </w:pPr>
          </w:p>
        </w:tc>
        <w:tc>
          <w:tcPr>
            <w:tcW w:w="1871" w:type="dxa"/>
          </w:tcPr>
          <w:p w14:paraId="488E5EF8" w14:textId="77777777" w:rsidR="00BC663A" w:rsidRPr="00D97A7B" w:rsidRDefault="00BC663A" w:rsidP="00367E0D">
            <w:pPr>
              <w:pStyle w:val="TAL"/>
              <w:rPr>
                <w:rFonts w:eastAsia="SimSun"/>
                <w:lang w:eastAsia="ja-JP"/>
              </w:rPr>
            </w:pPr>
            <w:r w:rsidRPr="00D97A7B">
              <w:rPr>
                <w:rFonts w:eastAsia="SimSun"/>
                <w:lang w:eastAsia="ja-JP"/>
              </w:rPr>
              <w:t>Cause</w:t>
            </w:r>
          </w:p>
          <w:p w14:paraId="18DE21D8" w14:textId="77777777" w:rsidR="00BC663A" w:rsidRPr="00D97A7B" w:rsidRDefault="00BC663A" w:rsidP="00367E0D">
            <w:pPr>
              <w:pStyle w:val="TAL"/>
              <w:rPr>
                <w:rFonts w:eastAsia="SimSun"/>
                <w:lang w:eastAsia="zh-CN"/>
              </w:rPr>
            </w:pPr>
            <w:r w:rsidRPr="00D97A7B">
              <w:rPr>
                <w:rFonts w:eastAsia="SimSun"/>
                <w:lang w:eastAsia="ja-JP"/>
              </w:rPr>
              <w:t>9.2.</w:t>
            </w:r>
            <w:r w:rsidRPr="00D97A7B">
              <w:rPr>
                <w:rFonts w:eastAsia="SimSun" w:hint="eastAsia"/>
                <w:lang w:eastAsia="zh-CN"/>
              </w:rPr>
              <w:t>3.</w:t>
            </w:r>
            <w:r>
              <w:rPr>
                <w:rFonts w:eastAsia="SimSun" w:hint="eastAsia"/>
                <w:lang w:eastAsia="zh-CN"/>
              </w:rPr>
              <w:t>1</w:t>
            </w:r>
          </w:p>
        </w:tc>
        <w:tc>
          <w:tcPr>
            <w:tcW w:w="2891" w:type="dxa"/>
          </w:tcPr>
          <w:p w14:paraId="1CC51577" w14:textId="77777777" w:rsidR="00BC663A" w:rsidRPr="00D97A7B" w:rsidRDefault="00BC663A" w:rsidP="00367E0D">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r>
      <w:tr w:rsidR="00BC663A" w:rsidRPr="00D97A7B" w14:paraId="12497309" w14:textId="77777777" w:rsidTr="00367E0D">
        <w:tc>
          <w:tcPr>
            <w:tcW w:w="2551" w:type="dxa"/>
          </w:tcPr>
          <w:p w14:paraId="4311EF5F" w14:textId="77777777" w:rsidR="00BC663A" w:rsidRPr="00D97A7B" w:rsidRDefault="00BC663A" w:rsidP="00367E0D">
            <w:pPr>
              <w:pStyle w:val="TAL"/>
              <w:rPr>
                <w:rFonts w:eastAsia="SimSun"/>
                <w:lang w:eastAsia="ja-JP"/>
              </w:rPr>
            </w:pPr>
            <w:r w:rsidRPr="00D97A7B">
              <w:rPr>
                <w:rFonts w:eastAsia="SimSun"/>
                <w:lang w:eastAsia="ja-JP"/>
              </w:rPr>
              <w:t xml:space="preserve">Source </w:t>
            </w:r>
            <w:r w:rsidR="006E3512">
              <w:rPr>
                <w:rFonts w:eastAsia="SimSun"/>
                <w:lang w:eastAsia="ja-JP"/>
              </w:rPr>
              <w:t>C</w:t>
            </w:r>
            <w:r w:rsidRPr="00D97A7B">
              <w:rPr>
                <w:rFonts w:eastAsia="SimSun"/>
                <w:lang w:eastAsia="ja-JP"/>
              </w:rPr>
              <w:t>ell CGI</w:t>
            </w:r>
          </w:p>
        </w:tc>
        <w:tc>
          <w:tcPr>
            <w:tcW w:w="1020" w:type="dxa"/>
          </w:tcPr>
          <w:p w14:paraId="2218D7F8" w14:textId="77777777" w:rsidR="00BC663A" w:rsidRPr="00D97A7B" w:rsidRDefault="00BC663A" w:rsidP="00367E0D">
            <w:pPr>
              <w:pStyle w:val="TAL"/>
              <w:rPr>
                <w:rFonts w:eastAsia="SimSun"/>
                <w:lang w:eastAsia="ja-JP"/>
              </w:rPr>
            </w:pPr>
            <w:r w:rsidRPr="00D97A7B">
              <w:rPr>
                <w:rFonts w:eastAsia="SimSun"/>
                <w:lang w:eastAsia="ja-JP"/>
              </w:rPr>
              <w:t>M</w:t>
            </w:r>
          </w:p>
        </w:tc>
        <w:tc>
          <w:tcPr>
            <w:tcW w:w="1474" w:type="dxa"/>
          </w:tcPr>
          <w:p w14:paraId="2E22115F" w14:textId="77777777" w:rsidR="00BC663A" w:rsidRPr="00D97A7B" w:rsidRDefault="00BC663A" w:rsidP="00367E0D">
            <w:pPr>
              <w:pStyle w:val="TAL"/>
              <w:rPr>
                <w:rFonts w:eastAsia="SimSun"/>
                <w:lang w:eastAsia="ja-JP"/>
              </w:rPr>
            </w:pPr>
          </w:p>
        </w:tc>
        <w:tc>
          <w:tcPr>
            <w:tcW w:w="1871" w:type="dxa"/>
          </w:tcPr>
          <w:p w14:paraId="6C013FE7" w14:textId="77777777" w:rsidR="00BC663A" w:rsidRPr="00D97A7B" w:rsidRDefault="00BC663A" w:rsidP="00367E0D">
            <w:pPr>
              <w:pStyle w:val="TAL"/>
              <w:rPr>
                <w:rFonts w:eastAsia="SimSun"/>
                <w:lang w:eastAsia="ja-JP"/>
              </w:rPr>
            </w:pPr>
            <w:r w:rsidRPr="00D97A7B">
              <w:rPr>
                <w:rFonts w:eastAsia="SimSun"/>
                <w:lang w:eastAsia="ja-JP"/>
              </w:rPr>
              <w:t>NG-RAN CGI</w:t>
            </w:r>
          </w:p>
          <w:p w14:paraId="06FD6B52" w14:textId="77777777" w:rsidR="00BC663A" w:rsidRPr="00D97A7B" w:rsidRDefault="00BC663A" w:rsidP="00367E0D">
            <w:pPr>
              <w:pStyle w:val="TAL"/>
              <w:rPr>
                <w:rFonts w:eastAsia="SimSun"/>
                <w:lang w:eastAsia="zh-CN"/>
              </w:rPr>
            </w:pPr>
            <w:r w:rsidRPr="00587B0E">
              <w:rPr>
                <w:rFonts w:eastAsia="SimSun"/>
                <w:lang w:eastAsia="zh-CN"/>
              </w:rPr>
              <w:t>9.3.1.7</w:t>
            </w:r>
            <w:r>
              <w:rPr>
                <w:rFonts w:eastAsia="SimSun"/>
                <w:lang w:eastAsia="zh-CN"/>
              </w:rPr>
              <w:t>3</w:t>
            </w:r>
          </w:p>
        </w:tc>
        <w:tc>
          <w:tcPr>
            <w:tcW w:w="2891" w:type="dxa"/>
          </w:tcPr>
          <w:p w14:paraId="430AD991" w14:textId="77777777" w:rsidR="00BC663A" w:rsidRPr="00D97A7B" w:rsidRDefault="00BC663A" w:rsidP="00367E0D">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r>
      <w:tr w:rsidR="00BC663A" w:rsidRPr="00D97A7B" w14:paraId="244C5A78" w14:textId="77777777" w:rsidTr="00367E0D">
        <w:tc>
          <w:tcPr>
            <w:tcW w:w="2551" w:type="dxa"/>
          </w:tcPr>
          <w:p w14:paraId="26CECE34" w14:textId="77777777" w:rsidR="00BC663A" w:rsidRPr="00D97A7B" w:rsidRDefault="00BC663A" w:rsidP="00367E0D">
            <w:pPr>
              <w:pStyle w:val="TAL"/>
              <w:rPr>
                <w:rFonts w:eastAsia="SimSun"/>
                <w:lang w:eastAsia="ja-JP"/>
              </w:rPr>
            </w:pPr>
            <w:r>
              <w:rPr>
                <w:rFonts w:eastAsia="SimSun"/>
                <w:lang w:eastAsia="ja-JP"/>
              </w:rPr>
              <w:t>Target</w:t>
            </w:r>
            <w:r w:rsidRPr="00D97A7B">
              <w:rPr>
                <w:rFonts w:eastAsia="SimSun"/>
                <w:lang w:eastAsia="ja-JP"/>
              </w:rPr>
              <w:t xml:space="preserve"> </w:t>
            </w:r>
            <w:r w:rsidR="006E3512">
              <w:rPr>
                <w:rFonts w:eastAsia="SimSun"/>
                <w:lang w:eastAsia="ja-JP"/>
              </w:rPr>
              <w:t>C</w:t>
            </w:r>
            <w:r w:rsidRPr="00D97A7B">
              <w:rPr>
                <w:rFonts w:eastAsia="SimSun"/>
                <w:lang w:eastAsia="ja-JP"/>
              </w:rPr>
              <w:t>ell CGI</w:t>
            </w:r>
          </w:p>
        </w:tc>
        <w:tc>
          <w:tcPr>
            <w:tcW w:w="1020" w:type="dxa"/>
          </w:tcPr>
          <w:p w14:paraId="66C961A0" w14:textId="77777777" w:rsidR="00BC663A" w:rsidRPr="00D97A7B" w:rsidRDefault="00BC663A" w:rsidP="00367E0D">
            <w:pPr>
              <w:pStyle w:val="TAL"/>
              <w:rPr>
                <w:rFonts w:eastAsia="SimSun"/>
                <w:lang w:eastAsia="ja-JP"/>
              </w:rPr>
            </w:pPr>
            <w:r>
              <w:rPr>
                <w:rFonts w:eastAsia="SimSun"/>
                <w:lang w:eastAsia="ja-JP"/>
              </w:rPr>
              <w:t>M</w:t>
            </w:r>
          </w:p>
        </w:tc>
        <w:tc>
          <w:tcPr>
            <w:tcW w:w="1474" w:type="dxa"/>
          </w:tcPr>
          <w:p w14:paraId="56B334EE" w14:textId="77777777" w:rsidR="00BC663A" w:rsidRPr="00D97A7B" w:rsidRDefault="00BC663A" w:rsidP="00367E0D">
            <w:pPr>
              <w:pStyle w:val="TAL"/>
              <w:rPr>
                <w:rFonts w:eastAsia="SimSun"/>
                <w:lang w:eastAsia="ja-JP"/>
              </w:rPr>
            </w:pPr>
          </w:p>
        </w:tc>
        <w:tc>
          <w:tcPr>
            <w:tcW w:w="1871" w:type="dxa"/>
          </w:tcPr>
          <w:p w14:paraId="34026754"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5B42C553" w14:textId="77777777" w:rsidR="00BC663A" w:rsidRDefault="00BC663A" w:rsidP="00367E0D">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2B98E9C1" w14:textId="77777777" w:rsidR="00BC663A" w:rsidRPr="00D97A7B" w:rsidRDefault="00BC663A" w:rsidP="00367E0D">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r>
      <w:tr w:rsidR="00BC663A" w:rsidRPr="00D97A7B" w14:paraId="7776E07C" w14:textId="77777777" w:rsidTr="00367E0D">
        <w:tc>
          <w:tcPr>
            <w:tcW w:w="2551" w:type="dxa"/>
          </w:tcPr>
          <w:p w14:paraId="203780C4" w14:textId="77777777" w:rsidR="00BC663A" w:rsidRPr="00D97A7B" w:rsidRDefault="00BC663A" w:rsidP="00367E0D">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C53AA82" w14:textId="77777777" w:rsidR="00BC663A" w:rsidRPr="00D97A7B" w:rsidRDefault="00BC663A" w:rsidP="00367E0D">
            <w:pPr>
              <w:pStyle w:val="TAL"/>
              <w:rPr>
                <w:rFonts w:eastAsia="SimSun"/>
                <w:lang w:eastAsia="ja-JP"/>
              </w:rPr>
            </w:pPr>
            <w:r w:rsidRPr="00D97A7B">
              <w:rPr>
                <w:rFonts w:eastAsia="SimSun"/>
                <w:lang w:eastAsia="ja-JP"/>
              </w:rPr>
              <w:t>C-</w:t>
            </w:r>
          </w:p>
          <w:p w14:paraId="00C105C3" w14:textId="77777777" w:rsidR="00BC663A" w:rsidRPr="00D97A7B" w:rsidRDefault="00BC663A" w:rsidP="00367E0D">
            <w:pPr>
              <w:pStyle w:val="TAL"/>
              <w:rPr>
                <w:rFonts w:eastAsia="SimSun"/>
                <w:lang w:eastAsia="zh-CN"/>
              </w:rPr>
            </w:pPr>
            <w:r w:rsidRPr="00D97A7B">
              <w:rPr>
                <w:rFonts w:eastAsia="SimSun"/>
                <w:lang w:eastAsia="ja-JP"/>
              </w:rPr>
              <w:t>ifHandoverReportType HoToWrongCell</w:t>
            </w:r>
          </w:p>
        </w:tc>
        <w:tc>
          <w:tcPr>
            <w:tcW w:w="1474" w:type="dxa"/>
          </w:tcPr>
          <w:p w14:paraId="0806B6BA" w14:textId="77777777" w:rsidR="00BC663A" w:rsidRPr="00D97A7B" w:rsidRDefault="00BC663A" w:rsidP="00367E0D">
            <w:pPr>
              <w:pStyle w:val="TAL"/>
              <w:rPr>
                <w:rFonts w:eastAsia="SimSun"/>
                <w:lang w:eastAsia="ja-JP"/>
              </w:rPr>
            </w:pPr>
          </w:p>
        </w:tc>
        <w:tc>
          <w:tcPr>
            <w:tcW w:w="1871" w:type="dxa"/>
          </w:tcPr>
          <w:p w14:paraId="049CA97C" w14:textId="77777777" w:rsidR="00BC663A" w:rsidRPr="00D97A7B" w:rsidRDefault="00BC663A" w:rsidP="00367E0D">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2891" w:type="dxa"/>
          </w:tcPr>
          <w:p w14:paraId="091EA399" w14:textId="77777777" w:rsidR="00BC663A" w:rsidRPr="00D97A7B" w:rsidRDefault="00BC663A" w:rsidP="00367E0D">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r>
      <w:tr w:rsidR="00BC663A" w:rsidRPr="00D97A7B" w14:paraId="3A57E616" w14:textId="77777777" w:rsidTr="00367E0D">
        <w:tc>
          <w:tcPr>
            <w:tcW w:w="2551" w:type="dxa"/>
            <w:tcBorders>
              <w:top w:val="single" w:sz="4" w:space="0" w:color="auto"/>
              <w:left w:val="single" w:sz="4" w:space="0" w:color="auto"/>
              <w:bottom w:val="single" w:sz="4" w:space="0" w:color="auto"/>
              <w:right w:val="single" w:sz="4" w:space="0" w:color="auto"/>
            </w:tcBorders>
          </w:tcPr>
          <w:p w14:paraId="268EEA93" w14:textId="77777777" w:rsidR="00BC663A" w:rsidRPr="00D97A7B" w:rsidRDefault="00BC663A" w:rsidP="00367E0D">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53C9CC76"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7FB5BA82"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9C0FFCA" w14:textId="77777777" w:rsidR="00BC663A" w:rsidRPr="00D97A7B" w:rsidRDefault="00BC663A" w:rsidP="00367E0D">
            <w:pPr>
              <w:pStyle w:val="TAL"/>
              <w:rPr>
                <w:rFonts w:eastAsia="SimSun"/>
                <w:lang w:eastAsia="ja-JP"/>
              </w:rPr>
            </w:pPr>
            <w:r w:rsidRPr="00D97A7B">
              <w:rPr>
                <w:rFonts w:eastAsia="SimSun"/>
                <w:lang w:eastAsia="ja-JP"/>
              </w:rPr>
              <w:t>BIT STRING (SIZE (16))</w:t>
            </w:r>
          </w:p>
        </w:tc>
        <w:tc>
          <w:tcPr>
            <w:tcW w:w="2891" w:type="dxa"/>
            <w:tcBorders>
              <w:top w:val="single" w:sz="4" w:space="0" w:color="auto"/>
              <w:left w:val="single" w:sz="4" w:space="0" w:color="auto"/>
              <w:bottom w:val="single" w:sz="4" w:space="0" w:color="auto"/>
              <w:right w:val="single" w:sz="4" w:space="0" w:color="auto"/>
            </w:tcBorders>
          </w:tcPr>
          <w:p w14:paraId="7C21DE3E" w14:textId="77777777" w:rsidR="00BC663A" w:rsidRPr="00D97A7B" w:rsidRDefault="00BC663A" w:rsidP="00367E0D">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r>
      <w:tr w:rsidR="00BC663A" w:rsidRPr="00D97A7B" w14:paraId="50A84F08" w14:textId="77777777" w:rsidTr="00367E0D">
        <w:tc>
          <w:tcPr>
            <w:tcW w:w="2551" w:type="dxa"/>
            <w:tcBorders>
              <w:top w:val="single" w:sz="4" w:space="0" w:color="auto"/>
              <w:left w:val="single" w:sz="4" w:space="0" w:color="auto"/>
              <w:bottom w:val="single" w:sz="4" w:space="0" w:color="auto"/>
              <w:right w:val="single" w:sz="4" w:space="0" w:color="auto"/>
            </w:tcBorders>
          </w:tcPr>
          <w:p w14:paraId="5922B3AE" w14:textId="77777777" w:rsidR="00BC663A" w:rsidRPr="00D97A7B" w:rsidRDefault="00BC663A" w:rsidP="00367E0D">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23540450" w14:textId="77777777" w:rsidR="00BC663A" w:rsidRPr="00D97A7B" w:rsidRDefault="00BC663A" w:rsidP="00367E0D">
            <w:pPr>
              <w:pStyle w:val="TAL"/>
              <w:rPr>
                <w:rFonts w:eastAsia="SimSun"/>
                <w:lang w:eastAsia="ja-JP"/>
              </w:rPr>
            </w:pPr>
            <w:r w:rsidRPr="00D97A7B">
              <w:rPr>
                <w:rFonts w:eastAsia="SimSun"/>
                <w:lang w:eastAsia="ja-JP"/>
              </w:rPr>
              <w:t>C-</w:t>
            </w:r>
          </w:p>
          <w:p w14:paraId="69362C54" w14:textId="77777777" w:rsidR="00BC663A" w:rsidRPr="00D97A7B" w:rsidRDefault="00BC663A" w:rsidP="00367E0D">
            <w:pPr>
              <w:pStyle w:val="TAL"/>
              <w:rPr>
                <w:rFonts w:eastAsia="SimSun"/>
                <w:lang w:eastAsia="ja-JP"/>
              </w:rPr>
            </w:pPr>
            <w:r w:rsidRPr="00D97A7B">
              <w:rPr>
                <w:rFonts w:eastAsia="SimSun"/>
                <w:lang w:eastAsia="ja-JP"/>
              </w:rPr>
              <w:t>ifHandoverReportType Intersystempingpong</w:t>
            </w:r>
          </w:p>
        </w:tc>
        <w:tc>
          <w:tcPr>
            <w:tcW w:w="1474" w:type="dxa"/>
            <w:tcBorders>
              <w:top w:val="single" w:sz="4" w:space="0" w:color="auto"/>
              <w:left w:val="single" w:sz="4" w:space="0" w:color="auto"/>
              <w:bottom w:val="single" w:sz="4" w:space="0" w:color="auto"/>
              <w:right w:val="single" w:sz="4" w:space="0" w:color="auto"/>
            </w:tcBorders>
          </w:tcPr>
          <w:p w14:paraId="5E4F865A"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BE223DB" w14:textId="77777777" w:rsidR="00BC663A" w:rsidRPr="00C06FAA" w:rsidRDefault="00BC663A" w:rsidP="00367E0D">
            <w:pPr>
              <w:pStyle w:val="TAL"/>
              <w:rPr>
                <w:rFonts w:eastAsia="SimSun"/>
                <w:lang w:eastAsia="ja-JP"/>
              </w:rPr>
            </w:pPr>
            <w:r>
              <w:rPr>
                <w:rFonts w:eastAsia="SimSun"/>
                <w:lang w:eastAsia="ja-JP"/>
              </w:rPr>
              <w:t>E</w:t>
            </w:r>
            <w:r w:rsidRPr="00C06FAA">
              <w:rPr>
                <w:rFonts w:eastAsia="SimSun"/>
                <w:lang w:eastAsia="ja-JP"/>
              </w:rPr>
              <w:t>-UTRA CGI</w:t>
            </w:r>
          </w:p>
          <w:p w14:paraId="1D865763" w14:textId="77777777" w:rsidR="00BC663A" w:rsidRPr="00D97A7B"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45D327BD" w14:textId="77777777" w:rsidR="00BC663A" w:rsidRPr="00D97A7B" w:rsidRDefault="00BC663A" w:rsidP="00367E0D">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r>
      <w:tr w:rsidR="00BC663A" w:rsidRPr="00D97A7B" w14:paraId="74B2C25D" w14:textId="77777777" w:rsidTr="00367E0D">
        <w:tc>
          <w:tcPr>
            <w:tcW w:w="2551" w:type="dxa"/>
            <w:tcBorders>
              <w:top w:val="single" w:sz="4" w:space="0" w:color="auto"/>
              <w:left w:val="single" w:sz="4" w:space="0" w:color="auto"/>
              <w:bottom w:val="single" w:sz="4" w:space="0" w:color="auto"/>
              <w:right w:val="single" w:sz="4" w:space="0" w:color="auto"/>
            </w:tcBorders>
          </w:tcPr>
          <w:p w14:paraId="63ECC9C9" w14:textId="77777777" w:rsidR="00BC663A" w:rsidRPr="00D97A7B" w:rsidRDefault="00BC663A" w:rsidP="00367E0D">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0E0602BB"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7A38A31"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7F92D80" w14:textId="77777777" w:rsidR="00BC663A" w:rsidRPr="00D97A7B" w:rsidRDefault="00BC663A" w:rsidP="00367E0D">
            <w:pPr>
              <w:pStyle w:val="TAL"/>
              <w:rPr>
                <w:rFonts w:eastAsia="SimSun"/>
                <w:lang w:eastAsia="ja-JP"/>
              </w:rPr>
            </w:pPr>
            <w:r w:rsidRPr="00D97A7B">
              <w:rPr>
                <w:rFonts w:eastAsia="SimSun"/>
                <w:lang w:eastAsia="ja-JP"/>
              </w:rPr>
              <w:t>BIT STRING (SIZE (32))</w:t>
            </w:r>
          </w:p>
        </w:tc>
        <w:tc>
          <w:tcPr>
            <w:tcW w:w="2891" w:type="dxa"/>
            <w:tcBorders>
              <w:top w:val="single" w:sz="4" w:space="0" w:color="auto"/>
              <w:left w:val="single" w:sz="4" w:space="0" w:color="auto"/>
              <w:bottom w:val="single" w:sz="4" w:space="0" w:color="auto"/>
              <w:right w:val="single" w:sz="4" w:space="0" w:color="auto"/>
            </w:tcBorders>
          </w:tcPr>
          <w:p w14:paraId="2D536E14" w14:textId="77777777" w:rsidR="00BC663A" w:rsidRPr="00D97A7B" w:rsidRDefault="00BC663A" w:rsidP="00367E0D">
            <w:pPr>
              <w:pStyle w:val="TAL"/>
              <w:rPr>
                <w:rFonts w:eastAsia="SimSun"/>
                <w:lang w:eastAsia="ja-JP"/>
              </w:rPr>
            </w:pPr>
            <w:r w:rsidRPr="00D97A7B">
              <w:rPr>
                <w:rFonts w:eastAsia="SimSun"/>
                <w:lang w:eastAsia="ja-JP"/>
              </w:rPr>
              <w:t xml:space="preserve">Information provided in the HANDOVER REQUEST message from </w:t>
            </w:r>
            <w:r>
              <w:rPr>
                <w:rFonts w:eastAsia="SimSun"/>
                <w:lang w:eastAsia="ja-JP"/>
              </w:rPr>
              <w:t xml:space="preserve">the source </w:t>
            </w:r>
            <w:r w:rsidRPr="00D97A7B">
              <w:rPr>
                <w:rFonts w:eastAsia="SimSun" w:hint="eastAsia"/>
                <w:lang w:eastAsia="zh-CN"/>
              </w:rPr>
              <w:t>NG-RAN node</w:t>
            </w:r>
          </w:p>
        </w:tc>
      </w:tr>
      <w:tr w:rsidR="00BC663A" w:rsidRPr="00D97A7B" w14:paraId="3ACE97A0" w14:textId="77777777" w:rsidTr="00367E0D">
        <w:tc>
          <w:tcPr>
            <w:tcW w:w="2551" w:type="dxa"/>
            <w:tcBorders>
              <w:top w:val="single" w:sz="4" w:space="0" w:color="auto"/>
              <w:left w:val="single" w:sz="4" w:space="0" w:color="auto"/>
              <w:bottom w:val="single" w:sz="4" w:space="0" w:color="auto"/>
              <w:right w:val="single" w:sz="4" w:space="0" w:color="auto"/>
            </w:tcBorders>
          </w:tcPr>
          <w:p w14:paraId="08D76678" w14:textId="77777777" w:rsidR="00BC663A" w:rsidRPr="00D97A7B" w:rsidRDefault="00BC663A" w:rsidP="00367E0D">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4A82C6A9" w14:textId="77777777" w:rsidR="00BC663A" w:rsidRPr="00D97A7B" w:rsidRDefault="00BC663A" w:rsidP="00367E0D">
            <w:pPr>
              <w:pStyle w:val="TAL"/>
              <w:rPr>
                <w:rFonts w:eastAsia="SimSun"/>
                <w:lang w:eastAsia="ja-JP"/>
              </w:rPr>
            </w:pPr>
            <w:r w:rsidRPr="00D97A7B">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160C1CA9" w14:textId="77777777" w:rsidR="00BC663A" w:rsidRPr="00D97A7B"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9B43C02" w14:textId="77777777" w:rsidR="00BC663A" w:rsidRPr="00D97A7B"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426F16E8" w14:textId="77777777" w:rsidR="00BC663A" w:rsidRPr="00D97A7B" w:rsidRDefault="00BC663A" w:rsidP="00367E0D">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0855" w:name="_Toc45652516"/>
      <w:bookmarkStart w:id="10856" w:name="_Toc45658948"/>
      <w:bookmarkStart w:id="10857" w:name="_Toc45720768"/>
      <w:bookmarkStart w:id="10858" w:name="_Toc45798646"/>
      <w:bookmarkStart w:id="10859" w:name="_Toc45898035"/>
      <w:bookmarkStart w:id="10860" w:name="_Toc51746240"/>
      <w:bookmarkStart w:id="10861" w:name="_Toc64446504"/>
      <w:bookmarkStart w:id="10862" w:name="_Toc73982374"/>
      <w:bookmarkStart w:id="10863" w:name="_Toc88652464"/>
      <w:bookmarkStart w:id="10864" w:name="_Toc97891508"/>
      <w:bookmarkStart w:id="10865" w:name="_Toc106109528"/>
      <w:r w:rsidRPr="00567372">
        <w:t>9.</w:t>
      </w:r>
      <w:r>
        <w:t>3.3.</w:t>
      </w:r>
      <w:r w:rsidR="00213A3E">
        <w:t>4</w:t>
      </w:r>
      <w:r w:rsidR="004D1BD1">
        <w:t>0</w:t>
      </w:r>
      <w:r w:rsidRPr="00567372">
        <w:tab/>
      </w:r>
      <w:r>
        <w:t>Inter-system HO</w:t>
      </w:r>
      <w:r w:rsidRPr="00567372">
        <w:t xml:space="preserve"> Report</w:t>
      </w:r>
      <w:bookmarkEnd w:id="10855"/>
      <w:bookmarkEnd w:id="10856"/>
      <w:bookmarkEnd w:id="10857"/>
      <w:bookmarkEnd w:id="10858"/>
      <w:bookmarkEnd w:id="10859"/>
      <w:bookmarkEnd w:id="10860"/>
      <w:bookmarkEnd w:id="10861"/>
      <w:bookmarkEnd w:id="10862"/>
      <w:bookmarkEnd w:id="10863"/>
      <w:bookmarkEnd w:id="10864"/>
      <w:bookmarkEnd w:id="10865"/>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0866" w:name="_Hlk44330569"/>
      <w:bookmarkStart w:id="10867" w:name="_Toc45652517"/>
      <w:bookmarkStart w:id="10868" w:name="_Toc45658949"/>
      <w:bookmarkStart w:id="10869" w:name="_Toc45720769"/>
      <w:bookmarkStart w:id="10870" w:name="_Toc45798647"/>
      <w:bookmarkStart w:id="10871" w:name="_Toc45898036"/>
      <w:bookmarkStart w:id="10872" w:name="_Toc51746241"/>
      <w:bookmarkStart w:id="10873" w:name="_Toc64446505"/>
      <w:bookmarkStart w:id="10874" w:name="_Toc73982375"/>
      <w:bookmarkStart w:id="10875" w:name="_Toc88652465"/>
      <w:bookmarkStart w:id="10876" w:name="_Toc97891509"/>
      <w:bookmarkStart w:id="10877" w:name="_Toc106109529"/>
      <w:r w:rsidRPr="00604DFB">
        <w:rPr>
          <w:rFonts w:eastAsia="SimSun"/>
        </w:rPr>
        <w:t>9.3.3.</w:t>
      </w:r>
      <w:bookmarkEnd w:id="10866"/>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0867"/>
      <w:bookmarkEnd w:id="10868"/>
      <w:bookmarkEnd w:id="10869"/>
      <w:bookmarkEnd w:id="10870"/>
      <w:bookmarkEnd w:id="10871"/>
      <w:bookmarkEnd w:id="10872"/>
      <w:bookmarkEnd w:id="10873"/>
      <w:bookmarkEnd w:id="10874"/>
      <w:bookmarkEnd w:id="10875"/>
      <w:bookmarkEnd w:id="10876"/>
      <w:bookmarkEnd w:id="10877"/>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0878" w:name="_Toc45652518"/>
      <w:bookmarkStart w:id="10879" w:name="_Toc45658950"/>
      <w:bookmarkStart w:id="10880" w:name="_Toc45720770"/>
      <w:bookmarkStart w:id="10881" w:name="_Toc45798648"/>
      <w:bookmarkStart w:id="10882" w:name="_Toc45898037"/>
      <w:bookmarkStart w:id="10883" w:name="_Toc51746242"/>
      <w:bookmarkStart w:id="10884" w:name="_Toc64446506"/>
      <w:bookmarkStart w:id="10885" w:name="_Toc73982376"/>
      <w:bookmarkStart w:id="10886" w:name="_Toc88652466"/>
      <w:bookmarkStart w:id="10887" w:name="_Toc97891510"/>
      <w:bookmarkStart w:id="10888" w:name="_Toc106109530"/>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0878"/>
      <w:bookmarkEnd w:id="10879"/>
      <w:bookmarkEnd w:id="10880"/>
      <w:bookmarkEnd w:id="10881"/>
      <w:bookmarkEnd w:id="10882"/>
      <w:bookmarkEnd w:id="10883"/>
      <w:bookmarkEnd w:id="10884"/>
      <w:bookmarkEnd w:id="10885"/>
      <w:bookmarkEnd w:id="10886"/>
      <w:bookmarkEnd w:id="10887"/>
      <w:bookmarkEnd w:id="10888"/>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0889" w:name="_Toc45652519"/>
      <w:bookmarkStart w:id="10890" w:name="_Toc45658951"/>
      <w:bookmarkStart w:id="10891" w:name="_Toc45720771"/>
      <w:bookmarkStart w:id="10892" w:name="_Toc45798649"/>
      <w:bookmarkStart w:id="10893" w:name="_Toc45898038"/>
      <w:bookmarkStart w:id="10894" w:name="_Toc51746243"/>
      <w:bookmarkStart w:id="10895" w:name="_Toc64446507"/>
      <w:bookmarkStart w:id="10896" w:name="_Toc73982377"/>
      <w:bookmarkStart w:id="10897" w:name="_Toc88652467"/>
      <w:bookmarkStart w:id="10898" w:name="_Toc97891511"/>
      <w:bookmarkStart w:id="10899" w:name="_Toc106109531"/>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0889"/>
      <w:bookmarkEnd w:id="10890"/>
      <w:bookmarkEnd w:id="10891"/>
      <w:bookmarkEnd w:id="10892"/>
      <w:bookmarkEnd w:id="10893"/>
      <w:bookmarkEnd w:id="10894"/>
      <w:bookmarkEnd w:id="10895"/>
      <w:bookmarkEnd w:id="10896"/>
      <w:bookmarkEnd w:id="10897"/>
      <w:bookmarkEnd w:id="10898"/>
      <w:bookmarkEnd w:id="10899"/>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0900" w:name="_Toc45652520"/>
      <w:bookmarkStart w:id="10901" w:name="_Toc45658952"/>
      <w:bookmarkStart w:id="10902" w:name="_Toc45720772"/>
      <w:bookmarkStart w:id="10903" w:name="_Toc45798650"/>
      <w:bookmarkStart w:id="10904" w:name="_Toc45898039"/>
      <w:bookmarkStart w:id="10905" w:name="_Toc51746244"/>
      <w:bookmarkStart w:id="10906" w:name="_Toc64446508"/>
      <w:bookmarkStart w:id="10907" w:name="_Toc73982378"/>
      <w:bookmarkStart w:id="10908" w:name="_Toc88652468"/>
      <w:bookmarkStart w:id="10909" w:name="_Toc97891512"/>
      <w:bookmarkStart w:id="10910" w:name="_Toc106109532"/>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0900"/>
      <w:bookmarkEnd w:id="10901"/>
      <w:bookmarkEnd w:id="10902"/>
      <w:bookmarkEnd w:id="10903"/>
      <w:bookmarkEnd w:id="10904"/>
      <w:bookmarkEnd w:id="10905"/>
      <w:bookmarkEnd w:id="10906"/>
      <w:bookmarkEnd w:id="10907"/>
      <w:bookmarkEnd w:id="10908"/>
      <w:bookmarkEnd w:id="10909"/>
      <w:bookmarkEnd w:id="10910"/>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7777777" w:rsidR="0035606B" w:rsidRDefault="0035606B" w:rsidP="00642EBF">
            <w:pPr>
              <w:pStyle w:val="TAL"/>
              <w:rPr>
                <w:lang w:eastAsia="ja-JP"/>
              </w:rPr>
            </w:pPr>
            <w:r>
              <w:rPr>
                <w:lang w:eastAsia="ja-JP"/>
              </w:rPr>
              <w:t>9.3.3.43</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0911" w:name="_Toc45652521"/>
      <w:bookmarkStart w:id="10912" w:name="_Toc45658953"/>
      <w:bookmarkStart w:id="10913" w:name="_Toc45720773"/>
      <w:bookmarkStart w:id="10914" w:name="_Toc45798651"/>
      <w:bookmarkStart w:id="10915" w:name="_Toc45898040"/>
      <w:bookmarkStart w:id="10916" w:name="_Toc51746245"/>
      <w:bookmarkStart w:id="10917" w:name="_Toc64446509"/>
      <w:bookmarkStart w:id="10918" w:name="_Toc73982379"/>
      <w:bookmarkStart w:id="10919" w:name="_Toc88652469"/>
      <w:bookmarkStart w:id="10920" w:name="_Toc97891513"/>
      <w:bookmarkStart w:id="10921" w:name="_Toc106109533"/>
      <w:r w:rsidRPr="009F5A10">
        <w:t>9.3.3.</w:t>
      </w:r>
      <w:r>
        <w:t>4</w:t>
      </w:r>
      <w:r w:rsidR="003D2340">
        <w:t>5</w:t>
      </w:r>
      <w:r w:rsidRPr="009F5A10">
        <w:tab/>
      </w:r>
      <w:r>
        <w:t>Allowed PNI-NPN List</w:t>
      </w:r>
      <w:bookmarkEnd w:id="10911"/>
      <w:bookmarkEnd w:id="10912"/>
      <w:bookmarkEnd w:id="10913"/>
      <w:bookmarkEnd w:id="10914"/>
      <w:bookmarkEnd w:id="10915"/>
      <w:bookmarkEnd w:id="10916"/>
      <w:bookmarkEnd w:id="10917"/>
      <w:bookmarkEnd w:id="10918"/>
      <w:bookmarkEnd w:id="10919"/>
      <w:bookmarkEnd w:id="10920"/>
      <w:bookmarkEnd w:id="1092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0922" w:name="_Toc14165992"/>
      <w:bookmarkStart w:id="10923" w:name="_Toc45652522"/>
      <w:bookmarkStart w:id="10924" w:name="_Toc45658954"/>
      <w:bookmarkStart w:id="10925" w:name="_Toc45720774"/>
      <w:bookmarkStart w:id="10926" w:name="_Toc45798652"/>
      <w:bookmarkStart w:id="10927" w:name="_Toc45898041"/>
      <w:bookmarkStart w:id="10928" w:name="_Toc51746246"/>
      <w:bookmarkStart w:id="10929" w:name="_Toc64446510"/>
      <w:bookmarkStart w:id="10930" w:name="_Toc73982380"/>
      <w:bookmarkStart w:id="10931" w:name="_Toc88652470"/>
      <w:bookmarkStart w:id="10932" w:name="_Toc97891514"/>
      <w:bookmarkStart w:id="10933" w:name="_Toc106109534"/>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0922"/>
      <w:bookmarkEnd w:id="10923"/>
      <w:bookmarkEnd w:id="10924"/>
      <w:bookmarkEnd w:id="10925"/>
      <w:bookmarkEnd w:id="10926"/>
      <w:bookmarkEnd w:id="10927"/>
      <w:bookmarkEnd w:id="10928"/>
      <w:bookmarkEnd w:id="10929"/>
      <w:bookmarkEnd w:id="10930"/>
      <w:bookmarkEnd w:id="10931"/>
      <w:bookmarkEnd w:id="10932"/>
      <w:bookmarkEnd w:id="10933"/>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0934" w:name="_Toc45652523"/>
      <w:bookmarkStart w:id="10935" w:name="_Toc45658955"/>
      <w:bookmarkStart w:id="10936" w:name="_Toc45720775"/>
      <w:bookmarkStart w:id="10937" w:name="_Toc45798653"/>
      <w:bookmarkStart w:id="10938" w:name="_Toc45898042"/>
      <w:bookmarkStart w:id="10939" w:name="_Toc51746247"/>
      <w:bookmarkStart w:id="10940" w:name="_Toc64446511"/>
      <w:bookmarkStart w:id="10941" w:name="_Toc73982381"/>
      <w:bookmarkStart w:id="10942" w:name="_Toc88652471"/>
      <w:bookmarkStart w:id="10943" w:name="_Toc97891515"/>
      <w:bookmarkStart w:id="10944" w:name="_Toc106109535"/>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0934"/>
      <w:bookmarkEnd w:id="10935"/>
      <w:bookmarkEnd w:id="10936"/>
      <w:bookmarkEnd w:id="10937"/>
      <w:bookmarkEnd w:id="10938"/>
      <w:bookmarkEnd w:id="10939"/>
      <w:bookmarkEnd w:id="10940"/>
      <w:bookmarkEnd w:id="10941"/>
      <w:bookmarkEnd w:id="10942"/>
      <w:bookmarkEnd w:id="10943"/>
      <w:bookmarkEnd w:id="10944"/>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0945" w:name="_Toc45652524"/>
      <w:bookmarkStart w:id="10946" w:name="_Toc45658956"/>
      <w:bookmarkStart w:id="10947" w:name="_Toc45720776"/>
      <w:bookmarkStart w:id="10948" w:name="_Toc45652412"/>
      <w:bookmarkStart w:id="10949" w:name="_Toc45658844"/>
      <w:bookmarkStart w:id="10950" w:name="_Toc45720664"/>
      <w:bookmarkStart w:id="10951" w:name="_Toc45798654"/>
      <w:bookmarkStart w:id="10952" w:name="_Toc45898043"/>
      <w:bookmarkStart w:id="10953" w:name="_Toc51746248"/>
      <w:bookmarkStart w:id="10954" w:name="_Toc64446512"/>
      <w:bookmarkStart w:id="10955" w:name="_Toc73982382"/>
      <w:bookmarkStart w:id="10956" w:name="_Toc88652472"/>
      <w:bookmarkStart w:id="10957" w:name="_Toc97891516"/>
      <w:bookmarkStart w:id="10958" w:name="_Toc106109536"/>
      <w:r w:rsidRPr="00FA22D3">
        <w:t>9.3.3.</w:t>
      </w:r>
      <w:r>
        <w:t>48</w:t>
      </w:r>
      <w:r w:rsidRPr="00FA22D3">
        <w:tab/>
      </w:r>
      <w:r w:rsidRPr="008F33A0">
        <w:t>UL CP Security Information</w:t>
      </w:r>
      <w:bookmarkEnd w:id="10948"/>
      <w:bookmarkEnd w:id="10949"/>
      <w:bookmarkEnd w:id="10950"/>
      <w:bookmarkEnd w:id="10951"/>
      <w:bookmarkEnd w:id="10952"/>
      <w:bookmarkEnd w:id="10953"/>
      <w:bookmarkEnd w:id="10954"/>
      <w:bookmarkEnd w:id="10955"/>
      <w:bookmarkEnd w:id="10956"/>
      <w:bookmarkEnd w:id="10957"/>
      <w:bookmarkEnd w:id="1095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0959" w:name="_Toc534712081"/>
    </w:p>
    <w:p w14:paraId="55ABC973" w14:textId="77777777" w:rsidR="0092740F" w:rsidRPr="00567372" w:rsidRDefault="0092740F" w:rsidP="0092740F">
      <w:pPr>
        <w:pStyle w:val="Heading4"/>
      </w:pPr>
      <w:bookmarkStart w:id="10960" w:name="_Toc45652413"/>
      <w:bookmarkStart w:id="10961" w:name="_Toc45658845"/>
      <w:bookmarkStart w:id="10962" w:name="_Toc45720665"/>
      <w:bookmarkStart w:id="10963" w:name="_Toc45798655"/>
      <w:bookmarkStart w:id="10964" w:name="_Toc45898044"/>
      <w:bookmarkStart w:id="10965" w:name="_Toc51746249"/>
      <w:bookmarkStart w:id="10966" w:name="_Toc64446513"/>
      <w:bookmarkStart w:id="10967" w:name="_Toc73982383"/>
      <w:bookmarkStart w:id="10968" w:name="_Toc88652473"/>
      <w:bookmarkStart w:id="10969" w:name="_Toc97891517"/>
      <w:bookmarkStart w:id="10970" w:name="_Toc106109537"/>
      <w:r w:rsidRPr="00567372">
        <w:t>9.</w:t>
      </w:r>
      <w:r>
        <w:t>3.3.49</w:t>
      </w:r>
      <w:r w:rsidRPr="00567372">
        <w:tab/>
        <w:t>DL CP Security Information</w:t>
      </w:r>
      <w:bookmarkEnd w:id="10959"/>
      <w:bookmarkEnd w:id="10960"/>
      <w:bookmarkEnd w:id="10961"/>
      <w:bookmarkEnd w:id="10962"/>
      <w:bookmarkEnd w:id="10963"/>
      <w:bookmarkEnd w:id="10964"/>
      <w:bookmarkEnd w:id="10965"/>
      <w:bookmarkEnd w:id="10966"/>
      <w:bookmarkEnd w:id="10967"/>
      <w:bookmarkEnd w:id="10968"/>
      <w:bookmarkEnd w:id="10969"/>
      <w:bookmarkEnd w:id="10970"/>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0971" w:name="_Toc45798656"/>
      <w:bookmarkStart w:id="10972" w:name="_Toc45898045"/>
      <w:bookmarkStart w:id="10973" w:name="_Toc36552783"/>
      <w:bookmarkStart w:id="10974" w:name="_Toc36553942"/>
      <w:bookmarkStart w:id="10975" w:name="_Toc36554510"/>
      <w:bookmarkStart w:id="10976" w:name="_Toc51746250"/>
      <w:bookmarkStart w:id="10977" w:name="_Toc64446514"/>
      <w:bookmarkStart w:id="10978" w:name="_Toc73982384"/>
      <w:bookmarkStart w:id="10979" w:name="_Toc88652474"/>
      <w:bookmarkStart w:id="10980" w:name="_Toc97891518"/>
      <w:bookmarkStart w:id="10981" w:name="_Toc106109538"/>
      <w:r w:rsidRPr="00AD521A">
        <w:rPr>
          <w:rFonts w:eastAsia="Batang"/>
        </w:rPr>
        <w:t>9.3.3.</w:t>
      </w:r>
      <w:r>
        <w:rPr>
          <w:rFonts w:eastAsia="Batang"/>
        </w:rPr>
        <w:t>50</w:t>
      </w:r>
      <w:r w:rsidRPr="00AD521A">
        <w:rPr>
          <w:rFonts w:eastAsia="Batang"/>
        </w:rPr>
        <w:tab/>
      </w:r>
      <w:r>
        <w:rPr>
          <w:rFonts w:eastAsia="Batang"/>
        </w:rPr>
        <w:t>Configured TAC Indication</w:t>
      </w:r>
      <w:bookmarkEnd w:id="10973"/>
      <w:bookmarkEnd w:id="10974"/>
      <w:bookmarkEnd w:id="10975"/>
      <w:bookmarkEnd w:id="10976"/>
      <w:bookmarkEnd w:id="10977"/>
      <w:bookmarkEnd w:id="10978"/>
      <w:bookmarkEnd w:id="10979"/>
      <w:bookmarkEnd w:id="10980"/>
      <w:bookmarkEnd w:id="10981"/>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0982" w:name="_Toc51746251"/>
      <w:bookmarkStart w:id="10983" w:name="_Toc64446515"/>
      <w:bookmarkStart w:id="10984" w:name="_Toc73982385"/>
      <w:bookmarkStart w:id="10985" w:name="_Toc88652475"/>
      <w:bookmarkStart w:id="10986" w:name="_Toc97891519"/>
      <w:bookmarkStart w:id="10987" w:name="_Toc106109539"/>
      <w:r w:rsidRPr="00D5414F">
        <w:rPr>
          <w:rFonts w:eastAsia="Batang"/>
        </w:rPr>
        <w:t>9.3.3.51</w:t>
      </w:r>
      <w:r w:rsidRPr="00D5414F">
        <w:rPr>
          <w:rFonts w:eastAsia="Batang"/>
        </w:rPr>
        <w:tab/>
        <w:t>Extended AMF Name</w:t>
      </w:r>
      <w:bookmarkEnd w:id="10982"/>
      <w:bookmarkEnd w:id="10983"/>
      <w:bookmarkEnd w:id="10984"/>
      <w:bookmarkEnd w:id="10985"/>
      <w:bookmarkEnd w:id="10986"/>
      <w:bookmarkEnd w:id="10987"/>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hint="eastAsia"/>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hint="eastAsia"/>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0988" w:name="_Toc51746252"/>
      <w:bookmarkStart w:id="10989" w:name="_Toc64446516"/>
      <w:bookmarkStart w:id="10990" w:name="_Toc73982386"/>
      <w:bookmarkStart w:id="10991" w:name="_Toc88652476"/>
      <w:bookmarkStart w:id="10992" w:name="_Toc97891520"/>
      <w:bookmarkStart w:id="10993" w:name="_Toc106109540"/>
      <w:r>
        <w:t>9.3.3.</w:t>
      </w:r>
      <w:r>
        <w:rPr>
          <w:lang w:val="en-US" w:eastAsia="zh-CN"/>
        </w:rPr>
        <w:t>52</w:t>
      </w:r>
      <w:r>
        <w:tab/>
      </w:r>
      <w:r>
        <w:rPr>
          <w:rFonts w:hint="eastAsia"/>
          <w:lang w:val="en-US" w:eastAsia="zh-CN"/>
        </w:rPr>
        <w:t xml:space="preserve">Extended </w:t>
      </w:r>
      <w:r>
        <w:t>UE Identity Index Value</w:t>
      </w:r>
      <w:bookmarkEnd w:id="10989"/>
      <w:bookmarkEnd w:id="10990"/>
      <w:bookmarkEnd w:id="10991"/>
      <w:bookmarkEnd w:id="10992"/>
      <w:bookmarkEnd w:id="10993"/>
    </w:p>
    <w:p w14:paraId="6BE5AAFC" w14:textId="77777777" w:rsidR="00A61DB8" w:rsidRDefault="00A61DB8" w:rsidP="00A61DB8">
      <w:pPr>
        <w:keepNext/>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A61DB8">
      <w:pPr>
        <w:keepNext/>
      </w:pPr>
    </w:p>
    <w:p w14:paraId="5DF01E69" w14:textId="77777777" w:rsidR="009B75C3" w:rsidRPr="001D2E49" w:rsidRDefault="009B75C3" w:rsidP="009B75C3">
      <w:pPr>
        <w:pStyle w:val="Heading3"/>
      </w:pPr>
      <w:bookmarkStart w:id="10994" w:name="_Toc64446517"/>
      <w:bookmarkStart w:id="10995" w:name="_Toc73982387"/>
      <w:bookmarkStart w:id="10996" w:name="_Toc88652477"/>
      <w:bookmarkStart w:id="10997" w:name="_Toc97891521"/>
      <w:bookmarkStart w:id="10998" w:name="_Toc106109541"/>
      <w:r w:rsidRPr="001D2E49">
        <w:t>9.3.4</w:t>
      </w:r>
      <w:r w:rsidRPr="001D2E49">
        <w:tab/>
        <w:t>SMF Related IEs</w:t>
      </w:r>
      <w:bookmarkEnd w:id="10741"/>
      <w:bookmarkEnd w:id="10742"/>
      <w:bookmarkEnd w:id="10743"/>
      <w:bookmarkEnd w:id="10744"/>
      <w:bookmarkEnd w:id="10745"/>
      <w:bookmarkEnd w:id="10746"/>
      <w:bookmarkEnd w:id="10945"/>
      <w:bookmarkEnd w:id="10946"/>
      <w:bookmarkEnd w:id="10947"/>
      <w:bookmarkEnd w:id="10971"/>
      <w:bookmarkEnd w:id="10972"/>
      <w:bookmarkEnd w:id="10988"/>
      <w:bookmarkEnd w:id="10994"/>
      <w:bookmarkEnd w:id="10995"/>
      <w:bookmarkEnd w:id="10996"/>
      <w:bookmarkEnd w:id="10997"/>
      <w:bookmarkEnd w:id="10998"/>
    </w:p>
    <w:p w14:paraId="5FCB7DC8" w14:textId="77777777" w:rsidR="009B75C3" w:rsidRPr="001D2E49" w:rsidRDefault="009B75C3" w:rsidP="009B75C3">
      <w:pPr>
        <w:pStyle w:val="Heading4"/>
      </w:pPr>
      <w:bookmarkStart w:id="10999" w:name="_Toc20955328"/>
      <w:bookmarkStart w:id="11000" w:name="_Toc29503781"/>
      <w:bookmarkStart w:id="11001" w:name="_Toc29504365"/>
      <w:bookmarkStart w:id="11002" w:name="_Toc29504949"/>
      <w:bookmarkStart w:id="11003" w:name="_Toc36553402"/>
      <w:bookmarkStart w:id="11004" w:name="_Toc36555129"/>
      <w:bookmarkStart w:id="11005" w:name="_Toc45652525"/>
      <w:bookmarkStart w:id="11006" w:name="_Toc45658957"/>
      <w:bookmarkStart w:id="11007" w:name="_Toc45720777"/>
      <w:bookmarkStart w:id="11008" w:name="_Toc45798657"/>
      <w:bookmarkStart w:id="11009" w:name="_Toc45898046"/>
      <w:bookmarkStart w:id="11010" w:name="_Toc51746253"/>
      <w:bookmarkStart w:id="11011" w:name="_Toc64446518"/>
      <w:bookmarkStart w:id="11012" w:name="_Toc73982388"/>
      <w:bookmarkStart w:id="11013" w:name="_Toc88652478"/>
      <w:bookmarkStart w:id="11014" w:name="_Toc97891522"/>
      <w:bookmarkStart w:id="11015" w:name="_Toc106109542"/>
      <w:r w:rsidRPr="001D2E49">
        <w:t>9.3.4.1</w:t>
      </w:r>
      <w:r w:rsidRPr="001D2E49">
        <w:tab/>
        <w:t>PDU Session Resource Setup Request Transfer</w:t>
      </w:r>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016" w:name="_Hlk528859263"/>
      <w:bookmarkStart w:id="11017" w:name="_Toc20955329"/>
      <w:bookmarkStart w:id="11018" w:name="_Toc29503782"/>
      <w:bookmarkStart w:id="11019" w:name="_Toc29504366"/>
      <w:bookmarkStart w:id="11020" w:name="_Toc29504950"/>
      <w:bookmarkStart w:id="11021" w:name="_Toc36553403"/>
      <w:bookmarkStart w:id="11022" w:name="_Toc36555130"/>
      <w:bookmarkStart w:id="11023" w:name="_Toc45652526"/>
      <w:bookmarkStart w:id="11024" w:name="_Toc45658958"/>
      <w:bookmarkStart w:id="11025" w:name="_Toc45720778"/>
      <w:bookmarkStart w:id="11026" w:name="_Toc45798658"/>
      <w:bookmarkStart w:id="11027" w:name="_Toc45898047"/>
      <w:bookmarkStart w:id="11028" w:name="_Toc51746254"/>
      <w:bookmarkStart w:id="11029" w:name="_Toc64446519"/>
      <w:bookmarkStart w:id="11030" w:name="_Toc73982389"/>
      <w:bookmarkStart w:id="11031" w:name="_Toc88652479"/>
      <w:bookmarkStart w:id="11032" w:name="_Toc97891523"/>
      <w:bookmarkStart w:id="11033" w:name="_Toc106109543"/>
      <w:r w:rsidRPr="001D2E49">
        <w:t>9.3.4.2</w:t>
      </w:r>
      <w:r w:rsidRPr="001D2E49">
        <w:tab/>
      </w:r>
      <w:bookmarkStart w:id="11034" w:name="_Hlk510526702"/>
      <w:r w:rsidRPr="001D2E49">
        <w:t>PDU Session Resource Setup Response Transfer</w:t>
      </w:r>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035" w:name="_Toc20955330"/>
      <w:bookmarkStart w:id="11036" w:name="_Toc29503783"/>
      <w:bookmarkStart w:id="11037" w:name="_Toc29504367"/>
      <w:bookmarkStart w:id="11038" w:name="_Toc29504951"/>
      <w:bookmarkStart w:id="11039" w:name="_Toc36553404"/>
      <w:bookmarkStart w:id="11040" w:name="_Toc36555131"/>
      <w:bookmarkStart w:id="11041" w:name="_Toc45652527"/>
      <w:bookmarkStart w:id="11042" w:name="_Toc45658959"/>
      <w:bookmarkStart w:id="11043" w:name="_Toc45720779"/>
      <w:bookmarkStart w:id="11044" w:name="_Toc45798659"/>
      <w:bookmarkStart w:id="11045" w:name="_Toc45898048"/>
      <w:bookmarkStart w:id="11046" w:name="_Toc51746255"/>
      <w:bookmarkStart w:id="11047" w:name="_Toc64446520"/>
      <w:bookmarkStart w:id="11048" w:name="_Toc73982390"/>
      <w:bookmarkStart w:id="11049" w:name="_Toc88652480"/>
      <w:bookmarkStart w:id="11050" w:name="_Toc97891524"/>
      <w:bookmarkStart w:id="11051" w:name="_Toc106109544"/>
      <w:bookmarkEnd w:id="11016"/>
      <w:r w:rsidRPr="001D2E49">
        <w:t>9.3.4.3</w:t>
      </w:r>
      <w:r w:rsidRPr="001D2E49">
        <w:tab/>
        <w:t>PDU Session Resource Modify Request Transfer</w:t>
      </w:r>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rFonts w:hint="eastAsia"/>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052" w:name="_Toc20955331"/>
      <w:bookmarkStart w:id="11053" w:name="_Toc29503784"/>
      <w:bookmarkStart w:id="11054" w:name="_Toc29504368"/>
      <w:bookmarkStart w:id="11055" w:name="_Toc29504952"/>
      <w:bookmarkStart w:id="11056" w:name="_Toc36553405"/>
      <w:bookmarkStart w:id="11057" w:name="_Toc36555132"/>
      <w:bookmarkStart w:id="11058" w:name="_Toc45652528"/>
      <w:bookmarkStart w:id="11059" w:name="_Toc45658960"/>
      <w:bookmarkStart w:id="11060" w:name="_Toc45720780"/>
      <w:bookmarkStart w:id="11061" w:name="_Toc45798660"/>
      <w:bookmarkStart w:id="11062" w:name="_Toc45898049"/>
      <w:bookmarkStart w:id="11063" w:name="_Toc51746256"/>
      <w:bookmarkStart w:id="11064" w:name="_Toc64446521"/>
      <w:bookmarkStart w:id="11065" w:name="_Toc73982391"/>
      <w:bookmarkStart w:id="11066" w:name="_Toc88652481"/>
      <w:bookmarkStart w:id="11067" w:name="_Toc97891525"/>
      <w:bookmarkStart w:id="11068" w:name="_Toc106109545"/>
      <w:r w:rsidRPr="001D2E49">
        <w:rPr>
          <w:rFonts w:eastAsia="SimSun"/>
        </w:rPr>
        <w:t>9.3.4.4</w:t>
      </w:r>
      <w:r w:rsidRPr="001D2E49">
        <w:rPr>
          <w:rFonts w:eastAsia="SimSun"/>
        </w:rPr>
        <w:tab/>
        <w:t>PDU Session Resource Modify Response Transfer</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hint="eastAsia"/>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hint="eastAsia"/>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hint="eastAsia"/>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hint="eastAsia"/>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rFonts w:hint="eastAsia"/>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rFonts w:hint="eastAsia"/>
                <w:lang w:eastAsia="zh-CN"/>
              </w:rPr>
            </w:pPr>
            <w:r>
              <w:rPr>
                <w:lang w:eastAsia="zh-CN"/>
              </w:rPr>
              <w:t>YES</w:t>
            </w:r>
          </w:p>
        </w:tc>
        <w:tc>
          <w:tcPr>
            <w:tcW w:w="1080" w:type="dxa"/>
          </w:tcPr>
          <w:p w14:paraId="48D0E5ED" w14:textId="77777777" w:rsidR="00736561" w:rsidRDefault="00736561" w:rsidP="00736561">
            <w:pPr>
              <w:pStyle w:val="TAC"/>
              <w:rPr>
                <w:rFonts w:hint="eastAsia"/>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069" w:name="_Toc20955332"/>
      <w:bookmarkStart w:id="11070" w:name="_Toc29503785"/>
      <w:bookmarkStart w:id="11071" w:name="_Toc29504369"/>
      <w:bookmarkStart w:id="11072" w:name="_Toc29504953"/>
      <w:bookmarkStart w:id="11073" w:name="_Toc36553406"/>
      <w:bookmarkStart w:id="11074" w:name="_Toc36555133"/>
      <w:bookmarkStart w:id="11075" w:name="_Toc45652529"/>
      <w:bookmarkStart w:id="11076" w:name="_Toc45658961"/>
      <w:bookmarkStart w:id="11077" w:name="_Toc45720781"/>
      <w:bookmarkStart w:id="11078" w:name="_Toc45798661"/>
      <w:bookmarkStart w:id="11079" w:name="_Toc45898050"/>
      <w:bookmarkStart w:id="11080" w:name="_Toc51746257"/>
      <w:bookmarkStart w:id="11081" w:name="_Toc64446522"/>
      <w:bookmarkStart w:id="11082" w:name="_Toc73982392"/>
      <w:bookmarkStart w:id="11083" w:name="_Toc88652482"/>
      <w:bookmarkStart w:id="11084" w:name="_Toc97891526"/>
      <w:bookmarkStart w:id="11085" w:name="_Toc106109546"/>
      <w:r w:rsidRPr="001D2E49">
        <w:t>9.3.4.5</w:t>
      </w:r>
      <w:r w:rsidRPr="001D2E49">
        <w:tab/>
        <w:t>PDU Session Resource Notify Transfer</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086" w:name="_Toc20955333"/>
      <w:bookmarkStart w:id="11087" w:name="_Toc29503786"/>
      <w:bookmarkStart w:id="11088" w:name="_Toc29504370"/>
      <w:bookmarkStart w:id="11089" w:name="_Toc29504954"/>
      <w:bookmarkStart w:id="11090" w:name="_Toc36553407"/>
      <w:bookmarkStart w:id="11091" w:name="_Toc36555134"/>
      <w:bookmarkStart w:id="11092" w:name="_Toc45652530"/>
      <w:bookmarkStart w:id="11093" w:name="_Toc45658962"/>
      <w:bookmarkStart w:id="11094" w:name="_Toc45720782"/>
      <w:bookmarkStart w:id="11095" w:name="_Toc45798662"/>
      <w:bookmarkStart w:id="11096" w:name="_Toc45898051"/>
      <w:bookmarkStart w:id="11097" w:name="_Toc51746258"/>
      <w:bookmarkStart w:id="11098" w:name="_Toc64446523"/>
      <w:bookmarkStart w:id="11099" w:name="_Toc73982393"/>
      <w:bookmarkStart w:id="11100" w:name="_Toc88652483"/>
      <w:bookmarkStart w:id="11101" w:name="_Toc97891527"/>
      <w:bookmarkStart w:id="11102" w:name="_Toc106109547"/>
      <w:r w:rsidRPr="001D2E49">
        <w:rPr>
          <w:rFonts w:eastAsia="SimSun"/>
        </w:rPr>
        <w:t>9.3.4.6</w:t>
      </w:r>
      <w:r w:rsidRPr="001D2E49">
        <w:rPr>
          <w:rFonts w:eastAsia="SimSun"/>
        </w:rPr>
        <w:tab/>
        <w:t>PDU Session Resource Modify Indication Transfer</w:t>
      </w:r>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hint="eastAsia"/>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hint="eastAsia"/>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hint="eastAsia"/>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103" w:name="_Toc20955334"/>
      <w:bookmarkStart w:id="11104" w:name="_Toc29503787"/>
      <w:bookmarkStart w:id="11105" w:name="_Toc29504371"/>
      <w:bookmarkStart w:id="11106" w:name="_Toc29504955"/>
      <w:bookmarkStart w:id="11107" w:name="_Toc36553408"/>
      <w:bookmarkStart w:id="11108" w:name="_Toc36555135"/>
      <w:bookmarkStart w:id="11109" w:name="_Toc45652531"/>
      <w:bookmarkStart w:id="11110" w:name="_Toc45658963"/>
      <w:bookmarkStart w:id="11111" w:name="_Toc45720783"/>
      <w:bookmarkStart w:id="11112" w:name="_Toc45798663"/>
      <w:bookmarkStart w:id="11113" w:name="_Toc45898052"/>
      <w:bookmarkStart w:id="11114" w:name="_Toc51746259"/>
      <w:bookmarkStart w:id="11115" w:name="_Toc64446524"/>
      <w:bookmarkStart w:id="11116" w:name="_Toc73982394"/>
      <w:bookmarkStart w:id="11117" w:name="_Toc88652484"/>
      <w:bookmarkStart w:id="11118" w:name="_Toc97891528"/>
      <w:bookmarkStart w:id="11119" w:name="_Toc106109548"/>
      <w:r w:rsidRPr="001D2E49">
        <w:rPr>
          <w:rFonts w:eastAsia="SimSun"/>
        </w:rPr>
        <w:t>9.3.4.7</w:t>
      </w:r>
      <w:r w:rsidRPr="001D2E49">
        <w:rPr>
          <w:rFonts w:eastAsia="SimSun"/>
        </w:rPr>
        <w:tab/>
        <w:t>PDU Session Resource Modify Confirm Transfer</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hint="eastAsia"/>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hint="eastAsia"/>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120" w:name="_Toc20955335"/>
      <w:bookmarkStart w:id="11121" w:name="_Toc29503788"/>
      <w:bookmarkStart w:id="11122" w:name="_Toc29504372"/>
      <w:bookmarkStart w:id="11123" w:name="_Toc29504956"/>
      <w:bookmarkStart w:id="11124" w:name="_Toc36553409"/>
      <w:bookmarkStart w:id="11125" w:name="_Toc36555136"/>
      <w:bookmarkStart w:id="11126" w:name="_Toc45652532"/>
      <w:bookmarkStart w:id="11127" w:name="_Toc45658964"/>
      <w:bookmarkStart w:id="11128" w:name="_Toc45720784"/>
      <w:bookmarkStart w:id="11129" w:name="_Toc45798664"/>
      <w:bookmarkStart w:id="11130" w:name="_Toc45898053"/>
      <w:bookmarkStart w:id="11131" w:name="_Toc51746260"/>
      <w:bookmarkStart w:id="11132" w:name="_Toc64446525"/>
      <w:bookmarkStart w:id="11133" w:name="_Toc73982395"/>
      <w:bookmarkStart w:id="11134" w:name="_Toc88652485"/>
      <w:bookmarkStart w:id="11135" w:name="_Toc97891529"/>
      <w:bookmarkStart w:id="11136" w:name="_Toc106109549"/>
      <w:r w:rsidRPr="001D2E49">
        <w:t>9.3.4.8</w:t>
      </w:r>
      <w:r w:rsidRPr="001D2E49">
        <w:tab/>
        <w:t>Path Switch Request Transfer</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137" w:name="_Toc20955336"/>
      <w:bookmarkStart w:id="11138" w:name="_Toc29503789"/>
      <w:bookmarkStart w:id="11139" w:name="_Toc29504373"/>
      <w:bookmarkStart w:id="11140" w:name="_Toc29504957"/>
      <w:bookmarkStart w:id="11141" w:name="_Toc36553410"/>
      <w:bookmarkStart w:id="11142" w:name="_Toc36555137"/>
      <w:bookmarkStart w:id="11143" w:name="_Toc45652533"/>
      <w:bookmarkStart w:id="11144" w:name="_Toc45658965"/>
      <w:bookmarkStart w:id="11145" w:name="_Toc45720785"/>
      <w:bookmarkStart w:id="11146" w:name="_Toc45798665"/>
      <w:bookmarkStart w:id="11147" w:name="_Toc45898054"/>
      <w:bookmarkStart w:id="11148" w:name="_Toc51746261"/>
      <w:bookmarkStart w:id="11149" w:name="_Toc64446526"/>
      <w:bookmarkStart w:id="11150" w:name="_Toc73982396"/>
      <w:bookmarkStart w:id="11151" w:name="_Toc88652486"/>
      <w:bookmarkStart w:id="11152" w:name="_Toc97891530"/>
      <w:bookmarkStart w:id="11153" w:name="_Toc106109550"/>
      <w:r w:rsidRPr="001D2E49">
        <w:t>9.3.4.9</w:t>
      </w:r>
      <w:r w:rsidRPr="001D2E49">
        <w:tab/>
        <w:t>Path Switch Request Acknowledge Transfer</w:t>
      </w:r>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rFonts w:hint="eastAsia"/>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rFonts w:hint="eastAsia"/>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rFonts w:hint="eastAsia"/>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154" w:name="_Toc20955337"/>
            <w:bookmarkStart w:id="11155" w:name="_Toc29503790"/>
            <w:bookmarkStart w:id="11156" w:name="_Toc29504374"/>
            <w:bookmarkStart w:id="11157" w:name="_Toc29504958"/>
            <w:bookmarkStart w:id="11158" w:name="_Toc36553411"/>
            <w:bookmarkStart w:id="11159" w:name="_Toc36555138"/>
            <w:bookmarkStart w:id="11160" w:name="_Toc45652534"/>
            <w:bookmarkStart w:id="11161" w:name="_Toc45658966"/>
            <w:bookmarkStart w:id="11162" w:name="_Toc45720786"/>
            <w:bookmarkStart w:id="11163" w:name="_Toc45798666"/>
            <w:bookmarkStart w:id="11164" w:name="_Toc45898055"/>
            <w:bookmarkStart w:id="11165"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166" w:name="_Toc64446527"/>
      <w:bookmarkStart w:id="11167" w:name="_Toc73982397"/>
      <w:bookmarkStart w:id="11168" w:name="_Toc88652487"/>
      <w:bookmarkStart w:id="11169" w:name="_Toc97891531"/>
      <w:bookmarkStart w:id="11170" w:name="_Toc106109551"/>
      <w:r w:rsidRPr="001D2E49">
        <w:t>9.3.4.10</w:t>
      </w:r>
      <w:r w:rsidRPr="001D2E49">
        <w:tab/>
        <w:t>Handover Command Transfer</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hint="eastAsia"/>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171" w:name="_Toc20955338"/>
      <w:bookmarkStart w:id="11172" w:name="_Toc29503791"/>
      <w:bookmarkStart w:id="11173" w:name="_Toc29504375"/>
      <w:bookmarkStart w:id="11174" w:name="_Toc29504959"/>
      <w:bookmarkStart w:id="11175" w:name="_Toc36553412"/>
      <w:bookmarkStart w:id="11176" w:name="_Toc36555139"/>
      <w:bookmarkStart w:id="11177" w:name="_Toc45652535"/>
      <w:bookmarkStart w:id="11178" w:name="_Toc45658967"/>
      <w:bookmarkStart w:id="11179" w:name="_Toc45720787"/>
      <w:bookmarkStart w:id="11180" w:name="_Toc45798667"/>
      <w:bookmarkStart w:id="11181" w:name="_Toc45898056"/>
      <w:bookmarkStart w:id="11182" w:name="_Toc51746263"/>
      <w:bookmarkStart w:id="11183" w:name="_Toc64446528"/>
      <w:bookmarkStart w:id="11184" w:name="_Toc73982398"/>
      <w:bookmarkStart w:id="11185" w:name="_Toc88652488"/>
      <w:bookmarkStart w:id="11186" w:name="_Toc97891532"/>
      <w:bookmarkStart w:id="11187" w:name="_Toc106109552"/>
      <w:r w:rsidRPr="001D2E49">
        <w:t>9.3.4.11</w:t>
      </w:r>
      <w:r w:rsidRPr="001D2E49">
        <w:tab/>
        <w:t>Handover Request Acknowledge Transfer</w:t>
      </w:r>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hint="eastAsia"/>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hint="eastAsia"/>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188" w:name="_Toc20955339"/>
      <w:bookmarkStart w:id="11189" w:name="_Toc29503792"/>
      <w:bookmarkStart w:id="11190" w:name="_Toc29504376"/>
      <w:bookmarkStart w:id="11191" w:name="_Toc29504960"/>
      <w:bookmarkStart w:id="11192" w:name="_Toc36553413"/>
      <w:bookmarkStart w:id="11193" w:name="_Toc36555140"/>
      <w:bookmarkStart w:id="11194" w:name="_Toc45652536"/>
      <w:bookmarkStart w:id="11195" w:name="_Toc45658968"/>
      <w:bookmarkStart w:id="11196" w:name="_Toc45720788"/>
      <w:bookmarkStart w:id="11197" w:name="_Toc45798668"/>
      <w:bookmarkStart w:id="11198" w:name="_Toc45898057"/>
      <w:bookmarkStart w:id="11199" w:name="_Toc51746264"/>
      <w:bookmarkStart w:id="11200" w:name="_Toc64446529"/>
      <w:bookmarkStart w:id="11201" w:name="_Toc73982399"/>
      <w:bookmarkStart w:id="11202" w:name="_Toc88652489"/>
      <w:bookmarkStart w:id="11203" w:name="_Toc97891533"/>
      <w:bookmarkStart w:id="11204" w:name="_Toc106109553"/>
      <w:r w:rsidRPr="001D2E49">
        <w:t>9.3.4.12</w:t>
      </w:r>
      <w:r w:rsidRPr="001D2E49">
        <w:tab/>
        <w:t>PDU Session Resource Release Command Transfer</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205" w:name="_Toc20955340"/>
      <w:bookmarkStart w:id="11206" w:name="_Toc29503793"/>
      <w:bookmarkStart w:id="11207" w:name="_Toc29504377"/>
      <w:bookmarkStart w:id="11208" w:name="_Toc29504961"/>
      <w:bookmarkStart w:id="11209" w:name="_Toc36553414"/>
      <w:bookmarkStart w:id="11210" w:name="_Toc36555141"/>
      <w:bookmarkStart w:id="11211" w:name="_Toc45652537"/>
      <w:bookmarkStart w:id="11212" w:name="_Toc45658969"/>
      <w:bookmarkStart w:id="11213" w:name="_Toc45720789"/>
      <w:bookmarkStart w:id="11214" w:name="_Toc45798669"/>
      <w:bookmarkStart w:id="11215" w:name="_Toc45898058"/>
      <w:bookmarkStart w:id="11216" w:name="_Toc51746265"/>
      <w:bookmarkStart w:id="11217" w:name="_Toc64446530"/>
      <w:bookmarkStart w:id="11218" w:name="_Toc73982400"/>
      <w:bookmarkStart w:id="11219" w:name="_Toc88652490"/>
      <w:bookmarkStart w:id="11220" w:name="_Toc97891534"/>
      <w:bookmarkStart w:id="11221" w:name="_Toc106109554"/>
      <w:r w:rsidRPr="001D2E49">
        <w:t>9.3.4.13</w:t>
      </w:r>
      <w:r w:rsidRPr="001D2E49">
        <w:tab/>
        <w:t>PDU Session Resource Notify Released Transfer</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222" w:name="_Toc20955341"/>
      <w:bookmarkStart w:id="11223" w:name="_Toc29503794"/>
      <w:bookmarkStart w:id="11224" w:name="_Toc29504378"/>
      <w:bookmarkStart w:id="11225" w:name="_Toc29504962"/>
      <w:bookmarkStart w:id="11226" w:name="_Toc36553415"/>
      <w:bookmarkStart w:id="11227" w:name="_Toc36555142"/>
      <w:bookmarkStart w:id="11228" w:name="_Toc45652538"/>
      <w:bookmarkStart w:id="11229" w:name="_Toc45658970"/>
      <w:bookmarkStart w:id="11230" w:name="_Toc45720790"/>
      <w:bookmarkStart w:id="11231" w:name="_Toc45798670"/>
      <w:bookmarkStart w:id="11232" w:name="_Toc45898059"/>
      <w:bookmarkStart w:id="11233" w:name="_Toc51746266"/>
      <w:bookmarkStart w:id="11234" w:name="_Toc64446531"/>
      <w:bookmarkStart w:id="11235" w:name="_Toc73982401"/>
      <w:bookmarkStart w:id="11236" w:name="_Toc88652491"/>
      <w:bookmarkStart w:id="11237" w:name="_Toc97891535"/>
      <w:bookmarkStart w:id="11238" w:name="_Toc106109555"/>
      <w:r w:rsidRPr="001D2E49">
        <w:t>9.3.4.14</w:t>
      </w:r>
      <w:r w:rsidRPr="001D2E49">
        <w:tab/>
        <w:t>Handover Required Transfer</w:t>
      </w:r>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239" w:name="_Toc20955342"/>
      <w:bookmarkStart w:id="11240" w:name="_Toc29503795"/>
      <w:bookmarkStart w:id="11241" w:name="_Toc29504379"/>
      <w:bookmarkStart w:id="11242" w:name="_Toc29504963"/>
      <w:bookmarkStart w:id="11243" w:name="_Toc36553416"/>
      <w:bookmarkStart w:id="11244" w:name="_Toc36555143"/>
      <w:bookmarkStart w:id="11245" w:name="_Toc45652539"/>
      <w:bookmarkStart w:id="11246" w:name="_Toc45658971"/>
      <w:bookmarkStart w:id="11247" w:name="_Toc45720791"/>
      <w:bookmarkStart w:id="11248" w:name="_Toc45798671"/>
      <w:bookmarkStart w:id="11249" w:name="_Toc45898060"/>
      <w:bookmarkStart w:id="11250" w:name="_Toc51746267"/>
      <w:bookmarkStart w:id="11251" w:name="_Toc64446532"/>
      <w:bookmarkStart w:id="11252" w:name="_Toc73982402"/>
      <w:bookmarkStart w:id="11253" w:name="_Toc88652492"/>
      <w:bookmarkStart w:id="11254" w:name="_Toc97891536"/>
      <w:bookmarkStart w:id="11255" w:name="_Toc106109556"/>
      <w:r w:rsidRPr="001D2E49">
        <w:t>9.3.4.15</w:t>
      </w:r>
      <w:r w:rsidRPr="001D2E49">
        <w:tab/>
        <w:t>Path Switch Request Setup Failed Transfer</w:t>
      </w:r>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256" w:name="_Toc20955343"/>
      <w:bookmarkStart w:id="11257" w:name="_Toc29503796"/>
      <w:bookmarkStart w:id="11258" w:name="_Toc29504380"/>
      <w:bookmarkStart w:id="11259" w:name="_Toc29504964"/>
      <w:bookmarkStart w:id="11260" w:name="_Toc36553417"/>
      <w:bookmarkStart w:id="11261" w:name="_Toc36555144"/>
      <w:bookmarkStart w:id="11262" w:name="_Toc45652540"/>
      <w:bookmarkStart w:id="11263" w:name="_Toc45658972"/>
      <w:bookmarkStart w:id="11264" w:name="_Toc45720792"/>
      <w:bookmarkStart w:id="11265" w:name="_Toc45798672"/>
      <w:bookmarkStart w:id="11266" w:name="_Toc45898061"/>
      <w:bookmarkStart w:id="11267" w:name="_Toc51746268"/>
      <w:bookmarkStart w:id="11268" w:name="_Toc64446533"/>
      <w:bookmarkStart w:id="11269" w:name="_Toc73982403"/>
      <w:bookmarkStart w:id="11270" w:name="_Toc88652493"/>
      <w:bookmarkStart w:id="11271" w:name="_Toc97891537"/>
      <w:bookmarkStart w:id="11272" w:name="_Toc106109557"/>
      <w:r w:rsidRPr="001D2E49">
        <w:t>9.3.4.16</w:t>
      </w:r>
      <w:r w:rsidRPr="001D2E49">
        <w:tab/>
        <w:t>PDU Session Resource Setup Unsuccessful Transfer</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273" w:name="_Toc20955344"/>
      <w:bookmarkStart w:id="11274" w:name="_Toc29503797"/>
      <w:bookmarkStart w:id="11275" w:name="_Toc29504381"/>
      <w:bookmarkStart w:id="11276" w:name="_Toc29504965"/>
      <w:bookmarkStart w:id="11277" w:name="_Toc36553418"/>
      <w:bookmarkStart w:id="11278" w:name="_Toc36555145"/>
      <w:bookmarkStart w:id="11279" w:name="_Toc45652541"/>
      <w:bookmarkStart w:id="11280" w:name="_Toc45658973"/>
      <w:bookmarkStart w:id="11281" w:name="_Toc45720793"/>
      <w:bookmarkStart w:id="11282" w:name="_Toc45798673"/>
      <w:bookmarkStart w:id="11283" w:name="_Toc45898062"/>
      <w:bookmarkStart w:id="11284" w:name="_Toc51746269"/>
      <w:bookmarkStart w:id="11285" w:name="_Toc64446534"/>
      <w:bookmarkStart w:id="11286" w:name="_Toc73982404"/>
      <w:bookmarkStart w:id="11287" w:name="_Toc88652494"/>
      <w:bookmarkStart w:id="11288" w:name="_Toc97891538"/>
      <w:bookmarkStart w:id="11289" w:name="_Toc106109558"/>
      <w:r w:rsidRPr="001D2E49">
        <w:t>9.3.4.17</w:t>
      </w:r>
      <w:r w:rsidRPr="001D2E49">
        <w:tab/>
        <w:t>PDU Session Resource Modify Unsuccessful Transfer</w:t>
      </w:r>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1290" w:name="_Toc20955345"/>
      <w:bookmarkStart w:id="11291" w:name="_Toc29503798"/>
      <w:bookmarkStart w:id="11292" w:name="_Toc29504382"/>
      <w:bookmarkStart w:id="11293" w:name="_Toc29504966"/>
      <w:bookmarkStart w:id="11294" w:name="_Toc36553419"/>
      <w:bookmarkStart w:id="11295" w:name="_Toc36555146"/>
      <w:bookmarkStart w:id="11296" w:name="_Toc45652542"/>
      <w:bookmarkStart w:id="11297" w:name="_Toc45658974"/>
      <w:bookmarkStart w:id="11298" w:name="_Toc45720794"/>
      <w:bookmarkStart w:id="11299" w:name="_Toc45798674"/>
      <w:bookmarkStart w:id="11300" w:name="_Toc45898063"/>
      <w:bookmarkStart w:id="11301" w:name="_Toc51746270"/>
      <w:bookmarkStart w:id="11302" w:name="_Toc64446535"/>
      <w:bookmarkStart w:id="11303" w:name="_Toc73982405"/>
      <w:bookmarkStart w:id="11304" w:name="_Toc88652495"/>
      <w:bookmarkStart w:id="11305" w:name="_Toc97891539"/>
      <w:bookmarkStart w:id="11306" w:name="_Toc106109559"/>
      <w:r w:rsidRPr="001D2E49">
        <w:t>9.3.4.18</w:t>
      </w:r>
      <w:r w:rsidRPr="001D2E49">
        <w:tab/>
        <w:t>Handover Preparation Unsuccessful Transfer</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1307" w:name="_Toc20955346"/>
      <w:bookmarkStart w:id="11308" w:name="_Toc29503799"/>
      <w:bookmarkStart w:id="11309" w:name="_Toc29504383"/>
      <w:bookmarkStart w:id="11310" w:name="_Toc29504967"/>
      <w:bookmarkStart w:id="11311" w:name="_Toc36553420"/>
      <w:bookmarkStart w:id="11312" w:name="_Toc36555147"/>
      <w:bookmarkStart w:id="11313" w:name="_Toc45652543"/>
      <w:bookmarkStart w:id="11314" w:name="_Toc45658975"/>
      <w:bookmarkStart w:id="11315" w:name="_Toc45720795"/>
      <w:bookmarkStart w:id="11316" w:name="_Toc45798675"/>
      <w:bookmarkStart w:id="11317" w:name="_Toc45898064"/>
      <w:bookmarkStart w:id="11318" w:name="_Toc51746271"/>
      <w:bookmarkStart w:id="11319" w:name="_Toc64446536"/>
      <w:bookmarkStart w:id="11320" w:name="_Toc73982406"/>
      <w:bookmarkStart w:id="11321" w:name="_Toc88652496"/>
      <w:bookmarkStart w:id="11322" w:name="_Toc97891540"/>
      <w:bookmarkStart w:id="11323" w:name="_Toc106109560"/>
      <w:r w:rsidRPr="001D2E49">
        <w:t>9.3.4.19</w:t>
      </w:r>
      <w:r w:rsidRPr="001D2E49">
        <w:tab/>
        <w:t>Handover Resource Allocation Unsuccessful Transfer</w:t>
      </w:r>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1324" w:name="_Toc20955347"/>
      <w:bookmarkStart w:id="11325" w:name="_Toc29503800"/>
      <w:bookmarkStart w:id="11326" w:name="_Toc29504384"/>
      <w:bookmarkStart w:id="11327" w:name="_Toc29504968"/>
      <w:bookmarkStart w:id="11328" w:name="_Toc36553421"/>
      <w:bookmarkStart w:id="11329" w:name="_Toc36555148"/>
      <w:bookmarkStart w:id="11330" w:name="_Toc45652544"/>
      <w:bookmarkStart w:id="11331" w:name="_Toc45658976"/>
      <w:bookmarkStart w:id="11332" w:name="_Toc45720796"/>
      <w:bookmarkStart w:id="11333" w:name="_Toc45798676"/>
      <w:bookmarkStart w:id="11334" w:name="_Toc45898065"/>
      <w:bookmarkStart w:id="11335" w:name="_Toc51746272"/>
      <w:bookmarkStart w:id="11336" w:name="_Toc64446537"/>
      <w:bookmarkStart w:id="11337" w:name="_Toc73982407"/>
      <w:bookmarkStart w:id="11338" w:name="_Toc88652497"/>
      <w:bookmarkStart w:id="11339" w:name="_Toc97891541"/>
      <w:bookmarkStart w:id="11340" w:name="_Toc106109561"/>
      <w:r w:rsidRPr="001D2E49">
        <w:t>9.3.4.20</w:t>
      </w:r>
      <w:r w:rsidRPr="001D2E49">
        <w:tab/>
        <w:t>Path Switch Request Unsuccessful Transfer</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1341" w:name="_Toc20955348"/>
      <w:bookmarkStart w:id="11342" w:name="_Toc29503801"/>
      <w:bookmarkStart w:id="11343" w:name="_Toc29504385"/>
      <w:bookmarkStart w:id="11344" w:name="_Toc29504969"/>
      <w:bookmarkStart w:id="11345" w:name="_Toc36553422"/>
      <w:bookmarkStart w:id="11346" w:name="_Toc36555149"/>
      <w:bookmarkStart w:id="11347" w:name="_Toc45652545"/>
      <w:bookmarkStart w:id="11348" w:name="_Toc45658977"/>
      <w:bookmarkStart w:id="11349" w:name="_Toc45720797"/>
      <w:bookmarkStart w:id="11350" w:name="_Toc45798677"/>
      <w:bookmarkStart w:id="11351" w:name="_Toc45898066"/>
      <w:bookmarkStart w:id="11352" w:name="_Toc51746273"/>
      <w:bookmarkStart w:id="11353" w:name="_Toc64446538"/>
      <w:bookmarkStart w:id="11354" w:name="_Toc73982408"/>
      <w:bookmarkStart w:id="11355" w:name="_Toc88652498"/>
      <w:bookmarkStart w:id="11356" w:name="_Toc97891542"/>
      <w:bookmarkStart w:id="11357" w:name="_Toc106109562"/>
      <w:r w:rsidRPr="001D2E49">
        <w:t>9.3.4.21</w:t>
      </w:r>
      <w:r w:rsidRPr="001D2E49">
        <w:tab/>
        <w:t>PDU Session Resource Release Response Transfer</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1358" w:name="_Toc20955349"/>
      <w:bookmarkStart w:id="11359" w:name="_Toc29503802"/>
      <w:bookmarkStart w:id="11360" w:name="_Toc29504386"/>
      <w:bookmarkStart w:id="11361" w:name="_Toc29504970"/>
      <w:bookmarkStart w:id="11362" w:name="_Toc36553423"/>
      <w:bookmarkStart w:id="11363" w:name="_Toc36555150"/>
      <w:bookmarkStart w:id="11364" w:name="_Toc45652546"/>
      <w:bookmarkStart w:id="11365" w:name="_Toc45658978"/>
      <w:bookmarkStart w:id="11366" w:name="_Toc45720798"/>
      <w:bookmarkStart w:id="11367" w:name="_Toc45798678"/>
      <w:bookmarkStart w:id="11368" w:name="_Toc45898067"/>
      <w:bookmarkStart w:id="11369" w:name="_Toc51746274"/>
      <w:bookmarkStart w:id="11370" w:name="_Toc64446539"/>
      <w:bookmarkStart w:id="11371" w:name="_Toc73982409"/>
      <w:bookmarkStart w:id="11372" w:name="_Toc88652499"/>
      <w:bookmarkStart w:id="11373" w:name="_Toc97891543"/>
      <w:bookmarkStart w:id="11374" w:name="_Toc106109563"/>
      <w:r w:rsidRPr="001D2E49">
        <w:t>9.3.4.22</w:t>
      </w:r>
      <w:r w:rsidRPr="001D2E49">
        <w:tab/>
        <w:t>PDU Session Resource Modify Indication Unsuccessful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1375" w:name="_Toc20955350"/>
      <w:bookmarkStart w:id="11376" w:name="_Toc29503803"/>
      <w:bookmarkStart w:id="11377" w:name="_Toc29504387"/>
      <w:bookmarkStart w:id="11378" w:name="_Toc29504971"/>
      <w:bookmarkStart w:id="11379" w:name="_Toc36553424"/>
      <w:bookmarkStart w:id="11380" w:name="_Toc36555151"/>
      <w:bookmarkStart w:id="11381" w:name="_Toc45652547"/>
      <w:bookmarkStart w:id="11382" w:name="_Toc45658979"/>
      <w:bookmarkStart w:id="11383" w:name="_Toc45720799"/>
      <w:bookmarkStart w:id="11384" w:name="_Toc45798679"/>
      <w:bookmarkStart w:id="11385" w:name="_Toc45898068"/>
      <w:bookmarkStart w:id="11386" w:name="_Toc51746275"/>
      <w:bookmarkStart w:id="11387" w:name="_Toc64446540"/>
      <w:bookmarkStart w:id="11388" w:name="_Toc73982410"/>
      <w:bookmarkStart w:id="11389" w:name="_Toc88652500"/>
      <w:bookmarkStart w:id="11390" w:name="_Toc97891544"/>
      <w:bookmarkStart w:id="11391" w:name="_Toc106109564"/>
      <w:r w:rsidRPr="001D2E49">
        <w:t>9.3.4.23</w:t>
      </w:r>
      <w:r w:rsidRPr="001D2E49">
        <w:tab/>
        <w:t>Secondary RAT Data Usage Report Transfer</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1392" w:name="_Toc20955351"/>
      <w:bookmarkStart w:id="11393" w:name="_Toc29503804"/>
      <w:bookmarkStart w:id="11394" w:name="_Toc29504388"/>
      <w:bookmarkStart w:id="11395" w:name="_Toc29504972"/>
      <w:bookmarkStart w:id="11396" w:name="_Toc36553425"/>
      <w:bookmarkStart w:id="11397" w:name="_Toc36555152"/>
      <w:bookmarkStart w:id="11398" w:name="_Hlk44323764"/>
      <w:bookmarkStart w:id="11399" w:name="_Toc45652548"/>
      <w:bookmarkStart w:id="11400" w:name="_Toc45658980"/>
      <w:bookmarkStart w:id="11401" w:name="_Toc45720800"/>
      <w:bookmarkStart w:id="11402" w:name="_Toc45798680"/>
      <w:bookmarkStart w:id="11403" w:name="_Toc45898069"/>
      <w:bookmarkStart w:id="11404" w:name="_Toc51746276"/>
      <w:bookmarkStart w:id="11405" w:name="_Toc64446541"/>
      <w:bookmarkStart w:id="11406" w:name="_Toc73982411"/>
      <w:bookmarkStart w:id="11407" w:name="_Toc88652501"/>
      <w:bookmarkStart w:id="11408" w:name="_Toc97891545"/>
      <w:bookmarkStart w:id="11409" w:name="_Toc106109565"/>
      <w:r w:rsidRPr="00FA22D3">
        <w:t>9.3.4.</w:t>
      </w:r>
      <w:bookmarkEnd w:id="11398"/>
      <w:r>
        <w:t>24</w:t>
      </w:r>
      <w:r w:rsidRPr="00FA22D3">
        <w:tab/>
      </w:r>
      <w:r>
        <w:t xml:space="preserve">UE Context Resume Request </w:t>
      </w:r>
      <w:r w:rsidRPr="00FA22D3">
        <w:t>Transfer</w:t>
      </w:r>
      <w:bookmarkEnd w:id="11399"/>
      <w:bookmarkEnd w:id="11400"/>
      <w:bookmarkEnd w:id="11401"/>
      <w:bookmarkEnd w:id="11402"/>
      <w:bookmarkEnd w:id="11403"/>
      <w:bookmarkEnd w:id="11404"/>
      <w:bookmarkEnd w:id="11405"/>
      <w:bookmarkEnd w:id="11406"/>
      <w:bookmarkEnd w:id="11407"/>
      <w:bookmarkEnd w:id="11408"/>
      <w:bookmarkEnd w:id="11409"/>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1410" w:name="_Toc45652549"/>
      <w:bookmarkStart w:id="11411" w:name="_Toc45658981"/>
      <w:bookmarkStart w:id="11412" w:name="_Toc45720801"/>
      <w:bookmarkStart w:id="11413" w:name="_Toc45798681"/>
      <w:bookmarkStart w:id="11414" w:name="_Toc45898070"/>
      <w:bookmarkStart w:id="11415" w:name="_Toc51746277"/>
      <w:bookmarkStart w:id="11416" w:name="_Toc64446542"/>
      <w:bookmarkStart w:id="11417" w:name="_Toc73982412"/>
      <w:bookmarkStart w:id="11418" w:name="_Toc88652502"/>
      <w:bookmarkStart w:id="11419" w:name="_Toc97891546"/>
      <w:bookmarkStart w:id="11420" w:name="_Toc106109566"/>
      <w:r w:rsidRPr="00FA22D3">
        <w:t>9.3.4.</w:t>
      </w:r>
      <w:r>
        <w:t>25</w:t>
      </w:r>
      <w:r w:rsidRPr="00FA22D3">
        <w:tab/>
      </w:r>
      <w:r>
        <w:t xml:space="preserve">UE Context Resume Response </w:t>
      </w:r>
      <w:r w:rsidRPr="00FA22D3">
        <w:t>Transfer</w:t>
      </w:r>
      <w:bookmarkEnd w:id="11410"/>
      <w:bookmarkEnd w:id="11411"/>
      <w:bookmarkEnd w:id="11412"/>
      <w:bookmarkEnd w:id="11413"/>
      <w:bookmarkEnd w:id="11414"/>
      <w:bookmarkEnd w:id="11415"/>
      <w:bookmarkEnd w:id="11416"/>
      <w:bookmarkEnd w:id="11417"/>
      <w:bookmarkEnd w:id="11418"/>
      <w:bookmarkEnd w:id="11419"/>
      <w:bookmarkEnd w:id="11420"/>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1421" w:name="_Toc45652550"/>
      <w:bookmarkStart w:id="11422" w:name="_Toc45658982"/>
      <w:bookmarkStart w:id="11423" w:name="_Toc45720802"/>
      <w:bookmarkStart w:id="11424" w:name="_Toc45798682"/>
      <w:bookmarkStart w:id="11425" w:name="_Toc45898071"/>
      <w:bookmarkStart w:id="11426" w:name="_Toc51746278"/>
      <w:bookmarkStart w:id="11427" w:name="_Toc64446543"/>
      <w:bookmarkStart w:id="11428" w:name="_Toc73982413"/>
      <w:bookmarkStart w:id="11429" w:name="_Toc88652503"/>
      <w:bookmarkStart w:id="11430" w:name="_Toc97891547"/>
      <w:bookmarkStart w:id="11431" w:name="_Toc106109567"/>
      <w:r w:rsidRPr="00F67E73">
        <w:t>9.3.4.</w:t>
      </w:r>
      <w:r>
        <w:t>26</w:t>
      </w:r>
      <w:r w:rsidRPr="00F67E73">
        <w:tab/>
        <w:t>UE Context Suspend Request Transfer</w:t>
      </w:r>
      <w:bookmarkEnd w:id="11421"/>
      <w:bookmarkEnd w:id="11422"/>
      <w:bookmarkEnd w:id="11423"/>
      <w:bookmarkEnd w:id="11424"/>
      <w:bookmarkEnd w:id="11425"/>
      <w:bookmarkEnd w:id="11426"/>
      <w:bookmarkEnd w:id="11427"/>
      <w:bookmarkEnd w:id="11428"/>
      <w:bookmarkEnd w:id="11429"/>
      <w:bookmarkEnd w:id="11430"/>
      <w:bookmarkEnd w:id="11431"/>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1432" w:name="_Toc45652551"/>
      <w:bookmarkStart w:id="11433" w:name="_Toc45658983"/>
      <w:bookmarkStart w:id="11434" w:name="_Toc45720803"/>
      <w:bookmarkStart w:id="11435" w:name="_Toc45798683"/>
      <w:bookmarkStart w:id="11436" w:name="_Toc45898072"/>
      <w:bookmarkStart w:id="11437" w:name="_Toc51746279"/>
      <w:bookmarkStart w:id="11438" w:name="_Toc64446544"/>
      <w:bookmarkStart w:id="11439" w:name="_Toc73982414"/>
      <w:bookmarkStart w:id="11440" w:name="_Toc88652504"/>
      <w:bookmarkStart w:id="11441" w:name="_Toc97891548"/>
      <w:bookmarkStart w:id="11442" w:name="_Toc106109568"/>
      <w:r w:rsidRPr="001D2E49">
        <w:t>9.4</w:t>
      </w:r>
      <w:r w:rsidRPr="001D2E49">
        <w:tab/>
        <w:t>Message and Information Element Abstract Syntax (with ASN.1)</w:t>
      </w:r>
      <w:bookmarkEnd w:id="11392"/>
      <w:bookmarkEnd w:id="11393"/>
      <w:bookmarkEnd w:id="11394"/>
      <w:bookmarkEnd w:id="11395"/>
      <w:bookmarkEnd w:id="11396"/>
      <w:bookmarkEnd w:id="11397"/>
      <w:bookmarkEnd w:id="11432"/>
      <w:bookmarkEnd w:id="11433"/>
      <w:bookmarkEnd w:id="11434"/>
      <w:bookmarkEnd w:id="11435"/>
      <w:bookmarkEnd w:id="11436"/>
      <w:bookmarkEnd w:id="11437"/>
      <w:bookmarkEnd w:id="11438"/>
      <w:bookmarkEnd w:id="11439"/>
      <w:bookmarkEnd w:id="11440"/>
      <w:bookmarkEnd w:id="11441"/>
      <w:bookmarkEnd w:id="11442"/>
    </w:p>
    <w:p w14:paraId="75C51529" w14:textId="77777777" w:rsidR="009B75C3" w:rsidRPr="001D2E49" w:rsidRDefault="009B75C3" w:rsidP="009B75C3">
      <w:pPr>
        <w:pStyle w:val="Heading3"/>
      </w:pPr>
      <w:bookmarkStart w:id="11443" w:name="_Toc20955352"/>
      <w:bookmarkStart w:id="11444" w:name="_Toc29503805"/>
      <w:bookmarkStart w:id="11445" w:name="_Toc29504389"/>
      <w:bookmarkStart w:id="11446" w:name="_Toc29504973"/>
      <w:bookmarkStart w:id="11447" w:name="_Toc36553426"/>
      <w:bookmarkStart w:id="11448" w:name="_Toc36555153"/>
      <w:bookmarkStart w:id="11449" w:name="_Toc45652552"/>
      <w:bookmarkStart w:id="11450" w:name="_Toc45658984"/>
      <w:bookmarkStart w:id="11451" w:name="_Toc45720804"/>
      <w:bookmarkStart w:id="11452" w:name="_Toc45798684"/>
      <w:bookmarkStart w:id="11453" w:name="_Toc45898073"/>
      <w:bookmarkStart w:id="11454" w:name="_Toc51746280"/>
      <w:bookmarkStart w:id="11455" w:name="_Toc64446545"/>
      <w:bookmarkStart w:id="11456" w:name="_Toc73982415"/>
      <w:bookmarkStart w:id="11457" w:name="_Toc88652505"/>
      <w:bookmarkStart w:id="11458" w:name="_Toc97891549"/>
      <w:bookmarkStart w:id="11459" w:name="_Toc106109569"/>
      <w:r w:rsidRPr="001D2E49">
        <w:t>9.4.1</w:t>
      </w:r>
      <w:r w:rsidRPr="001D2E49">
        <w:tab/>
        <w:t>General</w:t>
      </w:r>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1460" w:name="_Toc20955353"/>
      <w:bookmarkStart w:id="11461" w:name="_Toc29503806"/>
      <w:bookmarkStart w:id="11462" w:name="_Toc29504390"/>
      <w:bookmarkStart w:id="11463" w:name="_Toc29504974"/>
      <w:bookmarkStart w:id="11464" w:name="_Toc36553427"/>
      <w:bookmarkStart w:id="11465" w:name="_Toc36555154"/>
      <w:bookmarkStart w:id="11466" w:name="_Toc45652553"/>
      <w:bookmarkStart w:id="11467" w:name="_Toc45658985"/>
      <w:bookmarkStart w:id="11468" w:name="_Toc45720805"/>
      <w:bookmarkStart w:id="11469" w:name="_Toc45798685"/>
      <w:bookmarkStart w:id="11470" w:name="_Toc45898074"/>
      <w:bookmarkStart w:id="11471" w:name="_Toc51746281"/>
      <w:bookmarkStart w:id="11472" w:name="_Toc64446546"/>
      <w:bookmarkStart w:id="11473" w:name="_Toc73982416"/>
      <w:bookmarkStart w:id="11474" w:name="_Toc88652506"/>
      <w:bookmarkStart w:id="11475" w:name="_Toc97891550"/>
      <w:bookmarkStart w:id="11476" w:name="_Toc106109570"/>
      <w:r w:rsidRPr="001D2E49">
        <w:t>9.4.2</w:t>
      </w:r>
      <w:r w:rsidRPr="001D2E49">
        <w:tab/>
        <w:t>Usage of private message mechanism for non-standard use</w:t>
      </w:r>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1477" w:name="_Toc20955354"/>
      <w:bookmarkStart w:id="11478" w:name="_Toc29503807"/>
      <w:bookmarkStart w:id="11479" w:name="_Toc29504391"/>
      <w:bookmarkStart w:id="11480" w:name="_Toc29504975"/>
      <w:bookmarkStart w:id="11481" w:name="_Toc36553428"/>
      <w:bookmarkStart w:id="11482" w:name="_Toc36555155"/>
      <w:bookmarkStart w:id="11483" w:name="_Toc45652554"/>
      <w:bookmarkStart w:id="11484" w:name="_Toc45658986"/>
      <w:bookmarkStart w:id="11485" w:name="_Toc45720806"/>
      <w:bookmarkStart w:id="11486" w:name="_Toc45798686"/>
      <w:bookmarkStart w:id="11487" w:name="_Toc45898075"/>
      <w:bookmarkStart w:id="11488" w:name="_Toc51746282"/>
      <w:bookmarkStart w:id="11489" w:name="_Toc64446547"/>
      <w:bookmarkStart w:id="11490" w:name="_Toc73982417"/>
      <w:bookmarkStart w:id="11491" w:name="_Toc88652507"/>
      <w:bookmarkStart w:id="11492" w:name="_Toc97891551"/>
      <w:bookmarkStart w:id="11493" w:name="_Toc106109571"/>
      <w:r w:rsidRPr="001D2E49">
        <w:t>9.4.3</w:t>
      </w:r>
      <w:r w:rsidRPr="001D2E49">
        <w:tab/>
        <w:t>Elementary Procedure Definitions</w:t>
      </w:r>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1494" w:name="_Hlk44353707"/>
    </w:p>
    <w:bookmarkEnd w:id="11494"/>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1495" w:name="_Hlk44353831"/>
    </w:p>
    <w:bookmarkEnd w:id="11495"/>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1496" w:name="_Toc20955355"/>
      <w:bookmarkStart w:id="11497" w:name="_Toc29503808"/>
      <w:bookmarkStart w:id="11498" w:name="_Toc29504392"/>
      <w:bookmarkStart w:id="11499" w:name="_Toc29504976"/>
      <w:bookmarkStart w:id="11500" w:name="_Toc36553429"/>
      <w:bookmarkStart w:id="11501" w:name="_Toc36555156"/>
      <w:bookmarkStart w:id="11502" w:name="_Toc45652555"/>
      <w:bookmarkStart w:id="11503" w:name="_Toc45658987"/>
      <w:bookmarkStart w:id="11504" w:name="_Toc45720807"/>
      <w:bookmarkStart w:id="11505" w:name="_Toc45798687"/>
      <w:bookmarkStart w:id="11506" w:name="_Toc45898076"/>
      <w:bookmarkStart w:id="11507" w:name="_Toc51746283"/>
      <w:bookmarkStart w:id="11508" w:name="_Toc64446548"/>
      <w:bookmarkStart w:id="11509" w:name="_Toc73982418"/>
      <w:bookmarkStart w:id="11510" w:name="_Toc88652508"/>
      <w:bookmarkStart w:id="11511" w:name="_Toc97891552"/>
      <w:bookmarkStart w:id="11512" w:name="_Toc106109572"/>
      <w:r w:rsidRPr="001D2E49">
        <w:t>9.4.4</w:t>
      </w:r>
      <w:r w:rsidRPr="001D2E49">
        <w:tab/>
        <w:t>PDU Definitions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1D2E49" w:rsidRDefault="0055079A" w:rsidP="0055079A">
      <w:pPr>
        <w:pStyle w:val="PL"/>
        <w:rPr>
          <w:noProof w:val="0"/>
          <w:snapToGrid w:val="0"/>
        </w:rPr>
      </w:pPr>
      <w:r w:rsidRPr="001D2E49">
        <w:rPr>
          <w:noProof w:val="0"/>
          <w:snapToGrid w:val="0"/>
        </w:rPr>
        <w:tab/>
        <w:t>RIMInformationTransfer</w:t>
      </w:r>
    </w:p>
    <w:p w14:paraId="7EFC230D" w14:textId="77777777" w:rsidR="00F748A9" w:rsidRPr="001D2E49" w:rsidRDefault="00F748A9" w:rsidP="009B75C3">
      <w:pPr>
        <w:pStyle w:val="PL"/>
        <w:rPr>
          <w:noProof w:val="0"/>
          <w:snapToGrid w:val="0"/>
        </w:rPr>
      </w:pPr>
    </w:p>
    <w:p w14:paraId="29D9A7C1" w14:textId="77777777" w:rsidR="009B75C3" w:rsidRPr="001D2E49" w:rsidRDefault="009B75C3" w:rsidP="009B75C3">
      <w:pPr>
        <w:pStyle w:val="PL"/>
        <w:rPr>
          <w:noProof w:val="0"/>
          <w:snapToGrid w:val="0"/>
        </w:rPr>
      </w:pPr>
      <w:r w:rsidRPr="001D2E49">
        <w:rPr>
          <w:noProof w:val="0"/>
          <w:snapToGrid w:val="0"/>
        </w:rPr>
        <w:t>FROM NGAP-IEs</w:t>
      </w:r>
    </w:p>
    <w:p w14:paraId="1E055EAC" w14:textId="77777777" w:rsidR="009B75C3" w:rsidRPr="001D2E49" w:rsidRDefault="009B75C3" w:rsidP="009B75C3">
      <w:pPr>
        <w:pStyle w:val="PL"/>
        <w:rPr>
          <w:noProof w:val="0"/>
          <w:snapToGrid w:val="0"/>
        </w:rPr>
      </w:pPr>
    </w:p>
    <w:p w14:paraId="4F0DB1DE" w14:textId="77777777" w:rsidR="009B75C3" w:rsidRPr="001D2E49" w:rsidRDefault="009B75C3" w:rsidP="009B75C3">
      <w:pPr>
        <w:pStyle w:val="PL"/>
        <w:rPr>
          <w:noProof w:val="0"/>
          <w:snapToGrid w:val="0"/>
        </w:rPr>
      </w:pPr>
      <w:r w:rsidRPr="001D2E49">
        <w:rPr>
          <w:noProof w:val="0"/>
          <w:snapToGrid w:val="0"/>
        </w:rPr>
        <w:tab/>
        <w:t>PrivateIE-Container{},</w:t>
      </w:r>
    </w:p>
    <w:p w14:paraId="5B6D7321" w14:textId="77777777" w:rsidR="009B75C3" w:rsidRPr="001D2E49" w:rsidRDefault="009B75C3" w:rsidP="009B75C3">
      <w:pPr>
        <w:pStyle w:val="PL"/>
        <w:rPr>
          <w:noProof w:val="0"/>
          <w:snapToGrid w:val="0"/>
        </w:rPr>
      </w:pPr>
      <w:r w:rsidRPr="001D2E49">
        <w:rPr>
          <w:noProof w:val="0"/>
          <w:snapToGrid w:val="0"/>
        </w:rPr>
        <w:tab/>
        <w:t>ProtocolExtensionContainer{},</w:t>
      </w:r>
    </w:p>
    <w:p w14:paraId="10E69EE5" w14:textId="77777777" w:rsidR="009B75C3" w:rsidRPr="001D2E49" w:rsidRDefault="009B75C3" w:rsidP="009B75C3">
      <w:pPr>
        <w:pStyle w:val="PL"/>
        <w:rPr>
          <w:noProof w:val="0"/>
          <w:snapToGrid w:val="0"/>
        </w:rPr>
      </w:pPr>
      <w:r w:rsidRPr="001D2E49">
        <w:rPr>
          <w:noProof w:val="0"/>
          <w:snapToGrid w:val="0"/>
        </w:rPr>
        <w:tab/>
        <w:t>ProtocolIE-Container{},</w:t>
      </w:r>
    </w:p>
    <w:p w14:paraId="7A6A6BDD" w14:textId="77777777" w:rsidR="009B75C3" w:rsidRPr="001D2E49" w:rsidRDefault="009B75C3" w:rsidP="009B75C3">
      <w:pPr>
        <w:pStyle w:val="PL"/>
        <w:rPr>
          <w:noProof w:val="0"/>
          <w:snapToGrid w:val="0"/>
        </w:rPr>
      </w:pPr>
      <w:r w:rsidRPr="001D2E49">
        <w:rPr>
          <w:noProof w:val="0"/>
          <w:snapToGrid w:val="0"/>
        </w:rPr>
        <w:tab/>
        <w:t>ProtocolIE-ContainerList{},</w:t>
      </w:r>
    </w:p>
    <w:p w14:paraId="5FB8F1B9" w14:textId="77777777" w:rsidR="009B75C3" w:rsidRPr="001D2E49" w:rsidRDefault="009B75C3" w:rsidP="009B75C3">
      <w:pPr>
        <w:pStyle w:val="PL"/>
        <w:rPr>
          <w:noProof w:val="0"/>
          <w:snapToGrid w:val="0"/>
        </w:rPr>
      </w:pPr>
      <w:r w:rsidRPr="001D2E49">
        <w:rPr>
          <w:noProof w:val="0"/>
          <w:snapToGrid w:val="0"/>
        </w:rPr>
        <w:tab/>
        <w:t>ProtocolIE-ContainerPair{},</w:t>
      </w:r>
    </w:p>
    <w:p w14:paraId="551E2A89" w14:textId="77777777" w:rsidR="009B75C3" w:rsidRPr="001D2E49" w:rsidRDefault="009B75C3" w:rsidP="009B75C3">
      <w:pPr>
        <w:pStyle w:val="PL"/>
        <w:rPr>
          <w:noProof w:val="0"/>
          <w:snapToGrid w:val="0"/>
        </w:rPr>
      </w:pPr>
      <w:r w:rsidRPr="001D2E49">
        <w:rPr>
          <w:noProof w:val="0"/>
          <w:snapToGrid w:val="0"/>
        </w:rPr>
        <w:tab/>
        <w:t>ProtocolIE-SingleContainer{},</w:t>
      </w:r>
    </w:p>
    <w:p w14:paraId="0152ABEE" w14:textId="77777777" w:rsidR="009B75C3" w:rsidRPr="001D2E49" w:rsidRDefault="009B75C3" w:rsidP="009B75C3">
      <w:pPr>
        <w:pStyle w:val="PL"/>
        <w:rPr>
          <w:noProof w:val="0"/>
          <w:snapToGrid w:val="0"/>
        </w:rPr>
      </w:pPr>
      <w:r w:rsidRPr="001D2E49">
        <w:rPr>
          <w:noProof w:val="0"/>
          <w:snapToGrid w:val="0"/>
        </w:rPr>
        <w:tab/>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1513"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4059DB" w:rsidRDefault="000E7DFE" w:rsidP="000E7DFE">
      <w:pPr>
        <w:pStyle w:val="PL"/>
        <w:rPr>
          <w:noProof w:val="0"/>
          <w:snapToGrid w:val="0"/>
          <w:lang w:val="fr-FR"/>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1513"/>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1D2E49" w:rsidRDefault="009B75C3" w:rsidP="009B75C3">
      <w:pPr>
        <w:pStyle w:val="PL"/>
        <w:rPr>
          <w:noProof w:val="0"/>
          <w:snapToGrid w:val="0"/>
        </w:rPr>
      </w:pPr>
      <w:r w:rsidRPr="001D2E49">
        <w:rPr>
          <w:noProof w:val="0"/>
          <w:snapToGrid w:val="0"/>
        </w:rPr>
        <w:tab/>
        <w:t>...</w:t>
      </w:r>
    </w:p>
    <w:p w14:paraId="20DC2DA0" w14:textId="77777777" w:rsidR="009B75C3" w:rsidRPr="001D2E49" w:rsidRDefault="009B75C3" w:rsidP="009B75C3">
      <w:pPr>
        <w:pStyle w:val="PL"/>
        <w:rPr>
          <w:noProof w:val="0"/>
          <w:snapToGrid w:val="0"/>
        </w:rPr>
      </w:pPr>
      <w:r w:rsidRPr="001D2E49">
        <w:rPr>
          <w:noProof w:val="0"/>
          <w:snapToGrid w:val="0"/>
        </w:rPr>
        <w:t>}</w:t>
      </w:r>
    </w:p>
    <w:p w14:paraId="39CF0CF8" w14:textId="77777777" w:rsidR="009B75C3" w:rsidRPr="001D2E49" w:rsidRDefault="009B75C3" w:rsidP="009B75C3">
      <w:pPr>
        <w:pStyle w:val="PL"/>
        <w:rPr>
          <w:noProof w:val="0"/>
          <w:snapToGrid w:val="0"/>
        </w:rPr>
      </w:pPr>
    </w:p>
    <w:p w14:paraId="573168A0" w14:textId="77777777" w:rsidR="009B75C3" w:rsidRPr="001D2E49" w:rsidRDefault="009B75C3" w:rsidP="009B75C3">
      <w:pPr>
        <w:pStyle w:val="PL"/>
        <w:keepNext/>
        <w:rPr>
          <w:noProof w:val="0"/>
          <w:snapToGrid w:val="0"/>
        </w:rPr>
      </w:pPr>
      <w:r w:rsidRPr="001D2E49">
        <w:rPr>
          <w:noProof w:val="0"/>
          <w:snapToGrid w:val="0"/>
        </w:rPr>
        <w:t>-- **************************************************************</w:t>
      </w:r>
    </w:p>
    <w:p w14:paraId="1D87967F" w14:textId="77777777" w:rsidR="009B75C3" w:rsidRPr="001D2E49" w:rsidRDefault="009B75C3" w:rsidP="009B75C3">
      <w:pPr>
        <w:pStyle w:val="PL"/>
        <w:keepNext/>
        <w:rPr>
          <w:noProof w:val="0"/>
          <w:snapToGrid w:val="0"/>
        </w:rPr>
      </w:pPr>
      <w:r w:rsidRPr="001D2E49">
        <w:rPr>
          <w:noProof w:val="0"/>
          <w:snapToGrid w:val="0"/>
        </w:rPr>
        <w:t>--</w:t>
      </w:r>
    </w:p>
    <w:p w14:paraId="75A54DD7" w14:textId="77777777" w:rsidR="009B75C3" w:rsidRPr="001D2E49" w:rsidRDefault="009B75C3" w:rsidP="009B75C3">
      <w:pPr>
        <w:pStyle w:val="PL"/>
        <w:outlineLvl w:val="4"/>
        <w:rPr>
          <w:noProof w:val="0"/>
          <w:snapToGrid w:val="0"/>
        </w:rPr>
      </w:pPr>
      <w:r w:rsidRPr="001D2E49">
        <w:rPr>
          <w:noProof w:val="0"/>
          <w:snapToGrid w:val="0"/>
        </w:rPr>
        <w:t>-- PDU SESSION RESOURCE MODIFY RESPONSE</w:t>
      </w:r>
    </w:p>
    <w:p w14:paraId="61A82ACA" w14:textId="77777777" w:rsidR="009B75C3" w:rsidRPr="001D2E49" w:rsidRDefault="009B75C3" w:rsidP="009B75C3">
      <w:pPr>
        <w:pStyle w:val="PL"/>
        <w:keepNext/>
        <w:rPr>
          <w:noProof w:val="0"/>
          <w:snapToGrid w:val="0"/>
        </w:rPr>
      </w:pPr>
      <w:r w:rsidRPr="001D2E49">
        <w:rPr>
          <w:noProof w:val="0"/>
          <w:snapToGrid w:val="0"/>
        </w:rPr>
        <w:t>--</w:t>
      </w:r>
    </w:p>
    <w:p w14:paraId="0B7E60A0" w14:textId="77777777" w:rsidR="009B75C3" w:rsidRPr="001D2E49" w:rsidRDefault="009B75C3" w:rsidP="009B75C3">
      <w:pPr>
        <w:pStyle w:val="PL"/>
        <w:keepNext/>
        <w:rPr>
          <w:noProof w:val="0"/>
          <w:snapToGrid w:val="0"/>
        </w:rPr>
      </w:pPr>
      <w:r w:rsidRPr="001D2E49">
        <w:rPr>
          <w:noProof w:val="0"/>
          <w:snapToGrid w:val="0"/>
        </w:rPr>
        <w:t>-- **************************************************************</w:t>
      </w:r>
    </w:p>
    <w:p w14:paraId="0A4D9A6B" w14:textId="77777777" w:rsidR="009B75C3" w:rsidRPr="001D2E49" w:rsidRDefault="009B75C3" w:rsidP="009B75C3">
      <w:pPr>
        <w:pStyle w:val="PL"/>
        <w:keepNext/>
        <w:rPr>
          <w:noProof w:val="0"/>
          <w:snapToGrid w:val="0"/>
        </w:rPr>
      </w:pPr>
    </w:p>
    <w:p w14:paraId="5E29A880" w14:textId="77777777" w:rsidR="009B75C3" w:rsidRPr="001D2E49" w:rsidRDefault="009B75C3" w:rsidP="009B75C3">
      <w:pPr>
        <w:pStyle w:val="PL"/>
        <w:keepNext/>
        <w:rPr>
          <w:noProof w:val="0"/>
          <w:snapToGrid w:val="0"/>
        </w:rPr>
      </w:pPr>
      <w:r w:rsidRPr="001D2E49">
        <w:rPr>
          <w:noProof w:val="0"/>
          <w:snapToGrid w:val="0"/>
        </w:rPr>
        <w:t>PDUSessionResourceModifyResponse ::= SEQUENCE {</w:t>
      </w:r>
    </w:p>
    <w:p w14:paraId="7F322816"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{PDUSessionResourceModifyResponseIEs} },</w:t>
      </w:r>
    </w:p>
    <w:p w14:paraId="4238E248" w14:textId="77777777" w:rsidR="009B75C3" w:rsidRPr="001D2E49" w:rsidRDefault="009B75C3" w:rsidP="009B75C3">
      <w:pPr>
        <w:pStyle w:val="PL"/>
        <w:keepNext/>
        <w:rPr>
          <w:noProof w:val="0"/>
          <w:snapToGrid w:val="0"/>
        </w:rPr>
      </w:pPr>
      <w:r w:rsidRPr="001D2E49">
        <w:rPr>
          <w:noProof w:val="0"/>
          <w:snapToGrid w:val="0"/>
        </w:rPr>
        <w:tab/>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187D338F" w14:textId="77777777" w:rsidR="00CD4F3F" w:rsidRPr="00556C4F" w:rsidRDefault="00E45F8C" w:rsidP="00E45F8C">
      <w:pPr>
        <w:pStyle w:val="PL"/>
        <w:rPr>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586CFC">
        <w:rPr>
          <w:snapToGrid w:val="0"/>
          <w:lang w:val="fr-FR"/>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586CFC" w:rsidRDefault="00CD4F3F" w:rsidP="00367E0D">
      <w:pPr>
        <w:pStyle w:val="PL"/>
        <w:rPr>
          <w:snapToGrid w:val="0"/>
        </w:rPr>
      </w:pPr>
      <w:r w:rsidRPr="00586CFC">
        <w:rPr>
          <w:snapToGrid w:val="0"/>
        </w:rPr>
        <w:t>-- **************************************************************</w:t>
      </w:r>
    </w:p>
    <w:p w14:paraId="2A01F334" w14:textId="77777777" w:rsidR="00CD4F3F" w:rsidRPr="00586CFC" w:rsidRDefault="00CD4F3F" w:rsidP="00367E0D">
      <w:pPr>
        <w:pStyle w:val="PL"/>
        <w:rPr>
          <w:snapToGrid w:val="0"/>
        </w:rPr>
      </w:pPr>
      <w:r w:rsidRPr="00586CFC">
        <w:rPr>
          <w:snapToGrid w:val="0"/>
        </w:rPr>
        <w:t>--</w:t>
      </w:r>
    </w:p>
    <w:p w14:paraId="27DBE92F" w14:textId="77777777" w:rsidR="00CD4F3F" w:rsidRPr="00586CFC" w:rsidRDefault="00CD4F3F" w:rsidP="00367E0D">
      <w:pPr>
        <w:pStyle w:val="PL"/>
        <w:rPr>
          <w:snapToGrid w:val="0"/>
        </w:rPr>
      </w:pPr>
      <w:r w:rsidRPr="00586CFC">
        <w:rPr>
          <w:snapToGrid w:val="0"/>
        </w:rPr>
        <w:t>-- UE CONTEXT SUSPEND REQUEST</w:t>
      </w:r>
    </w:p>
    <w:p w14:paraId="3A8D7B01" w14:textId="77777777" w:rsidR="00CD4F3F" w:rsidRPr="00586CFC" w:rsidRDefault="00CD4F3F" w:rsidP="00367E0D">
      <w:pPr>
        <w:pStyle w:val="PL"/>
        <w:rPr>
          <w:snapToGrid w:val="0"/>
        </w:rPr>
      </w:pPr>
      <w:r w:rsidRPr="00586CFC">
        <w:rPr>
          <w:snapToGrid w:val="0"/>
        </w:rPr>
        <w:t>--</w:t>
      </w:r>
    </w:p>
    <w:p w14:paraId="60B4A16A" w14:textId="77777777" w:rsidR="00CD4F3F" w:rsidRPr="00586CFC" w:rsidRDefault="00CD4F3F" w:rsidP="00367E0D">
      <w:pPr>
        <w:pStyle w:val="PL"/>
        <w:rPr>
          <w:snapToGrid w:val="0"/>
        </w:rPr>
      </w:pPr>
      <w:r w:rsidRPr="00586CFC">
        <w:rPr>
          <w:snapToGrid w:val="0"/>
        </w:rPr>
        <w:t>-- **************************************************************</w:t>
      </w:r>
    </w:p>
    <w:p w14:paraId="0CA1475D" w14:textId="77777777" w:rsidR="00CD4F3F" w:rsidRPr="00586CFC" w:rsidRDefault="00CD4F3F" w:rsidP="00367E0D">
      <w:pPr>
        <w:pStyle w:val="PL"/>
        <w:rPr>
          <w:snapToGrid w:val="0"/>
        </w:rPr>
      </w:pPr>
    </w:p>
    <w:p w14:paraId="223B64D2" w14:textId="77777777" w:rsidR="00CD4F3F" w:rsidRPr="00586CFC" w:rsidRDefault="00CD4F3F" w:rsidP="00367E0D">
      <w:pPr>
        <w:pStyle w:val="PL"/>
        <w:rPr>
          <w:snapToGrid w:val="0"/>
        </w:rPr>
      </w:pPr>
      <w:r w:rsidRPr="00586CFC">
        <w:rPr>
          <w:snapToGrid w:val="0"/>
        </w:rPr>
        <w:t>UEContextSuspendRequest ::= SEQUENCE {</w:t>
      </w:r>
    </w:p>
    <w:p w14:paraId="5B97A24E" w14:textId="77777777" w:rsidR="00CD4F3F" w:rsidRPr="00586CFC" w:rsidRDefault="00CD4F3F" w:rsidP="00367E0D">
      <w:pPr>
        <w:pStyle w:val="PL"/>
        <w:rPr>
          <w:snapToGrid w:val="0"/>
        </w:rPr>
      </w:pPr>
      <w:r w:rsidRPr="00586CFC">
        <w:rPr>
          <w:snapToGrid w:val="0"/>
        </w:rPr>
        <w:tab/>
        <w:t>protocolIEs</w:t>
      </w:r>
      <w:r w:rsidRPr="00586CFC">
        <w:rPr>
          <w:snapToGrid w:val="0"/>
        </w:rPr>
        <w:tab/>
      </w:r>
      <w:r w:rsidRPr="00586CFC">
        <w:rPr>
          <w:snapToGrid w:val="0"/>
        </w:rPr>
        <w:tab/>
        <w:t>ProtocolIE-Container</w:t>
      </w:r>
      <w:r w:rsidRPr="00586CFC">
        <w:rPr>
          <w:snapToGrid w:val="0"/>
        </w:rPr>
        <w:tab/>
      </w:r>
      <w:r w:rsidRPr="00586CFC">
        <w:rPr>
          <w:snapToGrid w:val="0"/>
        </w:rPr>
        <w:tab/>
        <w:t>{ {UEContextSuspendRequestIEs} },</w:t>
      </w:r>
    </w:p>
    <w:p w14:paraId="633A7841" w14:textId="77777777" w:rsidR="00CD4F3F" w:rsidRPr="00586CFC" w:rsidRDefault="00CD4F3F" w:rsidP="00367E0D">
      <w:pPr>
        <w:pStyle w:val="PL"/>
        <w:rPr>
          <w:snapToGrid w:val="0"/>
        </w:rPr>
      </w:pPr>
      <w:r w:rsidRPr="00586CFC">
        <w:rPr>
          <w:snapToGrid w:val="0"/>
        </w:rPr>
        <w:tab/>
        <w:t>...</w:t>
      </w:r>
    </w:p>
    <w:p w14:paraId="5524415C" w14:textId="77777777" w:rsidR="00CD4F3F" w:rsidRPr="00586CFC" w:rsidRDefault="00CD4F3F" w:rsidP="00367E0D">
      <w:pPr>
        <w:pStyle w:val="PL"/>
        <w:rPr>
          <w:snapToGrid w:val="0"/>
        </w:rPr>
      </w:pPr>
      <w:r w:rsidRPr="00586CFC">
        <w:rPr>
          <w:snapToGrid w:val="0"/>
        </w:rPr>
        <w:t>}</w:t>
      </w:r>
    </w:p>
    <w:p w14:paraId="6AEC47E7" w14:textId="77777777" w:rsidR="00CD4F3F" w:rsidRPr="00586CFC" w:rsidRDefault="00CD4F3F" w:rsidP="00367E0D">
      <w:pPr>
        <w:pStyle w:val="PL"/>
        <w:rPr>
          <w:snapToGrid w:val="0"/>
        </w:rPr>
      </w:pPr>
    </w:p>
    <w:p w14:paraId="058F4ED3" w14:textId="77777777" w:rsidR="00CD4F3F" w:rsidRPr="00586CFC" w:rsidRDefault="00CD4F3F" w:rsidP="00367E0D">
      <w:pPr>
        <w:pStyle w:val="PL"/>
        <w:rPr>
          <w:snapToGrid w:val="0"/>
        </w:rPr>
      </w:pPr>
      <w:r w:rsidRPr="00586CFC">
        <w:rPr>
          <w:snapToGrid w:val="0"/>
        </w:rPr>
        <w:t>UEContextSuspendRequestIEs NGAP-PROTOCOL-IES ::= {</w:t>
      </w:r>
    </w:p>
    <w:p w14:paraId="65CFA953" w14:textId="77777777" w:rsidR="00CD4F3F" w:rsidRPr="00556C4F" w:rsidRDefault="00CD4F3F" w:rsidP="00367E0D">
      <w:pPr>
        <w:pStyle w:val="PL"/>
        <w:rPr>
          <w:snapToGrid w:val="0"/>
        </w:rPr>
      </w:pPr>
      <w:r w:rsidRPr="00586CFC">
        <w:rPr>
          <w:snapToGrid w:val="0"/>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622F4E8B" w14:textId="77777777" w:rsidR="00CD4F3F" w:rsidRPr="00586CFC" w:rsidRDefault="00CD4F3F" w:rsidP="00367E0D">
      <w:pPr>
        <w:pStyle w:val="PL"/>
        <w:rPr>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Pr="00075F0C">
        <w:rPr>
          <w:snapToGrid w:val="0"/>
        </w:rPr>
        <w:t>,</w:t>
      </w:r>
      <w:r w:rsidRPr="00556C4F">
        <w:rPr>
          <w:snapToGrid w:val="0"/>
        </w:rPr>
        <w:tab/>
      </w:r>
      <w:r w:rsidRPr="00586CFC">
        <w:rPr>
          <w:snapToGrid w:val="0"/>
        </w:rPr>
        <w:t>...</w:t>
      </w:r>
    </w:p>
    <w:p w14:paraId="4BE5060F" w14:textId="77777777" w:rsidR="00CD4F3F" w:rsidRPr="00586CFC" w:rsidRDefault="00CD4F3F" w:rsidP="00367E0D">
      <w:pPr>
        <w:pStyle w:val="PL"/>
        <w:rPr>
          <w:snapToGrid w:val="0"/>
        </w:rPr>
      </w:pPr>
      <w:r w:rsidRPr="00586CFC">
        <w:rPr>
          <w:snapToGrid w:val="0"/>
        </w:rPr>
        <w:t>}</w:t>
      </w:r>
    </w:p>
    <w:p w14:paraId="2C2645F1" w14:textId="77777777" w:rsidR="00CD4F3F" w:rsidRPr="00586CFC" w:rsidRDefault="00CD4F3F" w:rsidP="00367E0D">
      <w:pPr>
        <w:pStyle w:val="PL"/>
        <w:rPr>
          <w:snapToGrid w:val="0"/>
        </w:rPr>
      </w:pPr>
    </w:p>
    <w:p w14:paraId="5355F5E2" w14:textId="77777777" w:rsidR="00CD4F3F" w:rsidRPr="00586CFC" w:rsidRDefault="00CD4F3F" w:rsidP="00367E0D">
      <w:pPr>
        <w:pStyle w:val="PL"/>
        <w:rPr>
          <w:snapToGrid w:val="0"/>
        </w:rPr>
      </w:pPr>
      <w:r w:rsidRPr="00586CFC">
        <w:rPr>
          <w:snapToGrid w:val="0"/>
        </w:rPr>
        <w:t>-- **************************************************************</w:t>
      </w:r>
    </w:p>
    <w:p w14:paraId="23C6B5F2" w14:textId="77777777" w:rsidR="00CD4F3F" w:rsidRPr="00586CFC" w:rsidRDefault="00CD4F3F" w:rsidP="00367E0D">
      <w:pPr>
        <w:pStyle w:val="PL"/>
        <w:rPr>
          <w:snapToGrid w:val="0"/>
        </w:rPr>
      </w:pPr>
      <w:r w:rsidRPr="00586CFC">
        <w:rPr>
          <w:snapToGrid w:val="0"/>
        </w:rPr>
        <w:t>--</w:t>
      </w:r>
    </w:p>
    <w:p w14:paraId="193ECC66" w14:textId="77777777" w:rsidR="00CD4F3F" w:rsidRPr="00586CFC" w:rsidRDefault="00CD4F3F" w:rsidP="00367E0D">
      <w:pPr>
        <w:pStyle w:val="PL"/>
        <w:rPr>
          <w:snapToGrid w:val="0"/>
        </w:rPr>
      </w:pPr>
      <w:r w:rsidRPr="00586CFC">
        <w:rPr>
          <w:snapToGrid w:val="0"/>
        </w:rPr>
        <w:t>-- UE CONTEXT SUSPEND RESPONSE</w:t>
      </w:r>
    </w:p>
    <w:p w14:paraId="19342379" w14:textId="77777777" w:rsidR="00CD4F3F" w:rsidRPr="00586CFC" w:rsidRDefault="00CD4F3F" w:rsidP="00367E0D">
      <w:pPr>
        <w:pStyle w:val="PL"/>
        <w:rPr>
          <w:snapToGrid w:val="0"/>
        </w:rPr>
      </w:pPr>
      <w:r w:rsidRPr="00586CFC">
        <w:rPr>
          <w:snapToGrid w:val="0"/>
        </w:rPr>
        <w:t>--</w:t>
      </w:r>
    </w:p>
    <w:p w14:paraId="00419833" w14:textId="77777777" w:rsidR="00CD4F3F" w:rsidRPr="00586CFC" w:rsidRDefault="00CD4F3F" w:rsidP="00367E0D">
      <w:pPr>
        <w:pStyle w:val="PL"/>
        <w:rPr>
          <w:snapToGrid w:val="0"/>
        </w:rPr>
      </w:pPr>
      <w:r w:rsidRPr="00586CFC">
        <w:rPr>
          <w:snapToGrid w:val="0"/>
        </w:rPr>
        <w:t>-- **************************************************************</w:t>
      </w:r>
    </w:p>
    <w:p w14:paraId="6F789BB0" w14:textId="77777777" w:rsidR="00CD4F3F" w:rsidRPr="00586CFC" w:rsidRDefault="00CD4F3F" w:rsidP="00367E0D">
      <w:pPr>
        <w:pStyle w:val="PL"/>
        <w:rPr>
          <w:snapToGrid w:val="0"/>
        </w:rPr>
      </w:pPr>
    </w:p>
    <w:p w14:paraId="00F9B3DE" w14:textId="77777777" w:rsidR="00CD4F3F" w:rsidRPr="00586CFC" w:rsidRDefault="00CD4F3F" w:rsidP="00367E0D">
      <w:pPr>
        <w:pStyle w:val="PL"/>
        <w:rPr>
          <w:snapToGrid w:val="0"/>
        </w:rPr>
      </w:pPr>
      <w:r w:rsidRPr="00586CFC">
        <w:rPr>
          <w:snapToGrid w:val="0"/>
        </w:rPr>
        <w:t>UEContextSuspendResponse ::= SEQUENCE {</w:t>
      </w:r>
    </w:p>
    <w:p w14:paraId="0675EFFE" w14:textId="77777777" w:rsidR="00CD4F3F" w:rsidRPr="004318BA" w:rsidRDefault="00CD4F3F" w:rsidP="00367E0D">
      <w:pPr>
        <w:pStyle w:val="PL"/>
        <w:rPr>
          <w:snapToGrid w:val="0"/>
        </w:rPr>
      </w:pPr>
      <w:r w:rsidRPr="00586CFC">
        <w:rPr>
          <w:snapToGrid w:val="0"/>
        </w:rPr>
        <w:tab/>
      </w:r>
      <w:r w:rsidRPr="004318BA">
        <w:rPr>
          <w:snapToGrid w:val="0"/>
        </w:rPr>
        <w:t>protocolIEs</w:t>
      </w:r>
      <w:r w:rsidRPr="004318BA">
        <w:rPr>
          <w:snapToGrid w:val="0"/>
        </w:rPr>
        <w:tab/>
      </w:r>
      <w:r w:rsidRPr="004318BA">
        <w:rPr>
          <w:snapToGrid w:val="0"/>
        </w:rPr>
        <w:tab/>
        <w:t>ProtocolIE-Container</w:t>
      </w:r>
      <w:r w:rsidRPr="004318BA">
        <w:rPr>
          <w:snapToGrid w:val="0"/>
        </w:rPr>
        <w:tab/>
      </w:r>
      <w:r w:rsidRPr="004318BA">
        <w:rPr>
          <w:snapToGrid w:val="0"/>
        </w:rPr>
        <w:tab/>
        <w:t>{ {UEContextSuspendResponseIEs} },</w:t>
      </w:r>
    </w:p>
    <w:p w14:paraId="75849A6B" w14:textId="77777777" w:rsidR="00CD4F3F" w:rsidRPr="005D0808" w:rsidRDefault="00CD4F3F" w:rsidP="00367E0D">
      <w:pPr>
        <w:pStyle w:val="PL"/>
        <w:rPr>
          <w:snapToGrid w:val="0"/>
        </w:rPr>
      </w:pPr>
      <w:r w:rsidRPr="004318BA">
        <w:rPr>
          <w:snapToGrid w:val="0"/>
        </w:rPr>
        <w:tab/>
      </w:r>
      <w:r w:rsidRPr="005D0808">
        <w:rPr>
          <w:snapToGrid w:val="0"/>
        </w:rPr>
        <w:t>...</w:t>
      </w:r>
    </w:p>
    <w:p w14:paraId="7B24FA94" w14:textId="77777777" w:rsidR="00CD4F3F" w:rsidRPr="005D0808" w:rsidRDefault="00CD4F3F" w:rsidP="00367E0D">
      <w:pPr>
        <w:pStyle w:val="PL"/>
        <w:rPr>
          <w:snapToGrid w:val="0"/>
        </w:rPr>
      </w:pPr>
      <w:r w:rsidRPr="005D0808">
        <w:rPr>
          <w:snapToGrid w:val="0"/>
        </w:rPr>
        <w:t>}</w:t>
      </w:r>
    </w:p>
    <w:p w14:paraId="54ADFC85" w14:textId="77777777" w:rsidR="00CD4F3F" w:rsidRPr="005D0808" w:rsidRDefault="00CD4F3F" w:rsidP="00367E0D">
      <w:pPr>
        <w:pStyle w:val="PL"/>
        <w:rPr>
          <w:snapToGrid w:val="0"/>
        </w:rPr>
      </w:pPr>
    </w:p>
    <w:p w14:paraId="31BD64CA" w14:textId="77777777" w:rsidR="00CD4F3F" w:rsidRPr="005D0808" w:rsidRDefault="00CD4F3F" w:rsidP="00367E0D">
      <w:pPr>
        <w:pStyle w:val="PL"/>
        <w:rPr>
          <w:snapToGrid w:val="0"/>
        </w:rPr>
      </w:pPr>
      <w:r w:rsidRPr="005D0808">
        <w:rPr>
          <w:snapToGrid w:val="0"/>
        </w:rPr>
        <w:t>UEContextSuspendResponseIEs NGAP-PROTOCOL-IES ::= {</w:t>
      </w:r>
    </w:p>
    <w:p w14:paraId="49D0777E" w14:textId="77777777" w:rsidR="00CD4F3F" w:rsidRPr="00556C4F" w:rsidRDefault="00CD4F3F" w:rsidP="00367E0D">
      <w:pPr>
        <w:pStyle w:val="PL"/>
        <w:rPr>
          <w:snapToGrid w:val="0"/>
        </w:rPr>
      </w:pPr>
      <w:r w:rsidRPr="005D0808">
        <w:rPr>
          <w:snapToGrid w:val="0"/>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1D2E49" w:rsidRDefault="009B75C3" w:rsidP="009B75C3">
      <w:pPr>
        <w:pStyle w:val="PL"/>
        <w:rPr>
          <w:noProof w:val="0"/>
          <w:snapToGrid w:val="0"/>
        </w:rPr>
      </w:pPr>
      <w:r w:rsidRPr="001D2E49">
        <w:rPr>
          <w:noProof w:val="0"/>
          <w:snapToGrid w:val="0"/>
        </w:rPr>
        <w:t>-- **************************************************************</w:t>
      </w:r>
    </w:p>
    <w:p w14:paraId="5F071B43" w14:textId="77777777" w:rsidR="009B75C3" w:rsidRPr="001D2E49" w:rsidRDefault="009B75C3" w:rsidP="009B75C3">
      <w:pPr>
        <w:pStyle w:val="PL"/>
        <w:rPr>
          <w:noProof w:val="0"/>
        </w:rPr>
      </w:pPr>
    </w:p>
    <w:p w14:paraId="2EADBA60" w14:textId="77777777" w:rsidR="009B75C3" w:rsidRPr="001D2E49" w:rsidRDefault="009B75C3" w:rsidP="009B75C3">
      <w:pPr>
        <w:pStyle w:val="PL"/>
        <w:rPr>
          <w:noProof w:val="0"/>
          <w:snapToGrid w:val="0"/>
        </w:rPr>
      </w:pPr>
      <w:r w:rsidRPr="001D2E49">
        <w:rPr>
          <w:noProof w:val="0"/>
          <w:snapToGrid w:val="0"/>
        </w:rPr>
        <w:t>-- **************************************************************</w:t>
      </w:r>
    </w:p>
    <w:p w14:paraId="59D3B0F7" w14:textId="77777777" w:rsidR="009B75C3" w:rsidRPr="001D2E49" w:rsidRDefault="009B75C3" w:rsidP="009B75C3">
      <w:pPr>
        <w:pStyle w:val="PL"/>
        <w:rPr>
          <w:noProof w:val="0"/>
          <w:snapToGrid w:val="0"/>
        </w:rPr>
      </w:pPr>
      <w:r w:rsidRPr="001D2E49">
        <w:rPr>
          <w:noProof w:val="0"/>
          <w:snapToGrid w:val="0"/>
        </w:rPr>
        <w:t>--</w:t>
      </w:r>
    </w:p>
    <w:p w14:paraId="2938E77F" w14:textId="77777777" w:rsidR="009B75C3" w:rsidRPr="001D2E49" w:rsidRDefault="009B75C3" w:rsidP="009B75C3">
      <w:pPr>
        <w:pStyle w:val="PL"/>
        <w:outlineLvl w:val="3"/>
        <w:rPr>
          <w:noProof w:val="0"/>
          <w:snapToGrid w:val="0"/>
        </w:rPr>
      </w:pPr>
      <w:r w:rsidRPr="001D2E49">
        <w:rPr>
          <w:noProof w:val="0"/>
          <w:snapToGrid w:val="0"/>
        </w:rPr>
        <w:t>-- UE CONTEXT MODIFICATION REQUEST</w:t>
      </w:r>
    </w:p>
    <w:p w14:paraId="0715BEF8" w14:textId="77777777" w:rsidR="009B75C3" w:rsidRPr="001D2E49" w:rsidRDefault="009B75C3" w:rsidP="009B75C3">
      <w:pPr>
        <w:pStyle w:val="PL"/>
        <w:rPr>
          <w:noProof w:val="0"/>
          <w:snapToGrid w:val="0"/>
        </w:rPr>
      </w:pPr>
      <w:r w:rsidRPr="001D2E49">
        <w:rPr>
          <w:noProof w:val="0"/>
          <w:snapToGrid w:val="0"/>
        </w:rPr>
        <w:t>--</w:t>
      </w:r>
    </w:p>
    <w:p w14:paraId="684BDCAD" w14:textId="77777777" w:rsidR="009B75C3" w:rsidRPr="001D2E49" w:rsidRDefault="009B75C3" w:rsidP="009B75C3">
      <w:pPr>
        <w:pStyle w:val="PL"/>
        <w:rPr>
          <w:noProof w:val="0"/>
          <w:snapToGrid w:val="0"/>
        </w:rPr>
      </w:pPr>
      <w:r w:rsidRPr="001D2E49">
        <w:rPr>
          <w:noProof w:val="0"/>
          <w:snapToGrid w:val="0"/>
        </w:rPr>
        <w:t>-- **************************************************************</w:t>
      </w:r>
    </w:p>
    <w:p w14:paraId="415DB59C" w14:textId="77777777" w:rsidR="009B75C3" w:rsidRPr="001D2E49" w:rsidRDefault="009B75C3" w:rsidP="009B75C3">
      <w:pPr>
        <w:pStyle w:val="PL"/>
        <w:rPr>
          <w:noProof w:val="0"/>
          <w:snapToGrid w:val="0"/>
        </w:rPr>
      </w:pPr>
    </w:p>
    <w:p w14:paraId="430CF691" w14:textId="77777777" w:rsidR="009B75C3" w:rsidRPr="001D2E49" w:rsidRDefault="009B75C3" w:rsidP="009B75C3">
      <w:pPr>
        <w:pStyle w:val="PL"/>
        <w:rPr>
          <w:noProof w:val="0"/>
          <w:snapToGrid w:val="0"/>
        </w:rPr>
      </w:pPr>
      <w:r w:rsidRPr="001D2E49">
        <w:rPr>
          <w:noProof w:val="0"/>
          <w:snapToGrid w:val="0"/>
        </w:rPr>
        <w:t>UEContextModificationRequest ::= SEQUENCE {</w:t>
      </w:r>
    </w:p>
    <w:p w14:paraId="635BEA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{UEContextModificationRequestIEs} },</w:t>
      </w:r>
    </w:p>
    <w:p w14:paraId="584B70F2" w14:textId="77777777" w:rsidR="009B75C3" w:rsidRPr="001D2E49" w:rsidRDefault="009B75C3" w:rsidP="009B75C3">
      <w:pPr>
        <w:pStyle w:val="PL"/>
        <w:rPr>
          <w:noProof w:val="0"/>
          <w:snapToGrid w:val="0"/>
        </w:rPr>
      </w:pPr>
      <w:r w:rsidRPr="001D2E49">
        <w:rPr>
          <w:noProof w:val="0"/>
          <w:snapToGrid w:val="0"/>
        </w:rPr>
        <w:tab/>
        <w:t>...</w:t>
      </w:r>
    </w:p>
    <w:p w14:paraId="6138CFC6" w14:textId="77777777" w:rsidR="009B75C3" w:rsidRPr="001D2E49" w:rsidRDefault="009B75C3" w:rsidP="009B75C3">
      <w:pPr>
        <w:pStyle w:val="PL"/>
        <w:rPr>
          <w:noProof w:val="0"/>
          <w:snapToGrid w:val="0"/>
        </w:rPr>
      </w:pPr>
      <w:r w:rsidRPr="001D2E49">
        <w:rPr>
          <w:noProof w:val="0"/>
          <w:snapToGrid w:val="0"/>
        </w:rPr>
        <w:t>}</w:t>
      </w:r>
    </w:p>
    <w:p w14:paraId="5B87D34B" w14:textId="77777777" w:rsidR="009B75C3" w:rsidRPr="001D2E49" w:rsidRDefault="009B75C3" w:rsidP="009B75C3">
      <w:pPr>
        <w:pStyle w:val="PL"/>
        <w:rPr>
          <w:noProof w:val="0"/>
        </w:rPr>
      </w:pPr>
    </w:p>
    <w:p w14:paraId="04C1C176" w14:textId="77777777" w:rsidR="009B75C3" w:rsidRPr="001D2E49" w:rsidRDefault="009B75C3" w:rsidP="009B75C3">
      <w:pPr>
        <w:pStyle w:val="PL"/>
        <w:rPr>
          <w:noProof w:val="0"/>
          <w:snapToGrid w:val="0"/>
        </w:rPr>
      </w:pPr>
      <w:r w:rsidRPr="001D2E49">
        <w:rPr>
          <w:noProof w:val="0"/>
          <w:snapToGrid w:val="0"/>
        </w:rPr>
        <w:t>UEContextModificationRequestIEs NGAP-PROTOCOL-IES ::= {</w:t>
      </w:r>
    </w:p>
    <w:p w14:paraId="18277D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1D2E49" w:rsidRDefault="009B75C3" w:rsidP="009B75C3">
      <w:pPr>
        <w:pStyle w:val="PL"/>
        <w:rPr>
          <w:noProof w:val="0"/>
          <w:snapToGrid w:val="0"/>
        </w:rPr>
      </w:pPr>
      <w:r w:rsidRPr="001D2E49">
        <w:rPr>
          <w:noProof w:val="0"/>
          <w:snapToGrid w:val="0"/>
        </w:rPr>
        <w:tab/>
        <w:t>...</w:t>
      </w:r>
    </w:p>
    <w:p w14:paraId="175CD536" w14:textId="77777777" w:rsidR="009B75C3" w:rsidRPr="001D2E49" w:rsidRDefault="009B75C3" w:rsidP="009B75C3">
      <w:pPr>
        <w:pStyle w:val="PL"/>
        <w:rPr>
          <w:noProof w:val="0"/>
          <w:snapToGrid w:val="0"/>
        </w:rPr>
      </w:pPr>
      <w:r w:rsidRPr="001D2E49">
        <w:rPr>
          <w:noProof w:val="0"/>
          <w:snapToGrid w:val="0"/>
        </w:rPr>
        <w:t>}</w:t>
      </w:r>
    </w:p>
    <w:p w14:paraId="5F6C2F77" w14:textId="77777777" w:rsidR="009B75C3" w:rsidRPr="001D2E49" w:rsidRDefault="009B75C3" w:rsidP="009B75C3">
      <w:pPr>
        <w:pStyle w:val="PL"/>
        <w:rPr>
          <w:noProof w:val="0"/>
          <w:snapToGrid w:val="0"/>
        </w:rPr>
      </w:pPr>
    </w:p>
    <w:p w14:paraId="5465C092" w14:textId="77777777" w:rsidR="009B75C3" w:rsidRPr="001D2E49" w:rsidRDefault="009B75C3" w:rsidP="009B75C3">
      <w:pPr>
        <w:pStyle w:val="PL"/>
        <w:rPr>
          <w:noProof w:val="0"/>
          <w:snapToGrid w:val="0"/>
        </w:rPr>
      </w:pPr>
      <w:r w:rsidRPr="001D2E49">
        <w:rPr>
          <w:noProof w:val="0"/>
          <w:snapToGrid w:val="0"/>
        </w:rPr>
        <w:t>-- **************************************************************</w:t>
      </w:r>
    </w:p>
    <w:p w14:paraId="5E9980CC" w14:textId="77777777" w:rsidR="009B75C3" w:rsidRPr="001D2E49" w:rsidRDefault="009B75C3" w:rsidP="009B75C3">
      <w:pPr>
        <w:pStyle w:val="PL"/>
        <w:rPr>
          <w:noProof w:val="0"/>
          <w:snapToGrid w:val="0"/>
        </w:rPr>
      </w:pPr>
      <w:r w:rsidRPr="001D2E49">
        <w:rPr>
          <w:noProof w:val="0"/>
          <w:snapToGrid w:val="0"/>
        </w:rPr>
        <w:t>--</w:t>
      </w:r>
    </w:p>
    <w:p w14:paraId="41EEF132" w14:textId="77777777" w:rsidR="009B75C3" w:rsidRPr="001D2E49" w:rsidRDefault="009B75C3" w:rsidP="009B75C3">
      <w:pPr>
        <w:pStyle w:val="PL"/>
        <w:outlineLvl w:val="3"/>
        <w:rPr>
          <w:noProof w:val="0"/>
          <w:snapToGrid w:val="0"/>
        </w:rPr>
      </w:pPr>
      <w:r w:rsidRPr="001D2E49">
        <w:rPr>
          <w:noProof w:val="0"/>
          <w:snapToGrid w:val="0"/>
        </w:rPr>
        <w:t>-- UE CONTEXT MODIFICATION RESPONSE</w:t>
      </w:r>
    </w:p>
    <w:p w14:paraId="06A7D1E6" w14:textId="77777777" w:rsidR="009B75C3" w:rsidRPr="001D2E49" w:rsidRDefault="009B75C3" w:rsidP="009B75C3">
      <w:pPr>
        <w:pStyle w:val="PL"/>
        <w:rPr>
          <w:noProof w:val="0"/>
          <w:snapToGrid w:val="0"/>
        </w:rPr>
      </w:pPr>
      <w:r w:rsidRPr="001D2E49">
        <w:rPr>
          <w:noProof w:val="0"/>
          <w:snapToGrid w:val="0"/>
        </w:rPr>
        <w:t>--</w:t>
      </w:r>
    </w:p>
    <w:p w14:paraId="6F2C2A03" w14:textId="77777777" w:rsidR="009B75C3" w:rsidRPr="001D2E49" w:rsidRDefault="009B75C3" w:rsidP="009B75C3">
      <w:pPr>
        <w:pStyle w:val="PL"/>
        <w:rPr>
          <w:noProof w:val="0"/>
          <w:snapToGrid w:val="0"/>
        </w:rPr>
      </w:pPr>
      <w:r w:rsidRPr="001D2E49">
        <w:rPr>
          <w:noProof w:val="0"/>
          <w:snapToGrid w:val="0"/>
        </w:rPr>
        <w:t>-- **************************************************************</w:t>
      </w:r>
    </w:p>
    <w:p w14:paraId="0C549D8B" w14:textId="77777777" w:rsidR="009B75C3" w:rsidRPr="001D2E49" w:rsidRDefault="009B75C3" w:rsidP="009B75C3">
      <w:pPr>
        <w:pStyle w:val="PL"/>
        <w:rPr>
          <w:noProof w:val="0"/>
          <w:snapToGrid w:val="0"/>
        </w:rPr>
      </w:pPr>
    </w:p>
    <w:p w14:paraId="252C9911" w14:textId="77777777" w:rsidR="009B75C3" w:rsidRPr="001D2E49" w:rsidRDefault="009B75C3" w:rsidP="009B75C3">
      <w:pPr>
        <w:pStyle w:val="PL"/>
        <w:rPr>
          <w:noProof w:val="0"/>
          <w:snapToGrid w:val="0"/>
        </w:rPr>
      </w:pPr>
      <w:r w:rsidRPr="001D2E49">
        <w:rPr>
          <w:noProof w:val="0"/>
          <w:snapToGrid w:val="0"/>
        </w:rPr>
        <w:t>UEContextModificationResponse ::= SEQUENCE {</w:t>
      </w:r>
    </w:p>
    <w:p w14:paraId="3AF8E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{UEContextModificationResponseIEs} },</w:t>
      </w:r>
    </w:p>
    <w:p w14:paraId="7955E191" w14:textId="77777777" w:rsidR="009B75C3" w:rsidRPr="001D2E49" w:rsidRDefault="009B75C3" w:rsidP="009B75C3">
      <w:pPr>
        <w:pStyle w:val="PL"/>
        <w:rPr>
          <w:noProof w:val="0"/>
          <w:snapToGrid w:val="0"/>
        </w:rPr>
      </w:pPr>
      <w:r w:rsidRPr="001D2E49">
        <w:rPr>
          <w:noProof w:val="0"/>
          <w:snapToGrid w:val="0"/>
        </w:rPr>
        <w:tab/>
        <w:t>...</w:t>
      </w:r>
    </w:p>
    <w:p w14:paraId="6EBB6E5C" w14:textId="77777777" w:rsidR="009B75C3" w:rsidRPr="001D2E49" w:rsidRDefault="009B75C3" w:rsidP="009B75C3">
      <w:pPr>
        <w:pStyle w:val="PL"/>
        <w:rPr>
          <w:noProof w:val="0"/>
          <w:snapToGrid w:val="0"/>
        </w:rPr>
      </w:pPr>
      <w:r w:rsidRPr="001D2E49">
        <w:rPr>
          <w:noProof w:val="0"/>
          <w:snapToGrid w:val="0"/>
        </w:rPr>
        <w:t>}</w:t>
      </w:r>
    </w:p>
    <w:p w14:paraId="2785B4D6" w14:textId="77777777" w:rsidR="009B75C3" w:rsidRPr="001D2E49" w:rsidRDefault="009B75C3" w:rsidP="009B75C3">
      <w:pPr>
        <w:pStyle w:val="PL"/>
        <w:rPr>
          <w:noProof w:val="0"/>
          <w:snapToGrid w:val="0"/>
        </w:rPr>
      </w:pPr>
    </w:p>
    <w:p w14:paraId="4F77417E" w14:textId="77777777" w:rsidR="009B75C3" w:rsidRPr="001D2E49" w:rsidRDefault="009B75C3" w:rsidP="009B75C3">
      <w:pPr>
        <w:pStyle w:val="PL"/>
        <w:rPr>
          <w:noProof w:val="0"/>
          <w:snapToGrid w:val="0"/>
        </w:rPr>
      </w:pPr>
      <w:r w:rsidRPr="001D2E49">
        <w:rPr>
          <w:noProof w:val="0"/>
          <w:snapToGrid w:val="0"/>
        </w:rPr>
        <w:t>UEContextModificationResponseIEs NGAP-PROTOCOL-IES ::= {</w:t>
      </w:r>
      <w:r w:rsidRPr="001D2E49">
        <w:rPr>
          <w:noProof w:val="0"/>
          <w:snapToGrid w:val="0"/>
        </w:rPr>
        <w:tab/>
      </w:r>
    </w:p>
    <w:p w14:paraId="2D18711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1D2E49" w:rsidRDefault="009B75C3" w:rsidP="009B75C3">
      <w:pPr>
        <w:pStyle w:val="PL"/>
        <w:rPr>
          <w:noProof w:val="0"/>
          <w:snapToGrid w:val="0"/>
        </w:rPr>
      </w:pPr>
      <w:r w:rsidRPr="001D2E49">
        <w:rPr>
          <w:noProof w:val="0"/>
          <w:snapToGrid w:val="0"/>
        </w:rPr>
        <w:tab/>
        <w:t>...</w:t>
      </w:r>
    </w:p>
    <w:p w14:paraId="3845B216" w14:textId="77777777" w:rsidR="009B75C3" w:rsidRPr="001D2E49" w:rsidRDefault="009B75C3" w:rsidP="009B75C3">
      <w:pPr>
        <w:pStyle w:val="PL"/>
        <w:rPr>
          <w:noProof w:val="0"/>
          <w:snapToGrid w:val="0"/>
        </w:rPr>
      </w:pPr>
      <w:r w:rsidRPr="001D2E49">
        <w:rPr>
          <w:noProof w:val="0"/>
          <w:snapToGrid w:val="0"/>
        </w:rPr>
        <w:t>}</w:t>
      </w:r>
    </w:p>
    <w:p w14:paraId="64CDC723" w14:textId="77777777" w:rsidR="009B75C3" w:rsidRPr="001D2E49" w:rsidRDefault="009B75C3" w:rsidP="009B75C3">
      <w:pPr>
        <w:pStyle w:val="PL"/>
        <w:rPr>
          <w:noProof w:val="0"/>
          <w:snapToGrid w:val="0"/>
        </w:rPr>
      </w:pPr>
    </w:p>
    <w:p w14:paraId="455D7F0D" w14:textId="77777777" w:rsidR="009B75C3" w:rsidRPr="001D2E49" w:rsidRDefault="009B75C3" w:rsidP="009B75C3">
      <w:pPr>
        <w:pStyle w:val="PL"/>
        <w:rPr>
          <w:noProof w:val="0"/>
          <w:snapToGrid w:val="0"/>
        </w:rPr>
      </w:pPr>
      <w:r w:rsidRPr="001D2E49">
        <w:rPr>
          <w:noProof w:val="0"/>
          <w:snapToGrid w:val="0"/>
        </w:rPr>
        <w:t>-- **************************************************************</w:t>
      </w:r>
    </w:p>
    <w:p w14:paraId="2EE000CC" w14:textId="77777777" w:rsidR="009B75C3" w:rsidRPr="001D2E49" w:rsidRDefault="009B75C3" w:rsidP="009B75C3">
      <w:pPr>
        <w:pStyle w:val="PL"/>
        <w:rPr>
          <w:noProof w:val="0"/>
          <w:snapToGrid w:val="0"/>
        </w:rPr>
      </w:pPr>
      <w:r w:rsidRPr="001D2E49">
        <w:rPr>
          <w:noProof w:val="0"/>
          <w:snapToGrid w:val="0"/>
        </w:rPr>
        <w:t>--</w:t>
      </w:r>
    </w:p>
    <w:p w14:paraId="628B5B3D" w14:textId="77777777" w:rsidR="009B75C3" w:rsidRPr="001D2E49" w:rsidRDefault="009B75C3" w:rsidP="009B75C3">
      <w:pPr>
        <w:pStyle w:val="PL"/>
        <w:outlineLvl w:val="3"/>
        <w:rPr>
          <w:noProof w:val="0"/>
          <w:snapToGrid w:val="0"/>
        </w:rPr>
      </w:pPr>
      <w:r w:rsidRPr="001D2E49">
        <w:rPr>
          <w:noProof w:val="0"/>
          <w:snapToGrid w:val="0"/>
        </w:rPr>
        <w:t>-- UE CONTEXT MODIFICATION FAILURE</w:t>
      </w:r>
    </w:p>
    <w:p w14:paraId="173817CB" w14:textId="77777777" w:rsidR="009B75C3" w:rsidRPr="001D2E49" w:rsidRDefault="009B75C3" w:rsidP="009B75C3">
      <w:pPr>
        <w:pStyle w:val="PL"/>
        <w:rPr>
          <w:noProof w:val="0"/>
          <w:snapToGrid w:val="0"/>
        </w:rPr>
      </w:pPr>
      <w:r w:rsidRPr="001D2E49">
        <w:rPr>
          <w:noProof w:val="0"/>
          <w:snapToGrid w:val="0"/>
        </w:rPr>
        <w:t>--</w:t>
      </w:r>
    </w:p>
    <w:p w14:paraId="5DF5780C" w14:textId="77777777" w:rsidR="009B75C3" w:rsidRPr="001D2E49" w:rsidRDefault="009B75C3" w:rsidP="009B75C3">
      <w:pPr>
        <w:pStyle w:val="PL"/>
        <w:rPr>
          <w:noProof w:val="0"/>
          <w:snapToGrid w:val="0"/>
        </w:rPr>
      </w:pPr>
      <w:r w:rsidRPr="001D2E49">
        <w:rPr>
          <w:noProof w:val="0"/>
          <w:snapToGrid w:val="0"/>
        </w:rPr>
        <w:t>-- **************************************************************</w:t>
      </w:r>
    </w:p>
    <w:p w14:paraId="2D0B5221" w14:textId="77777777" w:rsidR="009B75C3" w:rsidRPr="001D2E49" w:rsidRDefault="009B75C3" w:rsidP="009B75C3">
      <w:pPr>
        <w:pStyle w:val="PL"/>
        <w:rPr>
          <w:noProof w:val="0"/>
          <w:snapToGrid w:val="0"/>
        </w:rPr>
      </w:pPr>
    </w:p>
    <w:p w14:paraId="265A99CD" w14:textId="77777777" w:rsidR="009B75C3" w:rsidRPr="001D2E49" w:rsidRDefault="009B75C3" w:rsidP="009B75C3">
      <w:pPr>
        <w:pStyle w:val="PL"/>
        <w:rPr>
          <w:noProof w:val="0"/>
          <w:snapToGrid w:val="0"/>
        </w:rPr>
      </w:pPr>
      <w:r w:rsidRPr="001D2E49">
        <w:rPr>
          <w:noProof w:val="0"/>
          <w:snapToGrid w:val="0"/>
        </w:rPr>
        <w:t>UEContextModificationFailure ::= SEQUENCE {</w:t>
      </w:r>
    </w:p>
    <w:p w14:paraId="7CCB10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{UEContextModificationFailureIEs} },</w:t>
      </w:r>
    </w:p>
    <w:p w14:paraId="1551A089" w14:textId="77777777" w:rsidR="009B75C3" w:rsidRPr="001D2E49" w:rsidRDefault="009B75C3" w:rsidP="009B75C3">
      <w:pPr>
        <w:pStyle w:val="PL"/>
        <w:rPr>
          <w:noProof w:val="0"/>
          <w:snapToGrid w:val="0"/>
        </w:rPr>
      </w:pPr>
      <w:r w:rsidRPr="001D2E49">
        <w:rPr>
          <w:noProof w:val="0"/>
          <w:snapToGrid w:val="0"/>
        </w:rPr>
        <w:tab/>
        <w:t>...</w:t>
      </w:r>
    </w:p>
    <w:p w14:paraId="778863A2" w14:textId="77777777" w:rsidR="009B75C3" w:rsidRPr="001D2E49" w:rsidRDefault="009B75C3" w:rsidP="009B75C3">
      <w:pPr>
        <w:pStyle w:val="PL"/>
        <w:rPr>
          <w:noProof w:val="0"/>
          <w:snapToGrid w:val="0"/>
        </w:rPr>
      </w:pPr>
      <w:r w:rsidRPr="001D2E49">
        <w:rPr>
          <w:noProof w:val="0"/>
          <w:snapToGrid w:val="0"/>
        </w:rPr>
        <w:t>}</w:t>
      </w:r>
    </w:p>
    <w:p w14:paraId="46634313" w14:textId="77777777" w:rsidR="009B75C3" w:rsidRPr="001D2E49" w:rsidRDefault="009B75C3" w:rsidP="009B75C3">
      <w:pPr>
        <w:pStyle w:val="PL"/>
        <w:rPr>
          <w:noProof w:val="0"/>
          <w:snapToGrid w:val="0"/>
        </w:rPr>
      </w:pPr>
    </w:p>
    <w:p w14:paraId="6911083E" w14:textId="77777777" w:rsidR="009B75C3" w:rsidRPr="001D2E49" w:rsidRDefault="009B75C3" w:rsidP="009B75C3">
      <w:pPr>
        <w:pStyle w:val="PL"/>
        <w:rPr>
          <w:noProof w:val="0"/>
          <w:snapToGrid w:val="0"/>
        </w:rPr>
      </w:pPr>
      <w:r w:rsidRPr="001D2E49">
        <w:rPr>
          <w:noProof w:val="0"/>
          <w:snapToGrid w:val="0"/>
        </w:rPr>
        <w:t>UEContextModificationFailureIEs NGAP-PROTOCOL-IES ::= {</w:t>
      </w:r>
      <w:r w:rsidRPr="001D2E49">
        <w:rPr>
          <w:noProof w:val="0"/>
          <w:snapToGrid w:val="0"/>
        </w:rPr>
        <w:tab/>
      </w:r>
    </w:p>
    <w:p w14:paraId="4D76124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10A0ABC2" w14:textId="77777777" w:rsidR="00235A6E" w:rsidRPr="008711EA" w:rsidRDefault="007A4944" w:rsidP="007A4944">
      <w:pPr>
        <w:pStyle w:val="PL"/>
        <w:rPr>
          <w:snapToGrid w:val="0"/>
          <w:lang w:eastAsia="zh-CN"/>
        </w:rPr>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1D2E49" w:rsidRDefault="009B75C3" w:rsidP="009B75C3">
      <w:pPr>
        <w:pStyle w:val="PL"/>
        <w:rPr>
          <w:noProof w:val="0"/>
          <w:snapToGrid w:val="0"/>
        </w:rPr>
      </w:pPr>
      <w:r w:rsidRPr="001D2E49">
        <w:rPr>
          <w:noProof w:val="0"/>
          <w:snapToGrid w:val="0"/>
        </w:rPr>
        <w:t>-- **************************************************************</w:t>
      </w:r>
    </w:p>
    <w:p w14:paraId="4D3CDD44" w14:textId="77777777" w:rsidR="009B75C3" w:rsidRPr="001D2E49" w:rsidRDefault="009B75C3" w:rsidP="009B75C3">
      <w:pPr>
        <w:pStyle w:val="PL"/>
        <w:rPr>
          <w:noProof w:val="0"/>
          <w:snapToGrid w:val="0"/>
        </w:rPr>
      </w:pPr>
    </w:p>
    <w:p w14:paraId="33016B38" w14:textId="77777777" w:rsidR="009B75C3" w:rsidRPr="001D2E49" w:rsidRDefault="009B75C3" w:rsidP="009B75C3">
      <w:pPr>
        <w:pStyle w:val="PL"/>
        <w:rPr>
          <w:noProof w:val="0"/>
          <w:snapToGrid w:val="0"/>
        </w:rPr>
      </w:pPr>
      <w:r w:rsidRPr="001D2E49">
        <w:rPr>
          <w:noProof w:val="0"/>
          <w:snapToGrid w:val="0"/>
        </w:rPr>
        <w:t>HandoverRequest ::= SEQUENCE {</w:t>
      </w:r>
    </w:p>
    <w:p w14:paraId="587B244D"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{HandoverRequestIEs} },</w:t>
      </w:r>
    </w:p>
    <w:p w14:paraId="072C7977" w14:textId="77777777" w:rsidR="009B75C3" w:rsidRPr="001D2E49" w:rsidRDefault="009B75C3" w:rsidP="009B75C3">
      <w:pPr>
        <w:pStyle w:val="PL"/>
        <w:rPr>
          <w:noProof w:val="0"/>
          <w:snapToGrid w:val="0"/>
        </w:rPr>
      </w:pPr>
      <w:r w:rsidRPr="001D2E49">
        <w:rPr>
          <w:noProof w:val="0"/>
          <w:snapToGrid w:val="0"/>
        </w:rPr>
        <w:tab/>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{PagingIEs} },</w:t>
      </w:r>
    </w:p>
    <w:p w14:paraId="4F47BC1C" w14:textId="77777777" w:rsidR="009B75C3" w:rsidRPr="001D2E49" w:rsidRDefault="009B75C3" w:rsidP="009B75C3">
      <w:pPr>
        <w:pStyle w:val="PL"/>
        <w:rPr>
          <w:noProof w:val="0"/>
          <w:snapToGrid w:val="0"/>
        </w:rPr>
      </w:pPr>
      <w:r w:rsidRPr="001D2E49">
        <w:rPr>
          <w:noProof w:val="0"/>
          <w:snapToGrid w:val="0"/>
        </w:rPr>
        <w:tab/>
        <w:t>...</w:t>
      </w:r>
    </w:p>
    <w:p w14:paraId="0E08698C" w14:textId="77777777" w:rsidR="009B75C3" w:rsidRPr="001D2E49" w:rsidRDefault="009B75C3" w:rsidP="009B75C3">
      <w:pPr>
        <w:pStyle w:val="PL"/>
        <w:rPr>
          <w:noProof w:val="0"/>
          <w:snapToGrid w:val="0"/>
        </w:rPr>
      </w:pPr>
      <w:r w:rsidRPr="001D2E49">
        <w:rPr>
          <w:noProof w:val="0"/>
          <w:snapToGrid w:val="0"/>
        </w:rPr>
        <w:t>}</w:t>
      </w:r>
    </w:p>
    <w:p w14:paraId="73C5DE7F" w14:textId="77777777" w:rsidR="009B75C3" w:rsidRPr="001D2E49" w:rsidRDefault="009B75C3" w:rsidP="009B75C3">
      <w:pPr>
        <w:pStyle w:val="PL"/>
        <w:rPr>
          <w:noProof w:val="0"/>
          <w:snapToGrid w:val="0"/>
        </w:rPr>
      </w:pPr>
    </w:p>
    <w:p w14:paraId="08F5A8A6" w14:textId="77777777" w:rsidR="009B75C3" w:rsidRPr="001D2E49" w:rsidRDefault="009B75C3" w:rsidP="009B75C3">
      <w:pPr>
        <w:pStyle w:val="PL"/>
        <w:rPr>
          <w:noProof w:val="0"/>
          <w:snapToGrid w:val="0"/>
        </w:rPr>
      </w:pPr>
      <w:r w:rsidRPr="001D2E49">
        <w:rPr>
          <w:noProof w:val="0"/>
          <w:snapToGrid w:val="0"/>
        </w:rPr>
        <w:t>PagingIEs NGAP-PROTOCOL-IES ::= {</w:t>
      </w:r>
    </w:p>
    <w:p w14:paraId="53539B2E" w14:textId="77777777" w:rsidR="009B75C3" w:rsidRPr="001D2E49" w:rsidRDefault="009B75C3" w:rsidP="009B75C3">
      <w:pPr>
        <w:pStyle w:val="PL"/>
        <w:rPr>
          <w:noProof w:val="0"/>
          <w:snapToGrid w:val="0"/>
        </w:rPr>
      </w:pPr>
      <w:r w:rsidRPr="001D2E49">
        <w:rPr>
          <w:noProof w:val="0"/>
          <w:snapToGrid w:val="0"/>
        </w:rPr>
        <w:tab/>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38653D90" w14:textId="77777777" w:rsidR="009B75C3" w:rsidRPr="001D2E49" w:rsidRDefault="00095490" w:rsidP="00095490">
      <w:pPr>
        <w:pStyle w:val="PL"/>
        <w:rPr>
          <w:noProof w:val="0"/>
          <w:snapToGrid w:val="0"/>
        </w:rPr>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1D2E49" w:rsidRDefault="009B75C3" w:rsidP="009B75C3">
      <w:pPr>
        <w:pStyle w:val="PL"/>
        <w:rPr>
          <w:noProof w:val="0"/>
          <w:snapToGrid w:val="0"/>
        </w:rPr>
      </w:pPr>
      <w:r w:rsidRPr="001D2E49">
        <w:rPr>
          <w:noProof w:val="0"/>
          <w:snapToGrid w:val="0"/>
        </w:rPr>
        <w:t>-- **************************************************************</w:t>
      </w:r>
    </w:p>
    <w:p w14:paraId="1CC3D312" w14:textId="77777777" w:rsidR="009B75C3" w:rsidRPr="001D2E49" w:rsidRDefault="009B75C3" w:rsidP="009B75C3">
      <w:pPr>
        <w:pStyle w:val="PL"/>
        <w:rPr>
          <w:noProof w:val="0"/>
          <w:snapToGrid w:val="0"/>
        </w:rPr>
      </w:pPr>
    </w:p>
    <w:p w14:paraId="1F850B72" w14:textId="77777777" w:rsidR="009B75C3" w:rsidRPr="001D2E49" w:rsidRDefault="009B75C3" w:rsidP="009B75C3">
      <w:pPr>
        <w:pStyle w:val="PL"/>
        <w:rPr>
          <w:noProof w:val="0"/>
          <w:snapToGrid w:val="0"/>
        </w:rPr>
      </w:pPr>
      <w:r w:rsidRPr="001D2E49">
        <w:rPr>
          <w:noProof w:val="0"/>
          <w:snapToGrid w:val="0"/>
        </w:rPr>
        <w:t>-- **************************************************************</w:t>
      </w:r>
    </w:p>
    <w:p w14:paraId="4E14C6D7" w14:textId="77777777" w:rsidR="009B75C3" w:rsidRPr="001D2E49" w:rsidRDefault="009B75C3" w:rsidP="009B75C3">
      <w:pPr>
        <w:pStyle w:val="PL"/>
        <w:rPr>
          <w:noProof w:val="0"/>
          <w:snapToGrid w:val="0"/>
        </w:rPr>
      </w:pPr>
      <w:r w:rsidRPr="001D2E49">
        <w:rPr>
          <w:noProof w:val="0"/>
          <w:snapToGrid w:val="0"/>
        </w:rPr>
        <w:t>--</w:t>
      </w:r>
    </w:p>
    <w:p w14:paraId="0E1D0950" w14:textId="77777777" w:rsidR="009B75C3" w:rsidRPr="001D2E49" w:rsidRDefault="009B75C3" w:rsidP="009B75C3">
      <w:pPr>
        <w:pStyle w:val="PL"/>
        <w:outlineLvl w:val="4"/>
        <w:rPr>
          <w:noProof w:val="0"/>
          <w:snapToGrid w:val="0"/>
        </w:rPr>
      </w:pPr>
      <w:r w:rsidRPr="001D2E49">
        <w:rPr>
          <w:noProof w:val="0"/>
          <w:snapToGrid w:val="0"/>
        </w:rPr>
        <w:t xml:space="preserve">-- RAN CONFIGURATION UPDATE </w:t>
      </w:r>
    </w:p>
    <w:p w14:paraId="0AFB086C" w14:textId="77777777" w:rsidR="009B75C3" w:rsidRPr="001D2E49" w:rsidRDefault="009B75C3" w:rsidP="009B75C3">
      <w:pPr>
        <w:pStyle w:val="PL"/>
        <w:rPr>
          <w:noProof w:val="0"/>
          <w:snapToGrid w:val="0"/>
        </w:rPr>
      </w:pPr>
      <w:r w:rsidRPr="001D2E49">
        <w:rPr>
          <w:noProof w:val="0"/>
          <w:snapToGrid w:val="0"/>
        </w:rPr>
        <w:t>--</w:t>
      </w:r>
    </w:p>
    <w:p w14:paraId="5B7EE037" w14:textId="77777777" w:rsidR="009B75C3" w:rsidRPr="001D2E49" w:rsidRDefault="009B75C3" w:rsidP="009B75C3">
      <w:pPr>
        <w:pStyle w:val="PL"/>
        <w:rPr>
          <w:noProof w:val="0"/>
          <w:snapToGrid w:val="0"/>
        </w:rPr>
      </w:pPr>
      <w:r w:rsidRPr="001D2E49">
        <w:rPr>
          <w:noProof w:val="0"/>
          <w:snapToGrid w:val="0"/>
        </w:rPr>
        <w:t>-- **************************************************************</w:t>
      </w:r>
    </w:p>
    <w:p w14:paraId="2D6C74AD" w14:textId="77777777" w:rsidR="009B75C3" w:rsidRPr="001D2E49" w:rsidRDefault="009B75C3" w:rsidP="009B75C3">
      <w:pPr>
        <w:pStyle w:val="PL"/>
        <w:rPr>
          <w:noProof w:val="0"/>
          <w:snapToGrid w:val="0"/>
        </w:rPr>
      </w:pPr>
    </w:p>
    <w:p w14:paraId="34C4CA65"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 ::= SEQUENCE {</w:t>
      </w:r>
    </w:p>
    <w:p w14:paraId="7C954B5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UpdateIEs} },</w:t>
      </w:r>
    </w:p>
    <w:p w14:paraId="06787A30" w14:textId="77777777" w:rsidR="009B75C3" w:rsidRPr="001D2E49" w:rsidRDefault="009B75C3" w:rsidP="009B75C3">
      <w:pPr>
        <w:pStyle w:val="PL"/>
        <w:rPr>
          <w:noProof w:val="0"/>
          <w:snapToGrid w:val="0"/>
        </w:rPr>
      </w:pPr>
      <w:r w:rsidRPr="001D2E49">
        <w:rPr>
          <w:noProof w:val="0"/>
          <w:snapToGrid w:val="0"/>
        </w:rPr>
        <w:tab/>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1D2E49" w:rsidRDefault="009B75C3" w:rsidP="009B75C3">
      <w:pPr>
        <w:pStyle w:val="PL"/>
        <w:rPr>
          <w:noProof w:val="0"/>
        </w:rPr>
      </w:pPr>
      <w:r w:rsidRPr="001D2E49">
        <w:rPr>
          <w:noProof w:val="0"/>
        </w:rPr>
        <w:t>-- **************************************************************</w:t>
      </w:r>
    </w:p>
    <w:p w14:paraId="2749F0B3" w14:textId="77777777" w:rsidR="009B75C3" w:rsidRPr="001D2E49" w:rsidRDefault="009B75C3" w:rsidP="009B75C3">
      <w:pPr>
        <w:pStyle w:val="PL"/>
        <w:rPr>
          <w:noProof w:val="0"/>
        </w:rPr>
      </w:pPr>
    </w:p>
    <w:p w14:paraId="5AA3C20A" w14:textId="77777777" w:rsidR="009B75C3" w:rsidRPr="001D2E49" w:rsidRDefault="009B75C3" w:rsidP="009B75C3">
      <w:pPr>
        <w:pStyle w:val="PL"/>
        <w:rPr>
          <w:noProof w:val="0"/>
        </w:rPr>
      </w:pPr>
      <w:r w:rsidRPr="001D2E49">
        <w:rPr>
          <w:noProof w:val="0"/>
        </w:rPr>
        <w:t>-- **************************************************************</w:t>
      </w:r>
    </w:p>
    <w:p w14:paraId="5757F09E" w14:textId="77777777" w:rsidR="009B75C3" w:rsidRPr="001D2E49" w:rsidRDefault="009B75C3" w:rsidP="009B75C3">
      <w:pPr>
        <w:pStyle w:val="PL"/>
        <w:rPr>
          <w:noProof w:val="0"/>
        </w:rPr>
      </w:pPr>
      <w:r w:rsidRPr="001D2E49">
        <w:rPr>
          <w:noProof w:val="0"/>
        </w:rPr>
        <w:t>--</w:t>
      </w:r>
    </w:p>
    <w:p w14:paraId="63B6C852" w14:textId="77777777" w:rsidR="009B75C3" w:rsidRPr="001D2E49" w:rsidRDefault="009B75C3" w:rsidP="009B75C3">
      <w:pPr>
        <w:pStyle w:val="PL"/>
        <w:rPr>
          <w:noProof w:val="0"/>
        </w:rPr>
      </w:pPr>
      <w:r w:rsidRPr="001D2E49">
        <w:rPr>
          <w:noProof w:val="0"/>
        </w:rPr>
        <w:t>-- PWS FAILURE INDICATION</w:t>
      </w:r>
    </w:p>
    <w:p w14:paraId="762FD358" w14:textId="77777777" w:rsidR="009B75C3" w:rsidRPr="001D2E49" w:rsidRDefault="009B75C3" w:rsidP="009B75C3">
      <w:pPr>
        <w:pStyle w:val="PL"/>
        <w:rPr>
          <w:noProof w:val="0"/>
        </w:rPr>
      </w:pPr>
      <w:r w:rsidRPr="001D2E49">
        <w:rPr>
          <w:noProof w:val="0"/>
        </w:rPr>
        <w:t>--</w:t>
      </w:r>
    </w:p>
    <w:p w14:paraId="23CBC3D7" w14:textId="77777777" w:rsidR="009B75C3" w:rsidRPr="001D2E49" w:rsidRDefault="009B75C3" w:rsidP="009B75C3">
      <w:pPr>
        <w:pStyle w:val="PL"/>
        <w:rPr>
          <w:noProof w:val="0"/>
        </w:rPr>
      </w:pPr>
      <w:r w:rsidRPr="001D2E49">
        <w:rPr>
          <w:noProof w:val="0"/>
        </w:rPr>
        <w:t>-- **************************************************************</w:t>
      </w:r>
    </w:p>
    <w:p w14:paraId="5B24E619" w14:textId="77777777" w:rsidR="009B75C3" w:rsidRPr="001D2E49" w:rsidRDefault="009B75C3" w:rsidP="009B75C3">
      <w:pPr>
        <w:pStyle w:val="PL"/>
        <w:rPr>
          <w:noProof w:val="0"/>
        </w:rPr>
      </w:pPr>
    </w:p>
    <w:p w14:paraId="319C2280" w14:textId="77777777" w:rsidR="009B75C3" w:rsidRPr="001D2E49" w:rsidRDefault="009B75C3" w:rsidP="009B75C3">
      <w:pPr>
        <w:pStyle w:val="PL"/>
        <w:rPr>
          <w:noProof w:val="0"/>
        </w:rPr>
      </w:pPr>
      <w:r w:rsidRPr="001D2E49">
        <w:rPr>
          <w:noProof w:val="0"/>
        </w:rPr>
        <w:t>PWSFailureIndication ::= SEQUENCE {</w:t>
      </w:r>
    </w:p>
    <w:p w14:paraId="4DE46509"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{PWSFailureIndicationIEs} },</w:t>
      </w:r>
    </w:p>
    <w:p w14:paraId="4E04F09F" w14:textId="77777777" w:rsidR="009B75C3" w:rsidRPr="001D2E49" w:rsidRDefault="009B75C3" w:rsidP="009B75C3">
      <w:pPr>
        <w:pStyle w:val="PL"/>
        <w:rPr>
          <w:noProof w:val="0"/>
        </w:rPr>
      </w:pPr>
      <w:r w:rsidRPr="001D2E49">
        <w:rPr>
          <w:noProof w:val="0"/>
        </w:rPr>
        <w:tab/>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1D2E49" w:rsidRDefault="009B75C3" w:rsidP="009B75C3">
      <w:pPr>
        <w:pStyle w:val="PL"/>
        <w:rPr>
          <w:noProof w:val="0"/>
          <w:snapToGrid w:val="0"/>
        </w:rPr>
      </w:pPr>
      <w:r w:rsidRPr="001D2E49">
        <w:rPr>
          <w:noProof w:val="0"/>
          <w:snapToGrid w:val="0"/>
        </w:rPr>
        <w:tab/>
        <w:t>...</w:t>
      </w:r>
    </w:p>
    <w:p w14:paraId="5DCD26AC" w14:textId="77777777" w:rsidR="009B75C3" w:rsidRPr="001D2E49" w:rsidRDefault="009B75C3" w:rsidP="009B75C3">
      <w:pPr>
        <w:pStyle w:val="PL"/>
        <w:rPr>
          <w:noProof w:val="0"/>
          <w:snapToGrid w:val="0"/>
        </w:rPr>
      </w:pPr>
      <w:r w:rsidRPr="001D2E49">
        <w:rPr>
          <w:noProof w:val="0"/>
          <w:snapToGrid w:val="0"/>
        </w:rPr>
        <w:t>}</w:t>
      </w:r>
    </w:p>
    <w:p w14:paraId="22516D6D" w14:textId="77777777" w:rsidR="009B75C3" w:rsidRPr="001D2E49" w:rsidRDefault="009B75C3" w:rsidP="009B75C3">
      <w:pPr>
        <w:pStyle w:val="PL"/>
        <w:rPr>
          <w:noProof w:val="0"/>
          <w:lang w:eastAsia="zh-CN"/>
        </w:rPr>
      </w:pPr>
    </w:p>
    <w:p w14:paraId="28DFB961" w14:textId="77777777" w:rsidR="009B75C3" w:rsidRPr="001D2E49" w:rsidRDefault="009B75C3" w:rsidP="009B75C3">
      <w:pPr>
        <w:pStyle w:val="PL"/>
        <w:rPr>
          <w:noProof w:val="0"/>
          <w:lang w:eastAsia="zh-CN"/>
        </w:rPr>
      </w:pPr>
      <w:r w:rsidRPr="001D2E49">
        <w:rPr>
          <w:noProof w:val="0"/>
          <w:lang w:eastAsia="zh-CN"/>
        </w:rPr>
        <w:t>-- **************************************************************</w:t>
      </w:r>
    </w:p>
    <w:p w14:paraId="29D77C5B" w14:textId="77777777" w:rsidR="009B75C3" w:rsidRPr="001D2E49" w:rsidRDefault="009B75C3" w:rsidP="009B75C3">
      <w:pPr>
        <w:pStyle w:val="PL"/>
        <w:rPr>
          <w:noProof w:val="0"/>
          <w:lang w:eastAsia="zh-CN"/>
        </w:rPr>
      </w:pPr>
      <w:r w:rsidRPr="001D2E49">
        <w:rPr>
          <w:noProof w:val="0"/>
          <w:lang w:eastAsia="zh-CN"/>
        </w:rPr>
        <w:t>--</w:t>
      </w:r>
    </w:p>
    <w:p w14:paraId="4ACA78CA" w14:textId="77777777" w:rsidR="009B75C3" w:rsidRPr="001D2E49" w:rsidRDefault="009B75C3" w:rsidP="009B75C3">
      <w:pPr>
        <w:pStyle w:val="PL"/>
        <w:outlineLvl w:val="4"/>
        <w:rPr>
          <w:noProof w:val="0"/>
          <w:lang w:eastAsia="zh-CN"/>
        </w:rPr>
      </w:pPr>
      <w:r w:rsidRPr="001D2E49">
        <w:rPr>
          <w:noProof w:val="0"/>
          <w:lang w:eastAsia="zh-CN"/>
        </w:rPr>
        <w:t>-- CELL TRAFFIC TRACE</w:t>
      </w:r>
    </w:p>
    <w:p w14:paraId="5488AD08" w14:textId="77777777" w:rsidR="009B75C3" w:rsidRPr="001D2E49" w:rsidRDefault="009B75C3" w:rsidP="009B75C3">
      <w:pPr>
        <w:pStyle w:val="PL"/>
        <w:rPr>
          <w:noProof w:val="0"/>
          <w:lang w:eastAsia="zh-CN"/>
        </w:rPr>
      </w:pPr>
      <w:r w:rsidRPr="001D2E49">
        <w:rPr>
          <w:noProof w:val="0"/>
          <w:lang w:eastAsia="zh-CN"/>
        </w:rPr>
        <w:t>--</w:t>
      </w:r>
    </w:p>
    <w:p w14:paraId="1A62E8F8" w14:textId="77777777" w:rsidR="009B75C3" w:rsidRPr="001D2E49" w:rsidRDefault="009B75C3" w:rsidP="009B75C3">
      <w:pPr>
        <w:pStyle w:val="PL"/>
        <w:rPr>
          <w:noProof w:val="0"/>
          <w:lang w:eastAsia="zh-CN"/>
        </w:rPr>
      </w:pPr>
      <w:r w:rsidRPr="001D2E49">
        <w:rPr>
          <w:noProof w:val="0"/>
          <w:lang w:eastAsia="zh-CN"/>
        </w:rPr>
        <w:t>-- **************************************************************</w:t>
      </w:r>
    </w:p>
    <w:p w14:paraId="5F903C7F" w14:textId="77777777" w:rsidR="009B75C3" w:rsidRPr="001D2E49" w:rsidRDefault="009B75C3" w:rsidP="009B75C3">
      <w:pPr>
        <w:pStyle w:val="PL"/>
        <w:rPr>
          <w:noProof w:val="0"/>
          <w:lang w:eastAsia="zh-CN"/>
        </w:rPr>
      </w:pPr>
    </w:p>
    <w:p w14:paraId="3B6DBC23" w14:textId="77777777" w:rsidR="009B75C3" w:rsidRPr="001D2E49" w:rsidRDefault="009B75C3" w:rsidP="009B75C3">
      <w:pPr>
        <w:pStyle w:val="PL"/>
        <w:rPr>
          <w:noProof w:val="0"/>
          <w:lang w:eastAsia="zh-CN"/>
        </w:rPr>
      </w:pPr>
      <w:r w:rsidRPr="001D2E49">
        <w:rPr>
          <w:noProof w:val="0"/>
          <w:lang w:eastAsia="zh-CN"/>
        </w:rPr>
        <w:t>CellTrafficTrace ::= SEQUENCE {</w:t>
      </w:r>
    </w:p>
    <w:p w14:paraId="7BD7690C" w14:textId="77777777" w:rsidR="009B75C3" w:rsidRPr="001D2E49" w:rsidRDefault="009B75C3" w:rsidP="009B75C3">
      <w:pPr>
        <w:pStyle w:val="PL"/>
      </w:pPr>
      <w:r w:rsidRPr="001D2E49">
        <w:tab/>
        <w:t>protocolIEs</w:t>
      </w:r>
      <w:r w:rsidRPr="001D2E49">
        <w:tab/>
      </w:r>
      <w:r w:rsidRPr="001D2E49">
        <w:tab/>
        <w:t>ProtocolIE-Container</w:t>
      </w:r>
      <w:r w:rsidRPr="001D2E49">
        <w:tab/>
      </w:r>
      <w:r w:rsidRPr="001D2E49">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1D2E49" w:rsidRDefault="009B75C3" w:rsidP="009B75C3">
      <w:pPr>
        <w:pStyle w:val="PL"/>
        <w:rPr>
          <w:noProof w:val="0"/>
          <w:snapToGrid w:val="0"/>
        </w:rPr>
      </w:pPr>
      <w:r w:rsidRPr="001D2E49">
        <w:rPr>
          <w:noProof w:val="0"/>
          <w:snapToGrid w:val="0"/>
        </w:rPr>
        <w:t>-- **************************************************************</w:t>
      </w:r>
    </w:p>
    <w:p w14:paraId="37B19910" w14:textId="77777777" w:rsidR="009B75C3" w:rsidRPr="001D2E49" w:rsidRDefault="009B75C3" w:rsidP="009B75C3">
      <w:pPr>
        <w:pStyle w:val="PL"/>
        <w:rPr>
          <w:noProof w:val="0"/>
          <w:snapToGrid w:val="0"/>
        </w:rPr>
      </w:pPr>
    </w:p>
    <w:p w14:paraId="3349CE5C" w14:textId="77777777" w:rsidR="009B75C3" w:rsidRPr="001D2E49" w:rsidRDefault="009B75C3" w:rsidP="009B75C3">
      <w:pPr>
        <w:pStyle w:val="PL"/>
        <w:rPr>
          <w:noProof w:val="0"/>
          <w:snapToGrid w:val="0"/>
        </w:rPr>
      </w:pPr>
      <w:r w:rsidRPr="001D2E49">
        <w:rPr>
          <w:noProof w:val="0"/>
          <w:snapToGrid w:val="0"/>
        </w:rPr>
        <w:t>UERadioCapabilityInfoIndication ::= SEQUENCE {</w:t>
      </w:r>
    </w:p>
    <w:p w14:paraId="317E673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{UERadioCapabilityInfoIndicationIEs} },</w:t>
      </w:r>
    </w:p>
    <w:p w14:paraId="594A102E" w14:textId="77777777" w:rsidR="009B75C3" w:rsidRPr="001D2E49" w:rsidRDefault="009B75C3" w:rsidP="009B75C3">
      <w:pPr>
        <w:pStyle w:val="PL"/>
        <w:rPr>
          <w:noProof w:val="0"/>
          <w:snapToGrid w:val="0"/>
        </w:rPr>
      </w:pPr>
      <w:r w:rsidRPr="001D2E49">
        <w:rPr>
          <w:noProof w:val="0"/>
          <w:snapToGrid w:val="0"/>
        </w:rPr>
        <w:tab/>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1514"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1514"/>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1515" w:name="_Hlk38475115"/>
      <w:r w:rsidRPr="00367E0D">
        <w:rPr>
          <w:snapToGrid w:val="0"/>
        </w:rPr>
        <w:t>|</w:t>
      </w:r>
      <w:bookmarkEnd w:id="11515"/>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6138371B" w14:textId="77777777" w:rsidR="00345012" w:rsidRPr="00367E0D" w:rsidRDefault="0061531D" w:rsidP="0061531D">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265CBCFD" w14:textId="77777777" w:rsidR="0072419B" w:rsidRDefault="0072419B" w:rsidP="0072419B">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p>
    <w:p w14:paraId="4ECAF7C6" w14:textId="77777777" w:rsidR="0072419B" w:rsidRPr="008711EA" w:rsidRDefault="0072419B" w:rsidP="0072419B">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15410">
        <w:rPr>
          <w:noProof w:val="0"/>
          <w:snapToGrid w:val="0"/>
        </w:rPr>
        <w:tab/>
      </w:r>
      <w:r w:rsidR="00C15410">
        <w:rPr>
          <w:noProof w:val="0"/>
          <w:snapToGrid w:val="0"/>
        </w:rPr>
        <w:tab/>
      </w:r>
      <w:r w:rsidRPr="008711EA">
        <w:rPr>
          <w:noProof w:val="0"/>
          <w:snapToGrid w:val="0"/>
        </w:rPr>
        <w:t>}</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1516" w:name="_Toc20955356"/>
      <w:bookmarkStart w:id="11517" w:name="_Toc29503809"/>
      <w:bookmarkStart w:id="11518" w:name="_Toc29504393"/>
      <w:bookmarkStart w:id="11519" w:name="_Toc29504977"/>
      <w:bookmarkStart w:id="11520" w:name="_Toc36553430"/>
      <w:bookmarkStart w:id="11521" w:name="_Toc36555157"/>
      <w:bookmarkStart w:id="11522" w:name="_Toc45652556"/>
      <w:bookmarkStart w:id="11523" w:name="_Toc45658988"/>
      <w:bookmarkStart w:id="11524" w:name="_Toc45720808"/>
      <w:bookmarkStart w:id="11525" w:name="_Toc45798688"/>
      <w:bookmarkStart w:id="11526" w:name="_Toc45898077"/>
      <w:bookmarkStart w:id="11527" w:name="_Toc51746284"/>
      <w:bookmarkStart w:id="11528" w:name="_Toc64446549"/>
      <w:bookmarkStart w:id="11529" w:name="_Toc73982419"/>
      <w:bookmarkStart w:id="11530" w:name="_Toc88652509"/>
      <w:bookmarkStart w:id="11531" w:name="_Toc97891553"/>
      <w:bookmarkStart w:id="11532" w:name="_Toc106109573"/>
      <w:r w:rsidRPr="001D2E49">
        <w:t>9.4.5</w:t>
      </w:r>
      <w:r w:rsidRPr="001D2E49">
        <w:tab/>
        <w:t>Information Element Definitions</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1533"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25CB1781" w14:textId="77777777" w:rsidR="00E66D33" w:rsidRPr="001D2E49" w:rsidRDefault="00E66D33" w:rsidP="009B75C3">
      <w:pPr>
        <w:pStyle w:val="PL"/>
        <w:rPr>
          <w:noProof w:val="0"/>
          <w:snapToGrid w:val="0"/>
        </w:rPr>
      </w:pPr>
      <w:r w:rsidRPr="001D2E49">
        <w:rPr>
          <w:noProof w:val="0"/>
          <w:snapToGrid w:val="0"/>
        </w:rPr>
        <w:tab/>
        <w:t>id-GUAMIType,</w:t>
      </w:r>
    </w:p>
    <w:p w14:paraId="7B5177A4" w14:textId="77777777" w:rsidR="009B75C3" w:rsidRPr="001D2E49" w:rsidRDefault="009B75C3" w:rsidP="009B75C3">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1534" w:name="OLE_LINK51"/>
      <w:r w:rsidRPr="00F32326">
        <w:rPr>
          <w:noProof w:val="0"/>
          <w:snapToGrid w:val="0"/>
        </w:rPr>
        <w:tab/>
        <w:t>id-MDTConfiguration,</w:t>
      </w:r>
    </w:p>
    <w:bookmarkEnd w:id="11534"/>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1535" w:name="OLE_LINK134"/>
      <w:r>
        <w:rPr>
          <w:noProof w:val="0"/>
        </w:rPr>
        <w:t>maxnoofMDTPLMNs</w:t>
      </w:r>
      <w:bookmarkEnd w:id="11535"/>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1536" w:name="_Hlk44941446"/>
      <w:r w:rsidRPr="00685B1D">
        <w:rPr>
          <w:noProof w:val="0"/>
          <w:snapToGrid w:val="0"/>
        </w:rPr>
        <w:t>maxnoofP</w:t>
      </w:r>
      <w:r w:rsidRPr="00685B1D">
        <w:rPr>
          <w:rFonts w:hint="eastAsia"/>
          <w:noProof w:val="0"/>
          <w:snapToGrid w:val="0"/>
          <w:lang w:eastAsia="zh-CN"/>
        </w:rPr>
        <w:t>C5QoSFlows</w:t>
      </w:r>
      <w:bookmarkEnd w:id="11536"/>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1533"/>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1D2E49" w:rsidRDefault="009B75C3" w:rsidP="009B75C3">
      <w:pPr>
        <w:pStyle w:val="PL"/>
        <w:rPr>
          <w:noProof w:val="0"/>
          <w:snapToGrid w:val="0"/>
        </w:rPr>
      </w:pPr>
      <w:r w:rsidRPr="001D2E49">
        <w:rPr>
          <w:noProof w:val="0"/>
          <w:snapToGrid w:val="0"/>
        </w:rPr>
        <w:tab/>
        <w:t>ProtocolExtensionContainer{},</w:t>
      </w:r>
    </w:p>
    <w:p w14:paraId="422279C3" w14:textId="77777777" w:rsidR="009B75C3" w:rsidRPr="001D2E49" w:rsidRDefault="009B75C3" w:rsidP="009B75C3">
      <w:pPr>
        <w:pStyle w:val="PL"/>
        <w:rPr>
          <w:noProof w:val="0"/>
          <w:snapToGrid w:val="0"/>
        </w:rPr>
      </w:pPr>
      <w:r w:rsidRPr="001D2E49">
        <w:rPr>
          <w:noProof w:val="0"/>
          <w:snapToGrid w:val="0"/>
        </w:rPr>
        <w:tab/>
        <w:t>ProtocolIE-Container{},</w:t>
      </w:r>
    </w:p>
    <w:p w14:paraId="3FA5FA1E" w14:textId="77777777" w:rsidR="009B75C3" w:rsidRPr="001D2E49" w:rsidRDefault="009B75C3" w:rsidP="009B75C3">
      <w:pPr>
        <w:pStyle w:val="PL"/>
        <w:rPr>
          <w:noProof w:val="0"/>
          <w:snapToGrid w:val="0"/>
        </w:rPr>
      </w:pPr>
      <w:r w:rsidRPr="001D2E49">
        <w:rPr>
          <w:noProof w:val="0"/>
          <w:snapToGrid w:val="0"/>
        </w:rPr>
        <w:tab/>
        <w:t>NGAP-PROTOCOL-EXTENSION,</w:t>
      </w:r>
    </w:p>
    <w:p w14:paraId="5D79274A" w14:textId="77777777" w:rsidR="009B75C3" w:rsidRPr="001D2E49" w:rsidRDefault="009B75C3" w:rsidP="009B75C3">
      <w:pPr>
        <w:pStyle w:val="PL"/>
        <w:rPr>
          <w:noProof w:val="0"/>
          <w:snapToGrid w:val="0"/>
        </w:rPr>
      </w:pPr>
      <w:r w:rsidRPr="001D2E49">
        <w:rPr>
          <w:noProof w:val="0"/>
          <w:snapToGrid w:val="0"/>
        </w:rPr>
        <w:tab/>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AdditionalDLUPTNLInformationForHOItem-ExtIEs} }</w:t>
      </w:r>
      <w:r w:rsidRPr="001D2E49">
        <w:rPr>
          <w:noProof w:val="0"/>
          <w:snapToGrid w:val="0"/>
        </w:rPr>
        <w:tab/>
        <w:t>OPTIONAL,</w:t>
      </w:r>
    </w:p>
    <w:p w14:paraId="3ECE739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3C3A29" w:rsidRDefault="00091468" w:rsidP="00367E0D">
      <w:pPr>
        <w:pStyle w:val="PL"/>
        <w:rPr>
          <w:snapToGrid w:val="0"/>
        </w:rPr>
      </w:pPr>
      <w:r w:rsidRPr="003C3A29">
        <w:rPr>
          <w:snapToGrid w:val="0"/>
        </w:rPr>
        <w:tab/>
        <w:t>iE-Extensions</w:t>
      </w:r>
      <w:r w:rsidRPr="003C3A29">
        <w:rPr>
          <w:snapToGrid w:val="0"/>
        </w:rPr>
        <w:tab/>
      </w:r>
      <w:r w:rsidRPr="003C3A29">
        <w:rPr>
          <w:snapToGrid w:val="0"/>
        </w:rPr>
        <w:tab/>
        <w:t>ProtocolExtensionContainer { {A</w:t>
      </w:r>
      <w:r>
        <w:rPr>
          <w:snapToGrid w:val="0"/>
        </w:rPr>
        <w:t>lternativeQoSParaSet</w:t>
      </w:r>
      <w:r w:rsidRPr="003C3A29">
        <w:rPr>
          <w:snapToGrid w:val="0"/>
        </w:rPr>
        <w:t>Item-ExtIEs} }</w:t>
      </w:r>
      <w:r w:rsidRPr="003C3A29">
        <w:rPr>
          <w:snapToGrid w:val="0"/>
        </w:rPr>
        <w:tab/>
        <w:t>OPTIONAL,</w:t>
      </w:r>
    </w:p>
    <w:p w14:paraId="2101983D" w14:textId="77777777" w:rsidR="00091468" w:rsidRPr="003C3A29" w:rsidRDefault="00091468" w:rsidP="00367E0D">
      <w:pPr>
        <w:pStyle w:val="PL"/>
        <w:rPr>
          <w:snapToGrid w:val="0"/>
        </w:rPr>
      </w:pPr>
      <w:r w:rsidRPr="003C3A29">
        <w:rPr>
          <w:snapToGrid w:val="0"/>
        </w:rPr>
        <w:tab/>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{AMF-TNLAssociationToUpdate</w:t>
      </w:r>
      <w:r w:rsidRPr="001D2E49">
        <w:rPr>
          <w:noProof w:val="0"/>
        </w:rPr>
        <w:t>Item-</w:t>
      </w:r>
      <w:r w:rsidRPr="001D2E49">
        <w:rPr>
          <w:noProof w:val="0"/>
          <w:snapToGrid w:val="0"/>
        </w:rPr>
        <w:t>ExtIEs} }</w:t>
      </w:r>
      <w:r w:rsidRPr="001D2E49">
        <w:rPr>
          <w:noProof w:val="0"/>
          <w:snapToGrid w:val="0"/>
        </w:rPr>
        <w:tab/>
        <w:t>OPTIONAL,</w:t>
      </w:r>
    </w:p>
    <w:p w14:paraId="0DE390F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{AreaOfInterest-ExtIEs} }</w:t>
      </w:r>
      <w:r w:rsidRPr="001D2E49">
        <w:rPr>
          <w:noProof w:val="0"/>
          <w:snapToGrid w:val="0"/>
        </w:rPr>
        <w:tab/>
        <w:t>OPTIONAL,</w:t>
      </w:r>
    </w:p>
    <w:p w14:paraId="5B50C32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{AreaOfInterestCellItem-ExtIEs} }</w:t>
      </w:r>
      <w:r w:rsidRPr="001D2E49">
        <w:rPr>
          <w:noProof w:val="0"/>
          <w:snapToGrid w:val="0"/>
        </w:rPr>
        <w:tab/>
        <w:t>OPTIONAL,</w:t>
      </w:r>
    </w:p>
    <w:p w14:paraId="3CC5C0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{AreaOfInterestItem-ExtIEs} }</w:t>
      </w:r>
      <w:r w:rsidRPr="001D2E49">
        <w:rPr>
          <w:noProof w:val="0"/>
          <w:snapToGrid w:val="0"/>
        </w:rPr>
        <w:tab/>
        <w:t>OPTIONAL,</w:t>
      </w:r>
    </w:p>
    <w:p w14:paraId="02B9DC9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1537" w:name="_Hlk44365080"/>
      <w:r w:rsidRPr="001D2E49">
        <w:rPr>
          <w:noProof w:val="0"/>
          <w:snapToGrid w:val="0"/>
        </w:rPr>
        <w:t>AssistanceDataForPaging-ExtIEs NGAP-PROTOCOL-EXTENSION ::= {</w:t>
      </w:r>
    </w:p>
    <w:bookmarkEnd w:id="11537"/>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1538" w:name="OLE_LINK84"/>
      <w:r>
        <w:rPr>
          <w:noProof w:val="0"/>
          <w:snapToGrid w:val="0"/>
        </w:rPr>
        <w:t xml:space="preserve">AreaScopeOfMDT-NR </w:t>
      </w:r>
      <w:bookmarkEnd w:id="11538"/>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1539"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1539"/>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1540"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1540"/>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1D2E49" w:rsidRDefault="009B75C3" w:rsidP="009B75C3">
      <w:pPr>
        <w:pStyle w:val="PL"/>
        <w:rPr>
          <w:noProof w:val="0"/>
          <w:snapToGrid w:val="0"/>
        </w:rPr>
      </w:pPr>
      <w:r w:rsidRPr="001D2E49">
        <w:rPr>
          <w:noProof w:val="0"/>
          <w:snapToGrid w:val="0"/>
        </w:rPr>
        <w:tab/>
        <w:t>eUTRA-CGIListforRestart</w:t>
      </w:r>
      <w:r w:rsidRPr="001D2E49">
        <w:rPr>
          <w:noProof w:val="0"/>
          <w:snapToGrid w:val="0"/>
        </w:rPr>
        <w:tab/>
      </w:r>
      <w:r w:rsidRPr="001D2E49">
        <w:rPr>
          <w:noProof w:val="0"/>
          <w:snapToGrid w:val="0"/>
        </w:rPr>
        <w:tab/>
        <w:t>EUTRA-CGIList,</w:t>
      </w:r>
    </w:p>
    <w:p w14:paraId="6332EF0A" w14:textId="77777777" w:rsidR="009B75C3" w:rsidRPr="001D2E49" w:rsidRDefault="009B75C3" w:rsidP="009B75C3">
      <w:pPr>
        <w:pStyle w:val="PL"/>
        <w:rPr>
          <w:noProof w:val="0"/>
          <w:snapToGrid w:val="0"/>
        </w:rPr>
      </w:pPr>
      <w:r w:rsidRPr="001D2E49">
        <w:rPr>
          <w:noProof w:val="0"/>
          <w:snapToGrid w:val="0"/>
        </w:rPr>
        <w:tab/>
        <w:t>nR-CGIListforRestart</w:t>
      </w:r>
      <w:r w:rsidRPr="001D2E49">
        <w:rPr>
          <w:noProof w:val="0"/>
          <w:snapToGrid w:val="0"/>
        </w:rPr>
        <w:tab/>
      </w:r>
      <w:r w:rsidRPr="001D2E49">
        <w:rPr>
          <w:noProof w:val="0"/>
          <w:snapToGrid w:val="0"/>
        </w:rPr>
        <w:tab/>
        <w:t>NR-CGIList,</w:t>
      </w:r>
    </w:p>
    <w:p w14:paraId="34093FCE"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CellIDListForRestart</w:t>
      </w:r>
      <w:r w:rsidRPr="001D2E49">
        <w:rPr>
          <w:noProof w:val="0"/>
        </w:rPr>
        <w:t>-ExtIEs} }</w:t>
      </w:r>
    </w:p>
    <w:p w14:paraId="61E18E43" w14:textId="77777777" w:rsidR="009B75C3" w:rsidRPr="001D2E49" w:rsidRDefault="009B75C3" w:rsidP="009B75C3">
      <w:pPr>
        <w:pStyle w:val="PL"/>
        <w:rPr>
          <w:noProof w:val="0"/>
          <w:snapToGrid w:val="0"/>
        </w:rPr>
      </w:pPr>
      <w:r w:rsidRPr="001D2E49">
        <w:rPr>
          <w:noProof w:val="0"/>
          <w:snapToGrid w:val="0"/>
        </w:rPr>
        <w:t>}</w:t>
      </w:r>
    </w:p>
    <w:p w14:paraId="251B84AC" w14:textId="77777777" w:rsidR="009B75C3" w:rsidRPr="001D2E49" w:rsidRDefault="009B75C3" w:rsidP="009B75C3">
      <w:pPr>
        <w:pStyle w:val="PL"/>
        <w:spacing w:line="0" w:lineRule="atLeast"/>
        <w:rPr>
          <w:noProof w:val="0"/>
          <w:snapToGrid w:val="0"/>
        </w:rPr>
      </w:pPr>
    </w:p>
    <w:p w14:paraId="2BBD7647" w14:textId="77777777" w:rsidR="009B75C3" w:rsidRPr="001D2E49" w:rsidRDefault="009B75C3" w:rsidP="009B75C3">
      <w:pPr>
        <w:pStyle w:val="PL"/>
        <w:rPr>
          <w:noProof w:val="0"/>
        </w:rPr>
      </w:pPr>
      <w:r w:rsidRPr="001D2E49">
        <w:rPr>
          <w:noProof w:val="0"/>
          <w:snapToGrid w:val="0"/>
        </w:rPr>
        <w:t>CellIDListForRestart</w:t>
      </w:r>
      <w:r w:rsidRPr="001D2E49">
        <w:rPr>
          <w:noProof w:val="0"/>
        </w:rPr>
        <w:t xml:space="preserve">-ExtIEs </w:t>
      </w:r>
      <w:r w:rsidRPr="001D2E49">
        <w:rPr>
          <w:noProof w:val="0"/>
          <w:snapToGrid w:val="0"/>
        </w:rPr>
        <w:t xml:space="preserve">NGAP-PROTOCOL-IES </w:t>
      </w:r>
      <w:r w:rsidRPr="001D2E49">
        <w:rPr>
          <w:noProof w:val="0"/>
        </w:rPr>
        <w:t>::= {</w:t>
      </w:r>
    </w:p>
    <w:p w14:paraId="1E6F59B0" w14:textId="77777777" w:rsidR="009B75C3" w:rsidRPr="001D2E49" w:rsidRDefault="009B75C3" w:rsidP="009B75C3">
      <w:pPr>
        <w:pStyle w:val="PL"/>
        <w:rPr>
          <w:noProof w:val="0"/>
        </w:rPr>
      </w:pPr>
      <w:r w:rsidRPr="001D2E49">
        <w:rPr>
          <w:noProof w:val="0"/>
        </w:rPr>
        <w:tab/>
        <w:t>...</w:t>
      </w:r>
    </w:p>
    <w:p w14:paraId="30D06AE3" w14:textId="77777777" w:rsidR="009B75C3" w:rsidRPr="001D2E49" w:rsidRDefault="009B75C3" w:rsidP="009B75C3">
      <w:pPr>
        <w:pStyle w:val="PL"/>
        <w:rPr>
          <w:noProof w:val="0"/>
        </w:rPr>
      </w:pPr>
      <w:r w:rsidRPr="001D2E49">
        <w:rPr>
          <w:noProof w:val="0"/>
        </w:rPr>
        <w:t>}</w:t>
      </w:r>
    </w:p>
    <w:p w14:paraId="46A157E9" w14:textId="77777777" w:rsidR="009B75C3" w:rsidRPr="001D2E49" w:rsidRDefault="009B75C3" w:rsidP="009B75C3">
      <w:pPr>
        <w:pStyle w:val="PL"/>
        <w:spacing w:line="0" w:lineRule="atLeast"/>
        <w:rPr>
          <w:noProof w:val="0"/>
          <w:snapToGrid w:val="0"/>
        </w:rPr>
      </w:pPr>
    </w:p>
    <w:p w14:paraId="36B6707E" w14:textId="77777777" w:rsidR="009B75C3" w:rsidRPr="001D2E49" w:rsidRDefault="009B75C3" w:rsidP="009B75C3">
      <w:pPr>
        <w:pStyle w:val="PL"/>
        <w:spacing w:line="0" w:lineRule="atLeast"/>
        <w:rPr>
          <w:noProof w:val="0"/>
          <w:snapToGrid w:val="0"/>
        </w:rPr>
      </w:pPr>
      <w:r w:rsidRPr="001D2E49">
        <w:rPr>
          <w:noProof w:val="0"/>
          <w:snapToGrid w:val="0"/>
        </w:rPr>
        <w:t>CellSize ::= ENUMERATED {verysmall, small, medium, large, ...}</w:t>
      </w:r>
    </w:p>
    <w:p w14:paraId="10066C5D" w14:textId="77777777" w:rsidR="009B75C3" w:rsidRPr="001D2E49" w:rsidRDefault="009B75C3" w:rsidP="009B75C3">
      <w:pPr>
        <w:pStyle w:val="PL"/>
        <w:spacing w:line="0" w:lineRule="atLeast"/>
        <w:rPr>
          <w:noProof w:val="0"/>
          <w:snapToGrid w:val="0"/>
        </w:rPr>
      </w:pPr>
    </w:p>
    <w:p w14:paraId="6177F669" w14:textId="77777777" w:rsidR="009B75C3" w:rsidRPr="001D2E49" w:rsidRDefault="009B75C3" w:rsidP="009B75C3">
      <w:pPr>
        <w:pStyle w:val="PL"/>
        <w:spacing w:line="0" w:lineRule="atLeast"/>
        <w:rPr>
          <w:noProof w:val="0"/>
          <w:snapToGrid w:val="0"/>
        </w:rPr>
      </w:pPr>
    </w:p>
    <w:p w14:paraId="5235170D" w14:textId="77777777" w:rsidR="009B75C3" w:rsidRPr="001D2E49" w:rsidRDefault="009B75C3" w:rsidP="009B75C3">
      <w:pPr>
        <w:pStyle w:val="PL"/>
        <w:spacing w:line="0" w:lineRule="atLeast"/>
        <w:rPr>
          <w:noProof w:val="0"/>
          <w:snapToGrid w:val="0"/>
        </w:rPr>
      </w:pPr>
      <w:r w:rsidRPr="001D2E49">
        <w:rPr>
          <w:noProof w:val="0"/>
        </w:rPr>
        <w:t xml:space="preserve">CellType ::= </w:t>
      </w:r>
      <w:r w:rsidRPr="001D2E49">
        <w:rPr>
          <w:noProof w:val="0"/>
          <w:snapToGrid w:val="0"/>
        </w:rPr>
        <w:t>SEQUENCE {</w:t>
      </w:r>
    </w:p>
    <w:p w14:paraId="59C21FB1" w14:textId="77777777" w:rsidR="009B75C3" w:rsidRPr="001D2E49" w:rsidRDefault="009B75C3" w:rsidP="009B75C3">
      <w:pPr>
        <w:pStyle w:val="PL"/>
        <w:spacing w:line="0" w:lineRule="atLeast"/>
        <w:rPr>
          <w:noProof w:val="0"/>
          <w:snapToGrid w:val="0"/>
        </w:rPr>
      </w:pPr>
      <w:r w:rsidRPr="001D2E49">
        <w:rPr>
          <w:noProof w:val="0"/>
          <w:snapToGrid w:val="0"/>
        </w:rPr>
        <w:tab/>
        <w:t>cellSize</w:t>
      </w:r>
      <w:r w:rsidRPr="001D2E49">
        <w:rPr>
          <w:noProof w:val="0"/>
          <w:snapToGrid w:val="0"/>
        </w:rPr>
        <w:tab/>
      </w:r>
      <w:r w:rsidRPr="001D2E49">
        <w:rPr>
          <w:noProof w:val="0"/>
          <w:snapToGrid w:val="0"/>
        </w:rPr>
        <w:tab/>
        <w:t>CellSize,</w:t>
      </w:r>
    </w:p>
    <w:p w14:paraId="0746BE91"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1D2E49" w:rsidRDefault="009B75C3" w:rsidP="009B75C3">
      <w:pPr>
        <w:pStyle w:val="PL"/>
        <w:spacing w:line="0" w:lineRule="atLeast"/>
        <w:rPr>
          <w:lang w:val="fr-FR"/>
        </w:rPr>
      </w:pPr>
      <w:r w:rsidRPr="001D2E49">
        <w:rPr>
          <w:lang w:val="fr-FR"/>
        </w:rPr>
        <w:tab/>
        <w:t>...</w:t>
      </w:r>
    </w:p>
    <w:p w14:paraId="2FA4EF4B" w14:textId="77777777" w:rsidR="009B75C3" w:rsidRPr="001D2E49" w:rsidRDefault="009B75C3" w:rsidP="009B75C3">
      <w:pPr>
        <w:pStyle w:val="PL"/>
        <w:spacing w:line="0" w:lineRule="atLeast"/>
        <w:rPr>
          <w:lang w:val="fr-FR"/>
        </w:rPr>
      </w:pPr>
      <w:r w:rsidRPr="001D2E49">
        <w:rPr>
          <w:lang w:val="fr-FR"/>
        </w:rPr>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1D2E49" w:rsidRDefault="00485DC6" w:rsidP="00485DC6">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{CNTypeRestrictionsForEquivalentItem-ExtIEs} }</w:t>
      </w:r>
      <w:r w:rsidRPr="001D2E49">
        <w:rPr>
          <w:noProof w:val="0"/>
          <w:snapToGrid w:val="0"/>
        </w:rPr>
        <w:tab/>
      </w:r>
      <w:r w:rsidRPr="001D2E49">
        <w:rPr>
          <w:noProof w:val="0"/>
          <w:snapToGrid w:val="0"/>
        </w:rPr>
        <w:tab/>
        <w:t>OPTIONAL,</w:t>
      </w:r>
    </w:p>
    <w:p w14:paraId="344028FB"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{CompletedCellsInEAI-NR-Item-ExtIEs} }</w:t>
      </w:r>
      <w:r w:rsidRPr="001D2E49">
        <w:rPr>
          <w:noProof w:val="0"/>
          <w:snapToGrid w:val="0"/>
        </w:rPr>
        <w:tab/>
        <w:t>OPTIONAL,</w:t>
      </w:r>
    </w:p>
    <w:p w14:paraId="08E7B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1D2E49">
        <w:rPr>
          <w:noProof w:val="0"/>
          <w:snapToGrid w:val="0"/>
        </w:rPr>
        <w:tab/>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{CoreNetworkAssistanceInformation</w:t>
      </w:r>
      <w:r w:rsidR="00542925" w:rsidRPr="001D2E49">
        <w:rPr>
          <w:noProof w:val="0"/>
          <w:snapToGrid w:val="0"/>
        </w:rPr>
        <w:t>ForInactive</w:t>
      </w:r>
      <w:r w:rsidRPr="001D2E49">
        <w:rPr>
          <w:noProof w:val="0"/>
          <w:snapToGrid w:val="0"/>
        </w:rPr>
        <w:t>-ExtIEs} }</w:t>
      </w:r>
      <w:r w:rsidRPr="001D2E49">
        <w:rPr>
          <w:noProof w:val="0"/>
          <w:snapToGrid w:val="0"/>
        </w:rPr>
        <w:tab/>
        <w:t>OPTIONAL,</w:t>
      </w:r>
    </w:p>
    <w:p w14:paraId="2C670B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82BBF90" w14:textId="77777777" w:rsidR="009B75C3" w:rsidRPr="001D2E49" w:rsidRDefault="009B75C3" w:rsidP="009B75C3">
      <w:pPr>
        <w:pStyle w:val="PL"/>
        <w:spacing w:line="0" w:lineRule="atLeast"/>
        <w:rPr>
          <w:noProof w:val="0"/>
          <w:snapToGrid w:val="0"/>
        </w:rPr>
      </w:pPr>
      <w:r w:rsidRPr="001D2E49">
        <w:rPr>
          <w:noProof w:val="0"/>
          <w:snapToGrid w:val="0"/>
        </w:rPr>
        <w:t>}</w:t>
      </w:r>
    </w:p>
    <w:p w14:paraId="1160A373" w14:textId="77777777" w:rsidR="009B75C3" w:rsidRPr="001D2E49" w:rsidRDefault="009B75C3" w:rsidP="009B75C3">
      <w:pPr>
        <w:pStyle w:val="PL"/>
        <w:spacing w:line="0" w:lineRule="atLeast"/>
        <w:rPr>
          <w:noProof w:val="0"/>
          <w:snapToGrid w:val="0"/>
        </w:rPr>
      </w:pPr>
    </w:p>
    <w:p w14:paraId="436B25BB" w14:textId="77777777" w:rsidR="009B75C3" w:rsidRPr="001D2E49" w:rsidRDefault="009B75C3" w:rsidP="009B75C3">
      <w:pPr>
        <w:pStyle w:val="PL"/>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-ExtIEs NGAP-PROTOCOL-EXTENSION ::= {</w:t>
      </w:r>
    </w:p>
    <w:p w14:paraId="00933E32" w14:textId="77777777" w:rsidR="00A61DB8" w:rsidRDefault="007A59CD" w:rsidP="00A61DB8">
      <w:pPr>
        <w:pStyle w:val="PL"/>
        <w:rPr>
          <w:snapToGrid w:val="0"/>
          <w:lang w:eastAsia="en-GB"/>
        </w:rPr>
      </w:pPr>
      <w:r>
        <w:rPr>
          <w:snapToGrid w:val="0"/>
        </w:rPr>
        <w:tab/>
      </w:r>
      <w:r w:rsidRPr="001D2E49">
        <w:rPr>
          <w:snapToGrid w:val="0"/>
        </w:rPr>
        <w:t xml:space="preserve">{ ID </w:t>
      </w:r>
      <w:r>
        <w:rPr>
          <w:snapToGrid w:val="0"/>
          <w:lang w:val="en-US" w:eastAsia="zh-CN"/>
        </w:rPr>
        <w:t>id-</w:t>
      </w:r>
      <w:r>
        <w:rPr>
          <w:rFonts w:hint="eastAsia"/>
          <w:snapToGrid w:val="0"/>
          <w:lang w:val="en-US" w:eastAsia="zh-CN"/>
        </w:rPr>
        <w:t>PagingeDRXInformation</w:t>
      </w:r>
      <w:r w:rsidRPr="001D2E49">
        <w:rPr>
          <w:snapToGrid w:val="0"/>
        </w:rPr>
        <w:tab/>
      </w:r>
      <w:r w:rsidR="00A430B5">
        <w:rPr>
          <w:snapToGrid w:val="0"/>
        </w:rPr>
        <w:tab/>
      </w:r>
      <w:r w:rsidR="00A430B5">
        <w:rPr>
          <w:snapToGrid w:val="0"/>
        </w:rPr>
        <w:tab/>
      </w:r>
      <w:r w:rsidR="00A430B5">
        <w:rPr>
          <w:snapToGrid w:val="0"/>
        </w:rPr>
        <w:tab/>
      </w:r>
      <w:r w:rsidRPr="001D2E49">
        <w:rPr>
          <w:snapToGrid w:val="0"/>
        </w:rPr>
        <w:t>CRITICALITY ignore</w:t>
      </w:r>
      <w:r w:rsidRPr="001D2E49">
        <w:rPr>
          <w:snapToGrid w:val="0"/>
        </w:rPr>
        <w:tab/>
        <w:t xml:space="preserve">EXTENSION </w:t>
      </w:r>
      <w:r>
        <w:rPr>
          <w:rFonts w:hint="eastAsia"/>
          <w:snapToGrid w:val="0"/>
          <w:lang w:val="en-US" w:eastAsia="zh-CN"/>
        </w:rPr>
        <w:t>PagingeDRXInformation</w:t>
      </w:r>
      <w:r w:rsidRPr="001D2E49">
        <w:rPr>
          <w:snapToGrid w:val="0"/>
        </w:rPr>
        <w:tab/>
      </w:r>
      <w:r w:rsidRPr="001D2E49">
        <w:rPr>
          <w:snapToGrid w:val="0"/>
        </w:rPr>
        <w:tab/>
      </w:r>
      <w:r w:rsidR="00A430B5">
        <w:rPr>
          <w:snapToGrid w:val="0"/>
        </w:rPr>
        <w:tab/>
      </w:r>
      <w:r w:rsidR="00A430B5">
        <w:rPr>
          <w:snapToGrid w:val="0"/>
        </w:rPr>
        <w:tab/>
      </w:r>
      <w:r w:rsidR="00A430B5">
        <w:rPr>
          <w:snapToGrid w:val="0"/>
        </w:rPr>
        <w:tab/>
      </w:r>
      <w:r w:rsidRPr="001D2E49">
        <w:rPr>
          <w:snapToGrid w:val="0"/>
        </w:rPr>
        <w:t>PRESENCE optional</w:t>
      </w:r>
      <w:r w:rsidRPr="001D2E49">
        <w:rPr>
          <w:snapToGrid w:val="0"/>
        </w:rPr>
        <w:tab/>
        <w:t>}</w:t>
      </w:r>
      <w:r w:rsidR="00A61DB8">
        <w:rPr>
          <w:snapToGrid w:val="0"/>
          <w:lang w:eastAsia="en-GB"/>
        </w:rPr>
        <w:t>|</w:t>
      </w:r>
    </w:p>
    <w:p w14:paraId="2BC5ADAD" w14:textId="77777777" w:rsidR="00A22D72" w:rsidRDefault="00A61DB8" w:rsidP="00A22D72">
      <w:pPr>
        <w:pStyle w:val="PL"/>
        <w:rPr>
          <w:snapToGrid w:val="0"/>
          <w:lang w:eastAsia="en-GB"/>
        </w:rPr>
      </w:pPr>
      <w:r>
        <w:rPr>
          <w:snapToGrid w:val="0"/>
          <w:lang w:eastAsia="en-GB"/>
        </w:rPr>
        <w:tab/>
      </w:r>
      <w:r>
        <w:rPr>
          <w:lang w:eastAsia="en-GB"/>
        </w:rPr>
        <w:t>{ ID id-</w:t>
      </w:r>
      <w:r>
        <w:rPr>
          <w:rFonts w:hint="eastAsia"/>
          <w:snapToGrid w:val="0"/>
          <w:lang w:val="en-US" w:eastAsia="zh-CN"/>
        </w:rPr>
        <w:t>ExtendedUEIdentityIndexValue</w:t>
      </w:r>
      <w:r>
        <w:rPr>
          <w:lang w:eastAsia="en-GB"/>
        </w:rPr>
        <w:tab/>
      </w:r>
      <w:r>
        <w:rPr>
          <w:lang w:eastAsia="en-GB"/>
        </w:rPr>
        <w:tab/>
        <w:t>CRITICALITY</w:t>
      </w:r>
      <w:r w:rsidR="004E537A">
        <w:rPr>
          <w:snapToGrid w:val="0"/>
          <w:lang w:val="en-US" w:eastAsia="zh-CN"/>
        </w:rPr>
        <w:t xml:space="preserve"> </w:t>
      </w:r>
      <w:r w:rsidR="00C14392">
        <w:rPr>
          <w:snapToGrid w:val="0"/>
          <w:lang w:val="en-US" w:eastAsia="zh-CN"/>
        </w:rPr>
        <w:t>ignore</w:t>
      </w:r>
      <w:r>
        <w:rPr>
          <w:lang w:eastAsia="en-GB"/>
        </w:rPr>
        <w:tab/>
      </w:r>
      <w:r>
        <w:rPr>
          <w:snapToGrid w:val="0"/>
        </w:rPr>
        <w:t xml:space="preserve">EXTENSION </w:t>
      </w:r>
      <w:r>
        <w:rPr>
          <w:rFonts w:hint="eastAsia"/>
          <w:snapToGrid w:val="0"/>
          <w:lang w:val="en-US" w:eastAsia="zh-CN"/>
        </w:rPr>
        <w:t>ExtendedUEIdentityIndexValue</w:t>
      </w:r>
      <w:r>
        <w:rPr>
          <w:lang w:eastAsia="en-GB"/>
        </w:rPr>
        <w:tab/>
      </w:r>
      <w:r>
        <w:rPr>
          <w:lang w:eastAsia="en-GB"/>
        </w:rPr>
        <w:tab/>
      </w:r>
      <w:r>
        <w:rPr>
          <w:lang w:eastAsia="en-GB"/>
        </w:rPr>
        <w:tab/>
        <w:t>PRESENCE optional</w:t>
      </w:r>
      <w:r w:rsidR="00A430B5">
        <w:rPr>
          <w:lang w:eastAsia="en-GB"/>
        </w:rPr>
        <w:tab/>
      </w:r>
      <w:r>
        <w:rPr>
          <w:lang w:eastAsia="en-GB"/>
        </w:rPr>
        <w:t>}</w:t>
      </w:r>
      <w:r w:rsidR="00A22D72">
        <w:rPr>
          <w:snapToGrid w:val="0"/>
          <w:lang w:eastAsia="en-GB"/>
        </w:rPr>
        <w:t>|</w:t>
      </w:r>
    </w:p>
    <w:p w14:paraId="59A49173" w14:textId="77777777" w:rsidR="00441B99" w:rsidRDefault="00A22D72" w:rsidP="00D52AB4">
      <w:pPr>
        <w:pStyle w:val="PL"/>
        <w:rPr>
          <w:snapToGrid w:val="0"/>
        </w:rPr>
      </w:pPr>
      <w:r>
        <w:rPr>
          <w:snapToGrid w:val="0"/>
          <w:lang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196CD8AF" w14:textId="77777777" w:rsidR="007A59CD" w:rsidRPr="001D2E49" w:rsidRDefault="00441B99" w:rsidP="00441B99">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sidR="007A59CD">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{{CriticalityDiagnostics-IE-Item-ExtIEs}} OPTIONAL,</w:t>
      </w:r>
    </w:p>
    <w:p w14:paraId="784F973C" w14:textId="77777777" w:rsidR="009B75C3" w:rsidRPr="001D2E49" w:rsidRDefault="009B75C3" w:rsidP="009B75C3">
      <w:pPr>
        <w:pStyle w:val="PL"/>
        <w:rPr>
          <w:noProof w:val="0"/>
          <w:snapToGrid w:val="0"/>
        </w:rPr>
      </w:pPr>
      <w:r w:rsidRPr="001D2E49">
        <w:rPr>
          <w:noProof w:val="0"/>
          <w:snapToGrid w:val="0"/>
        </w:rPr>
        <w:tab/>
        <w:t>...</w:t>
      </w:r>
    </w:p>
    <w:p w14:paraId="2069C944" w14:textId="77777777" w:rsidR="009B75C3" w:rsidRPr="001D2E49" w:rsidRDefault="009B75C3" w:rsidP="009B75C3">
      <w:pPr>
        <w:pStyle w:val="PL"/>
        <w:rPr>
          <w:noProof w:val="0"/>
          <w:snapToGrid w:val="0"/>
        </w:rPr>
      </w:pPr>
      <w:r w:rsidRPr="001D2E49">
        <w:rPr>
          <w:noProof w:val="0"/>
          <w:snapToGrid w:val="0"/>
        </w:rPr>
        <w:t>}</w:t>
      </w:r>
    </w:p>
    <w:p w14:paraId="155B01E8" w14:textId="77777777" w:rsidR="009B75C3" w:rsidRPr="001D2E49" w:rsidRDefault="009B75C3" w:rsidP="009B75C3">
      <w:pPr>
        <w:pStyle w:val="PL"/>
        <w:rPr>
          <w:noProof w:val="0"/>
          <w:snapToGrid w:val="0"/>
        </w:rPr>
      </w:pPr>
    </w:p>
    <w:p w14:paraId="5F64F0B4" w14:textId="77777777" w:rsidR="009B75C3" w:rsidRPr="001D2E49" w:rsidRDefault="009B75C3" w:rsidP="009B75C3">
      <w:pPr>
        <w:pStyle w:val="PL"/>
        <w:rPr>
          <w:noProof w:val="0"/>
          <w:snapToGrid w:val="0"/>
        </w:rPr>
      </w:pPr>
      <w:r w:rsidRPr="001D2E49">
        <w:rPr>
          <w:noProof w:val="0"/>
          <w:snapToGrid w:val="0"/>
        </w:rPr>
        <w:t>CriticalityDiagnostics-IE-Item-ExtIEs NGAP-PROTOCOL-EXTENSION ::= {</w:t>
      </w:r>
    </w:p>
    <w:p w14:paraId="3E7317E9" w14:textId="77777777" w:rsidR="009B75C3" w:rsidRPr="001D2E49" w:rsidRDefault="009B75C3" w:rsidP="009B75C3">
      <w:pPr>
        <w:pStyle w:val="PL"/>
        <w:rPr>
          <w:noProof w:val="0"/>
          <w:snapToGrid w:val="0"/>
        </w:rPr>
      </w:pPr>
      <w:r w:rsidRPr="001D2E49">
        <w:rPr>
          <w:noProof w:val="0"/>
          <w:snapToGrid w:val="0"/>
        </w:rPr>
        <w:tab/>
        <w:t>...</w:t>
      </w:r>
    </w:p>
    <w:p w14:paraId="60691C69" w14:textId="77777777" w:rsidR="009B75C3" w:rsidRPr="001D2E49" w:rsidRDefault="009B75C3" w:rsidP="009B75C3">
      <w:pPr>
        <w:pStyle w:val="PL"/>
        <w:rPr>
          <w:noProof w:val="0"/>
          <w:snapToGrid w:val="0"/>
        </w:rPr>
      </w:pPr>
      <w:r w:rsidRPr="001D2E49">
        <w:rPr>
          <w:noProof w:val="0"/>
          <w:snapToGrid w:val="0"/>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1D2E49" w:rsidRDefault="009B75C3" w:rsidP="009B75C3">
      <w:pPr>
        <w:pStyle w:val="PL"/>
        <w:rPr>
          <w:noProof w:val="0"/>
          <w:snapToGrid w:val="0"/>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AA5DA2" w:rsidRDefault="00D70A30" w:rsidP="00D70A30">
      <w:pPr>
        <w:pStyle w:val="PL"/>
      </w:pPr>
      <w:r w:rsidRPr="00AA5DA2">
        <w:tab/>
        <w:t>iE-Extensions</w:t>
      </w:r>
      <w:r w:rsidRPr="00AA5DA2">
        <w:tab/>
      </w:r>
      <w:r w:rsidRPr="00AA5DA2">
        <w:tab/>
      </w:r>
      <w:r w:rsidRPr="00AA5DA2">
        <w:tab/>
      </w:r>
      <w:r w:rsidRPr="00AA5DA2">
        <w:tab/>
        <w:t>ProtocolExtensionContainer { {</w:t>
      </w:r>
      <w:r>
        <w:rPr>
          <w:lang w:eastAsia="ja-JP"/>
        </w:rPr>
        <w:t>DAPS</w:t>
      </w:r>
      <w:r>
        <w:rPr>
          <w:rFonts w:hint="eastAsia"/>
          <w:lang w:eastAsia="zh-CN"/>
        </w:rPr>
        <w:t>Request</w:t>
      </w:r>
      <w:r>
        <w:rPr>
          <w:lang w:eastAsia="ja-JP"/>
        </w:rPr>
        <w:t>Info</w:t>
      </w:r>
      <w:r w:rsidRPr="00AA5DA2">
        <w:t>-ExtIEs} } OPTIONAL,</w:t>
      </w:r>
    </w:p>
    <w:p w14:paraId="672C912E" w14:textId="77777777" w:rsidR="00D70A30" w:rsidRPr="00AA5DA2" w:rsidRDefault="00D70A30" w:rsidP="00D70A30">
      <w:pPr>
        <w:pStyle w:val="PL"/>
      </w:pPr>
      <w:r w:rsidRPr="00AA5DA2">
        <w:tab/>
        <w:t>...</w:t>
      </w:r>
    </w:p>
    <w:p w14:paraId="33CA75AB" w14:textId="77777777" w:rsidR="00D70A30" w:rsidRDefault="00D70A30" w:rsidP="00D70A30">
      <w:pPr>
        <w:pStyle w:val="PL"/>
      </w:pPr>
      <w:r w:rsidRPr="00AA5DA2">
        <w:t>}</w:t>
      </w:r>
    </w:p>
    <w:p w14:paraId="7910E06F" w14:textId="77777777" w:rsidR="00D70A30" w:rsidRPr="00AA5DA2" w:rsidRDefault="00D70A30" w:rsidP="00D70A30">
      <w:pPr>
        <w:pStyle w:val="PL"/>
      </w:pPr>
    </w:p>
    <w:p w14:paraId="177EEED3"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-ExtIEs </w:t>
      </w:r>
      <w:r w:rsidRPr="00AD521A">
        <w:rPr>
          <w:noProof w:val="0"/>
          <w:snapToGrid w:val="0"/>
        </w:rPr>
        <w:t>NGAP-</w:t>
      </w:r>
      <w:r w:rsidRPr="00AA5DA2">
        <w:t>PROTOCOL-EXTENSION ::= {</w:t>
      </w:r>
    </w:p>
    <w:p w14:paraId="7B9CC8B9" w14:textId="77777777" w:rsidR="00D70A30" w:rsidRPr="00AA5DA2" w:rsidRDefault="00D70A30" w:rsidP="00D70A30">
      <w:pPr>
        <w:pStyle w:val="PL"/>
      </w:pPr>
      <w:r w:rsidRPr="00AA5DA2">
        <w:tab/>
        <w:t>...</w:t>
      </w:r>
    </w:p>
    <w:p w14:paraId="48CD6AA0" w14:textId="77777777" w:rsidR="00D70A30" w:rsidRPr="00AA5DA2" w:rsidRDefault="00D70A30" w:rsidP="00D70A30">
      <w:pPr>
        <w:pStyle w:val="PL"/>
      </w:pPr>
      <w:r w:rsidRPr="00AA5DA2">
        <w:t>}</w:t>
      </w:r>
    </w:p>
    <w:p w14:paraId="0B805B10" w14:textId="77777777" w:rsidR="00D70A30" w:rsidRDefault="00D70A30" w:rsidP="00D70A30">
      <w:pPr>
        <w:pStyle w:val="PL"/>
        <w:rPr>
          <w:lang w:eastAsia="zh-CN"/>
        </w:rPr>
      </w:pPr>
    </w:p>
    <w:p w14:paraId="56322D9B" w14:textId="77777777" w:rsidR="00D70A30" w:rsidRPr="00C81CF9" w:rsidRDefault="00D70A30" w:rsidP="00367E0D">
      <w:pPr>
        <w:pStyle w:val="PL"/>
        <w:rPr>
          <w:rFonts w:eastAsia="SimSun"/>
          <w:snapToGrid w:val="0"/>
        </w:rPr>
      </w:pPr>
      <w:r w:rsidRPr="00C81CF9">
        <w:rPr>
          <w:rFonts w:eastAsia="SimSun"/>
          <w:lang w:eastAsia="ja-JP"/>
        </w:rPr>
        <w:t xml:space="preserve">DAPSResponseInfoList ::= SEQUENCE </w:t>
      </w:r>
      <w:r w:rsidRPr="00C81CF9">
        <w:rPr>
          <w:rFonts w:eastAsia="SimSun"/>
          <w:snapToGrid w:val="0"/>
        </w:rPr>
        <w:t>(SIZE(1.. maxnoofDRBs)) OF DAPSResponseInfoItem</w:t>
      </w:r>
    </w:p>
    <w:p w14:paraId="5E0C875F" w14:textId="77777777" w:rsidR="00D70A30" w:rsidRPr="00C81CF9" w:rsidRDefault="00D70A30" w:rsidP="00367E0D">
      <w:pPr>
        <w:pStyle w:val="PL"/>
        <w:rPr>
          <w:rFonts w:eastAsia="SimSun"/>
          <w:lang w:eastAsia="ja-JP"/>
        </w:rPr>
      </w:pPr>
    </w:p>
    <w:p w14:paraId="21B22F37" w14:textId="77777777" w:rsidR="00D70A30" w:rsidRPr="00C81CF9" w:rsidRDefault="00D70A30" w:rsidP="00367E0D">
      <w:pPr>
        <w:pStyle w:val="PL"/>
        <w:rPr>
          <w:rFonts w:eastAsia="SimSun"/>
          <w:snapToGrid w:val="0"/>
        </w:rPr>
      </w:pPr>
      <w:r w:rsidRPr="00C81CF9">
        <w:rPr>
          <w:rFonts w:eastAsia="SimSun"/>
          <w:snapToGrid w:val="0"/>
        </w:rPr>
        <w:t>DAPSResponseInfoItem ::= SEQUENCE {</w:t>
      </w:r>
    </w:p>
    <w:p w14:paraId="4BCA1371" w14:textId="77777777" w:rsidR="00D70A30" w:rsidRPr="00C81CF9" w:rsidRDefault="00D70A30" w:rsidP="00367E0D">
      <w:pPr>
        <w:pStyle w:val="PL"/>
        <w:rPr>
          <w:rFonts w:eastAsia="SimSun"/>
          <w:snapToGrid w:val="0"/>
        </w:rPr>
      </w:pPr>
      <w:r w:rsidRPr="00C81CF9">
        <w:rPr>
          <w:rFonts w:eastAsia="SimSun"/>
          <w:snapToGrid w:val="0"/>
        </w:rPr>
        <w:tab/>
      </w:r>
      <w:r w:rsidRPr="00C81CF9">
        <w:rPr>
          <w:rFonts w:eastAsia="SimSun"/>
        </w:rPr>
        <w:t>dRB-ID</w:t>
      </w:r>
      <w:r w:rsidRPr="00C81CF9">
        <w:rPr>
          <w:rFonts w:eastAsia="SimSun"/>
        </w:rPr>
        <w:tab/>
      </w:r>
      <w:r w:rsidRPr="00C81CF9">
        <w:rPr>
          <w:rFonts w:eastAsia="SimSun"/>
        </w:rPr>
        <w:tab/>
      </w:r>
      <w:r w:rsidRPr="00C81CF9">
        <w:rPr>
          <w:rFonts w:eastAsia="SimSun"/>
        </w:rPr>
        <w:tab/>
      </w:r>
      <w:r w:rsidRPr="00C81CF9">
        <w:rPr>
          <w:rFonts w:eastAsia="SimSun"/>
        </w:rPr>
        <w:tab/>
        <w:t>DRB-ID</w:t>
      </w:r>
      <w:r w:rsidRPr="00C81CF9">
        <w:rPr>
          <w:rFonts w:eastAsia="SimSun"/>
          <w:snapToGrid w:val="0"/>
        </w:rPr>
        <w:t>,</w:t>
      </w:r>
    </w:p>
    <w:p w14:paraId="2258B450" w14:textId="77777777" w:rsidR="00D70A30" w:rsidRPr="00C81CF9" w:rsidRDefault="00D70A30" w:rsidP="00367E0D">
      <w:pPr>
        <w:pStyle w:val="PL"/>
        <w:rPr>
          <w:rFonts w:eastAsia="SimSun"/>
          <w:snapToGrid w:val="0"/>
        </w:rPr>
      </w:pPr>
      <w:r w:rsidRPr="00C81CF9">
        <w:rPr>
          <w:rFonts w:eastAsia="SimSun"/>
          <w:snapToGrid w:val="0"/>
        </w:rPr>
        <w:tab/>
      </w:r>
      <w:r w:rsidRPr="00C81CF9">
        <w:rPr>
          <w:rFonts w:eastAsia="SimSun"/>
          <w:lang w:eastAsia="ja-JP"/>
        </w:rPr>
        <w:t>dAPS</w:t>
      </w:r>
      <w:r w:rsidRPr="00C81CF9">
        <w:rPr>
          <w:rFonts w:eastAsia="SimSun" w:hint="eastAsia"/>
          <w:lang w:eastAsia="zh-CN"/>
        </w:rPr>
        <w:t>Response</w:t>
      </w:r>
      <w:r w:rsidRPr="00C81CF9">
        <w:rPr>
          <w:rFonts w:eastAsia="SimSun"/>
          <w:lang w:eastAsia="ja-JP"/>
        </w:rPr>
        <w:t>In</w:t>
      </w:r>
      <w:r>
        <w:rPr>
          <w:rFonts w:eastAsia="SimSun" w:hint="eastAsia"/>
          <w:lang w:eastAsia="zh-CN"/>
        </w:rPr>
        <w:t>fo</w:t>
      </w:r>
      <w:r w:rsidRPr="00C81CF9">
        <w:rPr>
          <w:rFonts w:eastAsia="SimSun"/>
          <w:snapToGrid w:val="0"/>
        </w:rPr>
        <w:tab/>
      </w:r>
      <w:r w:rsidRPr="00C81CF9">
        <w:rPr>
          <w:rFonts w:eastAsia="SimSun"/>
          <w:snapToGrid w:val="0"/>
        </w:rPr>
        <w:tab/>
      </w:r>
      <w:r w:rsidRPr="00C81CF9">
        <w:rPr>
          <w:rFonts w:eastAsia="SimSun"/>
          <w:lang w:eastAsia="ja-JP"/>
        </w:rPr>
        <w:t>DAPS</w:t>
      </w:r>
      <w:r w:rsidRPr="00C81CF9">
        <w:rPr>
          <w:rFonts w:eastAsia="SimSun" w:hint="eastAsia"/>
          <w:lang w:eastAsia="zh-CN"/>
        </w:rPr>
        <w:t>Response</w:t>
      </w:r>
      <w:r w:rsidRPr="00C81CF9">
        <w:rPr>
          <w:rFonts w:eastAsia="SimSun"/>
          <w:lang w:eastAsia="ja-JP"/>
        </w:rPr>
        <w:t>In</w:t>
      </w:r>
      <w:r>
        <w:rPr>
          <w:rFonts w:eastAsia="SimSun" w:hint="eastAsia"/>
          <w:lang w:eastAsia="zh-CN"/>
        </w:rPr>
        <w:t>fo</w:t>
      </w:r>
      <w:r w:rsidRPr="00C81CF9">
        <w:rPr>
          <w:rFonts w:eastAsia="SimSun"/>
          <w:snapToGrid w:val="0"/>
        </w:rPr>
        <w:t>,</w:t>
      </w:r>
    </w:p>
    <w:p w14:paraId="400A27DF" w14:textId="77777777" w:rsidR="00D70A30" w:rsidRPr="00C81CF9" w:rsidRDefault="00D70A30" w:rsidP="00367E0D">
      <w:pPr>
        <w:pStyle w:val="PL"/>
        <w:rPr>
          <w:rFonts w:eastAsia="SimSun"/>
          <w:snapToGrid w:val="0"/>
        </w:rPr>
      </w:pPr>
      <w:r w:rsidRPr="00C81CF9">
        <w:rPr>
          <w:rFonts w:eastAsia="SimSun"/>
          <w:snapToGrid w:val="0"/>
        </w:rPr>
        <w:tab/>
      </w:r>
      <w:r w:rsidRPr="00C81CF9">
        <w:rPr>
          <w:rFonts w:eastAsia="SimSun"/>
        </w:rPr>
        <w:t>iE-Extension</w:t>
      </w:r>
      <w:r w:rsidRPr="00C81CF9">
        <w:rPr>
          <w:rFonts w:eastAsia="SimSun"/>
        </w:rPr>
        <w:tab/>
      </w:r>
      <w:r w:rsidRPr="00C81CF9">
        <w:rPr>
          <w:rFonts w:eastAsia="SimSun"/>
        </w:rPr>
        <w:tab/>
      </w:r>
      <w:r>
        <w:rPr>
          <w:rFonts w:eastAsia="SimSun" w:hint="eastAsia"/>
          <w:lang w:eastAsia="zh-CN"/>
        </w:rPr>
        <w:tab/>
      </w:r>
      <w:r w:rsidRPr="00C81CF9">
        <w:rPr>
          <w:rFonts w:eastAsia="SimSun"/>
          <w:snapToGrid w:val="0"/>
          <w:lang w:eastAsia="zh-CN"/>
        </w:rPr>
        <w:t>ProtocolExtensionContainer { {D</w:t>
      </w:r>
      <w:r w:rsidRPr="00C81CF9">
        <w:rPr>
          <w:rFonts w:eastAsia="SimSun"/>
          <w:snapToGrid w:val="0"/>
        </w:rPr>
        <w:t>APSResponseInfoItem</w:t>
      </w:r>
      <w:r w:rsidRPr="00C81CF9">
        <w:rPr>
          <w:rFonts w:eastAsia="SimSun"/>
        </w:rPr>
        <w:t>-ExtIEs</w:t>
      </w:r>
      <w:r w:rsidRPr="00C81CF9">
        <w:rPr>
          <w:rFonts w:eastAsia="SimSun"/>
          <w:snapToGrid w:val="0"/>
          <w:lang w:eastAsia="zh-CN"/>
        </w:rPr>
        <w:t>} }</w:t>
      </w:r>
      <w:r w:rsidRPr="00C81CF9">
        <w:rPr>
          <w:rFonts w:eastAsia="SimSun"/>
          <w:snapToGrid w:val="0"/>
          <w:lang w:eastAsia="zh-CN"/>
        </w:rPr>
        <w:tab/>
      </w:r>
      <w:r w:rsidR="00C3419D">
        <w:rPr>
          <w:rFonts w:eastAsia="SimSun"/>
          <w:snapToGrid w:val="0"/>
          <w:lang w:eastAsia="zh-CN"/>
        </w:rPr>
        <w:tab/>
      </w:r>
      <w:r w:rsidRPr="00C81CF9">
        <w:rPr>
          <w:rFonts w:eastAsia="SimSun"/>
          <w:snapToGrid w:val="0"/>
          <w:lang w:eastAsia="zh-CN"/>
        </w:rPr>
        <w:t>OPTIONAL</w:t>
      </w:r>
      <w:r w:rsidRPr="00C81CF9">
        <w:rPr>
          <w:rFonts w:eastAsia="SimSun"/>
          <w:snapToGrid w:val="0"/>
        </w:rPr>
        <w:t>,</w:t>
      </w:r>
    </w:p>
    <w:p w14:paraId="60A86270" w14:textId="77777777" w:rsidR="00D70A30" w:rsidRPr="00C81CF9" w:rsidRDefault="00D70A30" w:rsidP="00367E0D">
      <w:pPr>
        <w:pStyle w:val="PL"/>
        <w:rPr>
          <w:rFonts w:eastAsia="SimSun"/>
          <w:snapToGrid w:val="0"/>
        </w:rPr>
      </w:pPr>
      <w:r w:rsidRPr="00C81CF9">
        <w:rPr>
          <w:rFonts w:eastAsia="SimSun"/>
          <w:snapToGrid w:val="0"/>
        </w:rPr>
        <w:tab/>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AA5DA2" w:rsidRDefault="00D70A30" w:rsidP="00D70A30">
      <w:pPr>
        <w:pStyle w:val="PL"/>
        <w:tabs>
          <w:tab w:val="clear" w:pos="384"/>
          <w:tab w:val="left" w:pos="235"/>
        </w:tabs>
      </w:pPr>
      <w:r w:rsidRPr="00AA5DA2">
        <w:tab/>
        <w:t>iE-Extensions</w:t>
      </w:r>
      <w:r w:rsidRPr="00AA5DA2">
        <w:tab/>
      </w:r>
      <w:r w:rsidRPr="00AA5DA2">
        <w:tab/>
      </w:r>
      <w:r w:rsidRPr="00AA5DA2">
        <w:tab/>
        <w:t>ProtocolExtensionContainer { {</w:t>
      </w:r>
      <w:r w:rsidRPr="001A5EFA">
        <w:rPr>
          <w:lang w:eastAsia="ja-JP"/>
        </w:rPr>
        <w:t xml:space="preserve"> </w:t>
      </w:r>
      <w:r>
        <w:rPr>
          <w:lang w:eastAsia="ja-JP"/>
        </w:rPr>
        <w:t>DAPS</w:t>
      </w:r>
      <w:r>
        <w:rPr>
          <w:rFonts w:hint="eastAsia"/>
          <w:lang w:eastAsia="zh-CN"/>
        </w:rPr>
        <w:t>Response</w:t>
      </w:r>
      <w:r>
        <w:rPr>
          <w:lang w:eastAsia="ja-JP"/>
        </w:rPr>
        <w:t>Info</w:t>
      </w:r>
      <w:r w:rsidRPr="00AA5DA2">
        <w:t xml:space="preserve">-ExtIEs} } </w:t>
      </w:r>
      <w:r w:rsidR="00C3419D">
        <w:tab/>
      </w:r>
      <w:r w:rsidRPr="00AA5DA2">
        <w:t>OPTIONAL,</w:t>
      </w:r>
    </w:p>
    <w:p w14:paraId="3A6DDD27" w14:textId="77777777" w:rsidR="00D70A30" w:rsidRPr="00AA5DA2" w:rsidRDefault="00D70A30" w:rsidP="00D70A30">
      <w:pPr>
        <w:pStyle w:val="PL"/>
      </w:pPr>
      <w:r w:rsidRPr="00AA5DA2">
        <w:tab/>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DRBStatusDL18</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5632849D" w14:textId="77777777" w:rsidR="009B75C3" w:rsidRPr="001D2E49" w:rsidRDefault="009B75C3" w:rsidP="009B75C3">
      <w:pPr>
        <w:pStyle w:val="PL"/>
      </w:pPr>
      <w:r w:rsidRPr="001D2E49">
        <w:tab/>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DRBStatusUL12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766AAD74" w14:textId="77777777" w:rsidR="009B75C3" w:rsidRPr="001D2E49" w:rsidRDefault="009B75C3" w:rsidP="009B75C3">
      <w:pPr>
        <w:pStyle w:val="PL"/>
      </w:pPr>
      <w:r w:rsidRPr="001D2E49">
        <w:tab/>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DRBStatusUL18</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405030C9" w14:textId="77777777" w:rsidR="009B75C3" w:rsidRPr="001D2E49" w:rsidRDefault="009B75C3" w:rsidP="009B75C3">
      <w:pPr>
        <w:pStyle w:val="PL"/>
      </w:pPr>
      <w:r w:rsidRPr="001D2E49">
        <w:tab/>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1541" w:name="_Hlk44365010"/>
      <w:r>
        <w:rPr>
          <w:snapToGrid w:val="0"/>
        </w:rPr>
        <w:t>|</w:t>
      </w:r>
    </w:p>
    <w:bookmarkEnd w:id="11541"/>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B3868" w:rsidRDefault="00D70A30" w:rsidP="00367E0D">
      <w:pPr>
        <w:pStyle w:val="PL"/>
        <w:rPr>
          <w:snapToGrid w:val="0"/>
        </w:rPr>
      </w:pPr>
      <w:r w:rsidRPr="002B3868">
        <w:rPr>
          <w:snapToGrid w:val="0"/>
        </w:rPr>
        <w:tab/>
        <w:t>iE-Extensions</w:t>
      </w:r>
      <w:r w:rsidRPr="002B3868">
        <w:rPr>
          <w:snapToGrid w:val="0"/>
        </w:rPr>
        <w:tab/>
      </w:r>
      <w:r w:rsidRPr="002B3868">
        <w:rPr>
          <w:snapToGrid w:val="0"/>
        </w:rPr>
        <w:tab/>
      </w:r>
      <w:r w:rsidRPr="002B3868">
        <w:rPr>
          <w:snapToGrid w:val="0"/>
        </w:rPr>
        <w:tab/>
        <w:t>ProtocolExtensionContainer { {E</w:t>
      </w:r>
      <w:r w:rsidRPr="002B3868">
        <w:rPr>
          <w:rFonts w:hint="eastAsia"/>
          <w:snapToGrid w:val="0"/>
          <w:lang w:eastAsia="zh-CN"/>
        </w:rPr>
        <w:t>arly</w:t>
      </w:r>
      <w:r w:rsidRPr="002B3868">
        <w:rPr>
          <w:snapToGrid w:val="0"/>
        </w:rPr>
        <w:t>StatusTransfer-TransparentContainer-ExtIEs} }</w:t>
      </w:r>
      <w:r w:rsidRPr="002B3868">
        <w:rPr>
          <w:snapToGrid w:val="0"/>
        </w:rPr>
        <w:tab/>
        <w:t>OPTIONAL,</w:t>
      </w:r>
    </w:p>
    <w:p w14:paraId="5D73C4CA" w14:textId="77777777" w:rsidR="00D70A30" w:rsidRPr="002B3868" w:rsidRDefault="00D70A30" w:rsidP="00367E0D">
      <w:pPr>
        <w:pStyle w:val="PL"/>
        <w:rPr>
          <w:snapToGrid w:val="0"/>
        </w:rPr>
      </w:pPr>
      <w:r w:rsidRPr="002B3868">
        <w:rPr>
          <w:snapToGrid w:val="0"/>
        </w:rPr>
        <w:tab/>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1542"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1542"/>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1543"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1543"/>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1544"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1544"/>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{EPS-TAI-ExtIEs} } OPTIONAL,</w:t>
      </w:r>
    </w:p>
    <w:p w14:paraId="7080C547" w14:textId="77777777" w:rsidR="009B75C3" w:rsidRPr="001D2E49" w:rsidRDefault="009B75C3" w:rsidP="009B75C3">
      <w:pPr>
        <w:pStyle w:val="PL"/>
        <w:rPr>
          <w:noProof w:val="0"/>
          <w:snapToGrid w:val="0"/>
        </w:rPr>
      </w:pPr>
      <w:r w:rsidRPr="001D2E49">
        <w:rPr>
          <w:noProof w:val="0"/>
          <w:snapToGrid w:val="0"/>
        </w:rPr>
        <w:tab/>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B66DA4" w:rsidRDefault="00B66DA4" w:rsidP="00B66DA4">
      <w:pPr>
        <w:pStyle w:val="PL"/>
        <w:rPr>
          <w:noProof w:val="0"/>
          <w:snapToGrid w:val="0"/>
        </w:rPr>
      </w:pPr>
      <w:r w:rsidRPr="00B66DA4">
        <w:rPr>
          <w:noProof w:val="0"/>
          <w:snapToGrid w:val="0"/>
        </w:rPr>
        <w:tab/>
        <w:t>iE-Extensions</w:t>
      </w:r>
      <w:r w:rsidRPr="00B66DA4">
        <w:rPr>
          <w:noProof w:val="0"/>
          <w:snapToGrid w:val="0"/>
        </w:rPr>
        <w:tab/>
      </w:r>
      <w:r w:rsidRPr="00B66DA4">
        <w:rPr>
          <w:noProof w:val="0"/>
          <w:snapToGrid w:val="0"/>
        </w:rPr>
        <w:tab/>
        <w:t>ProtocolExtensionContainer { {ExtendedRATRestrictionInformation-ExtIEs} }</w:t>
      </w:r>
      <w:r w:rsidRPr="00B66DA4">
        <w:rPr>
          <w:noProof w:val="0"/>
          <w:snapToGrid w:val="0"/>
        </w:rPr>
        <w:tab/>
        <w:t>OPTIONAL,</w:t>
      </w:r>
    </w:p>
    <w:p w14:paraId="56B753F1" w14:textId="77777777" w:rsidR="00B66DA4" w:rsidRPr="00B66DA4" w:rsidRDefault="00B66DA4" w:rsidP="00B66DA4">
      <w:pPr>
        <w:pStyle w:val="PL"/>
        <w:rPr>
          <w:noProof w:val="0"/>
          <w:snapToGrid w:val="0"/>
        </w:rPr>
      </w:pPr>
      <w:r w:rsidRPr="00B66DA4">
        <w:rPr>
          <w:noProof w:val="0"/>
          <w:snapToGrid w:val="0"/>
        </w:rPr>
        <w:tab/>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1545" w:name="OLE_LINK95"/>
      <w:r>
        <w:rPr>
          <w:noProof w:val="0"/>
          <w:snapToGrid w:val="0"/>
        </w:rPr>
        <w:t>Hysteresis</w:t>
      </w:r>
      <w:bookmarkEnd w:id="11545"/>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367E0D" w:rsidRDefault="001170F8" w:rsidP="001170F8">
      <w:pPr>
        <w:pStyle w:val="PL"/>
        <w:rPr>
          <w:noProof w:val="0"/>
          <w:snapToGrid w:val="0"/>
        </w:rPr>
      </w:pPr>
      <w:r w:rsidRPr="00367E0D">
        <w:rPr>
          <w:noProof w:val="0"/>
          <w:snapToGrid w:val="0"/>
        </w:rPr>
        <w:tab/>
        <w:t>...</w:t>
      </w:r>
    </w:p>
    <w:p w14:paraId="50E95777" w14:textId="77777777" w:rsidR="001170F8" w:rsidRPr="00367E0D" w:rsidRDefault="001170F8" w:rsidP="001170F8">
      <w:pPr>
        <w:pStyle w:val="PL"/>
        <w:rPr>
          <w:noProof w:val="0"/>
          <w:snapToGrid w:val="0"/>
        </w:rPr>
      </w:pPr>
      <w:r w:rsidRPr="00367E0D">
        <w:rPr>
          <w:noProof w:val="0"/>
          <w:snapToGrid w:val="0"/>
        </w:rPr>
        <w:t>}</w:t>
      </w:r>
    </w:p>
    <w:p w14:paraId="22CD4580" w14:textId="77777777" w:rsidR="001170F8" w:rsidRPr="00912DDF" w:rsidRDefault="001170F8" w:rsidP="001170F8">
      <w:pPr>
        <w:pStyle w:val="PL"/>
        <w:rPr>
          <w:snapToGrid w:val="0"/>
        </w:rPr>
      </w:pPr>
    </w:p>
    <w:p w14:paraId="37F00E1A" w14:textId="77777777" w:rsidR="009B75C3" w:rsidRPr="001D2E49" w:rsidRDefault="009B75C3" w:rsidP="009B75C3">
      <w:pPr>
        <w:pStyle w:val="PL"/>
        <w:outlineLvl w:val="3"/>
        <w:rPr>
          <w:noProof w:val="0"/>
          <w:snapToGrid w:val="0"/>
        </w:rPr>
      </w:pPr>
      <w:r w:rsidRPr="001D2E49">
        <w:rPr>
          <w:noProof w:val="0"/>
          <w:snapToGrid w:val="0"/>
        </w:rPr>
        <w:t>-- F</w:t>
      </w:r>
    </w:p>
    <w:p w14:paraId="0F59C3AE" w14:textId="77777777" w:rsidR="00837B43" w:rsidRDefault="00837B43" w:rsidP="00367E0D">
      <w:pPr>
        <w:pStyle w:val="PL"/>
        <w:rPr>
          <w:noProof w:val="0"/>
          <w:snapToGrid w:val="0"/>
        </w:rPr>
      </w:pPr>
    </w:p>
    <w:p w14:paraId="01B4A196" w14:textId="77777777" w:rsidR="00837B43" w:rsidRPr="004B5CE3" w:rsidRDefault="00837B43" w:rsidP="00367E0D">
      <w:pPr>
        <w:pStyle w:val="PL"/>
        <w:rPr>
          <w:noProof w:val="0"/>
          <w:snapToGrid w:val="0"/>
        </w:rPr>
      </w:pPr>
      <w:r>
        <w:rPr>
          <w:noProof w:val="0"/>
          <w:snapToGrid w:val="0"/>
        </w:rPr>
        <w:t xml:space="preserve">FailureIndication </w:t>
      </w:r>
      <w:r w:rsidRPr="004B5CE3">
        <w:rPr>
          <w:noProof w:val="0"/>
          <w:snapToGrid w:val="0"/>
        </w:rPr>
        <w:t>::= SEQUENCE {</w:t>
      </w:r>
    </w:p>
    <w:p w14:paraId="09A7B3E3" w14:textId="77777777" w:rsidR="00837B43" w:rsidRPr="00367E0D" w:rsidRDefault="00837B43" w:rsidP="00367E0D">
      <w:pPr>
        <w:pStyle w:val="PL"/>
        <w:rPr>
          <w:noProof w:val="0"/>
          <w:snapToGrid w:val="0"/>
        </w:rPr>
      </w:pPr>
      <w:r w:rsidRPr="004B5CE3">
        <w:rPr>
          <w:noProof w:val="0"/>
          <w:snapToGrid w:val="0"/>
        </w:rPr>
        <w:tab/>
      </w:r>
      <w:r>
        <w:rPr>
          <w:noProof w:val="0"/>
          <w:snapToGrid w:val="0"/>
        </w:rPr>
        <w:t>u</w:t>
      </w:r>
      <w:r w:rsidRPr="000A31CE">
        <w:rPr>
          <w:noProof w:val="0"/>
          <w:snapToGrid w:val="0"/>
        </w:rPr>
        <w:t xml:space="preserve">ERLFReportContainer </w:t>
      </w:r>
      <w:r w:rsidRPr="004B5CE3">
        <w:rPr>
          <w:noProof w:val="0"/>
          <w:snapToGrid w:val="0"/>
        </w:rPr>
        <w:tab/>
      </w:r>
      <w:r w:rsidRPr="000A31CE">
        <w:rPr>
          <w:noProof w:val="0"/>
          <w:snapToGrid w:val="0"/>
        </w:rPr>
        <w:t>UERLFReportContainer</w:t>
      </w:r>
      <w:r w:rsidRPr="00367E0D">
        <w:rPr>
          <w:noProof w:val="0"/>
          <w:snapToGrid w:val="0"/>
        </w:rPr>
        <w:t>,</w:t>
      </w:r>
    </w:p>
    <w:p w14:paraId="01ACCE62" w14:textId="77777777" w:rsidR="001170F8" w:rsidRDefault="00837B43"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FailureIndication-ExtIEs} }</w:t>
      </w:r>
      <w:r>
        <w:rPr>
          <w:noProof w:val="0"/>
          <w:snapToGrid w:val="0"/>
        </w:rPr>
        <w:tab/>
        <w:t>OPTIONAL</w:t>
      </w:r>
      <w:r w:rsidR="001170F8">
        <w:rPr>
          <w:noProof w:val="0"/>
          <w:snapToGrid w:val="0"/>
        </w:rPr>
        <w:t>,</w:t>
      </w:r>
    </w:p>
    <w:p w14:paraId="5D763193" w14:textId="77777777" w:rsidR="00837B43" w:rsidRPr="004B5CE3" w:rsidRDefault="001170F8" w:rsidP="001170F8">
      <w:pPr>
        <w:pStyle w:val="PL"/>
        <w:rPr>
          <w:noProof w:val="0"/>
          <w:snapToGrid w:val="0"/>
        </w:rPr>
      </w:pPr>
      <w:r>
        <w:rPr>
          <w:noProof w:val="0"/>
          <w:snapToGrid w:val="0"/>
        </w:rPr>
        <w:tab/>
        <w:t>...</w:t>
      </w:r>
    </w:p>
    <w:p w14:paraId="1A58B6E4" w14:textId="77777777" w:rsidR="00837B43" w:rsidRPr="004B5CE3" w:rsidRDefault="00837B43" w:rsidP="00367E0D">
      <w:pPr>
        <w:pStyle w:val="PL"/>
        <w:rPr>
          <w:noProof w:val="0"/>
          <w:snapToGrid w:val="0"/>
        </w:rPr>
      </w:pPr>
      <w:r w:rsidRPr="004B5CE3">
        <w:rPr>
          <w:noProof w:val="0"/>
          <w:snapToGrid w:val="0"/>
        </w:rPr>
        <w:t>}</w:t>
      </w:r>
    </w:p>
    <w:p w14:paraId="586D0E49" w14:textId="77777777" w:rsidR="00837B43" w:rsidRPr="00367E0D" w:rsidRDefault="00837B43" w:rsidP="00367E0D">
      <w:pPr>
        <w:pStyle w:val="PL"/>
        <w:rPr>
          <w:noProof w:val="0"/>
          <w:snapToGrid w:val="0"/>
        </w:rPr>
      </w:pPr>
    </w:p>
    <w:p w14:paraId="6AC9EEF8" w14:textId="77777777" w:rsidR="00837B43" w:rsidRPr="004B5CE3" w:rsidRDefault="00837B43" w:rsidP="00367E0D">
      <w:pPr>
        <w:pStyle w:val="PL"/>
        <w:rPr>
          <w:noProof w:val="0"/>
          <w:snapToGrid w:val="0"/>
        </w:rPr>
      </w:pPr>
      <w:r>
        <w:rPr>
          <w:noProof w:val="0"/>
          <w:snapToGrid w:val="0"/>
        </w:rPr>
        <w:t>FailureIndication</w:t>
      </w:r>
      <w:r w:rsidRPr="004B5CE3">
        <w:rPr>
          <w:noProof w:val="0"/>
          <w:snapToGrid w:val="0"/>
        </w:rPr>
        <w:t>-ExtIEs NGAP-PROTOCOL-EXTENSION ::= {</w:t>
      </w:r>
    </w:p>
    <w:p w14:paraId="5FE181E0" w14:textId="77777777" w:rsidR="00837B43" w:rsidRPr="004B5CE3" w:rsidRDefault="00837B43" w:rsidP="00367E0D">
      <w:pPr>
        <w:pStyle w:val="PL"/>
        <w:rPr>
          <w:noProof w:val="0"/>
          <w:snapToGrid w:val="0"/>
        </w:rPr>
      </w:pPr>
      <w:r w:rsidRPr="004B5CE3">
        <w:rPr>
          <w:noProof w:val="0"/>
          <w:snapToGrid w:val="0"/>
        </w:rPr>
        <w:tab/>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{FiveG-S-TMSI-ExtIEs} }</w:t>
      </w:r>
      <w:r w:rsidRPr="001D2E49">
        <w:rPr>
          <w:noProof w:val="0"/>
          <w:snapToGrid w:val="0"/>
        </w:rPr>
        <w:tab/>
        <w:t>OPTIONAL,</w:t>
      </w:r>
    </w:p>
    <w:p w14:paraId="1E9E591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Default="00837B43" w:rsidP="00367E0D">
      <w:pPr>
        <w:pStyle w:val="PL"/>
        <w:rPr>
          <w:snapToGrid w:val="0"/>
        </w:rPr>
      </w:pPr>
      <w:r w:rsidRPr="00EB0263">
        <w:rPr>
          <w:snapToGrid w:val="0"/>
        </w:rPr>
        <w:tab/>
        <w:t>iE-Extensions</w:t>
      </w:r>
      <w:r w:rsidRPr="00EB0263">
        <w:rPr>
          <w:snapToGrid w:val="0"/>
        </w:rPr>
        <w:tab/>
      </w:r>
      <w:r w:rsidRPr="00EB0263">
        <w:rPr>
          <w:snapToGrid w:val="0"/>
        </w:rPr>
        <w:tab/>
      </w:r>
      <w:r w:rsidRPr="00EB0263">
        <w:rPr>
          <w:snapToGrid w:val="0"/>
        </w:rPr>
        <w:tab/>
        <w:t xml:space="preserve">ProtocolExtensionContainer { { </w:t>
      </w:r>
      <w:r>
        <w:rPr>
          <w:snapToGrid w:val="0"/>
        </w:rPr>
        <w:t>FromEUTRANtoNGRAN-ExtIEs} }</w:t>
      </w:r>
      <w:r>
        <w:rPr>
          <w:snapToGrid w:val="0"/>
        </w:rPr>
        <w:tab/>
      </w:r>
      <w:r>
        <w:rPr>
          <w:snapToGrid w:val="0"/>
        </w:rPr>
        <w:tab/>
      </w:r>
      <w:r>
        <w:rPr>
          <w:snapToGrid w:val="0"/>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Default="00837B43" w:rsidP="00367E0D">
      <w:pPr>
        <w:pStyle w:val="PL"/>
        <w:rPr>
          <w:snapToGrid w:val="0"/>
        </w:rPr>
      </w:pPr>
      <w:r w:rsidRPr="00EB0263">
        <w:rPr>
          <w:snapToGrid w:val="0"/>
        </w:rPr>
        <w:tab/>
        <w:t>iE-Extensions</w:t>
      </w:r>
      <w:r w:rsidRPr="00EB0263">
        <w:rPr>
          <w:snapToGrid w:val="0"/>
        </w:rPr>
        <w:tab/>
      </w:r>
      <w:r w:rsidRPr="00EB0263">
        <w:rPr>
          <w:snapToGrid w:val="0"/>
        </w:rPr>
        <w:tab/>
      </w:r>
      <w:r w:rsidRPr="00EB0263">
        <w:rPr>
          <w:snapToGrid w:val="0"/>
        </w:rPr>
        <w:tab/>
        <w:t xml:space="preserve">ProtocolExtensionContainer { { </w:t>
      </w:r>
      <w:r>
        <w:rPr>
          <w:snapToGrid w:val="0"/>
        </w:rPr>
        <w:t>FromNGRANtoEUTRAN-ExtIEs} }</w:t>
      </w:r>
      <w:r>
        <w:rPr>
          <w:snapToGrid w:val="0"/>
        </w:rPr>
        <w:tab/>
      </w:r>
      <w:r>
        <w:rPr>
          <w:snapToGrid w:val="0"/>
        </w:rPr>
        <w:tab/>
      </w:r>
      <w:r>
        <w:rPr>
          <w:snapToGrid w:val="0"/>
        </w:rPr>
        <w:tab/>
        <w:t>OPTIONAL</w:t>
      </w:r>
    </w:p>
    <w:p w14:paraId="11F34DB9" w14:textId="77777777" w:rsidR="00837B43" w:rsidRDefault="00837B43" w:rsidP="00367E0D">
      <w:pPr>
        <w:pStyle w:val="PL"/>
        <w:rPr>
          <w:snapToGrid w:val="0"/>
        </w:rPr>
      </w:pPr>
      <w:r>
        <w:rPr>
          <w:snapToGrid w:val="0"/>
        </w:rPr>
        <w:t>}</w:t>
      </w:r>
    </w:p>
    <w:p w14:paraId="3DF97891" w14:textId="77777777" w:rsidR="00837B43" w:rsidRPr="00EB0263" w:rsidRDefault="00837B43" w:rsidP="00367E0D">
      <w:pPr>
        <w:pStyle w:val="PL"/>
        <w:rPr>
          <w:snapToGrid w:val="0"/>
        </w:rPr>
      </w:pPr>
    </w:p>
    <w:p w14:paraId="26931BA8" w14:textId="77777777" w:rsidR="00837B43" w:rsidRPr="004B5CE3" w:rsidRDefault="00837B43" w:rsidP="00367E0D">
      <w:pPr>
        <w:pStyle w:val="PL"/>
        <w:rPr>
          <w:snapToGrid w:val="0"/>
        </w:rPr>
      </w:pPr>
      <w:r>
        <w:rPr>
          <w:snapToGrid w:val="0"/>
        </w:rPr>
        <w:t>FromNGRANtoEUTRAN</w:t>
      </w:r>
      <w:r w:rsidRPr="004B5CE3">
        <w:rPr>
          <w:snapToGrid w:val="0"/>
        </w:rPr>
        <w:t>-ExtIEs NGAP-PROTOCOL-EXTENSION ::= {</w:t>
      </w:r>
    </w:p>
    <w:p w14:paraId="7498D2B8" w14:textId="77777777" w:rsidR="00837B43" w:rsidRPr="004B5CE3" w:rsidRDefault="00837B43" w:rsidP="00367E0D">
      <w:pPr>
        <w:pStyle w:val="PL"/>
        <w:rPr>
          <w:snapToGrid w:val="0"/>
        </w:rPr>
      </w:pPr>
      <w:r w:rsidRPr="004B5CE3">
        <w:rPr>
          <w:snapToGrid w:val="0"/>
        </w:rPr>
        <w:tab/>
        <w:t>...</w:t>
      </w:r>
    </w:p>
    <w:p w14:paraId="25D8E31E" w14:textId="77777777" w:rsidR="00837B43" w:rsidRDefault="00837B43" w:rsidP="00367E0D">
      <w:pPr>
        <w:pStyle w:val="PL"/>
        <w:rPr>
          <w:snapToGrid w:val="0"/>
        </w:rPr>
      </w:pPr>
      <w:r>
        <w:rPr>
          <w:snapToGrid w:val="0"/>
        </w:rPr>
        <w:t>}</w:t>
      </w:r>
    </w:p>
    <w:p w14:paraId="0C8DBC8F" w14:textId="77777777" w:rsidR="009B75C3" w:rsidRPr="001D2E49" w:rsidRDefault="009B75C3" w:rsidP="009B75C3">
      <w:pPr>
        <w:pStyle w:val="PL"/>
        <w:rPr>
          <w:noProof w:val="0"/>
          <w:snapToGrid w:val="0"/>
        </w:rPr>
      </w:pPr>
    </w:p>
    <w:p w14:paraId="34877871" w14:textId="77777777" w:rsidR="009B75C3" w:rsidRPr="001D2E49" w:rsidRDefault="009B75C3" w:rsidP="009B75C3">
      <w:pPr>
        <w:pStyle w:val="PL"/>
        <w:outlineLvl w:val="3"/>
        <w:rPr>
          <w:noProof w:val="0"/>
          <w:snapToGrid w:val="0"/>
        </w:rPr>
      </w:pPr>
      <w:r w:rsidRPr="001D2E49">
        <w:rPr>
          <w:noProof w:val="0"/>
          <w:snapToGrid w:val="0"/>
        </w:rPr>
        <w:t>-- G</w:t>
      </w:r>
    </w:p>
    <w:p w14:paraId="4C244D42" w14:textId="77777777" w:rsidR="009B75C3" w:rsidRPr="001D2E49" w:rsidRDefault="009B75C3" w:rsidP="009B75C3">
      <w:pPr>
        <w:pStyle w:val="PL"/>
        <w:rPr>
          <w:noProof w:val="0"/>
          <w:snapToGrid w:val="0"/>
        </w:rPr>
      </w:pPr>
    </w:p>
    <w:p w14:paraId="27B4BE63" w14:textId="77777777" w:rsidR="009B75C3" w:rsidRPr="001D2E49" w:rsidRDefault="009B75C3" w:rsidP="009B75C3">
      <w:pPr>
        <w:pStyle w:val="PL"/>
        <w:rPr>
          <w:noProof w:val="0"/>
          <w:snapToGrid w:val="0"/>
        </w:rPr>
      </w:pPr>
      <w:r w:rsidRPr="001D2E49">
        <w:rPr>
          <w:noProof w:val="0"/>
          <w:snapToGrid w:val="0"/>
        </w:rPr>
        <w:t>GBR-QosInformation ::= SEQUENCE {</w:t>
      </w:r>
    </w:p>
    <w:p w14:paraId="5BF89489" w14:textId="77777777" w:rsidR="009B75C3" w:rsidRPr="001D2E49" w:rsidRDefault="009B75C3" w:rsidP="009B75C3">
      <w:pPr>
        <w:pStyle w:val="PL"/>
        <w:rPr>
          <w:noProof w:val="0"/>
          <w:snapToGrid w:val="0"/>
        </w:rPr>
      </w:pPr>
      <w:r w:rsidRPr="001D2E49">
        <w:rPr>
          <w:noProof w:val="0"/>
          <w:snapToGrid w:val="0"/>
        </w:rPr>
        <w:tab/>
        <w:t>maximumFlowBitRateDL</w:t>
      </w:r>
      <w:r w:rsidRPr="001D2E49">
        <w:rPr>
          <w:noProof w:val="0"/>
          <w:snapToGrid w:val="0"/>
        </w:rPr>
        <w:tab/>
      </w:r>
      <w:r w:rsidRPr="001D2E49">
        <w:rPr>
          <w:noProof w:val="0"/>
          <w:snapToGrid w:val="0"/>
        </w:rPr>
        <w:tab/>
        <w:t>BitRate,</w:t>
      </w:r>
    </w:p>
    <w:p w14:paraId="6A672AED" w14:textId="77777777" w:rsidR="009B75C3" w:rsidRPr="001D2E49" w:rsidRDefault="009B75C3" w:rsidP="009B75C3">
      <w:pPr>
        <w:pStyle w:val="PL"/>
        <w:rPr>
          <w:noProof w:val="0"/>
          <w:snapToGrid w:val="0"/>
        </w:rPr>
      </w:pPr>
      <w:r w:rsidRPr="001D2E49">
        <w:rPr>
          <w:noProof w:val="0"/>
          <w:snapToGrid w:val="0"/>
        </w:rPr>
        <w:tab/>
        <w:t>maximumFlowBitRateUL</w:t>
      </w:r>
      <w:r w:rsidRPr="001D2E49">
        <w:rPr>
          <w:noProof w:val="0"/>
          <w:snapToGrid w:val="0"/>
        </w:rPr>
        <w:tab/>
      </w:r>
      <w:r w:rsidRPr="001D2E49">
        <w:rPr>
          <w:noProof w:val="0"/>
          <w:snapToGrid w:val="0"/>
        </w:rPr>
        <w:tab/>
        <w:t>BitRate,</w:t>
      </w:r>
    </w:p>
    <w:p w14:paraId="12E6BA2A" w14:textId="77777777" w:rsidR="009B75C3" w:rsidRPr="001D2E49" w:rsidRDefault="009B75C3" w:rsidP="009B75C3">
      <w:pPr>
        <w:pStyle w:val="PL"/>
        <w:rPr>
          <w:noProof w:val="0"/>
          <w:snapToGrid w:val="0"/>
        </w:rPr>
      </w:pPr>
      <w:r w:rsidRPr="001D2E49">
        <w:rPr>
          <w:noProof w:val="0"/>
          <w:snapToGrid w:val="0"/>
        </w:rPr>
        <w:tab/>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912DDF" w:rsidRDefault="00214617" w:rsidP="00367E0D">
      <w:pPr>
        <w:pStyle w:val="PL"/>
        <w:rPr>
          <w:snapToGrid w:val="0"/>
        </w:rPr>
      </w:pPr>
      <w:r w:rsidRPr="00912DDF">
        <w:rPr>
          <w:snapToGrid w:val="0"/>
        </w:rPr>
        <w:tab/>
        <w:t>iE-Extensions</w:t>
      </w:r>
      <w:r w:rsidRPr="00912DDF">
        <w:rPr>
          <w:snapToGrid w:val="0"/>
        </w:rPr>
        <w:tab/>
      </w:r>
      <w:r w:rsidRPr="00912DDF">
        <w:rPr>
          <w:snapToGrid w:val="0"/>
        </w:rPr>
        <w:tab/>
      </w:r>
      <w:r w:rsidRPr="00912DDF">
        <w:rPr>
          <w:snapToGrid w:val="0"/>
        </w:rPr>
        <w:tab/>
        <w:t>ProtocolExtensionContainer { {GlobalENB-ID-ExtIEs} }</w:t>
      </w:r>
      <w:r w:rsidRPr="00912DDF">
        <w:rPr>
          <w:snapToGrid w:val="0"/>
        </w:rPr>
        <w:tab/>
      </w:r>
      <w:r w:rsidRPr="00912DDF">
        <w:rPr>
          <w:snapToGrid w:val="0"/>
        </w:rPr>
        <w:tab/>
        <w:t>OPTIONAL,</w:t>
      </w:r>
    </w:p>
    <w:p w14:paraId="5A8C5E02" w14:textId="77777777" w:rsidR="00214617" w:rsidRPr="00912DDF" w:rsidRDefault="00214617" w:rsidP="00367E0D">
      <w:pPr>
        <w:pStyle w:val="PL"/>
        <w:rPr>
          <w:snapToGrid w:val="0"/>
        </w:rPr>
      </w:pPr>
      <w:r w:rsidRPr="00912DDF">
        <w:rPr>
          <w:snapToGrid w:val="0"/>
        </w:rPr>
        <w:tab/>
        <w:t>...</w:t>
      </w:r>
    </w:p>
    <w:p w14:paraId="55FF4A9E" w14:textId="77777777" w:rsidR="00214617" w:rsidRPr="00912DDF" w:rsidRDefault="00214617" w:rsidP="00367E0D">
      <w:pPr>
        <w:pStyle w:val="PL"/>
        <w:rPr>
          <w:snapToGrid w:val="0"/>
        </w:rPr>
      </w:pPr>
      <w:r w:rsidRPr="00912DDF">
        <w:rPr>
          <w:snapToGrid w:val="0"/>
        </w:rPr>
        <w:t>}</w:t>
      </w:r>
    </w:p>
    <w:p w14:paraId="3DDE6BB6" w14:textId="77777777" w:rsidR="00214617" w:rsidRPr="00912DDF" w:rsidRDefault="00214617" w:rsidP="00367E0D">
      <w:pPr>
        <w:pStyle w:val="PL"/>
        <w:rPr>
          <w:snapToGrid w:val="0"/>
        </w:rPr>
      </w:pPr>
    </w:p>
    <w:p w14:paraId="18D6F691" w14:textId="77777777" w:rsidR="00214617" w:rsidRPr="00912DDF" w:rsidRDefault="00214617" w:rsidP="00367E0D">
      <w:pPr>
        <w:pStyle w:val="PL"/>
        <w:rPr>
          <w:snapToGrid w:val="0"/>
        </w:rPr>
      </w:pPr>
      <w:r w:rsidRPr="00912DDF">
        <w:rPr>
          <w:snapToGrid w:val="0"/>
        </w:rPr>
        <w:t xml:space="preserve">GlobalENB-ID-ExtIEs </w:t>
      </w:r>
      <w:r w:rsidRPr="004B5CE3">
        <w:rPr>
          <w:snapToGrid w:val="0"/>
        </w:rPr>
        <w:t>NGAP-PROTOCOL-EXTENSION</w:t>
      </w:r>
      <w:r>
        <w:rPr>
          <w:snapToGrid w:val="0"/>
        </w:rPr>
        <w:t xml:space="preserve"> </w:t>
      </w:r>
      <w:r w:rsidRPr="00912DDF">
        <w:rPr>
          <w:snapToGrid w:val="0"/>
        </w:rPr>
        <w:t>::= {</w:t>
      </w:r>
    </w:p>
    <w:p w14:paraId="09BDDD2A" w14:textId="77777777" w:rsidR="00214617" w:rsidRPr="00912DDF" w:rsidRDefault="00214617" w:rsidP="00367E0D">
      <w:pPr>
        <w:pStyle w:val="PL"/>
        <w:rPr>
          <w:snapToGrid w:val="0"/>
        </w:rPr>
      </w:pPr>
      <w:r w:rsidRPr="00912DDF">
        <w:rPr>
          <w:snapToGrid w:val="0"/>
        </w:rPr>
        <w:tab/>
        <w:t>...</w:t>
      </w:r>
    </w:p>
    <w:p w14:paraId="53DA487B" w14:textId="77777777" w:rsidR="00214617" w:rsidRPr="00912DDF" w:rsidRDefault="00214617" w:rsidP="00367E0D">
      <w:pPr>
        <w:pStyle w:val="PL"/>
        <w:rPr>
          <w:snapToGrid w:val="0"/>
        </w:rPr>
      </w:pPr>
      <w:r w:rsidRPr="00912DDF">
        <w:rPr>
          <w:snapToGrid w:val="0"/>
        </w:rPr>
        <w:t>}</w:t>
      </w:r>
    </w:p>
    <w:p w14:paraId="781B87AC" w14:textId="77777777" w:rsidR="00214617" w:rsidRDefault="00214617" w:rsidP="00367E0D">
      <w:pPr>
        <w:pStyle w:val="PL"/>
        <w:rPr>
          <w:snapToGrid w:val="0"/>
        </w:rPr>
      </w:pPr>
    </w:p>
    <w:p w14:paraId="5330CE64" w14:textId="77777777" w:rsidR="009B75C3" w:rsidRPr="001D2E49" w:rsidRDefault="009B75C3" w:rsidP="00501599">
      <w:pPr>
        <w:pStyle w:val="PL"/>
        <w:rPr>
          <w:snapToGrid w:val="0"/>
        </w:rPr>
      </w:pPr>
    </w:p>
    <w:p w14:paraId="126AA461" w14:textId="77777777" w:rsidR="009B75C3" w:rsidRPr="001D2E49" w:rsidRDefault="009B75C3" w:rsidP="009B75C3">
      <w:pPr>
        <w:pStyle w:val="PL"/>
        <w:rPr>
          <w:noProof w:val="0"/>
          <w:snapToGrid w:val="0"/>
        </w:rPr>
      </w:pPr>
      <w:r w:rsidRPr="001D2E49">
        <w:rPr>
          <w:noProof w:val="0"/>
          <w:snapToGrid w:val="0"/>
        </w:rPr>
        <w:t>GlobalGNB-ID ::= SEQUENCE {</w:t>
      </w:r>
    </w:p>
    <w:p w14:paraId="2030CCB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0B2B7503"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GNB-ID,</w:t>
      </w:r>
    </w:p>
    <w:p w14:paraId="1D349B5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{GlobalGNB-ID-ExtIEs} } OPTIONAL,</w:t>
      </w:r>
    </w:p>
    <w:p w14:paraId="0638AC6E" w14:textId="77777777" w:rsidR="009B75C3" w:rsidRPr="001D2E49" w:rsidRDefault="009B75C3" w:rsidP="009B75C3">
      <w:pPr>
        <w:pStyle w:val="PL"/>
        <w:rPr>
          <w:noProof w:val="0"/>
          <w:snapToGrid w:val="0"/>
        </w:rPr>
      </w:pPr>
      <w:r w:rsidRPr="001D2E49">
        <w:rPr>
          <w:noProof w:val="0"/>
          <w:snapToGrid w:val="0"/>
        </w:rPr>
        <w:tab/>
        <w:t>...</w:t>
      </w:r>
    </w:p>
    <w:p w14:paraId="473BBE8B" w14:textId="77777777" w:rsidR="009B75C3" w:rsidRPr="001D2E49" w:rsidRDefault="009B75C3" w:rsidP="009B75C3">
      <w:pPr>
        <w:pStyle w:val="PL"/>
        <w:rPr>
          <w:noProof w:val="0"/>
          <w:snapToGrid w:val="0"/>
        </w:rPr>
      </w:pPr>
      <w:r w:rsidRPr="001D2E49">
        <w:rPr>
          <w:noProof w:val="0"/>
          <w:snapToGrid w:val="0"/>
        </w:rPr>
        <w:t>}</w:t>
      </w:r>
    </w:p>
    <w:p w14:paraId="5A09B861" w14:textId="77777777" w:rsidR="009B75C3" w:rsidRPr="001D2E49" w:rsidRDefault="009B75C3" w:rsidP="009B75C3">
      <w:pPr>
        <w:pStyle w:val="PL"/>
        <w:rPr>
          <w:noProof w:val="0"/>
          <w:snapToGrid w:val="0"/>
        </w:rPr>
      </w:pPr>
    </w:p>
    <w:p w14:paraId="41F351EE" w14:textId="77777777" w:rsidR="009B75C3" w:rsidRPr="001D2E49" w:rsidRDefault="009B75C3" w:rsidP="009B75C3">
      <w:pPr>
        <w:pStyle w:val="PL"/>
        <w:rPr>
          <w:noProof w:val="0"/>
          <w:snapToGrid w:val="0"/>
        </w:rPr>
      </w:pPr>
      <w:r w:rsidRPr="001D2E49">
        <w:rPr>
          <w:noProof w:val="0"/>
          <w:snapToGrid w:val="0"/>
        </w:rPr>
        <w:t>GlobalGNB-ID-ExtIEs NGAP-PROTOCOL-EXTENSION ::= {</w:t>
      </w:r>
    </w:p>
    <w:p w14:paraId="2E9AF87F" w14:textId="77777777" w:rsidR="009B75C3" w:rsidRPr="001D2E49" w:rsidRDefault="009B75C3" w:rsidP="009B75C3">
      <w:pPr>
        <w:pStyle w:val="PL"/>
        <w:rPr>
          <w:noProof w:val="0"/>
          <w:snapToGrid w:val="0"/>
        </w:rPr>
      </w:pPr>
      <w:r w:rsidRPr="001D2E49">
        <w:rPr>
          <w:noProof w:val="0"/>
          <w:snapToGrid w:val="0"/>
        </w:rPr>
        <w:tab/>
        <w:t>...</w:t>
      </w:r>
    </w:p>
    <w:p w14:paraId="0A3BDC3C" w14:textId="77777777" w:rsidR="009B75C3" w:rsidRPr="001D2E49" w:rsidRDefault="009B75C3" w:rsidP="009B75C3">
      <w:pPr>
        <w:pStyle w:val="PL"/>
        <w:rPr>
          <w:noProof w:val="0"/>
          <w:snapToGrid w:val="0"/>
        </w:rPr>
      </w:pPr>
      <w:r w:rsidRPr="001D2E49">
        <w:rPr>
          <w:noProof w:val="0"/>
          <w:snapToGrid w:val="0"/>
        </w:rPr>
        <w:t>}</w:t>
      </w:r>
    </w:p>
    <w:p w14:paraId="357C90D6" w14:textId="77777777" w:rsidR="009B75C3" w:rsidRPr="001D2E49" w:rsidRDefault="009B75C3" w:rsidP="009B75C3">
      <w:pPr>
        <w:pStyle w:val="PL"/>
        <w:rPr>
          <w:noProof w:val="0"/>
          <w:snapToGrid w:val="0"/>
        </w:rPr>
      </w:pPr>
    </w:p>
    <w:p w14:paraId="06CD2D93" w14:textId="77777777" w:rsidR="009B75C3" w:rsidRPr="001D2E49" w:rsidRDefault="009B75C3" w:rsidP="009B75C3">
      <w:pPr>
        <w:pStyle w:val="PL"/>
        <w:rPr>
          <w:noProof w:val="0"/>
          <w:snapToGrid w:val="0"/>
        </w:rPr>
      </w:pPr>
      <w:r w:rsidRPr="001D2E49">
        <w:rPr>
          <w:noProof w:val="0"/>
          <w:snapToGrid w:val="0"/>
        </w:rPr>
        <w:t>GlobalN3IWF-ID ::= SEQUENCE {</w:t>
      </w:r>
    </w:p>
    <w:p w14:paraId="085A0CF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01B0FC50"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t>N3IWF-ID,</w:t>
      </w:r>
    </w:p>
    <w:p w14:paraId="7DCC379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{GlobalN3IWF-ID-ExtIEs} } OPTIONAL,</w:t>
      </w:r>
    </w:p>
    <w:p w14:paraId="1E7D9458" w14:textId="77777777" w:rsidR="009B75C3" w:rsidRPr="001D2E49" w:rsidRDefault="009B75C3" w:rsidP="009B75C3">
      <w:pPr>
        <w:pStyle w:val="PL"/>
        <w:rPr>
          <w:noProof w:val="0"/>
          <w:snapToGrid w:val="0"/>
        </w:rPr>
      </w:pPr>
      <w:r w:rsidRPr="001D2E49">
        <w:rPr>
          <w:noProof w:val="0"/>
          <w:snapToGrid w:val="0"/>
        </w:rPr>
        <w:tab/>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{GlobalNgENB-ID-ExtIEs} } OPTIONAL,</w:t>
      </w:r>
    </w:p>
    <w:p w14:paraId="4FD105E5" w14:textId="77777777" w:rsidR="009B75C3" w:rsidRPr="001D2E49" w:rsidRDefault="009B75C3" w:rsidP="009B75C3">
      <w:pPr>
        <w:pStyle w:val="PL"/>
        <w:rPr>
          <w:noProof w:val="0"/>
          <w:snapToGrid w:val="0"/>
        </w:rPr>
      </w:pPr>
      <w:r w:rsidRPr="001D2E49">
        <w:rPr>
          <w:noProof w:val="0"/>
          <w:snapToGrid w:val="0"/>
        </w:rPr>
        <w:tab/>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sidRPr="00691055">
        <w:rPr>
          <w:noProof w:val="0"/>
          <w:snapToGrid w:val="0"/>
        </w:rPr>
        <w:t xml:space="preserve"> </w:t>
      </w:r>
      <w:r>
        <w:rPr>
          <w:noProof w:val="0"/>
          <w:snapToGrid w:val="0"/>
        </w:rPr>
        <w:t>GlobalW-AGF</w:t>
      </w:r>
      <w:r w:rsidRPr="001D2E49">
        <w:rPr>
          <w:noProof w:val="0"/>
          <w:snapToGrid w:val="0"/>
        </w:rPr>
        <w:t>-ID-ExtIEs} } OPTIONAL,</w:t>
      </w:r>
    </w:p>
    <w:p w14:paraId="78110930" w14:textId="77777777" w:rsidR="0011392C" w:rsidRPr="001D2E49" w:rsidRDefault="0011392C" w:rsidP="0011392C">
      <w:pPr>
        <w:pStyle w:val="PL"/>
        <w:rPr>
          <w:noProof w:val="0"/>
          <w:snapToGrid w:val="0"/>
        </w:rPr>
      </w:pPr>
      <w:r w:rsidRPr="001D2E49">
        <w:rPr>
          <w:noProof w:val="0"/>
          <w:snapToGrid w:val="0"/>
        </w:rPr>
        <w:tab/>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1D2E49" w:rsidRDefault="009B75C3" w:rsidP="009B75C3">
      <w:pPr>
        <w:pStyle w:val="PL"/>
        <w:rPr>
          <w:noProof w:val="0"/>
        </w:rPr>
      </w:pPr>
      <w:r w:rsidRPr="001D2E49">
        <w:rPr>
          <w:noProof w:val="0"/>
        </w:rPr>
        <w:tab/>
        <w:t>iE-Extensions</w:t>
      </w:r>
      <w:r w:rsidRPr="001D2E49">
        <w:rPr>
          <w:noProof w:val="0"/>
        </w:rPr>
        <w:tab/>
      </w:r>
      <w:r w:rsidRPr="001D2E49">
        <w:rPr>
          <w:noProof w:val="0"/>
        </w:rPr>
        <w:tab/>
        <w:t>ProtocolExtensionContainer { {GTPTunnel-ExtIEs} } OPTIONAL,</w:t>
      </w:r>
    </w:p>
    <w:p w14:paraId="794A08C7" w14:textId="77777777" w:rsidR="009B75C3" w:rsidRPr="001D2E49" w:rsidRDefault="009B75C3" w:rsidP="009B75C3">
      <w:pPr>
        <w:pStyle w:val="PL"/>
        <w:rPr>
          <w:noProof w:val="0"/>
        </w:rPr>
      </w:pPr>
      <w:r w:rsidRPr="001D2E49">
        <w:rPr>
          <w:noProof w:val="0"/>
        </w:rPr>
        <w:tab/>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2EDC9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{HandoverPreparationUnsuccessfulTransfer-ExtIEs} }</w:t>
      </w:r>
      <w:r w:rsidRPr="001D2E49">
        <w:rPr>
          <w:noProof w:val="0"/>
          <w:snapToGrid w:val="0"/>
        </w:rPr>
        <w:tab/>
        <w:t>OPTIONAL,</w:t>
      </w:r>
    </w:p>
    <w:p w14:paraId="77D1E5C5" w14:textId="77777777" w:rsidR="009B75C3" w:rsidRPr="001D2E49" w:rsidRDefault="009B75C3" w:rsidP="009B75C3">
      <w:pPr>
        <w:pStyle w:val="PL"/>
        <w:rPr>
          <w:noProof w:val="0"/>
          <w:snapToGrid w:val="0"/>
        </w:rPr>
      </w:pPr>
      <w:r w:rsidRPr="001D2E49">
        <w:rPr>
          <w:noProof w:val="0"/>
          <w:snapToGrid w:val="0"/>
        </w:rPr>
        <w:tab/>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0A31CE" w:rsidRDefault="00214617" w:rsidP="00367E0D">
      <w:pPr>
        <w:pStyle w:val="PL"/>
        <w:rPr>
          <w:noProof w:val="0"/>
          <w:snapToGrid w:val="0"/>
        </w:rPr>
      </w:pPr>
      <w:r>
        <w:rPr>
          <w:noProof w:val="0"/>
          <w:snapToGrid w:val="0"/>
        </w:rPr>
        <w:tab/>
        <w:t>handover</w:t>
      </w:r>
      <w:r w:rsidRPr="000A31CE">
        <w:rPr>
          <w:noProof w:val="0"/>
          <w:snapToGrid w:val="0"/>
        </w:rPr>
        <w:t>Cause</w:t>
      </w:r>
      <w:r>
        <w:rPr>
          <w:noProof w:val="0"/>
          <w:snapToGrid w:val="0"/>
        </w:rPr>
        <w:tab/>
      </w:r>
      <w:r>
        <w:rPr>
          <w:noProof w:val="0"/>
          <w:snapToGrid w:val="0"/>
        </w:rPr>
        <w:tab/>
      </w:r>
      <w:r>
        <w:rPr>
          <w:noProof w:val="0"/>
          <w:snapToGrid w:val="0"/>
        </w:rPr>
        <w:tab/>
      </w:r>
      <w:r>
        <w:rPr>
          <w:noProof w:val="0"/>
          <w:snapToGrid w:val="0"/>
        </w:rPr>
        <w:tab/>
        <w:t>Cause,</w:t>
      </w:r>
    </w:p>
    <w:p w14:paraId="41B8EDBD"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ourcecellCGI</w:t>
      </w:r>
      <w:r>
        <w:rPr>
          <w:noProof w:val="0"/>
          <w:snapToGrid w:val="0"/>
        </w:rPr>
        <w:tab/>
      </w:r>
      <w:r>
        <w:rPr>
          <w:noProof w:val="0"/>
          <w:snapToGrid w:val="0"/>
        </w:rPr>
        <w:tab/>
      </w:r>
      <w:r>
        <w:rPr>
          <w:noProof w:val="0"/>
          <w:snapToGrid w:val="0"/>
        </w:rPr>
        <w:tab/>
      </w:r>
      <w:r>
        <w:rPr>
          <w:noProof w:val="0"/>
          <w:snapToGrid w:val="0"/>
        </w:rPr>
        <w:tab/>
        <w:t>NGRAN-CGI,</w:t>
      </w:r>
    </w:p>
    <w:p w14:paraId="6E85359D" w14:textId="77777777" w:rsidR="00214617" w:rsidRDefault="00214617" w:rsidP="00367E0D">
      <w:pPr>
        <w:pStyle w:val="PL"/>
        <w:rPr>
          <w:noProof w:val="0"/>
          <w:snapToGrid w:val="0"/>
        </w:rPr>
      </w:pPr>
      <w:r>
        <w:rPr>
          <w:noProof w:val="0"/>
          <w:snapToGrid w:val="0"/>
        </w:rPr>
        <w:tab/>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FE9F8D2" w14:textId="77777777" w:rsidR="00214617" w:rsidRPr="004B5CE3" w:rsidRDefault="00214617" w:rsidP="00367E0D">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rFonts w:hint="eastAsia"/>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{InfoOnRecommendedCellsAndRANNodesForPaging-ExtIEs} }</w:t>
      </w:r>
      <w:r w:rsidRPr="001D2E49">
        <w:rPr>
          <w:noProof w:val="0"/>
          <w:snapToGrid w:val="0"/>
        </w:rPr>
        <w:tab/>
        <w:t>OPTIONAL,</w:t>
      </w:r>
    </w:p>
    <w:p w14:paraId="193B706B" w14:textId="77777777" w:rsidR="009B75C3" w:rsidRPr="001D2E49" w:rsidRDefault="009B75C3" w:rsidP="009B75C3">
      <w:pPr>
        <w:pStyle w:val="PL"/>
        <w:rPr>
          <w:noProof w:val="0"/>
          <w:snapToGrid w:val="0"/>
        </w:rPr>
      </w:pPr>
      <w:r w:rsidRPr="001D2E49">
        <w:rPr>
          <w:noProof w:val="0"/>
          <w:snapToGrid w:val="0"/>
        </w:rPr>
        <w:tab/>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1546" w:name="OLE_LINK67"/>
      <w:r w:rsidR="00C3419D">
        <w:rPr>
          <w:snapToGrid w:val="0"/>
        </w:rPr>
        <w:tab/>
      </w:r>
      <w:r w:rsidR="00C3419D">
        <w:rPr>
          <w:snapToGrid w:val="0"/>
        </w:rPr>
        <w:tab/>
      </w:r>
      <w:r w:rsidR="00C3419D">
        <w:rPr>
          <w:snapToGrid w:val="0"/>
        </w:rPr>
        <w:tab/>
      </w:r>
      <w:r>
        <w:rPr>
          <w:noProof w:val="0"/>
          <w:snapToGrid w:val="0"/>
        </w:rPr>
        <w:t>M7Configuration</w:t>
      </w:r>
      <w:bookmarkEnd w:id="11546"/>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1547" w:name="OLE_LINK182"/>
      <w:r>
        <w:rPr>
          <w:noProof w:val="0"/>
          <w:snapToGrid w:val="0"/>
        </w:rPr>
        <w:tab/>
      </w:r>
      <w:r>
        <w:rPr>
          <w:noProof w:val="0"/>
          <w:snapToGrid w:val="0"/>
        </w:rPr>
        <w:tab/>
      </w:r>
      <w:r>
        <w:rPr>
          <w:noProof w:val="0"/>
          <w:snapToGrid w:val="0"/>
        </w:rPr>
        <w:tab/>
        <w:t>MDT-Location-Info</w:t>
      </w:r>
      <w:bookmarkEnd w:id="11547"/>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F34838" w:rsidRDefault="00F34838" w:rsidP="00F34838">
      <w:pPr>
        <w:pStyle w:val="PL"/>
        <w:rPr>
          <w:noProof w:val="0"/>
          <w:snapToGrid w:val="0"/>
        </w:rPr>
      </w:pPr>
      <w:r w:rsidRPr="00F34838">
        <w:rPr>
          <w:noProof w:val="0"/>
          <w:snapToGrid w:val="0"/>
        </w:rPr>
        <w:t>LAI ::= SEQUENCE {</w:t>
      </w:r>
    </w:p>
    <w:p w14:paraId="45474BDC" w14:textId="77777777" w:rsidR="00F34838" w:rsidRPr="00F34838" w:rsidRDefault="00F34838" w:rsidP="00F34838">
      <w:pPr>
        <w:pStyle w:val="PL"/>
        <w:rPr>
          <w:noProof w:val="0"/>
          <w:snapToGrid w:val="0"/>
        </w:rPr>
      </w:pPr>
      <w:r w:rsidRPr="00F34838">
        <w:rPr>
          <w:noProof w:val="0"/>
          <w:snapToGrid w:val="0"/>
        </w:rPr>
        <w:tab/>
        <w:t>pLMNidentity</w:t>
      </w:r>
      <w:r w:rsidRPr="00F34838">
        <w:rPr>
          <w:noProof w:val="0"/>
          <w:snapToGrid w:val="0"/>
        </w:rPr>
        <w:tab/>
      </w:r>
      <w:r w:rsidRPr="00F34838">
        <w:rPr>
          <w:noProof w:val="0"/>
          <w:snapToGrid w:val="0"/>
        </w:rPr>
        <w:tab/>
        <w:t>PLMNIdentity,</w:t>
      </w:r>
    </w:p>
    <w:p w14:paraId="5B360957" w14:textId="77777777" w:rsidR="00F34838" w:rsidRPr="00F34838" w:rsidRDefault="00F34838" w:rsidP="00F34838">
      <w:pPr>
        <w:pStyle w:val="PL"/>
        <w:rPr>
          <w:noProof w:val="0"/>
          <w:snapToGrid w:val="0"/>
        </w:rPr>
      </w:pPr>
      <w:r w:rsidRPr="00F34838">
        <w:rPr>
          <w:noProof w:val="0"/>
          <w:snapToGrid w:val="0"/>
        </w:rPr>
        <w:tab/>
        <w:t>lAC</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LAC,</w:t>
      </w:r>
    </w:p>
    <w:p w14:paraId="43114751" w14:textId="77777777" w:rsidR="00F34838" w:rsidRPr="00F34838" w:rsidRDefault="00F34838" w:rsidP="00F34838">
      <w:pPr>
        <w:pStyle w:val="PL"/>
        <w:rPr>
          <w:noProof w:val="0"/>
          <w:snapToGrid w:val="0"/>
        </w:rPr>
      </w:pPr>
      <w:r w:rsidRPr="00F34838">
        <w:rPr>
          <w:noProof w:val="0"/>
          <w:snapToGrid w:val="0"/>
        </w:rPr>
        <w:tab/>
        <w:t>iE-Extensions</w:t>
      </w:r>
      <w:r w:rsidRPr="00F34838">
        <w:rPr>
          <w:noProof w:val="0"/>
          <w:snapToGrid w:val="0"/>
        </w:rPr>
        <w:tab/>
      </w:r>
      <w:r w:rsidRPr="00F34838">
        <w:rPr>
          <w:noProof w:val="0"/>
          <w:snapToGrid w:val="0"/>
        </w:rPr>
        <w:tab/>
        <w:t>ProtocolExtensionContainer { {LAI-ExtIEs} } OPTIONAL,</w:t>
      </w:r>
    </w:p>
    <w:p w14:paraId="08E9B9CF" w14:textId="77777777" w:rsidR="00F34838" w:rsidRPr="00F34838" w:rsidRDefault="00F34838" w:rsidP="00F34838">
      <w:pPr>
        <w:pStyle w:val="PL"/>
        <w:rPr>
          <w:noProof w:val="0"/>
          <w:snapToGrid w:val="0"/>
        </w:rPr>
      </w:pPr>
      <w:r w:rsidRPr="00F34838">
        <w:rPr>
          <w:noProof w:val="0"/>
          <w:snapToGrid w:val="0"/>
        </w:rPr>
        <w:tab/>
        <w:t>...</w:t>
      </w:r>
    </w:p>
    <w:p w14:paraId="0989E357" w14:textId="77777777" w:rsidR="00F34838" w:rsidRPr="00F34838" w:rsidRDefault="00F34838" w:rsidP="00F34838">
      <w:pPr>
        <w:pStyle w:val="PL"/>
        <w:rPr>
          <w:noProof w:val="0"/>
          <w:snapToGrid w:val="0"/>
        </w:rPr>
      </w:pPr>
      <w:r w:rsidRPr="00F34838">
        <w:rPr>
          <w:noProof w:val="0"/>
          <w:snapToGrid w:val="0"/>
        </w:rPr>
        <w:t>}</w:t>
      </w:r>
    </w:p>
    <w:p w14:paraId="09E3295F" w14:textId="77777777" w:rsidR="00F34838" w:rsidRPr="00F34838" w:rsidRDefault="00F34838" w:rsidP="00F34838">
      <w:pPr>
        <w:pStyle w:val="PL"/>
        <w:rPr>
          <w:noProof w:val="0"/>
          <w:snapToGrid w:val="0"/>
        </w:rPr>
      </w:pPr>
    </w:p>
    <w:p w14:paraId="6AB6CDCB" w14:textId="77777777" w:rsidR="00F34838" w:rsidRPr="00F34838" w:rsidRDefault="00F34838" w:rsidP="00F34838">
      <w:pPr>
        <w:pStyle w:val="PL"/>
        <w:rPr>
          <w:noProof w:val="0"/>
          <w:snapToGrid w:val="0"/>
        </w:rPr>
      </w:pPr>
      <w:r w:rsidRPr="00F34838">
        <w:rPr>
          <w:noProof w:val="0"/>
          <w:snapToGrid w:val="0"/>
        </w:rPr>
        <w:t>LAI-ExtIEs NGAP-PROTOCOL-EXTENSION ::= {</w:t>
      </w:r>
    </w:p>
    <w:p w14:paraId="0201CC00" w14:textId="77777777" w:rsidR="00F34838" w:rsidRPr="00F34838" w:rsidRDefault="00F34838" w:rsidP="00F34838">
      <w:pPr>
        <w:pStyle w:val="PL"/>
        <w:rPr>
          <w:noProof w:val="0"/>
          <w:snapToGrid w:val="0"/>
        </w:rPr>
      </w:pPr>
      <w:r w:rsidRPr="00F34838">
        <w:rPr>
          <w:noProof w:val="0"/>
          <w:snapToGrid w:val="0"/>
        </w:rPr>
        <w:tab/>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1D2E49">
        <w:rPr>
          <w:noProof w:val="0"/>
          <w:snapToGrid w:val="0"/>
          <w:lang w:val="en-US"/>
        </w:rPr>
        <w:t>iE-Extensions</w:t>
      </w:r>
      <w:r w:rsidRPr="001D2E49">
        <w:rPr>
          <w:noProof w:val="0"/>
          <w:snapToGrid w:val="0"/>
          <w:lang w:val="en-US"/>
        </w:rPr>
        <w:tab/>
      </w:r>
      <w:r w:rsidRPr="001D2E49">
        <w:rPr>
          <w:noProof w:val="0"/>
          <w:snapToGrid w:val="0"/>
          <w:lang w:val="en-US"/>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1D2E49" w:rsidRDefault="009B75C3" w:rsidP="009B75C3">
      <w:pPr>
        <w:pStyle w:val="PL"/>
        <w:rPr>
          <w:noProof w:val="0"/>
          <w:lang w:eastAsia="zh-CN"/>
        </w:rPr>
      </w:pPr>
      <w:r w:rsidRPr="001D2E49">
        <w:rPr>
          <w:noProof w:val="0"/>
          <w:snapToGrid w:val="0"/>
          <w:lang w:eastAsia="zh-CN"/>
        </w:rPr>
        <w:tab/>
      </w:r>
      <w:r w:rsidRPr="001D2E49">
        <w:rPr>
          <w:noProof w:val="0"/>
          <w:snapToGrid w:val="0"/>
        </w:rPr>
        <w:t>iE-Extensions</w:t>
      </w:r>
      <w:r w:rsidRPr="001D2E49">
        <w:rPr>
          <w:noProof w:val="0"/>
          <w:snapToGrid w:val="0"/>
        </w:rPr>
        <w:tab/>
      </w:r>
      <w:r w:rsidRPr="001D2E49">
        <w:rPr>
          <w:noProof w:val="0"/>
          <w:snapToGrid w:val="0"/>
        </w:rPr>
        <w:tab/>
        <w:t>ProtocolExtensionContainer { {</w:t>
      </w:r>
      <w:r w:rsidRPr="001D2E49">
        <w:rPr>
          <w:noProof w:val="0"/>
          <w:lang w:eastAsia="zh-CN"/>
        </w:rPr>
        <w:t>LocationReportingRequest</w:t>
      </w:r>
      <w:r w:rsidRPr="001D2E49">
        <w:rPr>
          <w:noProof w:val="0"/>
        </w:rPr>
        <w:t>Type</w:t>
      </w:r>
      <w:r w:rsidRPr="001D2E49">
        <w:rPr>
          <w:noProof w:val="0"/>
          <w:snapToGrid w:val="0"/>
        </w:rPr>
        <w:t>-ExtIEs} }</w:t>
      </w:r>
      <w:r w:rsidRPr="001D2E49">
        <w:rPr>
          <w:noProof w:val="0"/>
          <w:snapToGrid w:val="0"/>
        </w:rPr>
        <w:tab/>
      </w:r>
      <w:r w:rsidRPr="001D2E49">
        <w:rPr>
          <w:noProof w:val="0"/>
          <w:snapToGrid w:val="0"/>
        </w:rPr>
        <w:tab/>
        <w:t>OPTIONAL,</w:t>
      </w:r>
    </w:p>
    <w:p w14:paraId="21B61FE8" w14:textId="77777777" w:rsidR="009B75C3" w:rsidRPr="001D2E49" w:rsidRDefault="009B75C3" w:rsidP="009B75C3">
      <w:pPr>
        <w:pStyle w:val="PL"/>
        <w:rPr>
          <w:noProof w:val="0"/>
        </w:rPr>
      </w:pPr>
      <w:r w:rsidRPr="001D2E49">
        <w:rPr>
          <w:noProof w:val="0"/>
        </w:rPr>
        <w:tab/>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Default="00264A81" w:rsidP="00264A81">
      <w:pPr>
        <w:pStyle w:val="PL"/>
        <w:rPr>
          <w:snapToGrid w:val="0"/>
          <w:lang w:val="fr-FR"/>
        </w:rPr>
      </w:pPr>
      <w:r>
        <w:rPr>
          <w:noProof w:val="0"/>
          <w:snapToGrid w:val="0"/>
        </w:rPr>
        <w:tab/>
      </w:r>
      <w:r w:rsidRPr="00E2459B">
        <w:rPr>
          <w:snapToGrid w:val="0"/>
          <w:lang w:val="fr-FR"/>
        </w:rPr>
        <w:t>sensorMeasurementConfiguration</w:t>
      </w:r>
      <w:r w:rsidRPr="00E2459B">
        <w:rPr>
          <w:snapToGrid w:val="0"/>
          <w:lang w:val="fr-FR"/>
        </w:rPr>
        <w:tab/>
      </w:r>
      <w:r w:rsidRPr="00E2459B">
        <w:rPr>
          <w:snapToGrid w:val="0"/>
          <w:lang w:val="fr-FR"/>
        </w:rPr>
        <w:tab/>
        <w:t>SensorMeasurementConfiguration</w:t>
      </w:r>
      <w:r w:rsidRPr="00E2459B">
        <w:rPr>
          <w:snapToGrid w:val="0"/>
          <w:lang w:val="fr-FR"/>
        </w:rPr>
        <w:tab/>
      </w:r>
      <w:r w:rsidRPr="00E2459B">
        <w:rPr>
          <w:snapToGrid w:val="0"/>
          <w:lang w:val="fr-FR"/>
        </w:rPr>
        <w:tab/>
        <w:t>OPTIONAL,</w:t>
      </w:r>
    </w:p>
    <w:p w14:paraId="702D9634" w14:textId="77777777" w:rsidR="00264A81" w:rsidRDefault="00264A81" w:rsidP="00264A81">
      <w:pPr>
        <w:pStyle w:val="PL"/>
        <w:rPr>
          <w:noProof w:val="0"/>
          <w:snapToGrid w:val="0"/>
          <w:lang w:val="fr-FR"/>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E2459B" w:rsidRDefault="00264A81" w:rsidP="00264A81">
      <w:pPr>
        <w:pStyle w:val="PL"/>
        <w:rPr>
          <w:noProof w:val="0"/>
          <w:snapToGrid w:val="0"/>
          <w:lang w:val="fr-FR"/>
        </w:rPr>
      </w:pPr>
      <w:r w:rsidRPr="00E2459B">
        <w:rPr>
          <w:noProof w:val="0"/>
          <w:snapToGrid w:val="0"/>
          <w:lang w:val="fr-FR"/>
        </w:rPr>
        <w:tab/>
        <w:t>...</w:t>
      </w:r>
    </w:p>
    <w:p w14:paraId="465C29DC" w14:textId="77777777" w:rsidR="00264A81" w:rsidRPr="00E2459B" w:rsidRDefault="00264A81" w:rsidP="00264A81">
      <w:pPr>
        <w:pStyle w:val="PL"/>
        <w:rPr>
          <w:noProof w:val="0"/>
          <w:snapToGrid w:val="0"/>
          <w:lang w:val="fr-FR"/>
        </w:rPr>
      </w:pPr>
      <w:r w:rsidRPr="00E2459B">
        <w:rPr>
          <w:noProof w:val="0"/>
          <w:snapToGrid w:val="0"/>
          <w:lang w:val="fr-FR"/>
        </w:rPr>
        <w:t>}</w:t>
      </w:r>
    </w:p>
    <w:p w14:paraId="58BEC97E" w14:textId="77777777" w:rsidR="00264A81" w:rsidRPr="00E2459B" w:rsidRDefault="00264A81" w:rsidP="00264A81">
      <w:pPr>
        <w:pStyle w:val="PL"/>
        <w:rPr>
          <w:noProof w:val="0"/>
          <w:snapToGrid w:val="0"/>
          <w:lang w:val="fr-FR"/>
        </w:rPr>
      </w:pPr>
    </w:p>
    <w:p w14:paraId="2A44C82F" w14:textId="77777777" w:rsidR="00264A81" w:rsidRPr="00E2459B" w:rsidRDefault="00264A81" w:rsidP="00264A81">
      <w:pPr>
        <w:pStyle w:val="PL"/>
        <w:rPr>
          <w:noProof w:val="0"/>
          <w:snapToGrid w:val="0"/>
          <w:lang w:val="fr-FR"/>
        </w:rPr>
      </w:pPr>
      <w:r w:rsidRPr="00E2459B">
        <w:rPr>
          <w:noProof w:val="0"/>
          <w:snapToGrid w:val="0"/>
          <w:lang w:val="fr-FR"/>
        </w:rPr>
        <w:t>LoggedMDTNr-ExtIEs</w:t>
      </w:r>
      <w:r w:rsidRPr="00E2459B">
        <w:rPr>
          <w:noProof w:val="0"/>
          <w:snapToGrid w:val="0"/>
          <w:lang w:val="fr-FR"/>
        </w:rPr>
        <w:tab/>
        <w:t>NGAP-PROTOCOL-EXTENSION ::= {</w:t>
      </w:r>
    </w:p>
    <w:p w14:paraId="2BC06BA6" w14:textId="77777777" w:rsidR="00264A81" w:rsidRPr="00E2459B" w:rsidRDefault="00264A81" w:rsidP="00264A81">
      <w:pPr>
        <w:pStyle w:val="PL"/>
        <w:rPr>
          <w:noProof w:val="0"/>
          <w:snapToGrid w:val="0"/>
          <w:lang w:val="fr-FR"/>
        </w:rPr>
      </w:pPr>
      <w:r w:rsidRPr="00E2459B">
        <w:rPr>
          <w:noProof w:val="0"/>
          <w:snapToGrid w:val="0"/>
          <w:lang w:val="fr-FR"/>
        </w:rPr>
        <w:tab/>
        <w:t>...</w:t>
      </w:r>
    </w:p>
    <w:p w14:paraId="0FEE781B" w14:textId="77777777" w:rsidR="00264A81" w:rsidRPr="00E2459B" w:rsidRDefault="00264A81" w:rsidP="00264A81">
      <w:pPr>
        <w:pStyle w:val="PL"/>
        <w:rPr>
          <w:noProof w:val="0"/>
          <w:snapToGrid w:val="0"/>
          <w:lang w:val="fr-FR"/>
        </w:rPr>
      </w:pPr>
      <w:r w:rsidRPr="00E2459B">
        <w:rPr>
          <w:noProof w:val="0"/>
          <w:snapToGrid w:val="0"/>
          <w:lang w:val="fr-FR"/>
        </w:rPr>
        <w:t>}</w:t>
      </w:r>
    </w:p>
    <w:p w14:paraId="4A824B25" w14:textId="77777777" w:rsidR="00264A81" w:rsidRPr="00E2459B" w:rsidRDefault="00264A81" w:rsidP="00264A81">
      <w:pPr>
        <w:pStyle w:val="PL"/>
        <w:rPr>
          <w:noProof w:val="0"/>
          <w:snapToGrid w:val="0"/>
          <w:lang w:val="fr-FR"/>
        </w:rPr>
      </w:pPr>
    </w:p>
    <w:p w14:paraId="0389B225" w14:textId="77777777" w:rsidR="00C3419D" w:rsidRDefault="00264A81" w:rsidP="00264A81">
      <w:pPr>
        <w:pStyle w:val="PL"/>
        <w:rPr>
          <w:noProof w:val="0"/>
          <w:snapToGrid w:val="0"/>
          <w:lang w:val="fr-FR"/>
        </w:rPr>
      </w:pPr>
      <w:r w:rsidRPr="00E2459B">
        <w:rPr>
          <w:noProof w:val="0"/>
          <w:snapToGrid w:val="0"/>
          <w:lang w:val="fr-FR"/>
        </w:rPr>
        <w:t>LoggingInterval ::= ENUMERATED {</w:t>
      </w:r>
      <w:r w:rsidRPr="007E70CB">
        <w:rPr>
          <w:noProof w:val="0"/>
          <w:snapToGrid w:val="0"/>
          <w:lang w:val="fr-FR"/>
        </w:rPr>
        <w:t xml:space="preserve"> </w:t>
      </w:r>
    </w:p>
    <w:p w14:paraId="5483F7E7" w14:textId="77777777" w:rsidR="00C3419D" w:rsidRDefault="00C3419D" w:rsidP="00264A81">
      <w:pPr>
        <w:pStyle w:val="PL"/>
        <w:rPr>
          <w:noProof w:val="0"/>
          <w:snapToGrid w:val="0"/>
          <w:lang w:val="fr-FR"/>
        </w:rPr>
      </w:pPr>
      <w:r>
        <w:rPr>
          <w:noProof w:val="0"/>
          <w:snapToGrid w:val="0"/>
          <w:lang w:val="fr-FR"/>
        </w:rPr>
        <w:tab/>
      </w:r>
      <w:r w:rsidR="00264A81">
        <w:rPr>
          <w:noProof w:val="0"/>
          <w:snapToGrid w:val="0"/>
          <w:lang w:val="fr-FR"/>
        </w:rPr>
        <w:t>ms320,</w:t>
      </w:r>
      <w:r>
        <w:rPr>
          <w:noProof w:val="0"/>
          <w:snapToGrid w:val="0"/>
          <w:lang w:val="fr-FR"/>
        </w:rPr>
        <w:t xml:space="preserve"> </w:t>
      </w:r>
      <w:r w:rsidR="00264A81">
        <w:rPr>
          <w:noProof w:val="0"/>
          <w:snapToGrid w:val="0"/>
          <w:lang w:val="fr-FR"/>
        </w:rPr>
        <w:t>ms640,</w:t>
      </w:r>
      <w:r>
        <w:rPr>
          <w:noProof w:val="0"/>
          <w:snapToGrid w:val="0"/>
          <w:lang w:val="fr-FR"/>
        </w:rPr>
        <w:t xml:space="preserve"> </w:t>
      </w:r>
      <w:r w:rsidR="00264A81" w:rsidRPr="00E2459B">
        <w:rPr>
          <w:noProof w:val="0"/>
          <w:snapToGrid w:val="0"/>
          <w:lang w:val="fr-FR"/>
        </w:rPr>
        <w:t>ms128</w:t>
      </w:r>
      <w:r w:rsidR="00264A81">
        <w:rPr>
          <w:noProof w:val="0"/>
          <w:snapToGrid w:val="0"/>
          <w:lang w:val="fr-FR"/>
        </w:rPr>
        <w:t>0</w:t>
      </w:r>
      <w:r w:rsidR="00264A81" w:rsidRPr="00E2459B">
        <w:rPr>
          <w:noProof w:val="0"/>
          <w:snapToGrid w:val="0"/>
          <w:lang w:val="fr-FR"/>
        </w:rPr>
        <w:t>, ms256</w:t>
      </w:r>
      <w:r w:rsidR="00264A81">
        <w:rPr>
          <w:noProof w:val="0"/>
          <w:snapToGrid w:val="0"/>
          <w:lang w:val="fr-FR"/>
        </w:rPr>
        <w:t>0</w:t>
      </w:r>
      <w:r w:rsidR="00264A81" w:rsidRPr="00E2459B">
        <w:rPr>
          <w:noProof w:val="0"/>
          <w:snapToGrid w:val="0"/>
          <w:lang w:val="fr-FR"/>
        </w:rPr>
        <w:t>, ms512</w:t>
      </w:r>
      <w:r w:rsidR="00264A81">
        <w:rPr>
          <w:noProof w:val="0"/>
          <w:snapToGrid w:val="0"/>
          <w:lang w:val="fr-FR"/>
        </w:rPr>
        <w:t>0</w:t>
      </w:r>
      <w:r w:rsidR="00264A81" w:rsidRPr="00E2459B">
        <w:rPr>
          <w:noProof w:val="0"/>
          <w:snapToGrid w:val="0"/>
          <w:lang w:val="fr-FR"/>
        </w:rPr>
        <w:t>, ms1024</w:t>
      </w:r>
      <w:r w:rsidR="00264A81">
        <w:rPr>
          <w:noProof w:val="0"/>
          <w:snapToGrid w:val="0"/>
          <w:lang w:val="fr-FR"/>
        </w:rPr>
        <w:t>0</w:t>
      </w:r>
      <w:r w:rsidR="00264A81" w:rsidRPr="00E2459B">
        <w:rPr>
          <w:noProof w:val="0"/>
          <w:snapToGrid w:val="0"/>
          <w:lang w:val="fr-FR"/>
        </w:rPr>
        <w:t>, ms2048</w:t>
      </w:r>
      <w:r w:rsidR="00264A81">
        <w:rPr>
          <w:noProof w:val="0"/>
          <w:snapToGrid w:val="0"/>
          <w:lang w:val="fr-FR"/>
        </w:rPr>
        <w:t>0</w:t>
      </w:r>
      <w:r w:rsidR="00264A81" w:rsidRPr="00E2459B">
        <w:rPr>
          <w:noProof w:val="0"/>
          <w:snapToGrid w:val="0"/>
          <w:lang w:val="fr-FR"/>
        </w:rPr>
        <w:t>, ms3072</w:t>
      </w:r>
      <w:r w:rsidR="00264A81">
        <w:rPr>
          <w:noProof w:val="0"/>
          <w:snapToGrid w:val="0"/>
          <w:lang w:val="fr-FR"/>
        </w:rPr>
        <w:t>0</w:t>
      </w:r>
      <w:r w:rsidR="00264A81" w:rsidRPr="00E2459B">
        <w:rPr>
          <w:noProof w:val="0"/>
          <w:snapToGrid w:val="0"/>
          <w:lang w:val="fr-FR"/>
        </w:rPr>
        <w:t>, ms4096</w:t>
      </w:r>
      <w:r w:rsidR="00264A81">
        <w:rPr>
          <w:noProof w:val="0"/>
          <w:snapToGrid w:val="0"/>
          <w:lang w:val="fr-FR"/>
        </w:rPr>
        <w:t>0</w:t>
      </w:r>
      <w:r w:rsidR="00264A81" w:rsidRPr="00E2459B">
        <w:rPr>
          <w:noProof w:val="0"/>
          <w:snapToGrid w:val="0"/>
          <w:lang w:val="fr-FR"/>
        </w:rPr>
        <w:t>, ms6144</w:t>
      </w:r>
      <w:r w:rsidR="00264A81">
        <w:rPr>
          <w:noProof w:val="0"/>
          <w:snapToGrid w:val="0"/>
          <w:lang w:val="fr-FR"/>
        </w:rPr>
        <w:t>0,</w:t>
      </w:r>
    </w:p>
    <w:p w14:paraId="65CA372D" w14:textId="77777777" w:rsidR="00C3419D" w:rsidRDefault="00C3419D" w:rsidP="00264A81">
      <w:pPr>
        <w:pStyle w:val="PL"/>
        <w:rPr>
          <w:noProof w:val="0"/>
          <w:snapToGrid w:val="0"/>
          <w:lang w:val="fr-FR"/>
        </w:rPr>
      </w:pPr>
      <w:r>
        <w:rPr>
          <w:noProof w:val="0"/>
          <w:snapToGrid w:val="0"/>
          <w:lang w:val="fr-FR"/>
        </w:rPr>
        <w:tab/>
      </w:r>
      <w:r w:rsidR="00264A81">
        <w:rPr>
          <w:noProof w:val="0"/>
          <w:snapToGrid w:val="0"/>
          <w:lang w:val="fr-FR"/>
        </w:rPr>
        <w:t>infinity,</w:t>
      </w:r>
    </w:p>
    <w:p w14:paraId="19B3A685" w14:textId="77777777" w:rsidR="00C3419D" w:rsidRDefault="00C3419D" w:rsidP="00264A81">
      <w:pPr>
        <w:pStyle w:val="PL"/>
        <w:rPr>
          <w:noProof w:val="0"/>
          <w:snapToGrid w:val="0"/>
          <w:lang w:val="fr-FR"/>
        </w:rPr>
      </w:pPr>
      <w:r>
        <w:rPr>
          <w:noProof w:val="0"/>
          <w:snapToGrid w:val="0"/>
          <w:lang w:val="fr-FR"/>
        </w:rPr>
        <w:tab/>
      </w:r>
      <w:r w:rsidR="00264A81">
        <w:rPr>
          <w:noProof w:val="0"/>
          <w:snapToGrid w:val="0"/>
          <w:lang w:val="fr-FR"/>
        </w:rPr>
        <w:t>...</w:t>
      </w:r>
    </w:p>
    <w:p w14:paraId="1C0808BF" w14:textId="77777777" w:rsidR="00264A81" w:rsidRPr="00E2459B" w:rsidRDefault="00264A81" w:rsidP="00264A81">
      <w:pPr>
        <w:pStyle w:val="PL"/>
        <w:rPr>
          <w:noProof w:val="0"/>
          <w:snapToGrid w:val="0"/>
          <w:lang w:val="fr-FR"/>
        </w:rPr>
      </w:pPr>
      <w:r w:rsidRPr="00E2459B">
        <w:rPr>
          <w:noProof w:val="0"/>
          <w:snapToGrid w:val="0"/>
          <w:lang w:val="fr-FR"/>
        </w:rPr>
        <w:t>}</w:t>
      </w:r>
    </w:p>
    <w:p w14:paraId="7B444559" w14:textId="77777777" w:rsidR="00264A81" w:rsidRPr="00E2459B" w:rsidRDefault="00264A81" w:rsidP="00264A81">
      <w:pPr>
        <w:pStyle w:val="PL"/>
        <w:rPr>
          <w:noProof w:val="0"/>
          <w:snapToGrid w:val="0"/>
          <w:lang w:val="fr-FR"/>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1548" w:name="OLE_LINK46"/>
      <w:r>
        <w:rPr>
          <w:noProof w:val="0"/>
          <w:snapToGrid w:val="0"/>
        </w:rPr>
        <w:t>PLMNIdentity</w:t>
      </w:r>
      <w:bookmarkEnd w:id="11548"/>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1549" w:name="OLE_LINK131"/>
      <w:bookmarkStart w:id="11550" w:name="OLE_LINK61"/>
      <w:bookmarkStart w:id="11551"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1549"/>
      <w:r w:rsidRPr="00F32326">
        <w:rPr>
          <w:noProof w:val="0"/>
          <w:snapToGrid w:val="0"/>
        </w:rPr>
        <w:t xml:space="preserve"> </w:t>
      </w:r>
      <w:bookmarkEnd w:id="11550"/>
      <w:r w:rsidRPr="00F32326">
        <w:rPr>
          <w:noProof w:val="0"/>
          <w:snapToGrid w:val="0"/>
        </w:rPr>
        <w:t>::= SEQUENCE {</w:t>
      </w:r>
    </w:p>
    <w:bookmarkEnd w:id="11551"/>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F32326" w:rsidRDefault="00264A81" w:rsidP="00264A81">
      <w:pPr>
        <w:pStyle w:val="PL"/>
        <w:rPr>
          <w:noProof w:val="0"/>
          <w:snapToGrid w:val="0"/>
        </w:rPr>
      </w:pPr>
      <w:r w:rsidRPr="00F32326">
        <w:rPr>
          <w:noProof w:val="0"/>
          <w:snapToGrid w:val="0"/>
        </w:rPr>
        <w:tab/>
      </w:r>
      <w:bookmarkStart w:id="11552" w:name="OLE_LINK68"/>
      <w:r w:rsidRPr="00F32326">
        <w:rPr>
          <w:noProof w:val="0"/>
          <w:snapToGrid w:val="0"/>
        </w:rPr>
        <w:t>iE-Extensions</w:t>
      </w:r>
      <w:bookmarkEnd w:id="11552"/>
      <w:r w:rsidRPr="00F32326">
        <w:rPr>
          <w:noProof w:val="0"/>
          <w:snapToGrid w:val="0"/>
        </w:rPr>
        <w:tab/>
      </w:r>
      <w:r w:rsidRPr="00F32326">
        <w:rPr>
          <w:noProof w:val="0"/>
          <w:snapToGrid w:val="0"/>
        </w:rPr>
        <w:tab/>
        <w:t>ProtocolExtensionContainer { { MDT-Configuration</w:t>
      </w:r>
      <w:r>
        <w:rPr>
          <w:noProof w:val="0"/>
          <w:snapToGrid w:val="0"/>
        </w:rPr>
        <w:t>-NR</w:t>
      </w:r>
      <w:r w:rsidRPr="00F32326">
        <w:rPr>
          <w:noProof w:val="0"/>
          <w:snapToGrid w:val="0"/>
        </w:rPr>
        <w:t xml:space="preserve">-ExtIEs} } </w:t>
      </w:r>
      <w:r w:rsidR="006C7FD3">
        <w:rPr>
          <w:noProof w:val="0"/>
          <w:snapToGrid w:val="0"/>
        </w:rPr>
        <w:tab/>
      </w:r>
      <w:r w:rsidRPr="00F32326">
        <w:rPr>
          <w:noProof w:val="0"/>
          <w:snapToGrid w:val="0"/>
        </w:rPr>
        <w:t>OPTIONAL,</w:t>
      </w:r>
    </w:p>
    <w:p w14:paraId="3C28AC9E" w14:textId="77777777" w:rsidR="00264A81" w:rsidRPr="00F32326" w:rsidRDefault="00264A81" w:rsidP="00264A81">
      <w:pPr>
        <w:pStyle w:val="PL"/>
        <w:rPr>
          <w:noProof w:val="0"/>
          <w:snapToGrid w:val="0"/>
        </w:rPr>
      </w:pPr>
      <w:r w:rsidRPr="00F32326">
        <w:rPr>
          <w:noProof w:val="0"/>
          <w:snapToGrid w:val="0"/>
        </w:rPr>
        <w:tab/>
        <w:t>...</w:t>
      </w:r>
    </w:p>
    <w:p w14:paraId="7F7300B0" w14:textId="77777777" w:rsidR="00264A81" w:rsidRDefault="00264A81" w:rsidP="00264A81">
      <w:pPr>
        <w:pStyle w:val="PL"/>
        <w:rPr>
          <w:noProof w:val="0"/>
          <w:snapToGrid w:val="0"/>
        </w:rPr>
      </w:pPr>
      <w:r w:rsidRPr="00F32326">
        <w:rPr>
          <w:noProof w:val="0"/>
          <w:snapToGrid w:val="0"/>
        </w:rPr>
        <w:t>}</w:t>
      </w:r>
    </w:p>
    <w:p w14:paraId="79EE513A" w14:textId="77777777" w:rsidR="00264A81" w:rsidRDefault="00264A81" w:rsidP="00264A81">
      <w:pPr>
        <w:pStyle w:val="PL"/>
        <w:rPr>
          <w:noProof w:val="0"/>
          <w:snapToGrid w:val="0"/>
        </w:rPr>
      </w:pPr>
    </w:p>
    <w:p w14:paraId="46AF107C" w14:textId="77777777" w:rsidR="00264A81" w:rsidRPr="00F32326" w:rsidRDefault="00264A81" w:rsidP="00264A81">
      <w:pPr>
        <w:pStyle w:val="PL"/>
        <w:rPr>
          <w:noProof w:val="0"/>
          <w:snapToGrid w:val="0"/>
        </w:rPr>
      </w:pPr>
      <w:bookmarkStart w:id="11553" w:name="OLE_LINK65"/>
      <w:r>
        <w:rPr>
          <w:snapToGrid w:val="0"/>
        </w:rPr>
        <w:t>MDT-Configuration-NR</w:t>
      </w:r>
      <w:r w:rsidRPr="00F32326">
        <w:rPr>
          <w:noProof w:val="0"/>
          <w:snapToGrid w:val="0"/>
        </w:rPr>
        <w:t xml:space="preserve">-ExtIEs </w:t>
      </w:r>
      <w:r>
        <w:rPr>
          <w:noProof w:val="0"/>
          <w:snapToGrid w:val="0"/>
        </w:rPr>
        <w:t>NGAP</w:t>
      </w:r>
      <w:r w:rsidRPr="00F32326">
        <w:rPr>
          <w:noProof w:val="0"/>
          <w:snapToGrid w:val="0"/>
        </w:rPr>
        <w:t>-PROTOCOL-EXTENSION ::= {</w:t>
      </w:r>
    </w:p>
    <w:p w14:paraId="45184CF9" w14:textId="77777777" w:rsidR="00264A81" w:rsidRPr="00F32326" w:rsidRDefault="00264A81" w:rsidP="00264A81">
      <w:pPr>
        <w:pStyle w:val="PL"/>
        <w:rPr>
          <w:noProof w:val="0"/>
          <w:snapToGrid w:val="0"/>
        </w:rPr>
      </w:pPr>
      <w:r w:rsidRPr="00F32326">
        <w:rPr>
          <w:noProof w:val="0"/>
          <w:snapToGrid w:val="0"/>
        </w:rPr>
        <w:tab/>
        <w:t>...</w:t>
      </w:r>
    </w:p>
    <w:p w14:paraId="504DC3D3" w14:textId="77777777" w:rsidR="00264A81" w:rsidRPr="00F32326" w:rsidRDefault="00264A81" w:rsidP="00264A81">
      <w:pPr>
        <w:pStyle w:val="PL"/>
        <w:rPr>
          <w:noProof w:val="0"/>
          <w:snapToGrid w:val="0"/>
        </w:rPr>
      </w:pPr>
      <w:r w:rsidRPr="00F32326">
        <w:rPr>
          <w:noProof w:val="0"/>
          <w:snapToGrid w:val="0"/>
        </w:rPr>
        <w:t>}</w:t>
      </w:r>
    </w:p>
    <w:bookmarkEnd w:id="11553"/>
    <w:p w14:paraId="525E478C" w14:textId="77777777" w:rsidR="00264A81" w:rsidRPr="00F32326" w:rsidRDefault="00264A81" w:rsidP="00264A81">
      <w:pPr>
        <w:pStyle w:val="PL"/>
        <w:rPr>
          <w:noProof w:val="0"/>
          <w:snapToGrid w:val="0"/>
        </w:rPr>
      </w:pPr>
    </w:p>
    <w:p w14:paraId="05EBB428" w14:textId="77777777" w:rsidR="00264A81" w:rsidRPr="00F32326" w:rsidRDefault="00264A81" w:rsidP="00264A81">
      <w:pPr>
        <w:pStyle w:val="PL"/>
        <w:rPr>
          <w:noProof w:val="0"/>
          <w:snapToGrid w:val="0"/>
        </w:rPr>
      </w:pPr>
      <w:bookmarkStart w:id="11554" w:name="OLE_LINK132"/>
      <w:r w:rsidRPr="00F32326">
        <w:rPr>
          <w:noProof w:val="0"/>
          <w:snapToGrid w:val="0"/>
        </w:rPr>
        <w:t>MDT-Configuration</w:t>
      </w:r>
      <w:r>
        <w:rPr>
          <w:noProof w:val="0"/>
          <w:snapToGrid w:val="0"/>
        </w:rPr>
        <w:t>-EUTRA</w:t>
      </w:r>
      <w:r w:rsidRPr="00F32326">
        <w:rPr>
          <w:noProof w:val="0"/>
          <w:snapToGrid w:val="0"/>
        </w:rPr>
        <w:t xml:space="preserve"> </w:t>
      </w:r>
      <w:bookmarkEnd w:id="11554"/>
      <w:r w:rsidRPr="00F32326">
        <w:rPr>
          <w:noProof w:val="0"/>
          <w:snapToGrid w:val="0"/>
        </w:rPr>
        <w:t>::= SEQUENCE {</w:t>
      </w:r>
    </w:p>
    <w:p w14:paraId="3E6B246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2F600392"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bookmarkStart w:id="11555" w:name="OLE_LINK76"/>
      <w:r w:rsidR="00C3419D">
        <w:rPr>
          <w:noProof w:val="0"/>
          <w:snapToGrid w:val="0"/>
        </w:rPr>
        <w:tab/>
      </w:r>
      <w:r w:rsidR="00C3419D">
        <w:rPr>
          <w:noProof w:val="0"/>
          <w:snapToGrid w:val="0"/>
        </w:rPr>
        <w:tab/>
      </w:r>
      <w:r w:rsidRPr="00F32326">
        <w:rPr>
          <w:noProof w:val="0"/>
          <w:snapToGrid w:val="0"/>
        </w:rPr>
        <w:t>AreaScopeOfMDT</w:t>
      </w:r>
      <w:bookmarkEnd w:id="11555"/>
      <w:r>
        <w:rPr>
          <w:noProof w:val="0"/>
          <w:snapToGrid w:val="0"/>
        </w:rPr>
        <w:t>-EUTRA</w:t>
      </w:r>
      <w:r w:rsidRPr="00F32326">
        <w:rPr>
          <w:noProof w:val="0"/>
          <w:snapToGrid w:val="0"/>
        </w:rPr>
        <w:t>,</w:t>
      </w:r>
    </w:p>
    <w:p w14:paraId="1175B974" w14:textId="77777777" w:rsidR="00264A81" w:rsidRDefault="00264A81" w:rsidP="00264A81">
      <w:pPr>
        <w:pStyle w:val="PL"/>
        <w:rPr>
          <w:noProof w:val="0"/>
          <w:snapToGrid w:val="0"/>
        </w:rPr>
      </w:pPr>
      <w:r w:rsidRPr="00F32326">
        <w:rPr>
          <w:noProof w:val="0"/>
          <w:snapToGrid w:val="0"/>
        </w:rPr>
        <w:tab/>
        <w:t>mDTMode</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1556" w:name="OLE_LINK81"/>
      <w:r w:rsidR="00C3419D">
        <w:rPr>
          <w:noProof w:val="0"/>
          <w:snapToGrid w:val="0"/>
        </w:rPr>
        <w:tab/>
      </w:r>
      <w:r w:rsidR="00C3419D">
        <w:rPr>
          <w:noProof w:val="0"/>
          <w:snapToGrid w:val="0"/>
        </w:rPr>
        <w:tab/>
      </w:r>
      <w:r w:rsidRPr="00F32326">
        <w:rPr>
          <w:noProof w:val="0"/>
          <w:snapToGrid w:val="0"/>
        </w:rPr>
        <w:t>MDTMode</w:t>
      </w:r>
      <w:bookmarkEnd w:id="11556"/>
      <w:r>
        <w:rPr>
          <w:noProof w:val="0"/>
          <w:snapToGrid w:val="0"/>
        </w:rPr>
        <w:t>Eutra</w:t>
      </w:r>
      <w:r w:rsidRPr="00F32326">
        <w:rPr>
          <w:noProof w:val="0"/>
          <w:snapToGrid w:val="0"/>
        </w:rPr>
        <w:t>,</w:t>
      </w:r>
    </w:p>
    <w:p w14:paraId="6C586091"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r>
      <w:r w:rsidR="006C7FD3">
        <w:rPr>
          <w:snapToGrid w:val="0"/>
        </w:rPr>
        <w:tab/>
        <w:t>OPTIONAL</w:t>
      </w:r>
      <w:r>
        <w:rPr>
          <w:snapToGrid w:val="0"/>
        </w:rPr>
        <w:t>,</w:t>
      </w:r>
    </w:p>
    <w:p w14:paraId="157D9B2E" w14:textId="77777777" w:rsidR="00264A81" w:rsidRPr="00F32326" w:rsidRDefault="00264A81" w:rsidP="00264A8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w:t>
      </w:r>
      <w:r>
        <w:rPr>
          <w:noProof w:val="0"/>
          <w:snapToGrid w:val="0"/>
        </w:rPr>
        <w:t>-EUTRA</w:t>
      </w:r>
      <w:r w:rsidRPr="00F32326">
        <w:rPr>
          <w:noProof w:val="0"/>
          <w:snapToGrid w:val="0"/>
        </w:rPr>
        <w:t xml:space="preserve">-ExtIEs} } </w:t>
      </w:r>
      <w:r w:rsidR="006C7FD3">
        <w:rPr>
          <w:noProof w:val="0"/>
          <w:snapToGrid w:val="0"/>
        </w:rPr>
        <w:tab/>
      </w:r>
      <w:r w:rsidRPr="00F32326">
        <w:rPr>
          <w:noProof w:val="0"/>
          <w:snapToGrid w:val="0"/>
        </w:rPr>
        <w:t>OPTIONAL,</w:t>
      </w:r>
    </w:p>
    <w:p w14:paraId="0EB6FAF9" w14:textId="77777777" w:rsidR="00264A81" w:rsidRPr="00F32326" w:rsidRDefault="00264A81" w:rsidP="00264A81">
      <w:pPr>
        <w:pStyle w:val="PL"/>
        <w:rPr>
          <w:noProof w:val="0"/>
          <w:snapToGrid w:val="0"/>
        </w:rPr>
      </w:pPr>
      <w:r w:rsidRPr="00F32326">
        <w:rPr>
          <w:noProof w:val="0"/>
          <w:snapToGrid w:val="0"/>
        </w:rPr>
        <w:tab/>
        <w:t>...</w:t>
      </w:r>
    </w:p>
    <w:p w14:paraId="1CC6CBF8" w14:textId="77777777" w:rsidR="00264A81" w:rsidRPr="00F32326" w:rsidRDefault="00264A81" w:rsidP="00264A81">
      <w:pPr>
        <w:pStyle w:val="PL"/>
        <w:rPr>
          <w:noProof w:val="0"/>
          <w:snapToGrid w:val="0"/>
        </w:rPr>
      </w:pPr>
      <w:r w:rsidRPr="00F32326">
        <w:rPr>
          <w:noProof w:val="0"/>
          <w:snapToGrid w:val="0"/>
        </w:rPr>
        <w:t>}</w:t>
      </w:r>
    </w:p>
    <w:p w14:paraId="118BB4B3" w14:textId="77777777" w:rsidR="00264A81" w:rsidRDefault="00264A81" w:rsidP="00264A81">
      <w:pPr>
        <w:pStyle w:val="PL"/>
        <w:rPr>
          <w:noProof w:val="0"/>
          <w:snapToGrid w:val="0"/>
        </w:rPr>
      </w:pPr>
    </w:p>
    <w:p w14:paraId="379FF512" w14:textId="77777777" w:rsidR="00264A81" w:rsidRPr="00F32326" w:rsidRDefault="00264A81" w:rsidP="00264A81">
      <w:pPr>
        <w:pStyle w:val="PL"/>
        <w:rPr>
          <w:noProof w:val="0"/>
          <w:snapToGrid w:val="0"/>
        </w:rPr>
      </w:pPr>
      <w:r>
        <w:rPr>
          <w:snapToGrid w:val="0"/>
        </w:rPr>
        <w:t>MDT-Configuration-EUTRA</w:t>
      </w:r>
      <w:r w:rsidRPr="00F32326">
        <w:rPr>
          <w:noProof w:val="0"/>
          <w:snapToGrid w:val="0"/>
        </w:rPr>
        <w:t xml:space="preserve">-ExtIEs </w:t>
      </w:r>
      <w:r>
        <w:rPr>
          <w:noProof w:val="0"/>
          <w:snapToGrid w:val="0"/>
        </w:rPr>
        <w:t>NGAP</w:t>
      </w:r>
      <w:r w:rsidRPr="00F32326">
        <w:rPr>
          <w:noProof w:val="0"/>
          <w:snapToGrid w:val="0"/>
        </w:rPr>
        <w:t>-PROTOCOL-EXTENSION ::= {</w:t>
      </w:r>
    </w:p>
    <w:p w14:paraId="0E89764E" w14:textId="77777777" w:rsidR="00264A81" w:rsidRPr="00F32326" w:rsidRDefault="00264A81" w:rsidP="00264A81">
      <w:pPr>
        <w:pStyle w:val="PL"/>
        <w:rPr>
          <w:noProof w:val="0"/>
          <w:snapToGrid w:val="0"/>
        </w:rPr>
      </w:pPr>
      <w:r w:rsidRPr="00F32326">
        <w:rPr>
          <w:noProof w:val="0"/>
          <w:snapToGrid w:val="0"/>
        </w:rPr>
        <w:tab/>
        <w:t>...</w:t>
      </w:r>
    </w:p>
    <w:p w14:paraId="4A8C3BBE" w14:textId="77777777" w:rsidR="00264A81" w:rsidRPr="00F32326" w:rsidRDefault="00264A81" w:rsidP="00264A81">
      <w:pPr>
        <w:pStyle w:val="PL"/>
        <w:rPr>
          <w:noProof w:val="0"/>
          <w:snapToGrid w:val="0"/>
        </w:rPr>
      </w:pPr>
      <w:r w:rsidRPr="00F32326">
        <w:rPr>
          <w:noProof w:val="0"/>
          <w:snapToGrid w:val="0"/>
        </w:rPr>
        <w:t>}</w:t>
      </w:r>
    </w:p>
    <w:p w14:paraId="00DCC4B7" w14:textId="77777777" w:rsidR="00264A81" w:rsidRDefault="00264A81" w:rsidP="00264A81">
      <w:pPr>
        <w:pStyle w:val="PL"/>
        <w:rPr>
          <w:noProof w:val="0"/>
          <w:snapToGrid w:val="0"/>
        </w:rPr>
      </w:pPr>
    </w:p>
    <w:p w14:paraId="3073480B" w14:textId="77777777" w:rsidR="00264A81" w:rsidRPr="00F32326" w:rsidRDefault="00264A81" w:rsidP="00264A81">
      <w:pPr>
        <w:pStyle w:val="PL"/>
        <w:rPr>
          <w:noProof w:val="0"/>
          <w:snapToGrid w:val="0"/>
        </w:rPr>
      </w:pPr>
      <w:r w:rsidRPr="00F32326">
        <w:rPr>
          <w:noProof w:val="0"/>
          <w:snapToGrid w:val="0"/>
        </w:rPr>
        <w:t xml:space="preserve">MDT-Activation </w:t>
      </w:r>
      <w:r w:rsidRPr="00F32326">
        <w:rPr>
          <w:noProof w:val="0"/>
          <w:snapToGrid w:val="0"/>
        </w:rPr>
        <w:tab/>
        <w:t xml:space="preserve">::= ENUMERATED { </w:t>
      </w:r>
    </w:p>
    <w:p w14:paraId="519FA43D" w14:textId="77777777" w:rsidR="00264A81" w:rsidRPr="00F32326" w:rsidRDefault="00264A81" w:rsidP="00264A81">
      <w:pPr>
        <w:pStyle w:val="PL"/>
        <w:rPr>
          <w:noProof w:val="0"/>
          <w:snapToGrid w:val="0"/>
        </w:rPr>
      </w:pPr>
      <w:r w:rsidRPr="00F32326">
        <w:rPr>
          <w:noProof w:val="0"/>
          <w:snapToGrid w:val="0"/>
        </w:rPr>
        <w:tab/>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1557" w:name="OLE_LINK100"/>
      <w:bookmarkStart w:id="11558" w:name="OLE_LINK86"/>
      <w:bookmarkStart w:id="11559" w:name="OLE_LINK128"/>
      <w:r w:rsidRPr="00F32326">
        <w:rPr>
          <w:noProof w:val="0"/>
          <w:snapToGrid w:val="0"/>
        </w:rPr>
        <w:t>ImmediateMD</w:t>
      </w:r>
      <w:bookmarkEnd w:id="11557"/>
      <w:r w:rsidRPr="00F32326">
        <w:rPr>
          <w:noProof w:val="0"/>
          <w:snapToGrid w:val="0"/>
        </w:rPr>
        <w:t>T</w:t>
      </w:r>
      <w:bookmarkEnd w:id="11558"/>
      <w:r>
        <w:rPr>
          <w:noProof w:val="0"/>
          <w:snapToGrid w:val="0"/>
        </w:rPr>
        <w:t>Nr</w:t>
      </w:r>
      <w:bookmarkEnd w:id="11559"/>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1560" w:name="OLE_LINK90"/>
      <w:r w:rsidRPr="00F32326">
        <w:rPr>
          <w:noProof w:val="0"/>
          <w:snapToGrid w:val="0"/>
        </w:rPr>
        <w:t>LoggedMDT</w:t>
      </w:r>
      <w:bookmarkEnd w:id="11560"/>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1561" w:name="OLE_LINK105"/>
      <w:r w:rsidRPr="00F32326">
        <w:rPr>
          <w:noProof w:val="0"/>
          <w:snapToGrid w:val="0"/>
        </w:rPr>
        <w:t>M1ThresholdEventA2</w:t>
      </w:r>
      <w:bookmarkEnd w:id="11561"/>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1562" w:name="OLE_LINK107"/>
      <w:r w:rsidRPr="00F32326">
        <w:rPr>
          <w:noProof w:val="0"/>
          <w:snapToGrid w:val="0"/>
        </w:rPr>
        <w:t>M1PeriodicReporting</w:t>
      </w:r>
      <w:bookmarkEnd w:id="1156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1563" w:name="OLE_LINK109"/>
      <w:r w:rsidRPr="00F32326">
        <w:rPr>
          <w:noProof w:val="0"/>
        </w:rPr>
        <w:t>ReportIntervalMDT</w:t>
      </w:r>
      <w:bookmarkEnd w:id="11563"/>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1564" w:name="OLE_LINK91"/>
      <w:r>
        <w:rPr>
          <w:noProof w:val="0"/>
          <w:snapToGrid w:val="0"/>
        </w:rPr>
        <w:t>NG</w:t>
      </w:r>
      <w:bookmarkEnd w:id="11564"/>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24D5A71B" w14:textId="77777777" w:rsidR="00264A81" w:rsidRPr="00F32326" w:rsidRDefault="00264A81" w:rsidP="00264A81">
      <w:pPr>
        <w:pStyle w:val="PL"/>
        <w:rPr>
          <w:noProof w:val="0"/>
          <w:snapToGrid w:val="0"/>
        </w:rPr>
      </w:pPr>
      <w:r w:rsidRPr="00F32326">
        <w:rPr>
          <w:noProof w:val="0"/>
          <w:snapToGrid w:val="0"/>
        </w:rPr>
        <w:t>}</w:t>
      </w:r>
    </w:p>
    <w:p w14:paraId="337872AD" w14:textId="77777777" w:rsidR="00264A81" w:rsidRPr="00F32326" w:rsidRDefault="00264A81" w:rsidP="00264A81">
      <w:pPr>
        <w:pStyle w:val="PL"/>
        <w:rPr>
          <w:noProof w:val="0"/>
          <w:snapToGrid w:val="0"/>
        </w:rPr>
      </w:pPr>
    </w:p>
    <w:p w14:paraId="2ED435B5" w14:textId="77777777" w:rsidR="00264A81" w:rsidRPr="00F32326" w:rsidRDefault="00264A81" w:rsidP="00264A81">
      <w:pPr>
        <w:pStyle w:val="PL"/>
        <w:rPr>
          <w:noProof w:val="0"/>
          <w:snapToGrid w:val="0"/>
        </w:rPr>
      </w:pPr>
      <w:r w:rsidRPr="00F32326">
        <w:rPr>
          <w:noProof w:val="0"/>
          <w:snapToGrid w:val="0"/>
        </w:rPr>
        <w:t xml:space="preserve">M6Configuration-ExtIEs </w:t>
      </w:r>
      <w:r>
        <w:rPr>
          <w:snapToGrid w:val="0"/>
        </w:rPr>
        <w:t>NG</w:t>
      </w:r>
      <w:r w:rsidRPr="00F32326">
        <w:rPr>
          <w:noProof w:val="0"/>
          <w:snapToGrid w:val="0"/>
        </w:rPr>
        <w:t>AP-PROTOCOL-EXTENSION ::= {</w:t>
      </w:r>
    </w:p>
    <w:p w14:paraId="1E1D38F2" w14:textId="77777777" w:rsidR="00264A81" w:rsidRPr="00F32326" w:rsidRDefault="00264A81" w:rsidP="00264A81">
      <w:pPr>
        <w:pStyle w:val="PL"/>
        <w:rPr>
          <w:noProof w:val="0"/>
          <w:snapToGrid w:val="0"/>
        </w:rPr>
      </w:pPr>
      <w:r w:rsidRPr="00F32326">
        <w:rPr>
          <w:noProof w:val="0"/>
          <w:snapToGrid w:val="0"/>
        </w:rPr>
        <w:tab/>
        <w:t>...</w:t>
      </w:r>
    </w:p>
    <w:p w14:paraId="621E6DBC" w14:textId="77777777" w:rsidR="00264A81" w:rsidRDefault="00264A81" w:rsidP="00264A81">
      <w:pPr>
        <w:pStyle w:val="PL"/>
        <w:rPr>
          <w:noProof w:val="0"/>
          <w:snapToGrid w:val="0"/>
        </w:rPr>
      </w:pPr>
      <w:r w:rsidRPr="00F32326">
        <w:rPr>
          <w:noProof w:val="0"/>
          <w:snapToGrid w:val="0"/>
        </w:rPr>
        <w:t>}</w:t>
      </w:r>
    </w:p>
    <w:p w14:paraId="4464AC9F" w14:textId="77777777" w:rsidR="00264A81" w:rsidRPr="006B083E" w:rsidRDefault="00264A81" w:rsidP="00264A81">
      <w:pPr>
        <w:pStyle w:val="PL"/>
        <w:rPr>
          <w:noProof w:val="0"/>
          <w:snapToGrid w:val="0"/>
        </w:rPr>
      </w:pPr>
    </w:p>
    <w:p w14:paraId="653F3C1B" w14:textId="77777777" w:rsidR="00C3419D" w:rsidRDefault="00264A81" w:rsidP="00450F8F">
      <w:pPr>
        <w:pStyle w:val="PL"/>
        <w:rPr>
          <w:rFonts w:eastAsia="SimSun"/>
          <w:snapToGrid w:val="0"/>
        </w:rPr>
      </w:pPr>
      <w:r w:rsidRPr="006A1365">
        <w:rPr>
          <w:rFonts w:eastAsia="SimSun"/>
          <w:snapToGrid w:val="0"/>
        </w:rPr>
        <w:t xml:space="preserve">M6report-Interval ::= ENUMERATED { </w:t>
      </w:r>
    </w:p>
    <w:p w14:paraId="45F1CAAC" w14:textId="77777777" w:rsidR="00C3419D" w:rsidRDefault="00C3419D" w:rsidP="00450F8F">
      <w:pPr>
        <w:pStyle w:val="PL"/>
        <w:rPr>
          <w:rFonts w:eastAsia="SimSun"/>
          <w:snapToGrid w:val="0"/>
        </w:rPr>
      </w:pPr>
      <w:r>
        <w:rPr>
          <w:rFonts w:eastAsia="SimSun"/>
          <w:snapToGrid w:val="0"/>
        </w:rPr>
        <w:tab/>
      </w:r>
      <w:r w:rsidR="00264A81" w:rsidRPr="006A1365">
        <w:rPr>
          <w:rFonts w:eastAsia="SimSun"/>
          <w:snapToGrid w:val="0"/>
        </w:rPr>
        <w:t>ms1</w:t>
      </w:r>
      <w:r w:rsidR="00264A81">
        <w:rPr>
          <w:rFonts w:eastAsia="SimSun"/>
          <w:snapToGrid w:val="0"/>
        </w:rPr>
        <w:t>20</w:t>
      </w:r>
      <w:r w:rsidR="00264A81" w:rsidRPr="006A1365">
        <w:rPr>
          <w:rFonts w:eastAsia="SimSun"/>
          <w:snapToGrid w:val="0"/>
        </w:rPr>
        <w:t>, ms2</w:t>
      </w:r>
      <w:r w:rsidR="00264A81">
        <w:rPr>
          <w:rFonts w:eastAsia="SimSun"/>
          <w:snapToGrid w:val="0"/>
        </w:rPr>
        <w:t>40</w:t>
      </w:r>
      <w:r w:rsidR="00264A81" w:rsidRPr="006A1365">
        <w:rPr>
          <w:rFonts w:eastAsia="SimSun"/>
          <w:snapToGrid w:val="0"/>
        </w:rPr>
        <w:t xml:space="preserve">, </w:t>
      </w:r>
      <w:r w:rsidR="00CE193B">
        <w:rPr>
          <w:rFonts w:eastAsia="SimSun"/>
          <w:snapToGrid w:val="0"/>
        </w:rPr>
        <w:t xml:space="preserve">ms480, </w:t>
      </w:r>
      <w:r w:rsidR="00264A81" w:rsidRPr="006A1365">
        <w:rPr>
          <w:rFonts w:eastAsia="SimSun"/>
          <w:snapToGrid w:val="0"/>
        </w:rPr>
        <w:t>ms</w:t>
      </w:r>
      <w:r w:rsidR="00264A81">
        <w:rPr>
          <w:rFonts w:eastAsia="SimSun"/>
          <w:snapToGrid w:val="0"/>
        </w:rPr>
        <w:t>640</w:t>
      </w:r>
      <w:r w:rsidR="00264A81" w:rsidRPr="006A1365">
        <w:rPr>
          <w:rFonts w:eastAsia="SimSun"/>
          <w:snapToGrid w:val="0"/>
        </w:rPr>
        <w:t>,</w:t>
      </w:r>
      <w:r>
        <w:rPr>
          <w:rFonts w:eastAsia="SimSun"/>
          <w:snapToGrid w:val="0"/>
        </w:rPr>
        <w:t xml:space="preserve"> </w:t>
      </w:r>
      <w:r w:rsidR="00264A81" w:rsidRPr="006A1365">
        <w:rPr>
          <w:rFonts w:eastAsia="SimSun"/>
          <w:snapToGrid w:val="0"/>
        </w:rPr>
        <w:t xml:space="preserve">ms1024, ms2048, ms5120, ms10240, </w:t>
      </w:r>
      <w:r w:rsidR="00264A81">
        <w:rPr>
          <w:rFonts w:eastAsia="SimSun"/>
          <w:snapToGrid w:val="0"/>
        </w:rPr>
        <w:t>ms20480, ms40960, min1, min6, min12, min30,</w:t>
      </w:r>
    </w:p>
    <w:p w14:paraId="67F913C8" w14:textId="77777777" w:rsidR="00C3419D" w:rsidRDefault="00C3419D" w:rsidP="00450F8F">
      <w:pPr>
        <w:pStyle w:val="PL"/>
        <w:rPr>
          <w:rFonts w:eastAsia="SimSun"/>
          <w:snapToGrid w:val="0"/>
        </w:rPr>
      </w:pPr>
      <w:r>
        <w:rPr>
          <w:rFonts w:eastAsia="SimSun"/>
          <w:snapToGrid w:val="0"/>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1565" w:name="OLE_LINK75"/>
      <w:r w:rsidRPr="00F32326">
        <w:rPr>
          <w:noProof w:val="0"/>
          <w:snapToGrid w:val="0"/>
        </w:rPr>
        <w:t xml:space="preserve">M7Configuration ::= </w:t>
      </w:r>
      <w:bookmarkStart w:id="11566"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1566"/>
    <w:p w14:paraId="620823B1" w14:textId="77777777" w:rsidR="00264A81" w:rsidRDefault="00264A81" w:rsidP="00264A81">
      <w:pPr>
        <w:pStyle w:val="PL"/>
        <w:rPr>
          <w:noProof w:val="0"/>
          <w:snapToGrid w:val="0"/>
        </w:rPr>
      </w:pPr>
    </w:p>
    <w:bookmarkEnd w:id="11565"/>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F32326" w:rsidRDefault="00264A81" w:rsidP="00264A81">
      <w:pPr>
        <w:pStyle w:val="PL"/>
        <w:rPr>
          <w:noProof w:val="0"/>
          <w:snapToGrid w:val="0"/>
        </w:rPr>
      </w:pPr>
      <w:bookmarkStart w:id="11567" w:name="OLE_LINK192"/>
      <w:r w:rsidRPr="00F32326">
        <w:rPr>
          <w:noProof w:val="0"/>
          <w:snapToGrid w:val="0"/>
        </w:rPr>
        <w:t>MDT-Location-Info</w:t>
      </w:r>
      <w:bookmarkEnd w:id="11567"/>
      <w:r>
        <w:rPr>
          <w:noProof w:val="0"/>
          <w:snapToGrid w:val="0"/>
        </w:rPr>
        <w:t xml:space="preserve"> ::= </w:t>
      </w:r>
      <w:r w:rsidRPr="00F32326">
        <w:rPr>
          <w:noProof w:val="0"/>
          <w:snapToGrid w:val="0"/>
        </w:rPr>
        <w:t>SEQUENCE {</w:t>
      </w:r>
    </w:p>
    <w:p w14:paraId="15E5CC9D" w14:textId="77777777" w:rsidR="00264A81" w:rsidRPr="00F32326" w:rsidRDefault="00264A81" w:rsidP="00264A81">
      <w:pPr>
        <w:pStyle w:val="PL"/>
        <w:rPr>
          <w:noProof w:val="0"/>
          <w:snapToGrid w:val="0"/>
        </w:rPr>
      </w:pPr>
      <w:r w:rsidRPr="00F32326">
        <w:rPr>
          <w:noProof w:val="0"/>
          <w:snapToGrid w:val="0"/>
        </w:rPr>
        <w:tab/>
      </w:r>
      <w:r>
        <w:rPr>
          <w:noProof w:val="0"/>
          <w:snapToGrid w:val="0"/>
        </w:rPr>
        <w:t>mDT-Location-Information</w:t>
      </w:r>
      <w:r>
        <w:rPr>
          <w:noProof w:val="0"/>
          <w:snapToGrid w:val="0"/>
        </w:rPr>
        <w:tab/>
      </w:r>
      <w:r w:rsidRPr="00F32326">
        <w:rPr>
          <w:noProof w:val="0"/>
          <w:snapToGrid w:val="0"/>
        </w:rPr>
        <w:t>MDT-Location-</w:t>
      </w:r>
      <w:bookmarkStart w:id="11568" w:name="OLE_LINK191"/>
      <w:r w:rsidRPr="00F32326">
        <w:rPr>
          <w:noProof w:val="0"/>
          <w:snapToGrid w:val="0"/>
        </w:rPr>
        <w:t>Info</w:t>
      </w:r>
      <w:r>
        <w:rPr>
          <w:noProof w:val="0"/>
          <w:snapToGrid w:val="0"/>
        </w:rPr>
        <w:t>rmation</w:t>
      </w:r>
      <w:bookmarkEnd w:id="11568"/>
      <w:r>
        <w:rPr>
          <w:noProof w:val="0"/>
          <w:snapToGrid w:val="0"/>
        </w:rPr>
        <w:t>,</w:t>
      </w:r>
    </w:p>
    <w:p w14:paraId="2BE76A72"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F32326">
        <w:rPr>
          <w:noProof w:val="0"/>
          <w:snapToGrid w:val="0"/>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1569" w:name="OLE_LINK189"/>
      <w:r w:rsidRPr="00F32326">
        <w:rPr>
          <w:noProof w:val="0"/>
          <w:snapToGrid w:val="0"/>
        </w:rPr>
        <w:t>MDT-Location-Info</w:t>
      </w:r>
      <w:r>
        <w:rPr>
          <w:noProof w:val="0"/>
          <w:snapToGrid w:val="0"/>
        </w:rPr>
        <w:t>rmation</w:t>
      </w:r>
      <w:bookmarkEnd w:id="11569"/>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{NonDynamic5QIDescriptor-ExtIEs} }</w:t>
      </w:r>
      <w:r w:rsidRPr="001D2E49">
        <w:rPr>
          <w:noProof w:val="0"/>
          <w:snapToGrid w:val="0"/>
        </w:rPr>
        <w:tab/>
        <w:t>OPTIONAL,</w:t>
      </w:r>
    </w:p>
    <w:p w14:paraId="4444B34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FD0425" w:rsidRDefault="00264A81" w:rsidP="00264A81">
      <w:pPr>
        <w:pStyle w:val="PL"/>
      </w:pPr>
      <w:r w:rsidRPr="00FD0425">
        <w:tab/>
        <w:t>iE-Extension</w:t>
      </w:r>
      <w:r w:rsidRPr="00FD0425">
        <w:tab/>
      </w:r>
      <w:r w:rsidRPr="00FD0425">
        <w:tab/>
      </w:r>
      <w:r w:rsidRPr="00FD0425">
        <w:rPr>
          <w:noProof w:val="0"/>
          <w:snapToGrid w:val="0"/>
          <w:lang w:eastAsia="zh-CN"/>
        </w:rPr>
        <w:t>ProtocolExtensionContainer { {NRFrequencyBandItem</w:t>
      </w:r>
      <w:r w:rsidRPr="00FD0425">
        <w:t>-ExtIEs</w:t>
      </w:r>
      <w:r w:rsidRPr="00FD0425">
        <w:rPr>
          <w:noProof w:val="0"/>
          <w:snapToGrid w:val="0"/>
          <w:lang w:eastAsia="zh-CN"/>
        </w:rPr>
        <w:t xml:space="preserve">} } </w:t>
      </w:r>
      <w:r w:rsidRPr="00FD0425">
        <w:rPr>
          <w:noProof w:val="0"/>
          <w:snapToGrid w:val="0"/>
          <w:lang w:eastAsia="zh-CN"/>
        </w:rPr>
        <w:tab/>
        <w:t>OPTIONAL</w:t>
      </w:r>
      <w:r w:rsidRPr="00FD0425">
        <w:t>,</w:t>
      </w:r>
    </w:p>
    <w:p w14:paraId="362CA9E2" w14:textId="77777777" w:rsidR="00264A81" w:rsidRPr="00FD0425" w:rsidRDefault="00264A81" w:rsidP="00264A81">
      <w:pPr>
        <w:pStyle w:val="PL"/>
      </w:pPr>
      <w:r w:rsidRPr="00FD0425">
        <w:tab/>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1570" w:name="_Hlk515377712"/>
      <w:r w:rsidRPr="007F799C">
        <w:rPr>
          <w:rFonts w:eastAsia="SimSun"/>
          <w:snapToGrid w:val="0"/>
          <w:lang w:eastAsia="zh-CN"/>
        </w:rPr>
        <w:t>NRFrequencyInfo</w:t>
      </w:r>
      <w:bookmarkEnd w:id="11570"/>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7F799C" w:rsidRDefault="00264A81" w:rsidP="00367E0D">
      <w:pPr>
        <w:pStyle w:val="PL"/>
        <w:rPr>
          <w:rFonts w:eastAsia="SimSun"/>
        </w:rPr>
      </w:pPr>
      <w:r w:rsidRPr="007F799C">
        <w:rPr>
          <w:rFonts w:eastAsia="SimSun"/>
        </w:rPr>
        <w:tab/>
        <w:t>iE-Extension</w:t>
      </w:r>
      <w:r w:rsidRPr="007F799C">
        <w:rPr>
          <w:rFonts w:eastAsia="SimSun"/>
        </w:rPr>
        <w:tab/>
      </w:r>
      <w:r w:rsidRPr="007F799C">
        <w:rPr>
          <w:rFonts w:eastAsia="SimSun"/>
        </w:rPr>
        <w:tab/>
      </w:r>
      <w:r w:rsidRPr="007F799C">
        <w:rPr>
          <w:rFonts w:eastAsia="SimSun"/>
          <w:snapToGrid w:val="0"/>
          <w:lang w:eastAsia="zh-CN"/>
        </w:rPr>
        <w:t>ProtocolExtensionContainer { {</w:t>
      </w:r>
      <w:r w:rsidRPr="007F799C">
        <w:rPr>
          <w:rFonts w:eastAsia="SimSun"/>
        </w:rPr>
        <w:t>NRFrequencyInfo-ExtIEs</w:t>
      </w:r>
      <w:r w:rsidRPr="007F799C">
        <w:rPr>
          <w:rFonts w:eastAsia="SimSun"/>
          <w:snapToGrid w:val="0"/>
          <w:lang w:eastAsia="zh-CN"/>
        </w:rPr>
        <w:t>} }</w:t>
      </w:r>
      <w:r w:rsidRPr="007F799C">
        <w:rPr>
          <w:rFonts w:eastAsia="SimSun"/>
          <w:snapToGrid w:val="0"/>
          <w:lang w:eastAsia="zh-CN"/>
        </w:rPr>
        <w:tab/>
      </w:r>
      <w:r w:rsidRPr="007F799C">
        <w:rPr>
          <w:rFonts w:eastAsia="SimSun"/>
          <w:snapToGrid w:val="0"/>
          <w:lang w:eastAsia="zh-CN"/>
        </w:rPr>
        <w:tab/>
        <w:t>OPTIONAL</w:t>
      </w:r>
      <w:r w:rsidRPr="007F799C">
        <w:rPr>
          <w:rFonts w:eastAsia="SimSun"/>
        </w:rPr>
        <w:t>,</w:t>
      </w:r>
    </w:p>
    <w:p w14:paraId="4370FF64" w14:textId="77777777" w:rsidR="00264A81" w:rsidRPr="007F799C" w:rsidRDefault="00264A81" w:rsidP="00367E0D">
      <w:pPr>
        <w:pStyle w:val="PL"/>
        <w:rPr>
          <w:rFonts w:eastAsia="SimSun"/>
        </w:rPr>
      </w:pPr>
      <w:r w:rsidRPr="007F799C">
        <w:rPr>
          <w:rFonts w:eastAsia="SimSun"/>
        </w:rPr>
        <w:tab/>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{PacketErrorRate-ExtIEs} }</w:t>
      </w:r>
      <w:r w:rsidRPr="001D2E49">
        <w:rPr>
          <w:noProof w:val="0"/>
          <w:snapToGrid w:val="0"/>
        </w:rPr>
        <w:tab/>
        <w:t>OPTIONAL,</w:t>
      </w:r>
    </w:p>
    <w:p w14:paraId="4030F48F" w14:textId="77777777" w:rsidR="009B75C3" w:rsidRPr="001D2E49" w:rsidRDefault="009B75C3" w:rsidP="009B75C3">
      <w:pPr>
        <w:pStyle w:val="PL"/>
        <w:rPr>
          <w:noProof w:val="0"/>
          <w:snapToGrid w:val="0"/>
        </w:rPr>
      </w:pPr>
      <w:r w:rsidRPr="001D2E49">
        <w:rPr>
          <w:noProof w:val="0"/>
          <w:snapToGrid w:val="0"/>
        </w:rPr>
        <w:tab/>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CE382F" w:rsidRDefault="00345012" w:rsidP="00345012">
      <w:pPr>
        <w:pStyle w:val="PL"/>
        <w:rPr>
          <w:noProof w:val="0"/>
          <w:snapToGrid w:val="0"/>
          <w:lang w:val="fr-FR"/>
        </w:rPr>
      </w:pPr>
      <w:r w:rsidRPr="00CE382F">
        <w:rPr>
          <w:noProof w:val="0"/>
          <w:snapToGrid w:val="0"/>
        </w:rPr>
        <w:tab/>
      </w:r>
      <w:r w:rsidRPr="00CE382F">
        <w:rPr>
          <w:noProof w:val="0"/>
          <w:snapToGrid w:val="0"/>
          <w:lang w:val="fr-FR"/>
        </w:rPr>
        <w:t>coverageEnhancementLevel</w:t>
      </w:r>
      <w:r w:rsidRPr="00CE382F">
        <w:rPr>
          <w:noProof w:val="0"/>
          <w:snapToGrid w:val="0"/>
          <w:lang w:val="fr-FR"/>
        </w:rPr>
        <w:tab/>
      </w:r>
      <w:r w:rsidRPr="00CE382F">
        <w:rPr>
          <w:noProof w:val="0"/>
          <w:snapToGrid w:val="0"/>
          <w:lang w:val="fr-FR"/>
        </w:rPr>
        <w:tab/>
      </w:r>
      <w:r w:rsidRPr="00CE382F">
        <w:rPr>
          <w:noProof w:val="0"/>
          <w:snapToGrid w:val="0"/>
          <w:lang w:val="fr-FR"/>
        </w:rPr>
        <w:tab/>
        <w:t>CoverageEnhancementLevel,</w:t>
      </w:r>
      <w:r w:rsidRPr="00CE382F">
        <w:rPr>
          <w:snapToGrid w:val="0"/>
          <w:lang w:val="fr-FR"/>
        </w:rPr>
        <w:t xml:space="preserve"> </w:t>
      </w:r>
    </w:p>
    <w:p w14:paraId="194210CB" w14:textId="77777777" w:rsidR="00345012" w:rsidRPr="00CE382F" w:rsidRDefault="00345012" w:rsidP="00345012">
      <w:pPr>
        <w:pStyle w:val="PL"/>
        <w:rPr>
          <w:noProof w:val="0"/>
          <w:snapToGrid w:val="0"/>
          <w:lang w:val="fr-FR"/>
        </w:rPr>
      </w:pPr>
      <w:r w:rsidRPr="00CE382F">
        <w:rPr>
          <w:noProof w:val="0"/>
          <w:snapToGrid w:val="0"/>
          <w:lang w:val="fr-FR"/>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CE382F" w:rsidRDefault="00345012" w:rsidP="00345012">
      <w:pPr>
        <w:pStyle w:val="PL"/>
        <w:rPr>
          <w:noProof w:val="0"/>
          <w:snapToGrid w:val="0"/>
          <w:lang w:val="fr-FR"/>
        </w:rPr>
      </w:pPr>
      <w:r w:rsidRPr="00CE382F">
        <w:rPr>
          <w:noProof w:val="0"/>
          <w:snapToGrid w:val="0"/>
          <w:lang w:val="fr-FR"/>
        </w:rPr>
        <w:tab/>
        <w:t>...</w:t>
      </w:r>
    </w:p>
    <w:p w14:paraId="6DBA1057" w14:textId="77777777" w:rsidR="00345012" w:rsidRPr="00CE382F" w:rsidRDefault="00345012" w:rsidP="00345012">
      <w:pPr>
        <w:pStyle w:val="PL"/>
        <w:rPr>
          <w:noProof w:val="0"/>
          <w:snapToGrid w:val="0"/>
          <w:lang w:val="fr-FR"/>
        </w:rPr>
      </w:pPr>
      <w:r w:rsidRPr="00CE382F">
        <w:rPr>
          <w:noProof w:val="0"/>
          <w:snapToGrid w:val="0"/>
          <w:lang w:val="fr-FR"/>
        </w:rPr>
        <w:t>}</w:t>
      </w:r>
    </w:p>
    <w:p w14:paraId="1611BB64" w14:textId="77777777" w:rsidR="00345012" w:rsidRPr="00CE382F" w:rsidRDefault="00345012" w:rsidP="00345012">
      <w:pPr>
        <w:pStyle w:val="PL"/>
        <w:rPr>
          <w:noProof w:val="0"/>
          <w:snapToGrid w:val="0"/>
          <w:lang w:val="fr-FR"/>
        </w:rPr>
      </w:pPr>
    </w:p>
    <w:p w14:paraId="414EA074" w14:textId="77777777" w:rsidR="00345012" w:rsidRPr="00CE382F" w:rsidRDefault="00345012" w:rsidP="00345012">
      <w:pPr>
        <w:pStyle w:val="PL"/>
        <w:rPr>
          <w:noProof w:val="0"/>
          <w:snapToGrid w:val="0"/>
          <w:lang w:val="fr-FR"/>
        </w:rPr>
      </w:pPr>
      <w:r w:rsidRPr="00CE382F">
        <w:rPr>
          <w:noProof w:val="0"/>
          <w:snapToGrid w:val="0"/>
          <w:lang w:val="fr-FR"/>
        </w:rPr>
        <w:t>PagingAssisDataforCEcapabUE-ExtIEs NGAP-PROTOCOL-EXTENSION ::= {</w:t>
      </w:r>
    </w:p>
    <w:p w14:paraId="006E53AB" w14:textId="77777777" w:rsidR="00345012" w:rsidRPr="00CE382F" w:rsidRDefault="00345012" w:rsidP="00345012">
      <w:pPr>
        <w:pStyle w:val="PL"/>
        <w:rPr>
          <w:noProof w:val="0"/>
          <w:snapToGrid w:val="0"/>
          <w:lang w:val="fr-FR"/>
        </w:rPr>
      </w:pPr>
      <w:r w:rsidRPr="00CE382F">
        <w:rPr>
          <w:noProof w:val="0"/>
          <w:snapToGrid w:val="0"/>
          <w:lang w:val="fr-FR"/>
        </w:rPr>
        <w:tab/>
        <w:t>...</w:t>
      </w:r>
    </w:p>
    <w:p w14:paraId="238C6C36" w14:textId="77777777" w:rsidR="00345012" w:rsidRPr="00CE382F" w:rsidRDefault="00345012" w:rsidP="00345012">
      <w:pPr>
        <w:pStyle w:val="PL"/>
        <w:rPr>
          <w:noProof w:val="0"/>
          <w:snapToGrid w:val="0"/>
          <w:lang w:val="fr-FR"/>
        </w:rPr>
      </w:pPr>
      <w:r w:rsidRPr="00CE382F">
        <w:rPr>
          <w:noProof w:val="0"/>
          <w:snapToGrid w:val="0"/>
          <w:lang w:val="fr-FR"/>
        </w:rPr>
        <w:t>}</w:t>
      </w:r>
    </w:p>
    <w:p w14:paraId="5D202A16" w14:textId="77777777" w:rsidR="00345012" w:rsidRPr="00CE382F" w:rsidRDefault="00345012" w:rsidP="00345012">
      <w:pPr>
        <w:pStyle w:val="PL"/>
        <w:rPr>
          <w:noProof w:val="0"/>
          <w:snapToGrid w:val="0"/>
          <w:lang w:val="fr-FR"/>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lang w:val="en-US" w:eastAsia="zh-CN"/>
        </w:rPr>
        <w:t>iE-Extensions</w:t>
      </w:r>
      <w:r>
        <w:rPr>
          <w:snapToGrid w:val="0"/>
          <w:szCs w:val="22"/>
          <w:lang w:val="en-US" w:eastAsia="zh-CN"/>
        </w:rPr>
        <w:tab/>
      </w:r>
      <w:r>
        <w:rPr>
          <w:snapToGrid w:val="0"/>
          <w:szCs w:val="22"/>
          <w:lang w:val="en-US" w:eastAsia="zh-CN"/>
        </w:rPr>
        <w:tab/>
        <w:t>ProtocolExtensionContainer { {</w:t>
      </w:r>
      <w:r>
        <w:rPr>
          <w:rFonts w:hint="eastAsia"/>
          <w:snapToGrid w:val="0"/>
          <w:szCs w:val="22"/>
          <w:lang w:val="en-US" w:eastAsia="zh-CN"/>
        </w:rPr>
        <w:t>PagingeDRXInformation</w:t>
      </w:r>
      <w:r>
        <w:rPr>
          <w:snapToGrid w:val="0"/>
          <w:szCs w:val="22"/>
          <w:lang w:val="en-US" w:eastAsia="zh-CN"/>
        </w:rPr>
        <w:t>-ExtIEs} }</w:t>
      </w:r>
      <w:r>
        <w:rPr>
          <w:snapToGrid w:val="0"/>
          <w:szCs w:val="22"/>
          <w:lang w:val="en-US" w:eastAsia="zh-CN"/>
        </w:rPr>
        <w:tab/>
        <w:t>OPTIONAL,</w:t>
      </w:r>
    </w:p>
    <w:p w14:paraId="50EA1CED" w14:textId="77777777" w:rsidR="007A59CD" w:rsidRDefault="007A59CD" w:rsidP="007A59CD">
      <w:pPr>
        <w:pStyle w:val="PL"/>
        <w:rPr>
          <w:snapToGrid w:val="0"/>
          <w:szCs w:val="22"/>
          <w:lang w:val="en-US" w:eastAsia="zh-CN"/>
        </w:rPr>
      </w:pPr>
      <w:r>
        <w:rPr>
          <w:snapToGrid w:val="0"/>
          <w:szCs w:val="22"/>
          <w:lang w:val="en-US" w:eastAsia="zh-CN"/>
        </w:rPr>
        <w:tab/>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hint="eastAsia"/>
          <w:snapToGrid w:val="0"/>
          <w:lang w:eastAsia="zh-CN"/>
        </w:rPr>
        <w:t>PC5QoSParameters</w:t>
      </w:r>
      <w:r w:rsidRPr="00685B1D">
        <w:rPr>
          <w:noProof w:val="0"/>
          <w:snapToGrid w:val="0"/>
        </w:rPr>
        <w:t>-ExtIEs} }</w:t>
      </w:r>
      <w:r w:rsidRPr="00685B1D">
        <w:rPr>
          <w:noProof w:val="0"/>
          <w:snapToGrid w:val="0"/>
        </w:rPr>
        <w:tab/>
        <w:t>OPTIONAL,</w:t>
      </w:r>
    </w:p>
    <w:p w14:paraId="2955D0EE" w14:textId="77777777" w:rsidR="00091468" w:rsidRPr="00685B1D" w:rsidRDefault="00091468" w:rsidP="00091468">
      <w:pPr>
        <w:pStyle w:val="PL"/>
        <w:rPr>
          <w:noProof w:val="0"/>
          <w:snapToGrid w:val="0"/>
        </w:rPr>
      </w:pPr>
      <w:r w:rsidRPr="00685B1D">
        <w:rPr>
          <w:noProof w:val="0"/>
          <w:snapToGrid w:val="0"/>
        </w:rPr>
        <w:tab/>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1D2E49">
        <w:rPr>
          <w:noProof w:val="0"/>
          <w:snapToGrid w:val="0"/>
        </w:rPr>
        <w:tab/>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{PDUSessionResourceFailedToModifyItemModCfm-ExtIEs} }</w:t>
      </w:r>
      <w:r w:rsidRPr="001D2E49">
        <w:rPr>
          <w:noProof w:val="0"/>
          <w:snapToGrid w:val="0"/>
        </w:rPr>
        <w:tab/>
        <w:t>OPTIONAL,</w:t>
      </w:r>
    </w:p>
    <w:p w14:paraId="1ADDA9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4CC9156" w14:textId="77777777" w:rsidR="009B75C3" w:rsidRPr="001D2E49" w:rsidRDefault="009B75C3" w:rsidP="009B75C3">
      <w:pPr>
        <w:pStyle w:val="PL"/>
        <w:spacing w:line="0" w:lineRule="atLeast"/>
        <w:rPr>
          <w:noProof w:val="0"/>
          <w:snapToGrid w:val="0"/>
        </w:rPr>
      </w:pPr>
      <w:r w:rsidRPr="001D2E49">
        <w:rPr>
          <w:noProof w:val="0"/>
          <w:snapToGrid w:val="0"/>
        </w:rPr>
        <w:t>}</w:t>
      </w:r>
    </w:p>
    <w:p w14:paraId="76F05878" w14:textId="77777777" w:rsidR="009B75C3" w:rsidRPr="001D2E49" w:rsidRDefault="009B75C3" w:rsidP="009B75C3">
      <w:pPr>
        <w:pStyle w:val="PL"/>
        <w:spacing w:line="0" w:lineRule="atLeast"/>
        <w:rPr>
          <w:noProof w:val="0"/>
          <w:snapToGrid w:val="0"/>
        </w:rPr>
      </w:pPr>
    </w:p>
    <w:p w14:paraId="7D7EF7B0"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PDUSessionResourceFailedToModifyItemModCfm-ExtIEs NGAP-PROTOCOL-EXTENSION ::= {</w:t>
      </w:r>
    </w:p>
    <w:p w14:paraId="0AF1242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003F64E" w14:textId="77777777" w:rsidR="009B75C3" w:rsidRPr="001D2E49" w:rsidRDefault="009B75C3" w:rsidP="009B75C3">
      <w:pPr>
        <w:pStyle w:val="PL"/>
        <w:spacing w:line="0" w:lineRule="atLeast"/>
        <w:rPr>
          <w:noProof w:val="0"/>
          <w:snapToGrid w:val="0"/>
        </w:rPr>
      </w:pPr>
      <w:r w:rsidRPr="001D2E49">
        <w:rPr>
          <w:noProof w:val="0"/>
          <w:snapToGrid w:val="0"/>
        </w:rPr>
        <w:t>}</w:t>
      </w:r>
    </w:p>
    <w:p w14:paraId="130CF2E5" w14:textId="77777777" w:rsidR="009B75C3" w:rsidRPr="001D2E49" w:rsidRDefault="009B75C3" w:rsidP="009B75C3">
      <w:pPr>
        <w:pStyle w:val="PL"/>
        <w:spacing w:line="0" w:lineRule="atLeast"/>
        <w:rPr>
          <w:noProof w:val="0"/>
          <w:snapToGrid w:val="0"/>
        </w:rPr>
      </w:pPr>
    </w:p>
    <w:p w14:paraId="72CEE586"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PDUSessionResourceFailedToModifyListModRes ::= SEQUENCE (SIZE(1..maxnoofPDUSessions)) OF PDUSessionResourceFailedToModifyItemModRes</w:t>
      </w:r>
    </w:p>
    <w:p w14:paraId="06483793" w14:textId="77777777" w:rsidR="009B75C3" w:rsidRPr="001D2E49" w:rsidRDefault="009B75C3" w:rsidP="009B75C3">
      <w:pPr>
        <w:pStyle w:val="PL"/>
        <w:spacing w:line="0" w:lineRule="atLeast"/>
        <w:rPr>
          <w:noProof w:val="0"/>
          <w:snapToGrid w:val="0"/>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{PDUSessionResourceFailedToModifyItemModRes-ExtIEs} }</w:t>
      </w:r>
      <w:r w:rsidRPr="001D2E49">
        <w:rPr>
          <w:noProof w:val="0"/>
          <w:snapToGrid w:val="0"/>
        </w:rPr>
        <w:tab/>
        <w:t>OPTIONAL,</w:t>
      </w:r>
    </w:p>
    <w:p w14:paraId="1EE6B41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3981DD1" w14:textId="77777777" w:rsidR="009B75C3" w:rsidRPr="001D2E49" w:rsidRDefault="009B75C3" w:rsidP="009B75C3">
      <w:pPr>
        <w:pStyle w:val="PL"/>
        <w:spacing w:line="0" w:lineRule="atLeast"/>
        <w:rPr>
          <w:noProof w:val="0"/>
          <w:snapToGrid w:val="0"/>
        </w:rPr>
      </w:pPr>
      <w:r w:rsidRPr="001D2E49">
        <w:rPr>
          <w:noProof w:val="0"/>
          <w:snapToGrid w:val="0"/>
        </w:rPr>
        <w:t>}</w:t>
      </w:r>
    </w:p>
    <w:p w14:paraId="4DBCA2A2" w14:textId="77777777" w:rsidR="009B75C3" w:rsidRPr="001D2E49" w:rsidRDefault="009B75C3" w:rsidP="009B75C3">
      <w:pPr>
        <w:pStyle w:val="PL"/>
        <w:spacing w:line="0" w:lineRule="atLeast"/>
        <w:rPr>
          <w:noProof w:val="0"/>
          <w:snapToGrid w:val="0"/>
        </w:rPr>
      </w:pPr>
    </w:p>
    <w:p w14:paraId="58B7F42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PDUSessionResourceFailedToModifyItemModRes-ExtIEs NGAP-PROTOCOL-EXTENSION ::= {</w:t>
      </w:r>
    </w:p>
    <w:p w14:paraId="241F153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7E125C" w14:textId="77777777" w:rsidR="009B75C3" w:rsidRPr="001D2E49" w:rsidRDefault="009B75C3" w:rsidP="009B75C3">
      <w:pPr>
        <w:pStyle w:val="PL"/>
        <w:spacing w:line="0" w:lineRule="atLeast"/>
        <w:rPr>
          <w:noProof w:val="0"/>
          <w:snapToGrid w:val="0"/>
        </w:rPr>
      </w:pPr>
      <w:r w:rsidRPr="001D2E49">
        <w:rPr>
          <w:noProof w:val="0"/>
          <w:snapToGrid w:val="0"/>
        </w:rPr>
        <w:t>}</w:t>
      </w:r>
    </w:p>
    <w:p w14:paraId="1A93276B" w14:textId="77777777" w:rsidR="00A94488" w:rsidRPr="00367E0D" w:rsidRDefault="00A94488" w:rsidP="00367E0D">
      <w:pPr>
        <w:pStyle w:val="PL"/>
        <w:spacing w:line="0" w:lineRule="atLeast"/>
        <w:rPr>
          <w:noProof w:val="0"/>
          <w:snapToGrid w:val="0"/>
        </w:rPr>
      </w:pPr>
    </w:p>
    <w:p w14:paraId="1A5BFF1A"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PDUSessionResourceFailedToResumeListRESReq ::= SEQUENCE (SIZE(1..maxnoofPDUSessions)) OF PDUSessionResourceFailedToResumeItemRESReq</w:t>
      </w:r>
    </w:p>
    <w:p w14:paraId="56564A02" w14:textId="77777777" w:rsidR="00A94488" w:rsidRPr="00367E0D" w:rsidRDefault="00A94488" w:rsidP="00367E0D">
      <w:pPr>
        <w:pStyle w:val="PL"/>
        <w:spacing w:line="0" w:lineRule="atLeast"/>
        <w:rPr>
          <w:noProof w:val="0"/>
          <w:snapToGrid w:val="0"/>
        </w:rPr>
      </w:pPr>
    </w:p>
    <w:p w14:paraId="4762061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 ::= SEQUENCE {</w:t>
      </w:r>
    </w:p>
    <w:p w14:paraId="1690989E"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443BAD54" w14:textId="77777777" w:rsidR="00A94488" w:rsidRPr="00F14FE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F14FED">
        <w:rPr>
          <w:noProof w:val="0"/>
          <w:snapToGrid w:val="0"/>
        </w:rPr>
        <w:t>Cause,</w:t>
      </w:r>
    </w:p>
    <w:p w14:paraId="407557BE" w14:textId="77777777" w:rsidR="00A94488" w:rsidRPr="00F14FED" w:rsidRDefault="00A94488" w:rsidP="00367E0D">
      <w:pPr>
        <w:pStyle w:val="PL"/>
        <w:spacing w:line="0" w:lineRule="atLeast"/>
        <w:rPr>
          <w:noProof w:val="0"/>
          <w:snapToGrid w:val="0"/>
        </w:rPr>
      </w:pPr>
      <w:r w:rsidRPr="00F14FED">
        <w:rPr>
          <w:noProof w:val="0"/>
          <w:snapToGrid w:val="0"/>
        </w:rPr>
        <w:tab/>
        <w:t>iE-Extensions</w:t>
      </w:r>
      <w:r w:rsidRPr="00F14FED">
        <w:rPr>
          <w:noProof w:val="0"/>
          <w:snapToGrid w:val="0"/>
        </w:rPr>
        <w:tab/>
      </w:r>
      <w:r w:rsidRPr="00F14FED">
        <w:rPr>
          <w:noProof w:val="0"/>
          <w:snapToGrid w:val="0"/>
        </w:rPr>
        <w:tab/>
        <w:t>ProtocolExtensionContainer { {PDUSessionResourceFailedTo</w:t>
      </w:r>
      <w:r w:rsidRPr="00367E0D">
        <w:rPr>
          <w:noProof w:val="0"/>
          <w:snapToGrid w:val="0"/>
        </w:rPr>
        <w:t>Resume</w:t>
      </w:r>
      <w:r w:rsidRPr="00F14FED">
        <w:rPr>
          <w:noProof w:val="0"/>
          <w:snapToGrid w:val="0"/>
        </w:rPr>
        <w:t>ItemR</w:t>
      </w:r>
      <w:r w:rsidRPr="00367E0D">
        <w:rPr>
          <w:noProof w:val="0"/>
          <w:snapToGrid w:val="0"/>
        </w:rPr>
        <w:t>ESReq</w:t>
      </w:r>
      <w:r w:rsidRPr="00F14FED">
        <w:rPr>
          <w:noProof w:val="0"/>
          <w:snapToGrid w:val="0"/>
        </w:rPr>
        <w:t>-ExtIEs} }</w:t>
      </w:r>
      <w:r w:rsidRPr="00F14FED">
        <w:rPr>
          <w:noProof w:val="0"/>
          <w:snapToGrid w:val="0"/>
        </w:rPr>
        <w:tab/>
        <w:t>OPTIONAL,</w:t>
      </w:r>
    </w:p>
    <w:p w14:paraId="70B3E0E6" w14:textId="77777777" w:rsidR="00A94488" w:rsidRPr="00556C4F" w:rsidRDefault="00A94488" w:rsidP="00367E0D">
      <w:pPr>
        <w:pStyle w:val="PL"/>
        <w:spacing w:line="0" w:lineRule="atLeast"/>
        <w:rPr>
          <w:noProof w:val="0"/>
          <w:snapToGrid w:val="0"/>
        </w:rPr>
      </w:pPr>
      <w:r w:rsidRPr="00F14FED">
        <w:rPr>
          <w:noProof w:val="0"/>
          <w:snapToGrid w:val="0"/>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{PDUSessionResourceFailedToSetupItemPSReq-ExtIEs} }</w:t>
      </w:r>
      <w:r w:rsidRPr="001D2E49">
        <w:rPr>
          <w:noProof w:val="0"/>
          <w:snapToGrid w:val="0"/>
        </w:rPr>
        <w:tab/>
        <w:t>OPTIONAL,</w:t>
      </w:r>
    </w:p>
    <w:p w14:paraId="6E62AD6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AA3C9CC" w14:textId="77777777" w:rsidR="009B75C3" w:rsidRPr="001D2E49" w:rsidRDefault="009B75C3" w:rsidP="009B75C3">
      <w:pPr>
        <w:pStyle w:val="PL"/>
        <w:spacing w:line="0" w:lineRule="atLeast"/>
        <w:rPr>
          <w:noProof w:val="0"/>
          <w:snapToGrid w:val="0"/>
        </w:rPr>
      </w:pPr>
      <w:r w:rsidRPr="001D2E49">
        <w:rPr>
          <w:noProof w:val="0"/>
          <w:snapToGrid w:val="0"/>
        </w:rPr>
        <w:t>}</w:t>
      </w:r>
    </w:p>
    <w:p w14:paraId="58816E8D" w14:textId="77777777" w:rsidR="009B75C3" w:rsidRPr="001D2E49" w:rsidRDefault="009B75C3" w:rsidP="009B75C3">
      <w:pPr>
        <w:pStyle w:val="PL"/>
        <w:spacing w:line="0" w:lineRule="atLeast"/>
        <w:rPr>
          <w:noProof w:val="0"/>
          <w:snapToGrid w:val="0"/>
        </w:rPr>
      </w:pPr>
    </w:p>
    <w:p w14:paraId="787AF016"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PDUSessionResourceFailedToSetupItemPSReq-ExtIEs NGAP-PROTOCOL-EXTENSION ::= {</w:t>
      </w:r>
    </w:p>
    <w:p w14:paraId="1F59662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B141EF" w14:textId="77777777" w:rsidR="009B75C3" w:rsidRPr="001D2E49" w:rsidRDefault="009B75C3" w:rsidP="009B75C3">
      <w:pPr>
        <w:pStyle w:val="PL"/>
        <w:spacing w:line="0" w:lineRule="atLeast"/>
        <w:rPr>
          <w:noProof w:val="0"/>
          <w:snapToGrid w:val="0"/>
        </w:rPr>
      </w:pPr>
      <w:r w:rsidRPr="001D2E49">
        <w:rPr>
          <w:noProof w:val="0"/>
          <w:snapToGrid w:val="0"/>
        </w:rPr>
        <w:t>}</w:t>
      </w:r>
    </w:p>
    <w:p w14:paraId="023B3E27" w14:textId="77777777" w:rsidR="009B75C3" w:rsidRPr="001D2E49" w:rsidRDefault="009B75C3" w:rsidP="009B75C3">
      <w:pPr>
        <w:pStyle w:val="PL"/>
        <w:spacing w:line="0" w:lineRule="atLeast"/>
        <w:rPr>
          <w:noProof w:val="0"/>
          <w:snapToGrid w:val="0"/>
        </w:rPr>
      </w:pPr>
    </w:p>
    <w:p w14:paraId="35CC06D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PDUSessionResourceFailedToSetupListSURes ::= SEQUENCE (SIZE(1..maxnoofPDUSessions)) OF PDUSessionResourceFailedToSetupItemSURes</w:t>
      </w:r>
    </w:p>
    <w:p w14:paraId="6F2FCB3C" w14:textId="77777777" w:rsidR="009B75C3" w:rsidRPr="001D2E49" w:rsidRDefault="009B75C3" w:rsidP="009B75C3">
      <w:pPr>
        <w:pStyle w:val="PL"/>
        <w:spacing w:line="0" w:lineRule="atLeast"/>
        <w:rPr>
          <w:noProof w:val="0"/>
          <w:snapToGrid w:val="0"/>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{PDUSessionResourceItemHORqd-ExtIEs} }</w:t>
      </w:r>
      <w:r w:rsidRPr="001D2E49">
        <w:rPr>
          <w:noProof w:val="0"/>
          <w:snapToGrid w:val="0"/>
        </w:rPr>
        <w:tab/>
        <w:t>OPTIONAL,</w:t>
      </w:r>
    </w:p>
    <w:p w14:paraId="63504D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A75C2F" w14:textId="77777777" w:rsidR="009B75C3" w:rsidRPr="001D2E49" w:rsidRDefault="009B75C3" w:rsidP="009B75C3">
      <w:pPr>
        <w:pStyle w:val="PL"/>
        <w:spacing w:line="0" w:lineRule="atLeast"/>
        <w:rPr>
          <w:noProof w:val="0"/>
          <w:snapToGrid w:val="0"/>
        </w:rPr>
      </w:pPr>
      <w:r w:rsidRPr="001D2E49">
        <w:rPr>
          <w:noProof w:val="0"/>
          <w:snapToGrid w:val="0"/>
        </w:rPr>
        <w:t>}</w:t>
      </w:r>
    </w:p>
    <w:p w14:paraId="218846BA" w14:textId="77777777" w:rsidR="009B75C3" w:rsidRPr="001D2E49" w:rsidRDefault="009B75C3" w:rsidP="009B75C3">
      <w:pPr>
        <w:pStyle w:val="PL"/>
        <w:spacing w:line="0" w:lineRule="atLeast"/>
        <w:rPr>
          <w:noProof w:val="0"/>
          <w:snapToGrid w:val="0"/>
        </w:rPr>
      </w:pPr>
    </w:p>
    <w:p w14:paraId="040E0446"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PDUSessionResourceItemHORqd-ExtIEs NGAP-PROTOCOL-EXTENSION ::= {</w:t>
      </w:r>
    </w:p>
    <w:p w14:paraId="28C6957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610498" w14:textId="77777777" w:rsidR="009B75C3" w:rsidRPr="001D2E49" w:rsidRDefault="009B75C3" w:rsidP="009B75C3">
      <w:pPr>
        <w:pStyle w:val="PL"/>
        <w:spacing w:line="0" w:lineRule="atLeast"/>
        <w:rPr>
          <w:noProof w:val="0"/>
          <w:snapToGrid w:val="0"/>
        </w:rPr>
      </w:pPr>
      <w:r w:rsidRPr="001D2E49">
        <w:rPr>
          <w:noProof w:val="0"/>
          <w:snapToGrid w:val="0"/>
        </w:rPr>
        <w:t>}</w:t>
      </w:r>
    </w:p>
    <w:p w14:paraId="55FA198D" w14:textId="77777777" w:rsidR="009B75C3" w:rsidRPr="001D2E49" w:rsidRDefault="009B75C3" w:rsidP="009B75C3">
      <w:pPr>
        <w:pStyle w:val="PL"/>
        <w:rPr>
          <w:noProof w:val="0"/>
          <w:snapToGrid w:val="0"/>
        </w:rPr>
      </w:pPr>
    </w:p>
    <w:p w14:paraId="76B32A5C" w14:textId="77777777" w:rsidR="009B75C3" w:rsidRPr="001D2E49" w:rsidRDefault="009B75C3" w:rsidP="009B75C3">
      <w:pPr>
        <w:pStyle w:val="PL"/>
        <w:rPr>
          <w:noProof w:val="0"/>
          <w:snapToGrid w:val="0"/>
        </w:rPr>
      </w:pPr>
      <w:r w:rsidRPr="001D2E49">
        <w:rPr>
          <w:noProof w:val="0"/>
          <w:snapToGrid w:val="0"/>
        </w:rPr>
        <w:t>PDUSessionResourceModifyConfirmTransfer ::= SEQUENCE {</w:t>
      </w:r>
    </w:p>
    <w:p w14:paraId="526CFA17" w14:textId="77777777" w:rsidR="009B75C3" w:rsidRPr="001D2E49" w:rsidRDefault="009B75C3" w:rsidP="009B75C3">
      <w:pPr>
        <w:pStyle w:val="PL"/>
        <w:rPr>
          <w:noProof w:val="0"/>
          <w:snapToGrid w:val="0"/>
        </w:rPr>
      </w:pPr>
      <w:r w:rsidRPr="001D2E49">
        <w:rPr>
          <w:noProof w:val="0"/>
          <w:snapToGrid w:val="0"/>
        </w:rPr>
        <w:tab/>
        <w:t>qosFlowModifyConfirmList</w:t>
      </w:r>
      <w:r w:rsidRPr="001D2E49">
        <w:rPr>
          <w:noProof w:val="0"/>
          <w:snapToGrid w:val="0"/>
        </w:rPr>
        <w:tab/>
      </w:r>
      <w:r w:rsidRPr="001D2E49">
        <w:rPr>
          <w:noProof w:val="0"/>
          <w:snapToGrid w:val="0"/>
        </w:rPr>
        <w:tab/>
      </w:r>
      <w:r w:rsidRPr="001D2E49">
        <w:rPr>
          <w:noProof w:val="0"/>
          <w:snapToGrid w:val="0"/>
        </w:rPr>
        <w:tab/>
        <w:t>QosFlowModifyConfirmList,</w:t>
      </w:r>
    </w:p>
    <w:p w14:paraId="39C32922" w14:textId="77777777" w:rsidR="009B75C3" w:rsidRPr="001D2E49" w:rsidRDefault="009B75C3" w:rsidP="0048322B">
      <w:pPr>
        <w:pStyle w:val="PL"/>
        <w:rPr>
          <w:snapToGrid w:val="0"/>
        </w:rPr>
      </w:pPr>
      <w:r w:rsidRPr="001D2E49">
        <w:rPr>
          <w:snapToGrid w:val="0"/>
        </w:rPr>
        <w:tab/>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868CA">
        <w:rPr>
          <w:snapToGrid w:val="0"/>
          <w:lang w:val="fr-FR"/>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{PDUSessionResourceModifyItemModCfm-ExtIEs} }</w:t>
      </w:r>
      <w:r w:rsidRPr="001D2E49">
        <w:rPr>
          <w:noProof w:val="0"/>
          <w:snapToGrid w:val="0"/>
        </w:rPr>
        <w:tab/>
        <w:t>OPTIONAL,</w:t>
      </w:r>
    </w:p>
    <w:p w14:paraId="47F82C7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CF960C" w14:textId="77777777" w:rsidR="009B75C3" w:rsidRPr="001D2E49" w:rsidRDefault="009B75C3" w:rsidP="009B75C3">
      <w:pPr>
        <w:pStyle w:val="PL"/>
        <w:spacing w:line="0" w:lineRule="atLeast"/>
        <w:rPr>
          <w:noProof w:val="0"/>
          <w:snapToGrid w:val="0"/>
        </w:rPr>
      </w:pPr>
      <w:r w:rsidRPr="001D2E49">
        <w:rPr>
          <w:noProof w:val="0"/>
          <w:snapToGrid w:val="0"/>
        </w:rPr>
        <w:t>}</w:t>
      </w:r>
    </w:p>
    <w:p w14:paraId="34BC0DA5" w14:textId="77777777" w:rsidR="009B75C3" w:rsidRPr="001D2E49" w:rsidRDefault="009B75C3" w:rsidP="009B75C3">
      <w:pPr>
        <w:pStyle w:val="PL"/>
        <w:spacing w:line="0" w:lineRule="atLeast"/>
        <w:rPr>
          <w:noProof w:val="0"/>
          <w:snapToGrid w:val="0"/>
        </w:rPr>
      </w:pPr>
    </w:p>
    <w:p w14:paraId="2D645121"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PDUSessionResourceModifyItemModCfm-ExtIEs NGAP-PROTOCOL-EXTENSION ::= {</w:t>
      </w:r>
    </w:p>
    <w:p w14:paraId="7C891E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3707B91" w14:textId="77777777" w:rsidR="009B75C3" w:rsidRPr="001D2E49" w:rsidRDefault="009B75C3" w:rsidP="009B75C3">
      <w:pPr>
        <w:pStyle w:val="PL"/>
        <w:spacing w:line="0" w:lineRule="atLeast"/>
        <w:rPr>
          <w:noProof w:val="0"/>
          <w:snapToGrid w:val="0"/>
        </w:rPr>
      </w:pPr>
      <w:r w:rsidRPr="001D2E49">
        <w:rPr>
          <w:noProof w:val="0"/>
          <w:snapToGrid w:val="0"/>
        </w:rPr>
        <w:t>}</w:t>
      </w:r>
    </w:p>
    <w:p w14:paraId="7D412757" w14:textId="77777777" w:rsidR="009B75C3" w:rsidRPr="001D2E49" w:rsidRDefault="009B75C3" w:rsidP="009B75C3">
      <w:pPr>
        <w:pStyle w:val="PL"/>
        <w:rPr>
          <w:noProof w:val="0"/>
          <w:snapToGrid w:val="0"/>
        </w:rPr>
      </w:pPr>
    </w:p>
    <w:p w14:paraId="478F2140"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PDUSessionResourceModifyListModInd ::= SEQUENCE (SIZE(1..maxnoofPDUSessions)) OF PDUSessionResourceModifyItemModInd</w:t>
      </w:r>
    </w:p>
    <w:p w14:paraId="58FB7CC6" w14:textId="77777777" w:rsidR="009B75C3" w:rsidRPr="001D2E49" w:rsidRDefault="009B75C3" w:rsidP="009B75C3">
      <w:pPr>
        <w:pStyle w:val="PL"/>
        <w:spacing w:line="0" w:lineRule="atLeast"/>
        <w:rPr>
          <w:noProof w:val="0"/>
          <w:snapToGrid w:val="0"/>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{PDUSessionResourceModifyItemModInd-ExtIEs} }</w:t>
      </w:r>
      <w:r w:rsidRPr="001D2E49">
        <w:rPr>
          <w:noProof w:val="0"/>
          <w:snapToGrid w:val="0"/>
        </w:rPr>
        <w:tab/>
        <w:t>OPTIONAL,</w:t>
      </w:r>
    </w:p>
    <w:p w14:paraId="7BE6FDF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7A996EA" w14:textId="77777777" w:rsidR="009B75C3" w:rsidRPr="001D2E49" w:rsidRDefault="009B75C3" w:rsidP="009B75C3">
      <w:pPr>
        <w:pStyle w:val="PL"/>
        <w:spacing w:line="0" w:lineRule="atLeast"/>
        <w:rPr>
          <w:noProof w:val="0"/>
          <w:snapToGrid w:val="0"/>
        </w:rPr>
      </w:pPr>
      <w:r w:rsidRPr="001D2E49">
        <w:rPr>
          <w:noProof w:val="0"/>
          <w:snapToGrid w:val="0"/>
        </w:rPr>
        <w:t>}</w:t>
      </w:r>
    </w:p>
    <w:p w14:paraId="700F7309" w14:textId="77777777" w:rsidR="009B75C3" w:rsidRPr="001D2E49" w:rsidRDefault="009B75C3" w:rsidP="009B75C3">
      <w:pPr>
        <w:pStyle w:val="PL"/>
        <w:spacing w:line="0" w:lineRule="atLeast"/>
        <w:rPr>
          <w:noProof w:val="0"/>
          <w:snapToGrid w:val="0"/>
        </w:rPr>
      </w:pPr>
    </w:p>
    <w:p w14:paraId="1BBD0CE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PDUSessionResourceModifyItemModInd-ExtIEs NGAP-PROTOCOL-EXTENSION ::= {</w:t>
      </w:r>
    </w:p>
    <w:p w14:paraId="3EA5558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7CF2B27" w14:textId="77777777" w:rsidR="009B75C3" w:rsidRPr="001D2E49" w:rsidRDefault="009B75C3" w:rsidP="009B75C3">
      <w:pPr>
        <w:pStyle w:val="PL"/>
        <w:spacing w:line="0" w:lineRule="atLeast"/>
        <w:rPr>
          <w:noProof w:val="0"/>
          <w:snapToGrid w:val="0"/>
        </w:rPr>
      </w:pPr>
      <w:r w:rsidRPr="001D2E49">
        <w:rPr>
          <w:noProof w:val="0"/>
          <w:snapToGrid w:val="0"/>
        </w:rPr>
        <w:t>}</w:t>
      </w:r>
    </w:p>
    <w:p w14:paraId="11B774D3" w14:textId="77777777" w:rsidR="009B75C3" w:rsidRPr="001D2E49" w:rsidRDefault="009B75C3" w:rsidP="009B75C3">
      <w:pPr>
        <w:pStyle w:val="PL"/>
        <w:rPr>
          <w:noProof w:val="0"/>
          <w:snapToGrid w:val="0"/>
        </w:rPr>
      </w:pPr>
    </w:p>
    <w:p w14:paraId="46098D95"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PDUSessionResourceModifyListModReq ::= SEQUENCE (SIZE(1..maxnoofPDUSessions)) OF PDUSessionResourceModifyItemModReq</w:t>
      </w:r>
    </w:p>
    <w:p w14:paraId="7789592E" w14:textId="77777777" w:rsidR="009B75C3" w:rsidRPr="001D2E49" w:rsidRDefault="009B75C3" w:rsidP="009B75C3">
      <w:pPr>
        <w:pStyle w:val="PL"/>
        <w:spacing w:line="0" w:lineRule="atLeast"/>
        <w:rPr>
          <w:noProof w:val="0"/>
          <w:snapToGrid w:val="0"/>
        </w:rPr>
      </w:pPr>
    </w:p>
    <w:p w14:paraId="6B2F218F"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 ::= SEQUENCE {</w:t>
      </w:r>
    </w:p>
    <w:p w14:paraId="0A2761DD"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E218F4"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E40EED"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pDUSessionResourceModifyRequestTransfer</w:t>
      </w:r>
      <w:r w:rsidRPr="001D2E49">
        <w:rPr>
          <w:noProof w:val="0"/>
          <w:snapToGrid w:val="0"/>
        </w:rPr>
        <w:tab/>
      </w:r>
      <w:r w:rsidRPr="001D2E49">
        <w:rPr>
          <w:noProof w:val="0"/>
          <w:snapToGrid w:val="0"/>
        </w:rPr>
        <w:tab/>
        <w:t>OCTET STRING (CONTAINING PDUSessionResourceModifyRequestTransfer),</w:t>
      </w:r>
    </w:p>
    <w:p w14:paraId="4F1D5C1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{PDUSessionResourceModifyItemModReq-ExtIEs} }</w:t>
      </w:r>
      <w:r w:rsidRPr="001D2E49">
        <w:rPr>
          <w:noProof w:val="0"/>
          <w:snapToGrid w:val="0"/>
        </w:rPr>
        <w:tab/>
        <w:t>OPTIONAL,</w:t>
      </w:r>
    </w:p>
    <w:p w14:paraId="346378F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{PDUSessionResourceModifyItemModRes-ExtIEs} }</w:t>
      </w:r>
      <w:r w:rsidRPr="001D2E49">
        <w:rPr>
          <w:noProof w:val="0"/>
          <w:snapToGrid w:val="0"/>
        </w:rPr>
        <w:tab/>
        <w:t>OPTIONAL,</w:t>
      </w:r>
    </w:p>
    <w:p w14:paraId="76530D8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3A316E" w14:textId="77777777" w:rsidR="009B75C3" w:rsidRPr="001D2E49" w:rsidRDefault="009B75C3" w:rsidP="009B75C3">
      <w:pPr>
        <w:pStyle w:val="PL"/>
        <w:spacing w:line="0" w:lineRule="atLeast"/>
        <w:rPr>
          <w:noProof w:val="0"/>
          <w:snapToGrid w:val="0"/>
        </w:rPr>
      </w:pPr>
      <w:r w:rsidRPr="001D2E49">
        <w:rPr>
          <w:noProof w:val="0"/>
          <w:snapToGrid w:val="0"/>
        </w:rPr>
        <w:t>}</w:t>
      </w:r>
    </w:p>
    <w:p w14:paraId="328736E2" w14:textId="77777777" w:rsidR="009B75C3" w:rsidRPr="001D2E49" w:rsidRDefault="009B75C3" w:rsidP="009B75C3">
      <w:pPr>
        <w:pStyle w:val="PL"/>
        <w:spacing w:line="0" w:lineRule="atLeast"/>
        <w:rPr>
          <w:noProof w:val="0"/>
          <w:snapToGrid w:val="0"/>
        </w:rPr>
      </w:pPr>
    </w:p>
    <w:p w14:paraId="08514190"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PDUSessionResourceModifyItemModRes-ExtIEs NGAP-PROTOCOL-EXTENSION ::= {</w:t>
      </w:r>
    </w:p>
    <w:p w14:paraId="304CF3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32271D7" w14:textId="77777777" w:rsidR="009B75C3" w:rsidRPr="001D2E49" w:rsidRDefault="009B75C3" w:rsidP="009B75C3">
      <w:pPr>
        <w:pStyle w:val="PL"/>
        <w:spacing w:line="0" w:lineRule="atLeast"/>
        <w:rPr>
          <w:noProof w:val="0"/>
          <w:snapToGrid w:val="0"/>
        </w:rPr>
      </w:pPr>
      <w:r w:rsidRPr="001D2E49">
        <w:rPr>
          <w:noProof w:val="0"/>
          <w:snapToGrid w:val="0"/>
        </w:rPr>
        <w:t>}</w:t>
      </w:r>
    </w:p>
    <w:p w14:paraId="2B75FA28" w14:textId="77777777" w:rsidR="009B75C3" w:rsidRPr="001D2E49" w:rsidRDefault="009B75C3" w:rsidP="009B75C3">
      <w:pPr>
        <w:pStyle w:val="PL"/>
        <w:spacing w:line="0" w:lineRule="atLeast"/>
        <w:rPr>
          <w:noProof w:val="0"/>
          <w:snapToGrid w:val="0"/>
        </w:rPr>
      </w:pPr>
    </w:p>
    <w:p w14:paraId="680A9B15" w14:textId="77777777" w:rsidR="009B75C3" w:rsidRPr="001D2E49" w:rsidRDefault="009B75C3" w:rsidP="009B75C3">
      <w:pPr>
        <w:pStyle w:val="PL"/>
        <w:rPr>
          <w:noProof w:val="0"/>
          <w:snapToGrid w:val="0"/>
        </w:rPr>
      </w:pPr>
      <w:r w:rsidRPr="001D2E49">
        <w:rPr>
          <w:noProof w:val="0"/>
          <w:snapToGrid w:val="0"/>
        </w:rPr>
        <w:t>PDUSessionResourceModifyUnsuccessfulTransfer ::= SEQUENCE {</w:t>
      </w:r>
    </w:p>
    <w:p w14:paraId="79EC6A90"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C112C4"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2F9DE2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{PDUSessionResourceModifyUnsuccessfulTransfer-ExtIEs} }</w:t>
      </w:r>
      <w:r w:rsidRPr="001D2E49">
        <w:rPr>
          <w:noProof w:val="0"/>
          <w:snapToGrid w:val="0"/>
        </w:rPr>
        <w:tab/>
        <w:t>OPTIONAL,</w:t>
      </w:r>
    </w:p>
    <w:p w14:paraId="76CCDFED" w14:textId="77777777" w:rsidR="009B75C3" w:rsidRPr="001D2E49" w:rsidRDefault="009B75C3" w:rsidP="009B75C3">
      <w:pPr>
        <w:pStyle w:val="PL"/>
        <w:rPr>
          <w:noProof w:val="0"/>
          <w:snapToGrid w:val="0"/>
        </w:rPr>
      </w:pPr>
      <w:r w:rsidRPr="001D2E49">
        <w:rPr>
          <w:noProof w:val="0"/>
          <w:snapToGrid w:val="0"/>
        </w:rPr>
        <w:tab/>
        <w:t>...</w:t>
      </w:r>
    </w:p>
    <w:p w14:paraId="2CB76BE1" w14:textId="77777777" w:rsidR="009B75C3" w:rsidRPr="001D2E49" w:rsidRDefault="009B75C3" w:rsidP="009B75C3">
      <w:pPr>
        <w:pStyle w:val="PL"/>
        <w:rPr>
          <w:noProof w:val="0"/>
          <w:snapToGrid w:val="0"/>
        </w:rPr>
      </w:pPr>
      <w:r w:rsidRPr="001D2E49">
        <w:rPr>
          <w:noProof w:val="0"/>
          <w:snapToGrid w:val="0"/>
        </w:rPr>
        <w:t>}</w:t>
      </w:r>
    </w:p>
    <w:p w14:paraId="13B2560E" w14:textId="77777777" w:rsidR="009B75C3" w:rsidRPr="001D2E49" w:rsidRDefault="009B75C3" w:rsidP="009B75C3">
      <w:pPr>
        <w:pStyle w:val="PL"/>
        <w:rPr>
          <w:noProof w:val="0"/>
          <w:snapToGrid w:val="0"/>
        </w:rPr>
      </w:pPr>
    </w:p>
    <w:p w14:paraId="3B9C1D38" w14:textId="77777777" w:rsidR="009B75C3" w:rsidRPr="001D2E49" w:rsidRDefault="009B75C3" w:rsidP="009B75C3">
      <w:pPr>
        <w:pStyle w:val="PL"/>
        <w:rPr>
          <w:noProof w:val="0"/>
          <w:snapToGrid w:val="0"/>
        </w:rPr>
      </w:pPr>
      <w:r w:rsidRPr="001D2E49">
        <w:rPr>
          <w:noProof w:val="0"/>
          <w:snapToGrid w:val="0"/>
        </w:rPr>
        <w:t>PDUSessionResourceModifyUnsuccessfulTransfer-ExtIEs NGAP-PROTOCOL-EXTENSION ::= {</w:t>
      </w:r>
    </w:p>
    <w:p w14:paraId="6F19C7C8" w14:textId="77777777" w:rsidR="009B75C3" w:rsidRPr="001D2E49" w:rsidRDefault="009B75C3" w:rsidP="009B75C3">
      <w:pPr>
        <w:pStyle w:val="PL"/>
        <w:rPr>
          <w:noProof w:val="0"/>
          <w:snapToGrid w:val="0"/>
        </w:rPr>
      </w:pPr>
      <w:r w:rsidRPr="001D2E49">
        <w:rPr>
          <w:noProof w:val="0"/>
          <w:snapToGrid w:val="0"/>
        </w:rPr>
        <w:tab/>
        <w:t>...</w:t>
      </w:r>
    </w:p>
    <w:p w14:paraId="4B1226B6" w14:textId="77777777" w:rsidR="009B75C3" w:rsidRPr="001D2E49" w:rsidRDefault="009B75C3" w:rsidP="009B75C3">
      <w:pPr>
        <w:pStyle w:val="PL"/>
        <w:rPr>
          <w:noProof w:val="0"/>
          <w:snapToGrid w:val="0"/>
        </w:rPr>
      </w:pPr>
      <w:r w:rsidRPr="001D2E49">
        <w:rPr>
          <w:noProof w:val="0"/>
          <w:snapToGrid w:val="0"/>
        </w:rPr>
        <w:t>}</w:t>
      </w:r>
    </w:p>
    <w:p w14:paraId="1263F30E" w14:textId="77777777" w:rsidR="009B75C3" w:rsidRPr="001D2E49" w:rsidRDefault="009B75C3" w:rsidP="009B75C3">
      <w:pPr>
        <w:pStyle w:val="PL"/>
        <w:rPr>
          <w:noProof w:val="0"/>
          <w:snapToGrid w:val="0"/>
        </w:rPr>
      </w:pPr>
    </w:p>
    <w:p w14:paraId="1F7018E2" w14:textId="77777777" w:rsidR="009B75C3" w:rsidRPr="001D2E49" w:rsidRDefault="009B75C3" w:rsidP="009B75C3">
      <w:pPr>
        <w:pStyle w:val="PL"/>
        <w:spacing w:line="0" w:lineRule="atLeast"/>
        <w:rPr>
          <w:noProof w:val="0"/>
          <w:snapToGrid w:val="0"/>
        </w:rPr>
      </w:pPr>
      <w:r w:rsidRPr="001D2E49">
        <w:rPr>
          <w:noProof w:val="0"/>
          <w:snapToGrid w:val="0"/>
        </w:rPr>
        <w:t>PDUSessionResourceNotifyList ::= SEQUENCE (SIZE(1..maxnoofPDUSessions)) OF PDUSessionResourceNotifyItem</w:t>
      </w:r>
    </w:p>
    <w:p w14:paraId="2A7763CE" w14:textId="77777777" w:rsidR="009B75C3" w:rsidRPr="001D2E49" w:rsidRDefault="009B75C3" w:rsidP="009B75C3">
      <w:pPr>
        <w:pStyle w:val="PL"/>
        <w:spacing w:line="0" w:lineRule="atLeast"/>
        <w:rPr>
          <w:noProof w:val="0"/>
          <w:snapToGrid w:val="0"/>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{PDUSessionResourceNotifyItem-ExtIEs} }</w:t>
      </w:r>
      <w:r w:rsidRPr="001D2E49">
        <w:rPr>
          <w:noProof w:val="0"/>
          <w:snapToGrid w:val="0"/>
        </w:rPr>
        <w:tab/>
        <w:t>OPTIONAL,</w:t>
      </w:r>
    </w:p>
    <w:p w14:paraId="5A3B3C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208DA2F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{PDUSessionResourceNotifyReleasedTransfer-ExtIEs} }</w:t>
      </w:r>
      <w:r w:rsidRPr="001D2E49">
        <w:rPr>
          <w:noProof w:val="0"/>
          <w:snapToGrid w:val="0"/>
        </w:rPr>
        <w:tab/>
        <w:t>OPTIONAL,</w:t>
      </w:r>
    </w:p>
    <w:p w14:paraId="74B2B0EE" w14:textId="77777777" w:rsidR="009B75C3" w:rsidRPr="001D2E49" w:rsidRDefault="009B75C3" w:rsidP="009B75C3">
      <w:pPr>
        <w:pStyle w:val="PL"/>
        <w:rPr>
          <w:noProof w:val="0"/>
          <w:snapToGrid w:val="0"/>
        </w:rPr>
      </w:pPr>
      <w:r w:rsidRPr="001D2E49">
        <w:rPr>
          <w:noProof w:val="0"/>
          <w:snapToGrid w:val="0"/>
        </w:rPr>
        <w:tab/>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{PDUSessionResourceNotifyTransfer-ExtIEs} }</w:t>
      </w:r>
      <w:r w:rsidRPr="001D2E49">
        <w:rPr>
          <w:noProof w:val="0"/>
          <w:snapToGrid w:val="0"/>
        </w:rPr>
        <w:tab/>
        <w:t>OPTIONAL,</w:t>
      </w:r>
    </w:p>
    <w:p w14:paraId="7BCBC3F1" w14:textId="77777777" w:rsidR="009B75C3" w:rsidRPr="001D2E49" w:rsidRDefault="009B75C3" w:rsidP="009B75C3">
      <w:pPr>
        <w:pStyle w:val="PL"/>
        <w:rPr>
          <w:noProof w:val="0"/>
          <w:snapToGrid w:val="0"/>
        </w:rPr>
      </w:pPr>
      <w:r w:rsidRPr="001D2E49">
        <w:rPr>
          <w:noProof w:val="0"/>
          <w:snapToGrid w:val="0"/>
        </w:rPr>
        <w:tab/>
        <w:t>...</w:t>
      </w:r>
    </w:p>
    <w:p w14:paraId="5328E8B0" w14:textId="77777777" w:rsidR="009B75C3" w:rsidRPr="001D2E49" w:rsidRDefault="009B75C3" w:rsidP="009B75C3">
      <w:pPr>
        <w:pStyle w:val="PL"/>
        <w:rPr>
          <w:noProof w:val="0"/>
          <w:snapToGrid w:val="0"/>
        </w:rPr>
      </w:pPr>
      <w:r w:rsidRPr="001D2E49">
        <w:rPr>
          <w:noProof w:val="0"/>
          <w:snapToGrid w:val="0"/>
        </w:rPr>
        <w:t>}</w:t>
      </w:r>
    </w:p>
    <w:p w14:paraId="637396C1" w14:textId="77777777" w:rsidR="009B75C3" w:rsidRPr="001D2E49" w:rsidRDefault="009B75C3" w:rsidP="009B75C3">
      <w:pPr>
        <w:pStyle w:val="PL"/>
        <w:rPr>
          <w:noProof w:val="0"/>
          <w:snapToGrid w:val="0"/>
        </w:rPr>
      </w:pPr>
    </w:p>
    <w:p w14:paraId="646B5CC0" w14:textId="77777777" w:rsidR="009B75C3" w:rsidRPr="001D2E49" w:rsidRDefault="009B75C3" w:rsidP="009B75C3">
      <w:pPr>
        <w:pStyle w:val="PL"/>
        <w:rPr>
          <w:noProof w:val="0"/>
          <w:snapToGrid w:val="0"/>
        </w:rPr>
      </w:pPr>
      <w:r w:rsidRPr="001D2E49">
        <w:rPr>
          <w:noProof w:val="0"/>
          <w:snapToGrid w:val="0"/>
        </w:rPr>
        <w:t>PDUSessionResourceNotifyTransfer-ExtIEs NGAP-PROTOCOL-EXTENSION ::= {</w:t>
      </w:r>
    </w:p>
    <w:p w14:paraId="05D22E82" w14:textId="77777777" w:rsidR="006C7249" w:rsidRPr="00F61402" w:rsidRDefault="009B75C3" w:rsidP="006C7249">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r w:rsidR="006C7249" w:rsidRPr="00F61402">
        <w:rPr>
          <w:noProof w:val="0"/>
          <w:snapToGrid w:val="0"/>
        </w:rPr>
        <w:t>|</w:t>
      </w:r>
    </w:p>
    <w:p w14:paraId="6B4EF542" w14:textId="77777777" w:rsidR="009B75C3" w:rsidRPr="001D2E49" w:rsidRDefault="006C7249" w:rsidP="006C7249">
      <w:pPr>
        <w:pStyle w:val="PL"/>
        <w:rPr>
          <w:noProof w:val="0"/>
          <w:snapToGrid w:val="0"/>
        </w:rPr>
      </w:pPr>
      <w:r w:rsidRPr="00F61402">
        <w:rPr>
          <w:noProof w:val="0"/>
          <w:snapToGrid w:val="0"/>
        </w:rPr>
        <w:tab/>
        <w:t>{ ID id-QosFlowFeedbackList</w:t>
      </w:r>
      <w:r w:rsidRPr="00F61402">
        <w:rPr>
          <w:noProof w:val="0"/>
          <w:snapToGrid w:val="0"/>
        </w:rPr>
        <w:tab/>
      </w:r>
      <w:r w:rsidRPr="00F61402">
        <w:rPr>
          <w:noProof w:val="0"/>
          <w:snapToGrid w:val="0"/>
        </w:rPr>
        <w:tab/>
      </w:r>
      <w:r w:rsidRPr="00F61402">
        <w:rPr>
          <w:noProof w:val="0"/>
          <w:snapToGrid w:val="0"/>
        </w:rPr>
        <w:tab/>
      </w:r>
      <w:r w:rsidRPr="00F61402">
        <w:rPr>
          <w:noProof w:val="0"/>
          <w:snapToGrid w:val="0"/>
        </w:rPr>
        <w:tab/>
      </w:r>
      <w:r w:rsidRPr="00F61402">
        <w:rPr>
          <w:noProof w:val="0"/>
          <w:snapToGrid w:val="0"/>
        </w:rPr>
        <w:tab/>
        <w:t>CRITICALITY ignore</w:t>
      </w:r>
      <w:r w:rsidRPr="00F61402">
        <w:rPr>
          <w:noProof w:val="0"/>
          <w:snapToGrid w:val="0"/>
        </w:rPr>
        <w:tab/>
        <w:t>EXTENSION QosFlowFeedbackList</w:t>
      </w:r>
      <w:r w:rsidRPr="00F61402">
        <w:rPr>
          <w:noProof w:val="0"/>
          <w:snapToGrid w:val="0"/>
        </w:rPr>
        <w:tab/>
      </w:r>
      <w:r w:rsidRPr="00F61402">
        <w:rPr>
          <w:noProof w:val="0"/>
          <w:snapToGrid w:val="0"/>
        </w:rPr>
        <w:tab/>
      </w:r>
      <w:r w:rsidR="00A430B5">
        <w:rPr>
          <w:noProof w:val="0"/>
          <w:snapToGrid w:val="0"/>
        </w:rPr>
        <w:tab/>
      </w:r>
      <w:r w:rsidR="00A430B5">
        <w:rPr>
          <w:noProof w:val="0"/>
          <w:snapToGrid w:val="0"/>
        </w:rPr>
        <w:tab/>
      </w:r>
      <w:r w:rsidR="00A430B5">
        <w:rPr>
          <w:noProof w:val="0"/>
          <w:snapToGrid w:val="0"/>
        </w:rPr>
        <w:tab/>
      </w:r>
      <w:r w:rsidRPr="00F61402">
        <w:rPr>
          <w:noProof w:val="0"/>
          <w:snapToGrid w:val="0"/>
        </w:rPr>
        <w:t>PRESENCE optional</w:t>
      </w:r>
      <w:r w:rsidRPr="00F61402">
        <w:rPr>
          <w:noProof w:val="0"/>
          <w:snapToGrid w:val="0"/>
        </w:rPr>
        <w:tab/>
        <w:t>}</w:t>
      </w:r>
      <w:r w:rsidR="009B75C3" w:rsidRPr="001D2E49">
        <w:rPr>
          <w:noProof w:val="0"/>
          <w:snapToGrid w:val="0"/>
        </w:rPr>
        <w:t>,</w:t>
      </w:r>
    </w:p>
    <w:p w14:paraId="4F23E27B" w14:textId="77777777" w:rsidR="009B75C3" w:rsidRPr="001D2E49" w:rsidRDefault="009B75C3" w:rsidP="009B75C3">
      <w:pPr>
        <w:pStyle w:val="PL"/>
        <w:rPr>
          <w:noProof w:val="0"/>
          <w:snapToGrid w:val="0"/>
        </w:rPr>
      </w:pPr>
      <w:r w:rsidRPr="001D2E49">
        <w:rPr>
          <w:noProof w:val="0"/>
          <w:snapToGrid w:val="0"/>
        </w:rPr>
        <w:tab/>
        <w:t>...</w:t>
      </w:r>
    </w:p>
    <w:p w14:paraId="2EB46C1D" w14:textId="77777777" w:rsidR="009B75C3" w:rsidRPr="001D2E49" w:rsidRDefault="009B75C3" w:rsidP="009B75C3">
      <w:pPr>
        <w:pStyle w:val="PL"/>
        <w:rPr>
          <w:noProof w:val="0"/>
          <w:snapToGrid w:val="0"/>
        </w:rPr>
      </w:pPr>
      <w:r w:rsidRPr="001D2E49">
        <w:rPr>
          <w:noProof w:val="0"/>
          <w:snapToGrid w:val="0"/>
        </w:rPr>
        <w:t>}</w:t>
      </w:r>
    </w:p>
    <w:p w14:paraId="5AA46FCC" w14:textId="77777777" w:rsidR="009B75C3" w:rsidRPr="001D2E49" w:rsidRDefault="009B75C3" w:rsidP="009B75C3">
      <w:pPr>
        <w:pStyle w:val="PL"/>
        <w:rPr>
          <w:noProof w:val="0"/>
          <w:snapToGrid w:val="0"/>
        </w:rPr>
      </w:pPr>
    </w:p>
    <w:p w14:paraId="7161C816" w14:textId="77777777" w:rsidR="009B75C3" w:rsidRPr="001D2E49" w:rsidRDefault="009B75C3" w:rsidP="009B75C3">
      <w:pPr>
        <w:pStyle w:val="PL"/>
        <w:rPr>
          <w:noProof w:val="0"/>
          <w:snapToGrid w:val="0"/>
        </w:rPr>
      </w:pPr>
      <w:r w:rsidRPr="001D2E49">
        <w:rPr>
          <w:noProof w:val="0"/>
          <w:snapToGrid w:val="0"/>
        </w:rPr>
        <w:t>PDUSessionResourceReleaseCommandTransfer ::= SEQUENCE {</w:t>
      </w:r>
    </w:p>
    <w:p w14:paraId="4F45F22C"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968575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{PDUSessionResourceReleaseCommandTransfer-ExtIEs} }</w:t>
      </w:r>
      <w:r w:rsidRPr="001D2E49">
        <w:rPr>
          <w:noProof w:val="0"/>
          <w:snapToGrid w:val="0"/>
        </w:rPr>
        <w:tab/>
        <w:t>OPTIONAL,</w:t>
      </w:r>
    </w:p>
    <w:p w14:paraId="42EB0715" w14:textId="77777777" w:rsidR="009B75C3" w:rsidRPr="001D2E49" w:rsidRDefault="009B75C3" w:rsidP="009B75C3">
      <w:pPr>
        <w:pStyle w:val="PL"/>
        <w:rPr>
          <w:noProof w:val="0"/>
          <w:snapToGrid w:val="0"/>
        </w:rPr>
      </w:pPr>
      <w:r w:rsidRPr="001D2E49">
        <w:rPr>
          <w:noProof w:val="0"/>
          <w:snapToGrid w:val="0"/>
        </w:rPr>
        <w:tab/>
        <w:t>...</w:t>
      </w:r>
    </w:p>
    <w:p w14:paraId="4D7B9B1A" w14:textId="77777777" w:rsidR="009B75C3" w:rsidRPr="001D2E49" w:rsidRDefault="009B75C3" w:rsidP="009B75C3">
      <w:pPr>
        <w:pStyle w:val="PL"/>
        <w:rPr>
          <w:noProof w:val="0"/>
          <w:snapToGrid w:val="0"/>
        </w:rPr>
      </w:pPr>
      <w:r w:rsidRPr="001D2E49">
        <w:rPr>
          <w:noProof w:val="0"/>
          <w:snapToGrid w:val="0"/>
        </w:rPr>
        <w:t>}</w:t>
      </w:r>
    </w:p>
    <w:p w14:paraId="19FA128F" w14:textId="77777777" w:rsidR="009B75C3" w:rsidRPr="001D2E49" w:rsidRDefault="009B75C3" w:rsidP="009B75C3">
      <w:pPr>
        <w:pStyle w:val="PL"/>
        <w:rPr>
          <w:noProof w:val="0"/>
          <w:snapToGrid w:val="0"/>
        </w:rPr>
      </w:pPr>
    </w:p>
    <w:p w14:paraId="29A6B0D2" w14:textId="77777777" w:rsidR="009B75C3" w:rsidRPr="001D2E49" w:rsidRDefault="009B75C3" w:rsidP="009B75C3">
      <w:pPr>
        <w:pStyle w:val="PL"/>
        <w:rPr>
          <w:noProof w:val="0"/>
          <w:snapToGrid w:val="0"/>
        </w:rPr>
      </w:pPr>
      <w:r w:rsidRPr="001D2E49">
        <w:rPr>
          <w:noProof w:val="0"/>
          <w:snapToGrid w:val="0"/>
        </w:rPr>
        <w:t>PDUSessionResourceReleaseCommandTransfer-ExtIEs NGAP-PROTOCOL-EXTENSION ::= {</w:t>
      </w:r>
    </w:p>
    <w:p w14:paraId="7ADA3CF4" w14:textId="77777777" w:rsidR="009B75C3" w:rsidRPr="001D2E49" w:rsidRDefault="009B75C3" w:rsidP="009B75C3">
      <w:pPr>
        <w:pStyle w:val="PL"/>
        <w:rPr>
          <w:noProof w:val="0"/>
          <w:snapToGrid w:val="0"/>
        </w:rPr>
      </w:pPr>
      <w:r w:rsidRPr="001D2E49">
        <w:rPr>
          <w:noProof w:val="0"/>
          <w:snapToGrid w:val="0"/>
        </w:rPr>
        <w:tab/>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{PDUSessionResourceReleasedItemPSFail-ExtIEs} }</w:t>
      </w:r>
      <w:r w:rsidRPr="001D2E49">
        <w:rPr>
          <w:noProof w:val="0"/>
          <w:snapToGrid w:val="0"/>
        </w:rPr>
        <w:tab/>
        <w:t>OPTIONAL,</w:t>
      </w:r>
    </w:p>
    <w:p w14:paraId="5D1D912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{PDUSessionResourceResumeItemRESReq-ExtIEs} }</w:t>
      </w:r>
      <w:r w:rsidRPr="00367E0D">
        <w:rPr>
          <w:noProof w:val="0"/>
          <w:snapToGrid w:val="0"/>
        </w:rPr>
        <w:tab/>
        <w:t>OPTIONAL,</w:t>
      </w:r>
    </w:p>
    <w:p w14:paraId="7DFD3FB9" w14:textId="77777777" w:rsidR="00A94488" w:rsidRPr="00367E0D" w:rsidRDefault="00A94488" w:rsidP="00367E0D">
      <w:pPr>
        <w:pStyle w:val="PL"/>
        <w:spacing w:line="0" w:lineRule="atLeast"/>
        <w:rPr>
          <w:noProof w:val="0"/>
          <w:snapToGrid w:val="0"/>
        </w:rPr>
      </w:pPr>
      <w:r w:rsidRPr="00367E0D">
        <w:rPr>
          <w:noProof w:val="0"/>
          <w:snapToGrid w:val="0"/>
        </w:rPr>
        <w:tab/>
        <w:t>...</w:t>
      </w:r>
    </w:p>
    <w:p w14:paraId="7782A3AD" w14:textId="77777777" w:rsidR="00A94488" w:rsidRPr="00367E0D" w:rsidRDefault="00A94488" w:rsidP="00367E0D">
      <w:pPr>
        <w:pStyle w:val="PL"/>
        <w:spacing w:line="0" w:lineRule="atLeast"/>
        <w:rPr>
          <w:noProof w:val="0"/>
          <w:snapToGrid w:val="0"/>
        </w:rPr>
      </w:pPr>
      <w:r w:rsidRPr="00367E0D">
        <w:rPr>
          <w:noProof w:val="0"/>
          <w:snapToGrid w:val="0"/>
        </w:rPr>
        <w:t>}</w:t>
      </w:r>
    </w:p>
    <w:p w14:paraId="69CE0D45" w14:textId="77777777" w:rsidR="00A94488" w:rsidRPr="00367E0D" w:rsidRDefault="00A94488" w:rsidP="00367E0D">
      <w:pPr>
        <w:pStyle w:val="PL"/>
        <w:spacing w:line="0" w:lineRule="atLeast"/>
        <w:rPr>
          <w:noProof w:val="0"/>
          <w:snapToGrid w:val="0"/>
        </w:rPr>
      </w:pPr>
    </w:p>
    <w:p w14:paraId="20DFFFC9" w14:textId="77777777" w:rsidR="00A94488" w:rsidRPr="00367E0D" w:rsidRDefault="00A94488" w:rsidP="00367E0D">
      <w:pPr>
        <w:pStyle w:val="PL"/>
        <w:spacing w:line="0" w:lineRule="atLeast"/>
        <w:rPr>
          <w:noProof w:val="0"/>
          <w:snapToGrid w:val="0"/>
        </w:rPr>
      </w:pPr>
      <w:r w:rsidRPr="00367E0D">
        <w:rPr>
          <w:noProof w:val="0"/>
          <w:snapToGrid w:val="0"/>
        </w:rPr>
        <w:t>PDUSessionResource</w:t>
      </w:r>
      <w:r w:rsidRPr="00390365">
        <w:rPr>
          <w:noProof w:val="0"/>
          <w:snapToGrid w:val="0"/>
        </w:rPr>
        <w:t>Resume</w:t>
      </w:r>
      <w:r w:rsidRPr="00367E0D">
        <w:rPr>
          <w:noProof w:val="0"/>
          <w:snapToGrid w:val="0"/>
        </w:rPr>
        <w:t>ItemRESReq-ExtIEs NGAP-PROTOCOL-EXTENSION ::= {</w:t>
      </w:r>
    </w:p>
    <w:p w14:paraId="4C649531" w14:textId="77777777" w:rsidR="00A94488" w:rsidRPr="00367E0D" w:rsidRDefault="00A94488" w:rsidP="00367E0D">
      <w:pPr>
        <w:pStyle w:val="PL"/>
        <w:spacing w:line="0" w:lineRule="atLeast"/>
        <w:rPr>
          <w:noProof w:val="0"/>
          <w:snapToGrid w:val="0"/>
        </w:rPr>
      </w:pPr>
      <w:r w:rsidRPr="00367E0D">
        <w:rPr>
          <w:noProof w:val="0"/>
          <w:snapToGrid w:val="0"/>
        </w:rPr>
        <w:tab/>
        <w:t>...</w:t>
      </w:r>
    </w:p>
    <w:p w14:paraId="49BC441A" w14:textId="77777777" w:rsidR="00A94488" w:rsidRPr="00367E0D" w:rsidRDefault="00A94488" w:rsidP="00367E0D">
      <w:pPr>
        <w:pStyle w:val="PL"/>
        <w:spacing w:line="0" w:lineRule="atLeast"/>
        <w:rPr>
          <w:noProof w:val="0"/>
          <w:snapToGrid w:val="0"/>
        </w:rPr>
      </w:pPr>
      <w:r w:rsidRPr="00367E0D">
        <w:rPr>
          <w:noProof w:val="0"/>
          <w:snapToGrid w:val="0"/>
        </w:rPr>
        <w:t>}</w:t>
      </w:r>
    </w:p>
    <w:p w14:paraId="568D8857" w14:textId="77777777" w:rsidR="00A94488" w:rsidRPr="00367E0D" w:rsidRDefault="00A94488" w:rsidP="00367E0D">
      <w:pPr>
        <w:pStyle w:val="PL"/>
        <w:spacing w:line="0" w:lineRule="atLeast"/>
        <w:rPr>
          <w:noProof w:val="0"/>
          <w:snapToGrid w:val="0"/>
        </w:rPr>
      </w:pPr>
    </w:p>
    <w:p w14:paraId="0EB444DB" w14:textId="77777777" w:rsidR="00A94488" w:rsidRPr="00367E0D" w:rsidRDefault="00A94488" w:rsidP="00367E0D">
      <w:pPr>
        <w:pStyle w:val="PL"/>
        <w:spacing w:line="0" w:lineRule="atLeast"/>
        <w:rPr>
          <w:noProof w:val="0"/>
          <w:snapToGrid w:val="0"/>
        </w:rPr>
      </w:pPr>
      <w:r w:rsidRPr="00367E0D">
        <w:rPr>
          <w:noProof w:val="0"/>
          <w:snapToGrid w:val="0"/>
        </w:rPr>
        <w:t>PDUSessionResourceResumeListRESRes ::= SEQUENCE (SIZE(1..maxnoofPDUSessions)) OF PDUSessionResourceResumeItemRESRes</w:t>
      </w:r>
    </w:p>
    <w:p w14:paraId="34C23178" w14:textId="77777777" w:rsidR="00A94488" w:rsidRPr="00367E0D" w:rsidRDefault="00A94488" w:rsidP="00367E0D">
      <w:pPr>
        <w:pStyle w:val="PL"/>
        <w:spacing w:line="0" w:lineRule="atLeast"/>
        <w:rPr>
          <w:noProof w:val="0"/>
          <w:snapToGrid w:val="0"/>
        </w:rPr>
      </w:pPr>
    </w:p>
    <w:p w14:paraId="18F08D02"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{PDUSessionResourceResumeItemRESRes-ExtIEs} }</w:t>
      </w:r>
      <w:r w:rsidRPr="00367E0D">
        <w:rPr>
          <w:noProof w:val="0"/>
          <w:snapToGrid w:val="0"/>
        </w:rPr>
        <w:tab/>
        <w:t>OPTIONAL,</w:t>
      </w:r>
    </w:p>
    <w:p w14:paraId="53D2F8C9"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5F9F1A86" w14:textId="77777777" w:rsidR="00A94488" w:rsidRPr="00556C4F" w:rsidRDefault="00A94488" w:rsidP="00367E0D">
      <w:pPr>
        <w:pStyle w:val="PL"/>
        <w:spacing w:line="0" w:lineRule="atLeast"/>
        <w:rPr>
          <w:noProof w:val="0"/>
          <w:snapToGrid w:val="0"/>
        </w:rPr>
      </w:pPr>
      <w:r w:rsidRPr="00556C4F">
        <w:rPr>
          <w:noProof w:val="0"/>
          <w:snapToGrid w:val="0"/>
        </w:rPr>
        <w:t>}</w:t>
      </w:r>
    </w:p>
    <w:p w14:paraId="75C968E8" w14:textId="77777777" w:rsidR="00A94488" w:rsidRPr="00556C4F" w:rsidRDefault="00A94488" w:rsidP="00367E0D">
      <w:pPr>
        <w:pStyle w:val="PL"/>
        <w:spacing w:line="0" w:lineRule="atLeast"/>
        <w:rPr>
          <w:noProof w:val="0"/>
          <w:snapToGrid w:val="0"/>
        </w:rPr>
      </w:pPr>
    </w:p>
    <w:p w14:paraId="4ACA9181" w14:textId="77777777" w:rsidR="00A94488" w:rsidRPr="00556C4F" w:rsidRDefault="00A94488" w:rsidP="00367E0D">
      <w:pPr>
        <w:pStyle w:val="PL"/>
        <w:spacing w:line="0" w:lineRule="atLeast"/>
        <w:rPr>
          <w:noProof w:val="0"/>
          <w:snapToGrid w:val="0"/>
        </w:rPr>
      </w:pPr>
      <w:r w:rsidRPr="00556C4F">
        <w:rPr>
          <w:noProof w:val="0"/>
          <w:snapToGrid w:val="0"/>
        </w:rPr>
        <w:t>PDUSessionResource</w:t>
      </w:r>
      <w:r w:rsidRPr="001F4C13">
        <w:rPr>
          <w:noProof w:val="0"/>
          <w:snapToGrid w:val="0"/>
        </w:rPr>
        <w:t>Resume</w:t>
      </w:r>
      <w:r w:rsidRPr="00556C4F">
        <w:rPr>
          <w:noProof w:val="0"/>
          <w:snapToGrid w:val="0"/>
        </w:rPr>
        <w:t>ItemRESRes-ExtIEs NGAP-PROTOCOL-EXTENSION ::= {</w:t>
      </w:r>
    </w:p>
    <w:p w14:paraId="583CDA34"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18BDCA6" w14:textId="77777777" w:rsidR="00A94488" w:rsidRPr="00556C4F" w:rsidRDefault="00A94488" w:rsidP="00367E0D">
      <w:pPr>
        <w:pStyle w:val="PL"/>
        <w:spacing w:line="0" w:lineRule="atLeast"/>
        <w:rPr>
          <w:noProof w:val="0"/>
          <w:snapToGrid w:val="0"/>
        </w:rPr>
      </w:pPr>
      <w:r w:rsidRPr="00556C4F">
        <w:rPr>
          <w:noProof w:val="0"/>
          <w:snapToGrid w:val="0"/>
        </w:rPr>
        <w:t>}</w:t>
      </w:r>
    </w:p>
    <w:p w14:paraId="5D9CAB63" w14:textId="77777777" w:rsidR="009B75C3" w:rsidRPr="001D2E49" w:rsidRDefault="009B75C3" w:rsidP="009B75C3">
      <w:pPr>
        <w:pStyle w:val="PL"/>
        <w:spacing w:line="0" w:lineRule="atLeast"/>
        <w:rPr>
          <w:noProof w:val="0"/>
          <w:snapToGrid w:val="0"/>
        </w:rPr>
      </w:pPr>
    </w:p>
    <w:p w14:paraId="5E67E20F" w14:textId="77777777" w:rsidR="009B75C3" w:rsidRPr="001D2E49" w:rsidRDefault="009B75C3" w:rsidP="009B75C3">
      <w:pPr>
        <w:pStyle w:val="PL"/>
        <w:spacing w:line="0" w:lineRule="atLeast"/>
        <w:rPr>
          <w:noProof w:val="0"/>
          <w:snapToGrid w:val="0"/>
        </w:rPr>
      </w:pPr>
      <w:r w:rsidRPr="001D2E49">
        <w:rPr>
          <w:noProof w:val="0"/>
          <w:snapToGrid w:val="0"/>
        </w:rPr>
        <w:t>PDUSessionResourceSecondaryRATUsageList ::= SEQUENCE (SIZE(1..maxnoofPDUSessions)) OF PDUSessionResourceSecondaryRATUsageItem</w:t>
      </w:r>
    </w:p>
    <w:p w14:paraId="52584545" w14:textId="77777777" w:rsidR="009B75C3" w:rsidRPr="001D2E49" w:rsidRDefault="009B75C3" w:rsidP="009B75C3">
      <w:pPr>
        <w:pStyle w:val="PL"/>
        <w:spacing w:line="0" w:lineRule="atLeast"/>
        <w:rPr>
          <w:noProof w:val="0"/>
          <w:snapToGrid w:val="0"/>
        </w:rPr>
      </w:pPr>
    </w:p>
    <w:p w14:paraId="1F665085" w14:textId="77777777" w:rsidR="009B75C3" w:rsidRPr="001D2E49" w:rsidRDefault="009B75C3" w:rsidP="009B75C3">
      <w:pPr>
        <w:pStyle w:val="PL"/>
        <w:spacing w:line="0" w:lineRule="atLeast"/>
        <w:rPr>
          <w:noProof w:val="0"/>
          <w:snapToGrid w:val="0"/>
        </w:rPr>
      </w:pPr>
      <w:r w:rsidRPr="001D2E49">
        <w:rPr>
          <w:noProof w:val="0"/>
          <w:snapToGrid w:val="0"/>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{PDUSessionResourceSecondaryRATUsageItem-ExtIEs} }</w:t>
      </w:r>
      <w:r w:rsidRPr="001D2E49">
        <w:rPr>
          <w:noProof w:val="0"/>
          <w:snapToGrid w:val="0"/>
        </w:rPr>
        <w:tab/>
        <w:t>OPTIONAL,</w:t>
      </w:r>
    </w:p>
    <w:p w14:paraId="64D8820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1024F8A" w14:textId="77777777" w:rsidR="009B75C3" w:rsidRPr="001D2E49" w:rsidRDefault="009B75C3" w:rsidP="009B75C3">
      <w:pPr>
        <w:pStyle w:val="PL"/>
        <w:spacing w:line="0" w:lineRule="atLeast"/>
        <w:rPr>
          <w:noProof w:val="0"/>
          <w:snapToGrid w:val="0"/>
        </w:rPr>
      </w:pPr>
      <w:r w:rsidRPr="001D2E49">
        <w:rPr>
          <w:noProof w:val="0"/>
          <w:snapToGrid w:val="0"/>
        </w:rPr>
        <w:t>}</w:t>
      </w:r>
    </w:p>
    <w:p w14:paraId="30B25606" w14:textId="77777777" w:rsidR="009B75C3" w:rsidRPr="001D2E49" w:rsidRDefault="009B75C3" w:rsidP="009B75C3">
      <w:pPr>
        <w:pStyle w:val="PL"/>
        <w:spacing w:line="0" w:lineRule="atLeast"/>
        <w:rPr>
          <w:noProof w:val="0"/>
          <w:snapToGrid w:val="0"/>
        </w:rPr>
      </w:pPr>
    </w:p>
    <w:p w14:paraId="449AE571" w14:textId="77777777" w:rsidR="009B75C3" w:rsidRPr="001D2E49" w:rsidRDefault="009B75C3" w:rsidP="009B75C3">
      <w:pPr>
        <w:pStyle w:val="PL"/>
        <w:spacing w:line="0" w:lineRule="atLeast"/>
        <w:rPr>
          <w:noProof w:val="0"/>
          <w:snapToGrid w:val="0"/>
        </w:rPr>
      </w:pPr>
      <w:r w:rsidRPr="001D2E49">
        <w:rPr>
          <w:noProof w:val="0"/>
          <w:snapToGrid w:val="0"/>
        </w:rPr>
        <w:t>PDUSessionResourceSecondaryRATUsageItem-ExtIEs NGAP-PROTOCOL-EXTENSION ::= {</w:t>
      </w:r>
    </w:p>
    <w:p w14:paraId="056101E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59303A9" w14:textId="77777777" w:rsidR="009B75C3" w:rsidRPr="001D2E49" w:rsidRDefault="009B75C3" w:rsidP="009B75C3">
      <w:pPr>
        <w:pStyle w:val="PL"/>
        <w:spacing w:line="0" w:lineRule="atLeast"/>
        <w:rPr>
          <w:noProof w:val="0"/>
          <w:snapToGrid w:val="0"/>
        </w:rPr>
      </w:pPr>
      <w:r w:rsidRPr="001D2E49">
        <w:rPr>
          <w:noProof w:val="0"/>
          <w:snapToGrid w:val="0"/>
        </w:rPr>
        <w:t>}</w:t>
      </w:r>
    </w:p>
    <w:p w14:paraId="24005731" w14:textId="77777777" w:rsidR="009B75C3" w:rsidRPr="001D2E49" w:rsidRDefault="009B75C3" w:rsidP="009B75C3">
      <w:pPr>
        <w:pStyle w:val="PL"/>
        <w:spacing w:line="0" w:lineRule="atLeast"/>
        <w:rPr>
          <w:noProof w:val="0"/>
          <w:snapToGrid w:val="0"/>
        </w:rPr>
      </w:pPr>
    </w:p>
    <w:p w14:paraId="3C1DC2C0"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PDUSessionResourceSetupListCxtReq ::= SEQUENCE (SIZE(1..maxnoofPDUSessions)) OF PDUSessionResourceSetupItemCxtReq</w:t>
      </w:r>
    </w:p>
    <w:p w14:paraId="5CC51252" w14:textId="77777777" w:rsidR="009B75C3" w:rsidRPr="001D2E49" w:rsidRDefault="009B75C3" w:rsidP="009B75C3">
      <w:pPr>
        <w:pStyle w:val="PL"/>
        <w:spacing w:line="0" w:lineRule="atLeast"/>
        <w:rPr>
          <w:noProof w:val="0"/>
          <w:snapToGrid w:val="0"/>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{PDUSessionResourceSetupItemCxtReq-ExtIEs} }</w:t>
      </w:r>
      <w:r w:rsidRPr="001D2E49">
        <w:rPr>
          <w:noProof w:val="0"/>
          <w:snapToGrid w:val="0"/>
        </w:rPr>
        <w:tab/>
        <w:t>OPTIONAL,</w:t>
      </w:r>
    </w:p>
    <w:p w14:paraId="55DCAA7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{PDUSessionResourceSetupItemCxtRes-ExtIEs} }</w:t>
      </w:r>
      <w:r w:rsidRPr="001D2E49">
        <w:rPr>
          <w:noProof w:val="0"/>
          <w:snapToGrid w:val="0"/>
        </w:rPr>
        <w:tab/>
        <w:t>OPTIONAL,</w:t>
      </w:r>
    </w:p>
    <w:p w14:paraId="747DA0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944F84" w14:textId="77777777" w:rsidR="009B75C3" w:rsidRPr="001D2E49" w:rsidRDefault="009B75C3" w:rsidP="009B75C3">
      <w:pPr>
        <w:pStyle w:val="PL"/>
        <w:spacing w:line="0" w:lineRule="atLeast"/>
        <w:rPr>
          <w:noProof w:val="0"/>
          <w:snapToGrid w:val="0"/>
        </w:rPr>
      </w:pPr>
      <w:r w:rsidRPr="001D2E49">
        <w:rPr>
          <w:noProof w:val="0"/>
          <w:snapToGrid w:val="0"/>
        </w:rPr>
        <w:t>}</w:t>
      </w:r>
    </w:p>
    <w:p w14:paraId="5EBB2822" w14:textId="77777777" w:rsidR="009B75C3" w:rsidRPr="001D2E49" w:rsidRDefault="009B75C3" w:rsidP="009B75C3">
      <w:pPr>
        <w:pStyle w:val="PL"/>
        <w:spacing w:line="0" w:lineRule="atLeast"/>
        <w:rPr>
          <w:noProof w:val="0"/>
          <w:snapToGrid w:val="0"/>
        </w:rPr>
      </w:pPr>
    </w:p>
    <w:p w14:paraId="4CFF8E7F"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PDUSessionResourceSetupItemCxtRes-ExtIEs NGAP-PROTOCOL-EXTENSION ::= {</w:t>
      </w:r>
    </w:p>
    <w:p w14:paraId="030A786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BAC2B7" w14:textId="77777777" w:rsidR="009B75C3" w:rsidRPr="001D2E49" w:rsidRDefault="009B75C3" w:rsidP="009B75C3">
      <w:pPr>
        <w:pStyle w:val="PL"/>
        <w:spacing w:line="0" w:lineRule="atLeast"/>
        <w:rPr>
          <w:noProof w:val="0"/>
          <w:snapToGrid w:val="0"/>
        </w:rPr>
      </w:pPr>
      <w:r w:rsidRPr="001D2E49">
        <w:rPr>
          <w:noProof w:val="0"/>
          <w:snapToGrid w:val="0"/>
        </w:rPr>
        <w:t>}</w:t>
      </w:r>
    </w:p>
    <w:p w14:paraId="6ECCCD82" w14:textId="77777777" w:rsidR="009B75C3" w:rsidRPr="001D2E49" w:rsidRDefault="009B75C3" w:rsidP="009B75C3">
      <w:pPr>
        <w:pStyle w:val="PL"/>
        <w:rPr>
          <w:noProof w:val="0"/>
          <w:snapToGrid w:val="0"/>
        </w:rPr>
      </w:pPr>
    </w:p>
    <w:p w14:paraId="41F4DBB4"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PDUSessionResourceSetupListHOReq ::= SEQUENCE (SIZE(1..maxnoofPDUSessions)) OF PDUSessionResourceSetupItemHOReq</w:t>
      </w:r>
    </w:p>
    <w:p w14:paraId="699D5C62" w14:textId="77777777" w:rsidR="009B75C3" w:rsidRPr="001D2E49" w:rsidRDefault="009B75C3" w:rsidP="009B75C3">
      <w:pPr>
        <w:pStyle w:val="PL"/>
        <w:spacing w:line="0" w:lineRule="atLeast"/>
        <w:rPr>
          <w:noProof w:val="0"/>
          <w:snapToGrid w:val="0"/>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{PDUSessionResourceSetupItemHOReq-ExtIEs} }</w:t>
      </w:r>
      <w:r w:rsidRPr="001D2E49">
        <w:rPr>
          <w:noProof w:val="0"/>
          <w:snapToGrid w:val="0"/>
        </w:rPr>
        <w:tab/>
        <w:t>OPTIONAL,</w:t>
      </w:r>
    </w:p>
    <w:p w14:paraId="685603F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1571" w:name="_Hlk54097509"/>
      <w:r w:rsidRPr="001D2E49">
        <w:rPr>
          <w:noProof w:val="0"/>
          <w:snapToGrid w:val="0"/>
        </w:rPr>
        <w:t>id-</w:t>
      </w:r>
      <w:r>
        <w:rPr>
          <w:noProof w:val="0"/>
          <w:snapToGrid w:val="0"/>
        </w:rPr>
        <w:t>PduSessionExpectedUEActivityBehaviour</w:t>
      </w:r>
      <w:bookmarkEnd w:id="11571"/>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{PDUSessionResourceSetupItemSUReq-ExtIEs} }</w:t>
      </w:r>
      <w:r w:rsidRPr="001D2E49">
        <w:rPr>
          <w:noProof w:val="0"/>
          <w:snapToGrid w:val="0"/>
        </w:rPr>
        <w:tab/>
        <w:t>OPTIONAL,</w:t>
      </w:r>
    </w:p>
    <w:p w14:paraId="3CFBC08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{PDUSessionResourceSetupItemSURes-ExtIEs} }</w:t>
      </w:r>
      <w:r w:rsidRPr="001D2E49">
        <w:rPr>
          <w:noProof w:val="0"/>
          <w:snapToGrid w:val="0"/>
        </w:rPr>
        <w:tab/>
        <w:t>OPTIONAL,</w:t>
      </w:r>
    </w:p>
    <w:p w14:paraId="2E2C1C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D5B00CD" w14:textId="77777777" w:rsidR="009B75C3" w:rsidRPr="001D2E49" w:rsidRDefault="009B75C3" w:rsidP="009B75C3">
      <w:pPr>
        <w:pStyle w:val="PL"/>
        <w:spacing w:line="0" w:lineRule="atLeast"/>
        <w:rPr>
          <w:noProof w:val="0"/>
          <w:snapToGrid w:val="0"/>
        </w:rPr>
      </w:pPr>
      <w:r w:rsidRPr="001D2E49">
        <w:rPr>
          <w:noProof w:val="0"/>
          <w:snapToGrid w:val="0"/>
        </w:rPr>
        <w:t>}</w:t>
      </w:r>
    </w:p>
    <w:p w14:paraId="573AA81D" w14:textId="77777777" w:rsidR="009B75C3" w:rsidRPr="001D2E49" w:rsidRDefault="009B75C3" w:rsidP="009B75C3">
      <w:pPr>
        <w:pStyle w:val="PL"/>
        <w:spacing w:line="0" w:lineRule="atLeast"/>
        <w:rPr>
          <w:noProof w:val="0"/>
          <w:snapToGrid w:val="0"/>
        </w:rPr>
      </w:pPr>
    </w:p>
    <w:p w14:paraId="0050534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PDUSessionResourceSetupItemSURes-ExtIEs NGAP-PROTOCOL-EXTENSION ::= {</w:t>
      </w:r>
    </w:p>
    <w:p w14:paraId="24969B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DC95F3" w14:textId="77777777" w:rsidR="009B75C3" w:rsidRPr="001D2E49" w:rsidRDefault="009B75C3" w:rsidP="009B75C3">
      <w:pPr>
        <w:pStyle w:val="PL"/>
        <w:spacing w:line="0" w:lineRule="atLeast"/>
        <w:rPr>
          <w:noProof w:val="0"/>
          <w:snapToGrid w:val="0"/>
        </w:rPr>
      </w:pPr>
      <w:r w:rsidRPr="001D2E49">
        <w:rPr>
          <w:noProof w:val="0"/>
          <w:snapToGrid w:val="0"/>
        </w:rPr>
        <w:t>}</w:t>
      </w:r>
    </w:p>
    <w:p w14:paraId="6971712D" w14:textId="77777777" w:rsidR="009B75C3" w:rsidRPr="001D2E49" w:rsidRDefault="009B75C3" w:rsidP="009B75C3">
      <w:pPr>
        <w:pStyle w:val="PL"/>
        <w:rPr>
          <w:noProof w:val="0"/>
          <w:snapToGrid w:val="0"/>
        </w:rPr>
      </w:pPr>
    </w:p>
    <w:p w14:paraId="400FCCC0" w14:textId="77777777" w:rsidR="009B75C3" w:rsidRPr="001D2E49" w:rsidRDefault="009B75C3" w:rsidP="009B75C3">
      <w:pPr>
        <w:pStyle w:val="PL"/>
        <w:rPr>
          <w:noProof w:val="0"/>
          <w:snapToGrid w:val="0"/>
        </w:rPr>
      </w:pPr>
      <w:r w:rsidRPr="001D2E49">
        <w:rPr>
          <w:noProof w:val="0"/>
          <w:snapToGrid w:val="0"/>
        </w:rPr>
        <w:t>PDUSessionResourceSetupRequestTransfer ::= SEQUENCE {</w:t>
      </w:r>
    </w:p>
    <w:p w14:paraId="392EAFD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{PDUSessionResourceSetupRequestTransferIEs} },</w:t>
      </w:r>
    </w:p>
    <w:p w14:paraId="4F1C15D5" w14:textId="77777777" w:rsidR="009B75C3" w:rsidRPr="001D2E49" w:rsidRDefault="009B75C3" w:rsidP="009B75C3">
      <w:pPr>
        <w:pStyle w:val="PL"/>
        <w:rPr>
          <w:noProof w:val="0"/>
          <w:snapToGrid w:val="0"/>
        </w:rPr>
      </w:pPr>
      <w:r w:rsidRPr="001D2E49">
        <w:rPr>
          <w:noProof w:val="0"/>
          <w:snapToGrid w:val="0"/>
        </w:rPr>
        <w:tab/>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1572" w:name="_Hlk44365036"/>
      <w:r w:rsidR="00343B45">
        <w:rPr>
          <w:snapToGrid w:val="0"/>
        </w:rPr>
        <w:t>|</w:t>
      </w:r>
    </w:p>
    <w:bookmarkEnd w:id="11572"/>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1D2E49" w:rsidRDefault="005F05C7" w:rsidP="005F05C7">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ProtocolExtensionContainer { {</w:t>
      </w:r>
      <w:r>
        <w:rPr>
          <w:noProof w:val="0"/>
          <w:snapToGrid w:val="0"/>
        </w:rPr>
        <w:t>PNI-</w:t>
      </w:r>
      <w:r>
        <w:rPr>
          <w:noProof w:val="0"/>
        </w:rPr>
        <w:t>NPN-MobilityInformation</w:t>
      </w:r>
      <w:r w:rsidRPr="001D2E49">
        <w:rPr>
          <w:noProof w:val="0"/>
          <w:snapToGrid w:val="0"/>
        </w:rPr>
        <w:t>-ExtIEs} }</w:t>
      </w:r>
      <w:r w:rsidRPr="001D2E49">
        <w:rPr>
          <w:noProof w:val="0"/>
          <w:snapToGrid w:val="0"/>
        </w:rPr>
        <w:tab/>
        <w:t>OPTIONAL,</w:t>
      </w:r>
    </w:p>
    <w:p w14:paraId="630AC01C" w14:textId="77777777" w:rsidR="005F05C7" w:rsidRPr="001D2E49" w:rsidRDefault="005F05C7" w:rsidP="005F05C7">
      <w:pPr>
        <w:pStyle w:val="PL"/>
        <w:rPr>
          <w:noProof w:val="0"/>
          <w:snapToGrid w:val="0"/>
        </w:rPr>
      </w:pPr>
      <w:r w:rsidRPr="001D2E49">
        <w:rPr>
          <w:noProof w:val="0"/>
          <w:snapToGrid w:val="0"/>
        </w:rPr>
        <w:tab/>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1573" w:name="_Hlk20607447"/>
      <w:r w:rsidRPr="001D2E49">
        <w:rPr>
          <w:noProof w:val="0"/>
          <w:snapToGrid w:val="0"/>
        </w:rPr>
        <w:t>PortNumber ::= OCTET STRING (SIZE(2))</w:t>
      </w:r>
      <w:bookmarkEnd w:id="11573"/>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{QosFlowAddOrModifyRequestItem-ExtIEs} }</w:t>
      </w:r>
      <w:r w:rsidRPr="001D2E49">
        <w:rPr>
          <w:noProof w:val="0"/>
          <w:snapToGrid w:val="0"/>
        </w:rPr>
        <w:tab/>
        <w:t>OPTIONAL,</w:t>
      </w:r>
    </w:p>
    <w:p w14:paraId="1F7F4A8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1D2E49" w:rsidRDefault="009B75C3" w:rsidP="009B75C3">
      <w:pPr>
        <w:pStyle w:val="PL"/>
        <w:spacing w:line="0" w:lineRule="atLeast"/>
        <w:rPr>
          <w:noProof w:val="0"/>
          <w:snapToGrid w:val="0"/>
        </w:rPr>
      </w:pPr>
      <w:r w:rsidRPr="001D2E49">
        <w:rPr>
          <w:noProof w:val="0"/>
          <w:snapToGrid w:val="0"/>
        </w:rPr>
        <w:tab/>
        <w:t>gBR-QosInformation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GBR-QosInformation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67AF961" w14:textId="77777777" w:rsidR="009B75C3" w:rsidRPr="001D2E49" w:rsidRDefault="009B75C3" w:rsidP="009B75C3">
      <w:pPr>
        <w:pStyle w:val="PL"/>
        <w:spacing w:line="0" w:lineRule="atLeast"/>
        <w:rPr>
          <w:noProof w:val="0"/>
          <w:snapToGrid w:val="0"/>
        </w:rPr>
      </w:pPr>
      <w:r w:rsidRPr="001D2E49">
        <w:rPr>
          <w:noProof w:val="0"/>
          <w:snapToGrid w:val="0"/>
        </w:rPr>
        <w:tab/>
        <w:t>reflectiveQosAttribute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ReflectiveQosAttribute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BDE035" w14:textId="77777777" w:rsidR="009B75C3" w:rsidRPr="001D2E49" w:rsidRDefault="009B75C3" w:rsidP="009B75C3">
      <w:pPr>
        <w:pStyle w:val="PL"/>
        <w:spacing w:line="0" w:lineRule="atLeast"/>
        <w:rPr>
          <w:noProof w:val="0"/>
          <w:snapToGrid w:val="0"/>
        </w:rPr>
      </w:pPr>
      <w:r w:rsidRPr="001D2E49">
        <w:rPr>
          <w:noProof w:val="0"/>
          <w:snapToGrid w:val="0"/>
        </w:rPr>
        <w:tab/>
        <w:t>additionalQosFlowInformation</w:t>
      </w:r>
      <w:r w:rsidRPr="001D2E49">
        <w:rPr>
          <w:noProof w:val="0"/>
          <w:snapToGrid w:val="0"/>
        </w:rPr>
        <w:tab/>
      </w:r>
      <w:r w:rsidRPr="001D2E49">
        <w:rPr>
          <w:noProof w:val="0"/>
          <w:snapToGrid w:val="0"/>
        </w:rPr>
        <w:tab/>
        <w:t>AdditionalQosFlowInformation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F2AD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{QosFlowLevelQosParameters-ExtIEs} }</w:t>
      </w:r>
      <w:r w:rsidRPr="001D2E49">
        <w:rPr>
          <w:noProof w:val="0"/>
          <w:snapToGrid w:val="0"/>
        </w:rPr>
        <w:tab/>
        <w:t>OPTIONAL,</w:t>
      </w:r>
    </w:p>
    <w:p w14:paraId="612C69C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FE2DD1E" w14:textId="77777777" w:rsidR="009B75C3" w:rsidRPr="001D2E49" w:rsidRDefault="009B75C3" w:rsidP="009B75C3">
      <w:pPr>
        <w:pStyle w:val="PL"/>
        <w:spacing w:line="0" w:lineRule="atLeast"/>
        <w:rPr>
          <w:noProof w:val="0"/>
          <w:snapToGrid w:val="0"/>
        </w:rPr>
      </w:pPr>
      <w:r w:rsidRPr="001D2E49">
        <w:rPr>
          <w:noProof w:val="0"/>
          <w:snapToGrid w:val="0"/>
        </w:rPr>
        <w:t>}</w:t>
      </w:r>
    </w:p>
    <w:p w14:paraId="3D49C255" w14:textId="77777777" w:rsidR="009B75C3" w:rsidRPr="001D2E49" w:rsidRDefault="009B75C3" w:rsidP="009B75C3">
      <w:pPr>
        <w:pStyle w:val="PL"/>
        <w:spacing w:line="0" w:lineRule="atLeast"/>
        <w:rPr>
          <w:noProof w:val="0"/>
          <w:snapToGrid w:val="0"/>
        </w:rPr>
      </w:pPr>
    </w:p>
    <w:p w14:paraId="51B10939" w14:textId="77777777" w:rsidR="009B75C3" w:rsidRPr="001D2E49" w:rsidRDefault="009B75C3" w:rsidP="009B75C3">
      <w:pPr>
        <w:pStyle w:val="PL"/>
        <w:rPr>
          <w:noProof w:val="0"/>
          <w:snapToGrid w:val="0"/>
        </w:rPr>
      </w:pPr>
      <w:r w:rsidRPr="001D2E49">
        <w:rPr>
          <w:noProof w:val="0"/>
          <w:snapToGrid w:val="0"/>
        </w:rPr>
        <w:t>QosFlowLevelQosParameters-ExtIEs NGAP-PROTOCOL-EXTENSION ::= {</w:t>
      </w:r>
    </w:p>
    <w:p w14:paraId="0FBBC174" w14:textId="77777777" w:rsidR="00950DC3" w:rsidRDefault="009B75C3" w:rsidP="0056122A">
      <w:pPr>
        <w:pStyle w:val="PL"/>
        <w:rPr>
          <w:rFonts w:cs="Courier New"/>
          <w:snapToGrid w:val="0"/>
        </w:rPr>
      </w:pPr>
      <w:r w:rsidRPr="001D2E49">
        <w:rPr>
          <w:noProof w:val="0"/>
          <w:snapToGrid w:val="0"/>
        </w:rPr>
        <w:tab/>
      </w:r>
      <w:r w:rsidR="006F5CB3" w:rsidRPr="00AB26E3">
        <w:rPr>
          <w:snapToGrid w:val="0"/>
        </w:rPr>
        <w:t>{ID id-QosMonitoringRequest</w:t>
      </w:r>
      <w:r w:rsidR="006F5CB3" w:rsidRPr="00AB26E3">
        <w:rPr>
          <w:snapToGrid w:val="0"/>
        </w:rPr>
        <w:tab/>
        <w:t>CRITICALITY ignore</w:t>
      </w:r>
      <w:r w:rsidR="006F5CB3" w:rsidRPr="00AB26E3">
        <w:rPr>
          <w:snapToGrid w:val="0"/>
        </w:rPr>
        <w:tab/>
        <w:t>EXTENSION QosMonitoringRequest</w:t>
      </w:r>
      <w:r w:rsidR="006F5CB3" w:rsidRPr="00AB26E3">
        <w:rPr>
          <w:snapToGrid w:val="0"/>
        </w:rPr>
        <w:tab/>
        <w:t>PRESENCE optional}</w:t>
      </w:r>
      <w:r w:rsidR="00950DC3">
        <w:rPr>
          <w:rFonts w:cs="Courier New"/>
          <w:snapToGrid w:val="0"/>
        </w:rPr>
        <w:t>|</w:t>
      </w:r>
    </w:p>
    <w:p w14:paraId="30F92847" w14:textId="77777777" w:rsidR="006F5CB3" w:rsidRPr="00AB26E3" w:rsidRDefault="00950DC3" w:rsidP="00950DC3">
      <w:pPr>
        <w:pStyle w:val="PL"/>
        <w:rPr>
          <w:snapToGrid w:val="0"/>
        </w:rPr>
      </w:pPr>
      <w:r w:rsidRPr="006F1034">
        <w:rPr>
          <w:rFonts w:cs="Courier New"/>
          <w:snapToGrid w:val="0"/>
        </w:rPr>
        <w:tab/>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QosFlowPerTNLInformation-ExtIEs} }</w:t>
      </w:r>
      <w:r w:rsidRPr="001D2E49">
        <w:rPr>
          <w:noProof w:val="0"/>
          <w:snapToGrid w:val="0"/>
        </w:rPr>
        <w:tab/>
        <w:t>OPTIONAL,</w:t>
      </w:r>
    </w:p>
    <w:p w14:paraId="54EDEDD1" w14:textId="77777777" w:rsidR="009B75C3" w:rsidRPr="001D2E49" w:rsidRDefault="009B75C3" w:rsidP="009B75C3">
      <w:pPr>
        <w:pStyle w:val="PL"/>
        <w:rPr>
          <w:noProof w:val="0"/>
          <w:snapToGrid w:val="0"/>
        </w:rPr>
      </w:pPr>
      <w:r w:rsidRPr="001D2E49">
        <w:rPr>
          <w:noProof w:val="0"/>
          <w:snapToGrid w:val="0"/>
        </w:rPr>
        <w:tab/>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1574" w:name="_Hlk513994477"/>
      <w:r w:rsidRPr="001D2E49">
        <w:rPr>
          <w:snapToGrid w:val="0"/>
        </w:rPr>
        <w:t>dRBsSubjectToStatusTransferList</w:t>
      </w:r>
      <w:bookmarkEnd w:id="11574"/>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1D2E49" w:rsidRDefault="009B75C3" w:rsidP="009B75C3">
      <w:pPr>
        <w:pStyle w:val="PL"/>
        <w:spacing w:line="0" w:lineRule="atLeast"/>
        <w:rPr>
          <w:noProof w:val="0"/>
          <w:snapToGrid w:val="0"/>
        </w:rPr>
      </w:pPr>
      <w:r w:rsidRPr="001D2E49">
        <w:rPr>
          <w:noProof w:val="0"/>
          <w:snapToGrid w:val="0"/>
        </w:rPr>
        <w:tab/>
        <w:t>rATRestrictionInformation</w:t>
      </w:r>
      <w:r w:rsidRPr="001D2E49">
        <w:rPr>
          <w:noProof w:val="0"/>
          <w:snapToGrid w:val="0"/>
        </w:rPr>
        <w:tab/>
      </w:r>
      <w:r w:rsidRPr="001D2E49">
        <w:rPr>
          <w:noProof w:val="0"/>
          <w:snapToGrid w:val="0"/>
        </w:rPr>
        <w:tab/>
        <w:t>RATRestrictionInformation,</w:t>
      </w:r>
    </w:p>
    <w:p w14:paraId="7F9CBCF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{RATRestrictions-Item-ExtIEs} }</w:t>
      </w:r>
      <w:r w:rsidRPr="001D2E49">
        <w:rPr>
          <w:noProof w:val="0"/>
          <w:snapToGrid w:val="0"/>
        </w:rPr>
        <w:tab/>
      </w:r>
      <w:r w:rsidRPr="001D2E49">
        <w:rPr>
          <w:noProof w:val="0"/>
          <w:snapToGrid w:val="0"/>
        </w:rPr>
        <w:tab/>
        <w:t>OPTIONAL,</w:t>
      </w:r>
    </w:p>
    <w:p w14:paraId="3B094C02" w14:textId="77777777" w:rsidR="009B75C3" w:rsidRPr="001D2E49" w:rsidRDefault="009B75C3" w:rsidP="009B75C3">
      <w:pPr>
        <w:pStyle w:val="PL"/>
        <w:rPr>
          <w:noProof w:val="0"/>
          <w:snapToGrid w:val="0"/>
        </w:rPr>
      </w:pPr>
      <w:r w:rsidRPr="001D2E49">
        <w:rPr>
          <w:noProof w:val="0"/>
          <w:snapToGrid w:val="0"/>
        </w:rPr>
        <w:tab/>
        <w:t>...</w:t>
      </w:r>
    </w:p>
    <w:p w14:paraId="6EB5B646" w14:textId="77777777" w:rsidR="009B75C3" w:rsidRPr="001D2E49" w:rsidRDefault="009B75C3" w:rsidP="009B75C3">
      <w:pPr>
        <w:pStyle w:val="PL"/>
        <w:spacing w:line="0" w:lineRule="atLeast"/>
        <w:rPr>
          <w:noProof w:val="0"/>
          <w:snapToGrid w:val="0"/>
        </w:rPr>
      </w:pPr>
      <w:r w:rsidRPr="001D2E49">
        <w:rPr>
          <w:noProof w:val="0"/>
          <w:snapToGrid w:val="0"/>
        </w:rPr>
        <w:t>}</w:t>
      </w:r>
    </w:p>
    <w:p w14:paraId="4C1E9B8F" w14:textId="77777777" w:rsidR="009B75C3" w:rsidRPr="001D2E49" w:rsidRDefault="009B75C3" w:rsidP="009B75C3">
      <w:pPr>
        <w:pStyle w:val="PL"/>
        <w:spacing w:line="0" w:lineRule="atLeast"/>
        <w:rPr>
          <w:noProof w:val="0"/>
          <w:snapToGrid w:val="0"/>
        </w:rPr>
      </w:pPr>
    </w:p>
    <w:p w14:paraId="4D4287CD" w14:textId="77777777" w:rsidR="009B75C3" w:rsidRPr="001D2E49" w:rsidRDefault="009B75C3" w:rsidP="009B75C3">
      <w:pPr>
        <w:pStyle w:val="PL"/>
        <w:rPr>
          <w:noProof w:val="0"/>
          <w:snapToGrid w:val="0"/>
        </w:rPr>
      </w:pPr>
      <w:r w:rsidRPr="001D2E49">
        <w:rPr>
          <w:noProof w:val="0"/>
          <w:snapToGrid w:val="0"/>
        </w:rPr>
        <w:t>RATRestrictions-Item-ExtIEs NGAP-PROTOCOL-EXTENSION ::= {</w:t>
      </w:r>
    </w:p>
    <w:p w14:paraId="0C60AEEC" w14:textId="77777777" w:rsidR="00B66DA4" w:rsidRDefault="00B66DA4" w:rsidP="009B75C3">
      <w:pPr>
        <w:pStyle w:val="PL"/>
        <w:rPr>
          <w:noProof w:val="0"/>
          <w:snapToGrid w:val="0"/>
        </w:rPr>
      </w:pPr>
      <w:r w:rsidRPr="00B66DA4">
        <w:rPr>
          <w:noProof w:val="0"/>
          <w:snapToGrid w:val="0"/>
        </w:rPr>
        <w:tab/>
        <w:t>{</w:t>
      </w:r>
      <w:r w:rsidR="00E91CA8">
        <w:rPr>
          <w:noProof w:val="0"/>
          <w:snapToGrid w:val="0"/>
        </w:rPr>
        <w:t xml:space="preserve"> </w:t>
      </w:r>
      <w:r w:rsidRPr="00B66DA4">
        <w:rPr>
          <w:noProof w:val="0"/>
          <w:snapToGrid w:val="0"/>
        </w:rPr>
        <w:t>ID id-ExtendedRATRestrictionInformation</w:t>
      </w:r>
      <w:r w:rsidRPr="00B66DA4">
        <w:rPr>
          <w:noProof w:val="0"/>
          <w:snapToGrid w:val="0"/>
        </w:rPr>
        <w:tab/>
      </w:r>
      <w:r w:rsidRPr="00B66DA4">
        <w:rPr>
          <w:noProof w:val="0"/>
          <w:snapToGrid w:val="0"/>
        </w:rPr>
        <w:tab/>
        <w:t>CRITICALITY ignore</w:t>
      </w:r>
      <w:r w:rsidRPr="00B66DA4">
        <w:rPr>
          <w:noProof w:val="0"/>
          <w:snapToGrid w:val="0"/>
        </w:rPr>
        <w:tab/>
        <w:t>EXTENSION ExtendedRATRestrictionInformation</w:t>
      </w:r>
      <w:r w:rsidRPr="00B66DA4">
        <w:rPr>
          <w:noProof w:val="0"/>
          <w:snapToGrid w:val="0"/>
        </w:rPr>
        <w:tab/>
      </w:r>
      <w:r w:rsidRPr="00B66DA4">
        <w:rPr>
          <w:noProof w:val="0"/>
          <w:snapToGrid w:val="0"/>
        </w:rPr>
        <w:tab/>
        <w:t>PRESENCE optional</w:t>
      </w:r>
      <w:r w:rsidR="00E91CA8">
        <w:rPr>
          <w:noProof w:val="0"/>
          <w:snapToGrid w:val="0"/>
        </w:rPr>
        <w:tab/>
      </w:r>
      <w:r w:rsidRPr="00B66DA4">
        <w:rPr>
          <w:noProof w:val="0"/>
          <w:snapToGrid w:val="0"/>
        </w:rPr>
        <w:t>},</w:t>
      </w:r>
    </w:p>
    <w:p w14:paraId="74235957" w14:textId="77777777" w:rsidR="009B75C3" w:rsidRPr="001D2E49" w:rsidRDefault="009B75C3" w:rsidP="009B75C3">
      <w:pPr>
        <w:pStyle w:val="PL"/>
        <w:rPr>
          <w:noProof w:val="0"/>
          <w:snapToGrid w:val="0"/>
        </w:rPr>
      </w:pPr>
      <w:r w:rsidRPr="001D2E49">
        <w:rPr>
          <w:noProof w:val="0"/>
          <w:snapToGrid w:val="0"/>
        </w:rPr>
        <w:tab/>
        <w:t>...</w:t>
      </w:r>
    </w:p>
    <w:p w14:paraId="0B2754FF" w14:textId="77777777" w:rsidR="009B75C3" w:rsidRPr="001D2E49" w:rsidRDefault="009B75C3" w:rsidP="009B75C3">
      <w:pPr>
        <w:pStyle w:val="PL"/>
        <w:rPr>
          <w:noProof w:val="0"/>
          <w:snapToGrid w:val="0"/>
        </w:rPr>
      </w:pPr>
      <w:r w:rsidRPr="001D2E49">
        <w:rPr>
          <w:noProof w:val="0"/>
          <w:snapToGrid w:val="0"/>
        </w:rPr>
        <w:t>}</w:t>
      </w:r>
    </w:p>
    <w:p w14:paraId="7EF46DCF" w14:textId="77777777" w:rsidR="009B75C3" w:rsidRPr="001D2E49" w:rsidRDefault="009B75C3" w:rsidP="009B75C3">
      <w:pPr>
        <w:pStyle w:val="PL"/>
        <w:spacing w:line="0" w:lineRule="atLeast"/>
        <w:rPr>
          <w:noProof w:val="0"/>
          <w:snapToGrid w:val="0"/>
        </w:rPr>
      </w:pPr>
    </w:p>
    <w:p w14:paraId="0225A0BA" w14:textId="77777777" w:rsidR="009B75C3" w:rsidRPr="001D2E49" w:rsidRDefault="009B75C3" w:rsidP="009B75C3">
      <w:pPr>
        <w:pStyle w:val="PL"/>
        <w:rPr>
          <w:noProof w:val="0"/>
          <w:snapToGrid w:val="0"/>
        </w:rPr>
      </w:pPr>
      <w:r w:rsidRPr="001D2E49">
        <w:rPr>
          <w:noProof w:val="0"/>
          <w:snapToGrid w:val="0"/>
        </w:rPr>
        <w:t>RATRestrictionInformation ::= BIT STRING (SIZE(8, ...))</w:t>
      </w:r>
    </w:p>
    <w:p w14:paraId="7893C33A" w14:textId="77777777" w:rsidR="009B75C3" w:rsidRPr="001D2E49" w:rsidRDefault="009B75C3" w:rsidP="009B75C3">
      <w:pPr>
        <w:pStyle w:val="PL"/>
        <w:spacing w:line="0" w:lineRule="atLeast"/>
        <w:rPr>
          <w:noProof w:val="0"/>
          <w:snapToGrid w:val="0"/>
        </w:rPr>
      </w:pPr>
    </w:p>
    <w:p w14:paraId="57B58919" w14:textId="77777777" w:rsidR="009B75C3" w:rsidRPr="001D2E49" w:rsidRDefault="009B75C3" w:rsidP="009B75C3">
      <w:pPr>
        <w:pStyle w:val="PL"/>
        <w:rPr>
          <w:noProof w:val="0"/>
          <w:snapToGrid w:val="0"/>
        </w:rPr>
      </w:pPr>
      <w:r w:rsidRPr="001D2E49">
        <w:rPr>
          <w:noProof w:val="0"/>
          <w:snapToGrid w:val="0"/>
        </w:rPr>
        <w:t>RecommendedCellsForPaging ::= SEQUENCE {</w:t>
      </w:r>
    </w:p>
    <w:p w14:paraId="6A596CC1" w14:textId="77777777" w:rsidR="009B75C3" w:rsidRPr="001D2E49" w:rsidRDefault="009B75C3" w:rsidP="009B75C3">
      <w:pPr>
        <w:pStyle w:val="PL"/>
        <w:rPr>
          <w:noProof w:val="0"/>
          <w:snapToGrid w:val="0"/>
        </w:rPr>
      </w:pPr>
      <w:r w:rsidRPr="001D2E49">
        <w:rPr>
          <w:noProof w:val="0"/>
          <w:snapToGrid w:val="0"/>
        </w:rPr>
        <w:tab/>
        <w:t>recommendedCellList</w:t>
      </w:r>
      <w:r w:rsidRPr="001D2E49">
        <w:rPr>
          <w:noProof w:val="0"/>
          <w:snapToGrid w:val="0"/>
        </w:rPr>
        <w:tab/>
      </w:r>
      <w:r w:rsidRPr="001D2E49">
        <w:rPr>
          <w:noProof w:val="0"/>
          <w:snapToGrid w:val="0"/>
        </w:rPr>
        <w:tab/>
      </w:r>
      <w:r w:rsidRPr="001D2E49">
        <w:rPr>
          <w:noProof w:val="0"/>
          <w:snapToGrid w:val="0"/>
        </w:rPr>
        <w:tab/>
        <w:t>RecommendedCellList,</w:t>
      </w:r>
    </w:p>
    <w:p w14:paraId="03AE1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{RecommendedCellsForPaging-ExtIEs} }</w:t>
      </w:r>
      <w:r w:rsidRPr="001D2E49">
        <w:rPr>
          <w:noProof w:val="0"/>
          <w:snapToGrid w:val="0"/>
        </w:rPr>
        <w:tab/>
        <w:t>OPTIONAL,</w:t>
      </w:r>
    </w:p>
    <w:p w14:paraId="49E06D86" w14:textId="77777777" w:rsidR="009B75C3" w:rsidRPr="001D2E49" w:rsidRDefault="009B75C3" w:rsidP="009B75C3">
      <w:pPr>
        <w:pStyle w:val="PL"/>
        <w:rPr>
          <w:noProof w:val="0"/>
          <w:snapToGrid w:val="0"/>
        </w:rPr>
      </w:pPr>
      <w:r w:rsidRPr="001D2E49">
        <w:rPr>
          <w:noProof w:val="0"/>
          <w:snapToGrid w:val="0"/>
        </w:rPr>
        <w:tab/>
        <w:t>...</w:t>
      </w:r>
    </w:p>
    <w:p w14:paraId="41D6795C" w14:textId="77777777" w:rsidR="009B75C3" w:rsidRPr="001D2E49" w:rsidRDefault="009B75C3" w:rsidP="009B75C3">
      <w:pPr>
        <w:pStyle w:val="PL"/>
        <w:rPr>
          <w:noProof w:val="0"/>
          <w:snapToGrid w:val="0"/>
        </w:rPr>
      </w:pPr>
      <w:r w:rsidRPr="001D2E49">
        <w:rPr>
          <w:noProof w:val="0"/>
          <w:snapToGrid w:val="0"/>
        </w:rPr>
        <w:t>}</w:t>
      </w:r>
    </w:p>
    <w:p w14:paraId="5BFA836E" w14:textId="77777777" w:rsidR="009B75C3" w:rsidRPr="001D2E49" w:rsidRDefault="009B75C3" w:rsidP="009B75C3">
      <w:pPr>
        <w:pStyle w:val="PL"/>
        <w:rPr>
          <w:noProof w:val="0"/>
          <w:snapToGrid w:val="0"/>
        </w:rPr>
      </w:pPr>
    </w:p>
    <w:p w14:paraId="3490F7F7" w14:textId="77777777" w:rsidR="009B75C3" w:rsidRPr="001D2E49" w:rsidRDefault="009B75C3" w:rsidP="009B75C3">
      <w:pPr>
        <w:pStyle w:val="PL"/>
        <w:rPr>
          <w:noProof w:val="0"/>
          <w:snapToGrid w:val="0"/>
        </w:rPr>
      </w:pPr>
      <w:r w:rsidRPr="001D2E49">
        <w:rPr>
          <w:noProof w:val="0"/>
          <w:snapToGrid w:val="0"/>
        </w:rPr>
        <w:t>RecommendedCellsForPaging-ExtIEs NGAP-PROTOCOL-EXTENSION ::= {</w:t>
      </w:r>
    </w:p>
    <w:p w14:paraId="388592E0" w14:textId="77777777" w:rsidR="009B75C3" w:rsidRPr="001D2E49" w:rsidRDefault="009B75C3" w:rsidP="009B75C3">
      <w:pPr>
        <w:pStyle w:val="PL"/>
        <w:rPr>
          <w:noProof w:val="0"/>
          <w:snapToGrid w:val="0"/>
        </w:rPr>
      </w:pPr>
      <w:r w:rsidRPr="001D2E49">
        <w:rPr>
          <w:noProof w:val="0"/>
          <w:snapToGrid w:val="0"/>
        </w:rPr>
        <w:tab/>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{RecommendedCellItem-ExtIEs} }</w:t>
      </w:r>
      <w:r w:rsidRPr="001D2E49">
        <w:rPr>
          <w:noProof w:val="0"/>
          <w:snapToGrid w:val="0"/>
        </w:rPr>
        <w:tab/>
        <w:t>OPTIONAL,</w:t>
      </w:r>
    </w:p>
    <w:p w14:paraId="70FD0848" w14:textId="77777777" w:rsidR="009B75C3" w:rsidRPr="001D2E49" w:rsidRDefault="009B75C3" w:rsidP="009B75C3">
      <w:pPr>
        <w:pStyle w:val="PL"/>
        <w:rPr>
          <w:noProof w:val="0"/>
          <w:snapToGrid w:val="0"/>
        </w:rPr>
      </w:pPr>
      <w:r w:rsidRPr="001D2E49">
        <w:rPr>
          <w:noProof w:val="0"/>
          <w:snapToGrid w:val="0"/>
        </w:rPr>
        <w:tab/>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{RecommendedRANNodesForPaging-ExtIEs} }</w:t>
      </w:r>
      <w:r w:rsidRPr="001D2E49">
        <w:rPr>
          <w:noProof w:val="0"/>
          <w:snapToGrid w:val="0"/>
        </w:rPr>
        <w:tab/>
        <w:t>OPTIONAL,</w:t>
      </w:r>
    </w:p>
    <w:p w14:paraId="00E6282E" w14:textId="77777777" w:rsidR="009B75C3" w:rsidRPr="001D2E49" w:rsidRDefault="009B75C3" w:rsidP="009B75C3">
      <w:pPr>
        <w:pStyle w:val="PL"/>
        <w:rPr>
          <w:noProof w:val="0"/>
          <w:snapToGrid w:val="0"/>
        </w:rPr>
      </w:pPr>
      <w:r w:rsidRPr="001D2E49">
        <w:rPr>
          <w:noProof w:val="0"/>
          <w:snapToGrid w:val="0"/>
        </w:rPr>
        <w:tab/>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1575" w:name="OLE_LINK177"/>
      <w:r w:rsidRPr="00F32326">
        <w:rPr>
          <w:noProof w:val="0"/>
          <w:snapToGrid w:val="0"/>
        </w:rPr>
        <w:t xml:space="preserve">ReportAmountMDT </w:t>
      </w:r>
      <w:bookmarkEnd w:id="11575"/>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1D2E49" w:rsidRDefault="00B300BC" w:rsidP="00B300BC">
      <w:pPr>
        <w:pStyle w:val="PL"/>
        <w:rPr>
          <w:noProof w:val="0"/>
          <w:snapToGrid w:val="0"/>
        </w:rPr>
      </w:pPr>
      <w:r w:rsidRPr="001D2E49">
        <w:rPr>
          <w:noProof w:val="0"/>
          <w:snapToGrid w:val="0"/>
        </w:rPr>
        <w:tab/>
        <w:t>rIMInformation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RIMInformation,</w:t>
      </w:r>
    </w:p>
    <w:p w14:paraId="2FAD0A13" w14:textId="77777777" w:rsidR="00B300BC" w:rsidRPr="001D2E49" w:rsidRDefault="00B300BC" w:rsidP="00B300B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ProtocolExtensionContainer { {RIMInformationTransfer-ExtIEs} }</w:t>
      </w:r>
      <w:r w:rsidRPr="001D2E49">
        <w:rPr>
          <w:noProof w:val="0"/>
          <w:snapToGrid w:val="0"/>
        </w:rPr>
        <w:tab/>
        <w:t>OPTIONAL,</w:t>
      </w:r>
    </w:p>
    <w:p w14:paraId="1C6837F9" w14:textId="77777777" w:rsidR="00B300BC" w:rsidRPr="001D2E49" w:rsidRDefault="00B300BC" w:rsidP="00B300BC">
      <w:pPr>
        <w:pStyle w:val="PL"/>
        <w:rPr>
          <w:noProof w:val="0"/>
          <w:snapToGrid w:val="0"/>
        </w:rPr>
      </w:pPr>
      <w:r w:rsidRPr="001D2E49">
        <w:rPr>
          <w:noProof w:val="0"/>
          <w:snapToGrid w:val="0"/>
        </w:rPr>
        <w:tab/>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1D2E49" w:rsidRDefault="00D1542F" w:rsidP="00D1542F">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sidRPr="001D2E49">
        <w:rPr>
          <w:noProof w:val="0"/>
          <w:snapToGrid w:val="0"/>
        </w:rPr>
        <w:tab/>
        <w:t>ProtocolExtensionContainer { {RIMInformation-ExtIEs} }</w:t>
      </w:r>
      <w:r w:rsidRPr="001D2E49">
        <w:rPr>
          <w:noProof w:val="0"/>
          <w:snapToGrid w:val="0"/>
        </w:rPr>
        <w:tab/>
        <w:t>OPTIONAL,</w:t>
      </w:r>
    </w:p>
    <w:p w14:paraId="292F41EC" w14:textId="77777777" w:rsidR="00B300BC" w:rsidRPr="001D2E49" w:rsidRDefault="00B300BC" w:rsidP="00B300BC">
      <w:pPr>
        <w:pStyle w:val="PL"/>
        <w:rPr>
          <w:noProof w:val="0"/>
          <w:snapToGrid w:val="0"/>
        </w:rPr>
      </w:pPr>
      <w:r w:rsidRPr="001D2E49">
        <w:rPr>
          <w:noProof w:val="0"/>
          <w:snapToGrid w:val="0"/>
        </w:rPr>
        <w:tab/>
        <w:t>...</w:t>
      </w:r>
    </w:p>
    <w:p w14:paraId="1500D34D" w14:textId="77777777" w:rsidR="00B300BC" w:rsidRPr="001D2E49" w:rsidRDefault="00B300BC" w:rsidP="00B300BC">
      <w:pPr>
        <w:pStyle w:val="PL"/>
        <w:rPr>
          <w:noProof w:val="0"/>
          <w:snapToGrid w:val="0"/>
        </w:rPr>
      </w:pPr>
      <w:r w:rsidRPr="001D2E49">
        <w:rPr>
          <w:noProof w:val="0"/>
          <w:snapToGrid w:val="0"/>
        </w:rPr>
        <w:t>}</w:t>
      </w:r>
    </w:p>
    <w:p w14:paraId="5BB6FF45" w14:textId="77777777" w:rsidR="00D1542F" w:rsidRPr="001D2E49" w:rsidRDefault="00D1542F" w:rsidP="00D1542F">
      <w:pPr>
        <w:pStyle w:val="PL"/>
        <w:rPr>
          <w:noProof w:val="0"/>
          <w:snapToGrid w:val="0"/>
        </w:rPr>
      </w:pPr>
    </w:p>
    <w:p w14:paraId="166BF327" w14:textId="77777777" w:rsidR="00D1542F" w:rsidRPr="001D2E49" w:rsidRDefault="00D1542F" w:rsidP="00D1542F">
      <w:pPr>
        <w:pStyle w:val="PL"/>
        <w:rPr>
          <w:noProof w:val="0"/>
          <w:snapToGrid w:val="0"/>
        </w:rPr>
      </w:pPr>
      <w:r w:rsidRPr="001D2E49">
        <w:rPr>
          <w:noProof w:val="0"/>
          <w:snapToGrid w:val="0"/>
        </w:rPr>
        <w:t>RIMInformation-ExtIEs NGAP-PROTOCOL-EXTENSION ::= {</w:t>
      </w:r>
    </w:p>
    <w:p w14:paraId="465BE706" w14:textId="77777777" w:rsidR="00D1542F" w:rsidRPr="001D2E49" w:rsidRDefault="00D1542F" w:rsidP="00D1542F">
      <w:pPr>
        <w:pStyle w:val="PL"/>
        <w:rPr>
          <w:noProof w:val="0"/>
          <w:snapToGrid w:val="0"/>
        </w:rPr>
      </w:pPr>
      <w:r w:rsidRPr="001D2E49">
        <w:rPr>
          <w:noProof w:val="0"/>
          <w:snapToGrid w:val="0"/>
        </w:rPr>
        <w:tab/>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{SecurityContext-ExtIEs} }</w:t>
      </w:r>
      <w:r w:rsidRPr="001D2E49">
        <w:rPr>
          <w:noProof w:val="0"/>
          <w:snapToGrid w:val="0"/>
        </w:rPr>
        <w:tab/>
        <w:t>OPTIONAL,</w:t>
      </w:r>
    </w:p>
    <w:p w14:paraId="30C69699" w14:textId="77777777" w:rsidR="009B75C3" w:rsidRPr="001D2E49" w:rsidRDefault="009B75C3" w:rsidP="009B75C3">
      <w:pPr>
        <w:pStyle w:val="PL"/>
        <w:rPr>
          <w:noProof w:val="0"/>
          <w:snapToGrid w:val="0"/>
        </w:rPr>
      </w:pPr>
      <w:r w:rsidRPr="001D2E49">
        <w:rPr>
          <w:noProof w:val="0"/>
          <w:snapToGrid w:val="0"/>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1D2E49">
        <w:rPr>
          <w:rFonts w:eastAsia="Malgun Gothic"/>
          <w:snapToGrid w:val="0"/>
          <w:lang w:val="fr-FR"/>
        </w:rPr>
        <w:t>maximumIntegrityProtectedDataRate-UL</w:t>
      </w:r>
      <w:r w:rsidRPr="001D2E49">
        <w:rPr>
          <w:rFonts w:eastAsia="Malgun Gothic"/>
          <w:snapToGrid w:val="0"/>
          <w:lang w:val="fr-FR"/>
        </w:rPr>
        <w:tab/>
      </w:r>
      <w:r w:rsidR="00E91CA8">
        <w:rPr>
          <w:rFonts w:eastAsia="Malgun Gothic"/>
          <w:snapToGrid w:val="0"/>
          <w:lang w:val="fr-FR"/>
        </w:rPr>
        <w:tab/>
      </w:r>
      <w:r w:rsidR="00E91CA8">
        <w:rPr>
          <w:rFonts w:eastAsia="Malgun Gothic"/>
          <w:snapToGrid w:val="0"/>
          <w:lang w:val="fr-FR"/>
        </w:rPr>
        <w:tab/>
      </w:r>
      <w:r w:rsidRPr="001D2E49">
        <w:rPr>
          <w:rFonts w:eastAsia="Malgun Gothic"/>
          <w:snapToGrid w:val="0"/>
          <w:lang w:val="fr-FR"/>
        </w:rPr>
        <w:t>MaximumIntegrityProtectedDataRate</w:t>
      </w:r>
      <w:r w:rsidRPr="001D2E49">
        <w:rPr>
          <w:rFonts w:eastAsia="Malgun Gothic"/>
          <w:snapToGrid w:val="0"/>
          <w:lang w:val="fr-FR"/>
        </w:rPr>
        <w:tab/>
      </w:r>
      <w:r w:rsidRPr="001D2E49">
        <w:rPr>
          <w:rFonts w:eastAsia="Malgun Gothic"/>
          <w:snapToGrid w:val="0"/>
          <w:lang w:val="fr-FR"/>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{SecurityIndication-ExtIEs} }</w:t>
      </w:r>
      <w:r w:rsidRPr="001D2E49">
        <w:rPr>
          <w:noProof w:val="0"/>
          <w:snapToGrid w:val="0"/>
        </w:rPr>
        <w:tab/>
      </w:r>
      <w:r w:rsidR="00E91CA8">
        <w:rPr>
          <w:noProof w:val="0"/>
          <w:snapToGrid w:val="0"/>
        </w:rPr>
        <w:tab/>
      </w:r>
      <w:r w:rsidRPr="001D2E49">
        <w:rPr>
          <w:noProof w:val="0"/>
          <w:snapToGrid w:val="0"/>
        </w:rPr>
        <w:t>OPTIONAL,</w:t>
      </w:r>
    </w:p>
    <w:p w14:paraId="29373728" w14:textId="77777777" w:rsidR="009B75C3" w:rsidRPr="001D2E49" w:rsidRDefault="009B75C3" w:rsidP="009B75C3">
      <w:pPr>
        <w:pStyle w:val="PL"/>
        <w:rPr>
          <w:noProof w:val="0"/>
          <w:snapToGrid w:val="0"/>
        </w:rPr>
      </w:pPr>
      <w:r w:rsidRPr="001D2E49">
        <w:rPr>
          <w:noProof w:val="0"/>
          <w:snapToGrid w:val="0"/>
        </w:rPr>
        <w:tab/>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{ServedGUAMIItem-ExtIEs} }</w:t>
      </w:r>
      <w:r w:rsidRPr="001D2E49">
        <w:rPr>
          <w:noProof w:val="0"/>
          <w:snapToGrid w:val="0"/>
        </w:rPr>
        <w:tab/>
        <w:t>OPTIONAL,</w:t>
      </w:r>
    </w:p>
    <w:p w14:paraId="7287D43D" w14:textId="77777777" w:rsidR="009B75C3" w:rsidRPr="001D2E49" w:rsidRDefault="009B75C3" w:rsidP="009B75C3">
      <w:pPr>
        <w:pStyle w:val="PL"/>
        <w:rPr>
          <w:noProof w:val="0"/>
          <w:snapToGrid w:val="0"/>
        </w:rPr>
      </w:pPr>
      <w:r w:rsidRPr="001D2E49">
        <w:rPr>
          <w:noProof w:val="0"/>
          <w:snapToGrid w:val="0"/>
        </w:rPr>
        <w:tab/>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{ServiceAreaInformation-Item-ExtIEs} }</w:t>
      </w:r>
      <w:r w:rsidRPr="001D2E49">
        <w:rPr>
          <w:noProof w:val="0"/>
          <w:snapToGrid w:val="0"/>
        </w:rPr>
        <w:tab/>
      </w:r>
      <w:r w:rsidRPr="001D2E49">
        <w:rPr>
          <w:noProof w:val="0"/>
          <w:snapToGrid w:val="0"/>
        </w:rPr>
        <w:tab/>
        <w:t>OPTIONAL,</w:t>
      </w:r>
    </w:p>
    <w:p w14:paraId="4664B5E6" w14:textId="77777777" w:rsidR="009B75C3" w:rsidRPr="001D2E49" w:rsidRDefault="009B75C3" w:rsidP="009B75C3">
      <w:pPr>
        <w:pStyle w:val="PL"/>
        <w:rPr>
          <w:noProof w:val="0"/>
          <w:snapToGrid w:val="0"/>
        </w:rPr>
      </w:pPr>
      <w:r w:rsidRPr="001D2E49">
        <w:rPr>
          <w:noProof w:val="0"/>
          <w:snapToGrid w:val="0"/>
        </w:rPr>
        <w:tab/>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{SliceSupportItem-ExtIEs} }</w:t>
      </w:r>
      <w:r w:rsidRPr="001D2E49">
        <w:rPr>
          <w:noProof w:val="0"/>
          <w:snapToGrid w:val="0"/>
        </w:rPr>
        <w:tab/>
        <w:t>OPTIONAL,</w:t>
      </w:r>
    </w:p>
    <w:p w14:paraId="01C5301B" w14:textId="77777777" w:rsidR="009B75C3" w:rsidRPr="001D2E49" w:rsidRDefault="009B75C3" w:rsidP="009B75C3">
      <w:pPr>
        <w:pStyle w:val="PL"/>
        <w:rPr>
          <w:noProof w:val="0"/>
          <w:snapToGrid w:val="0"/>
        </w:rPr>
      </w:pPr>
      <w:r w:rsidRPr="001D2E49">
        <w:rPr>
          <w:noProof w:val="0"/>
          <w:snapToGrid w:val="0"/>
        </w:rPr>
        <w:tab/>
        <w:t>...</w:t>
      </w:r>
    </w:p>
    <w:p w14:paraId="04D321CD" w14:textId="77777777" w:rsidR="009B75C3" w:rsidRPr="001D2E49" w:rsidRDefault="009B75C3" w:rsidP="009B75C3">
      <w:pPr>
        <w:pStyle w:val="PL"/>
        <w:rPr>
          <w:noProof w:val="0"/>
          <w:snapToGrid w:val="0"/>
        </w:rPr>
      </w:pPr>
      <w:r w:rsidRPr="001D2E49">
        <w:rPr>
          <w:noProof w:val="0"/>
          <w:snapToGrid w:val="0"/>
        </w:rPr>
        <w:t>}</w:t>
      </w:r>
    </w:p>
    <w:p w14:paraId="32C46C79" w14:textId="77777777" w:rsidR="009B75C3" w:rsidRPr="001D2E49" w:rsidRDefault="009B75C3" w:rsidP="009B75C3">
      <w:pPr>
        <w:pStyle w:val="PL"/>
        <w:rPr>
          <w:noProof w:val="0"/>
          <w:snapToGrid w:val="0"/>
        </w:rPr>
      </w:pPr>
    </w:p>
    <w:p w14:paraId="348234DE" w14:textId="77777777" w:rsidR="009B75C3" w:rsidRPr="001D2E49" w:rsidRDefault="009B75C3" w:rsidP="009B75C3">
      <w:pPr>
        <w:pStyle w:val="PL"/>
        <w:rPr>
          <w:noProof w:val="0"/>
          <w:snapToGrid w:val="0"/>
        </w:rPr>
      </w:pPr>
      <w:r w:rsidRPr="001D2E49">
        <w:rPr>
          <w:noProof w:val="0"/>
          <w:snapToGrid w:val="0"/>
        </w:rPr>
        <w:t>SliceSupportItem-ExtIEs NGAP-PROTOCOL-EXTENSION ::= {</w:t>
      </w:r>
    </w:p>
    <w:p w14:paraId="0232E7DB" w14:textId="77777777" w:rsidR="009B75C3" w:rsidRPr="001D2E49" w:rsidRDefault="009B75C3" w:rsidP="009B75C3">
      <w:pPr>
        <w:pStyle w:val="PL"/>
        <w:rPr>
          <w:noProof w:val="0"/>
          <w:snapToGrid w:val="0"/>
        </w:rPr>
      </w:pPr>
      <w:r w:rsidRPr="001D2E49">
        <w:rPr>
          <w:noProof w:val="0"/>
          <w:snapToGrid w:val="0"/>
        </w:rPr>
        <w:tab/>
        <w:t>...</w:t>
      </w:r>
    </w:p>
    <w:p w14:paraId="75F5650E" w14:textId="77777777" w:rsidR="005F05C7" w:rsidRDefault="009B75C3" w:rsidP="005F05C7">
      <w:pPr>
        <w:pStyle w:val="PL"/>
        <w:rPr>
          <w:noProof w:val="0"/>
          <w:snapToGrid w:val="0"/>
        </w:rPr>
      </w:pPr>
      <w:r w:rsidRPr="001D2E49">
        <w:rPr>
          <w:noProof w:val="0"/>
          <w:snapToGrid w:val="0"/>
        </w:rPr>
        <w:t>}</w:t>
      </w:r>
    </w:p>
    <w:p w14:paraId="6232BDE3" w14:textId="77777777" w:rsidR="005F05C7" w:rsidRPr="00937CF1" w:rsidRDefault="005F05C7" w:rsidP="005F05C7">
      <w:pPr>
        <w:pStyle w:val="PL"/>
        <w:rPr>
          <w:noProof w:val="0"/>
          <w:snapToGrid w:val="0"/>
        </w:rPr>
      </w:pPr>
    </w:p>
    <w:p w14:paraId="4FABA713" w14:textId="77777777" w:rsidR="005F05C7" w:rsidRPr="001D2E49" w:rsidRDefault="005F05C7" w:rsidP="005F05C7">
      <w:pPr>
        <w:pStyle w:val="PL"/>
        <w:rPr>
          <w:noProof w:val="0"/>
          <w:snapToGrid w:val="0"/>
        </w:rPr>
      </w:pPr>
      <w:r>
        <w:rPr>
          <w:noProof w:val="0"/>
        </w:rPr>
        <w:t>SNPN-MobilityInformation</w:t>
      </w:r>
      <w:r w:rsidRPr="001D2E49">
        <w:rPr>
          <w:noProof w:val="0"/>
          <w:snapToGrid w:val="0"/>
        </w:rPr>
        <w:t xml:space="preserve"> ::= SEQUENCE {</w:t>
      </w:r>
    </w:p>
    <w:p w14:paraId="0735562D" w14:textId="77777777" w:rsidR="005F05C7" w:rsidRPr="001D2E49" w:rsidRDefault="005F05C7" w:rsidP="005F05C7">
      <w:pPr>
        <w:pStyle w:val="PL"/>
        <w:rPr>
          <w:noProof w:val="0"/>
          <w:snapToGrid w:val="0"/>
        </w:rPr>
      </w:pPr>
      <w:r w:rsidRPr="001D2E49">
        <w:rPr>
          <w:noProof w:val="0"/>
          <w:snapToGrid w:val="0"/>
        </w:rPr>
        <w:tab/>
      </w:r>
      <w:r>
        <w:rPr>
          <w:noProof w:val="0"/>
          <w:snapToGrid w:val="0"/>
        </w:rPr>
        <w:t>s</w:t>
      </w:r>
      <w:r w:rsidRPr="001D2E49">
        <w:rPr>
          <w:noProof w:val="0"/>
          <w:snapToGrid w:val="0"/>
        </w:rPr>
        <w:t>e</w:t>
      </w:r>
      <w:r>
        <w:rPr>
          <w:noProof w:val="0"/>
          <w:snapToGrid w:val="0"/>
        </w:rPr>
        <w:t>rving-NID</w:t>
      </w:r>
      <w:r w:rsidRPr="001D2E49">
        <w:rPr>
          <w:noProof w:val="0"/>
          <w:snapToGrid w:val="0"/>
        </w:rPr>
        <w:tab/>
      </w:r>
      <w:r w:rsidRPr="001D2E49">
        <w:rPr>
          <w:noProof w:val="0"/>
          <w:snapToGrid w:val="0"/>
        </w:rPr>
        <w:tab/>
      </w:r>
      <w:r w:rsidR="00E91CA8">
        <w:rPr>
          <w:noProof w:val="0"/>
          <w:snapToGrid w:val="0"/>
        </w:rPr>
        <w:tab/>
      </w:r>
      <w:r>
        <w:rPr>
          <w:noProof w:val="0"/>
          <w:snapToGrid w:val="0"/>
        </w:rPr>
        <w:t>NID</w:t>
      </w:r>
      <w:r w:rsidRPr="001D2E49">
        <w:rPr>
          <w:noProof w:val="0"/>
          <w:snapToGrid w:val="0"/>
        </w:rPr>
        <w:t>,</w:t>
      </w:r>
    </w:p>
    <w:p w14:paraId="2437C0C2" w14:textId="77777777" w:rsidR="005F05C7" w:rsidRPr="001D2E49" w:rsidRDefault="005F05C7" w:rsidP="005F05C7">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rPr>
        <w:t>SNPN-MobilityInformation</w:t>
      </w:r>
      <w:r w:rsidRPr="001D2E49">
        <w:rPr>
          <w:noProof w:val="0"/>
          <w:snapToGrid w:val="0"/>
        </w:rPr>
        <w:t>-ExtIEs} }</w:t>
      </w:r>
      <w:r w:rsidRPr="001D2E49">
        <w:rPr>
          <w:noProof w:val="0"/>
          <w:snapToGrid w:val="0"/>
        </w:rPr>
        <w:tab/>
        <w:t>OPTIONAL,</w:t>
      </w:r>
    </w:p>
    <w:p w14:paraId="09EAA61A" w14:textId="77777777" w:rsidR="005F05C7" w:rsidRPr="001D2E49" w:rsidRDefault="005F05C7" w:rsidP="005F05C7">
      <w:pPr>
        <w:pStyle w:val="PL"/>
        <w:rPr>
          <w:noProof w:val="0"/>
          <w:snapToGrid w:val="0"/>
        </w:rPr>
      </w:pPr>
      <w:r w:rsidRPr="001D2E49">
        <w:rPr>
          <w:noProof w:val="0"/>
          <w:snapToGrid w:val="0"/>
        </w:rPr>
        <w:tab/>
        <w:t>...</w:t>
      </w:r>
    </w:p>
    <w:p w14:paraId="09F2DBD6" w14:textId="77777777" w:rsidR="005F05C7" w:rsidRPr="001D2E49" w:rsidRDefault="005F05C7" w:rsidP="005F05C7">
      <w:pPr>
        <w:pStyle w:val="PL"/>
        <w:rPr>
          <w:noProof w:val="0"/>
          <w:snapToGrid w:val="0"/>
        </w:rPr>
      </w:pPr>
      <w:r w:rsidRPr="001D2E49">
        <w:rPr>
          <w:noProof w:val="0"/>
          <w:snapToGrid w:val="0"/>
        </w:rPr>
        <w:t>}</w:t>
      </w:r>
    </w:p>
    <w:p w14:paraId="44E8508C" w14:textId="77777777" w:rsidR="005F05C7" w:rsidRPr="001D2E49" w:rsidRDefault="005F05C7" w:rsidP="005F05C7">
      <w:pPr>
        <w:pStyle w:val="PL"/>
        <w:rPr>
          <w:noProof w:val="0"/>
          <w:snapToGrid w:val="0"/>
        </w:rPr>
      </w:pPr>
    </w:p>
    <w:p w14:paraId="1F66E05B" w14:textId="77777777" w:rsidR="005F05C7" w:rsidRPr="001D2E49" w:rsidRDefault="005F05C7" w:rsidP="005F05C7">
      <w:pPr>
        <w:pStyle w:val="PL"/>
        <w:rPr>
          <w:noProof w:val="0"/>
          <w:snapToGrid w:val="0"/>
        </w:rPr>
      </w:pPr>
      <w:r>
        <w:rPr>
          <w:noProof w:val="0"/>
        </w:rPr>
        <w:t>SNPN-MobilityInformation</w:t>
      </w:r>
      <w:r w:rsidRPr="001D2E49">
        <w:rPr>
          <w:noProof w:val="0"/>
          <w:snapToGrid w:val="0"/>
        </w:rPr>
        <w:t>-ExtIEs NGAP-PROTOCOL-EXTENSION ::= {</w:t>
      </w:r>
    </w:p>
    <w:p w14:paraId="48B9C033" w14:textId="77777777" w:rsidR="005F05C7" w:rsidRPr="001D2E49" w:rsidRDefault="005F05C7" w:rsidP="005F05C7">
      <w:pPr>
        <w:pStyle w:val="PL"/>
        <w:rPr>
          <w:noProof w:val="0"/>
          <w:snapToGrid w:val="0"/>
        </w:rPr>
      </w:pPr>
      <w:r w:rsidRPr="001D2E49">
        <w:rPr>
          <w:noProof w:val="0"/>
          <w:snapToGrid w:val="0"/>
        </w:rPr>
        <w:tab/>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S-NSSAI-ExtIEs} }</w:t>
      </w:r>
      <w:r w:rsidRPr="001D2E49">
        <w:rPr>
          <w:noProof w:val="0"/>
          <w:snapToGrid w:val="0"/>
        </w:rPr>
        <w:tab/>
        <w:t>OPTIONAL,</w:t>
      </w:r>
    </w:p>
    <w:p w14:paraId="2C32E0EE" w14:textId="77777777" w:rsidR="009B75C3" w:rsidRPr="001D2E49" w:rsidRDefault="009B75C3" w:rsidP="009B75C3">
      <w:pPr>
        <w:pStyle w:val="PL"/>
        <w:rPr>
          <w:noProof w:val="0"/>
          <w:snapToGrid w:val="0"/>
        </w:rPr>
      </w:pPr>
      <w:r w:rsidRPr="001D2E49">
        <w:rPr>
          <w:noProof w:val="0"/>
          <w:snapToGrid w:val="0"/>
        </w:rPr>
        <w:tab/>
        <w:t>...</w:t>
      </w:r>
    </w:p>
    <w:p w14:paraId="36EBCBE0" w14:textId="77777777" w:rsidR="009B75C3" w:rsidRPr="001D2E49" w:rsidRDefault="009B75C3" w:rsidP="009B75C3">
      <w:pPr>
        <w:pStyle w:val="PL"/>
        <w:rPr>
          <w:noProof w:val="0"/>
          <w:snapToGrid w:val="0"/>
        </w:rPr>
      </w:pPr>
      <w:r w:rsidRPr="001D2E49">
        <w:rPr>
          <w:noProof w:val="0"/>
          <w:snapToGrid w:val="0"/>
        </w:rPr>
        <w:t>}</w:t>
      </w:r>
    </w:p>
    <w:p w14:paraId="0EF919CF" w14:textId="77777777" w:rsidR="009B75C3" w:rsidRPr="001D2E49" w:rsidRDefault="009B75C3" w:rsidP="009B75C3">
      <w:pPr>
        <w:pStyle w:val="PL"/>
        <w:rPr>
          <w:noProof w:val="0"/>
          <w:snapToGrid w:val="0"/>
        </w:rPr>
      </w:pPr>
    </w:p>
    <w:p w14:paraId="055FCDFB" w14:textId="77777777" w:rsidR="009B75C3" w:rsidRPr="001D2E49" w:rsidRDefault="009B75C3" w:rsidP="009B75C3">
      <w:pPr>
        <w:pStyle w:val="PL"/>
        <w:rPr>
          <w:noProof w:val="0"/>
          <w:snapToGrid w:val="0"/>
        </w:rPr>
      </w:pPr>
      <w:r w:rsidRPr="001D2E49">
        <w:rPr>
          <w:noProof w:val="0"/>
          <w:snapToGrid w:val="0"/>
        </w:rPr>
        <w:t>S-NSSAI-ExtIEs NGAP-PROTOCOL-EXTENSION ::= {</w:t>
      </w:r>
    </w:p>
    <w:p w14:paraId="476DB701" w14:textId="77777777" w:rsidR="009B75C3" w:rsidRPr="001D2E49" w:rsidRDefault="009B75C3" w:rsidP="009B75C3">
      <w:pPr>
        <w:pStyle w:val="PL"/>
        <w:rPr>
          <w:noProof w:val="0"/>
          <w:snapToGrid w:val="0"/>
        </w:rPr>
      </w:pPr>
      <w:r w:rsidRPr="001D2E49">
        <w:rPr>
          <w:noProof w:val="0"/>
          <w:snapToGrid w:val="0"/>
        </w:rPr>
        <w:tab/>
        <w:t>...</w:t>
      </w:r>
    </w:p>
    <w:p w14:paraId="57126A44" w14:textId="77777777" w:rsidR="009B75C3" w:rsidRPr="001D2E49" w:rsidRDefault="009B75C3" w:rsidP="009B75C3">
      <w:pPr>
        <w:pStyle w:val="PL"/>
        <w:rPr>
          <w:noProof w:val="0"/>
          <w:snapToGrid w:val="0"/>
        </w:rPr>
      </w:pPr>
      <w:r w:rsidRPr="001D2E49">
        <w:rPr>
          <w:noProof w:val="0"/>
          <w:snapToGrid w:val="0"/>
        </w:rPr>
        <w:t>}</w:t>
      </w:r>
    </w:p>
    <w:p w14:paraId="7883A8C9" w14:textId="77777777" w:rsidR="009B75C3" w:rsidRPr="001D2E49" w:rsidRDefault="009B75C3" w:rsidP="009B75C3">
      <w:pPr>
        <w:pStyle w:val="PL"/>
        <w:rPr>
          <w:noProof w:val="0"/>
          <w:snapToGrid w:val="0"/>
        </w:rPr>
      </w:pPr>
    </w:p>
    <w:p w14:paraId="6DEF3169" w14:textId="77777777" w:rsidR="009B75C3" w:rsidRPr="001D2E49" w:rsidRDefault="009B75C3" w:rsidP="009B75C3">
      <w:pPr>
        <w:pStyle w:val="PL"/>
        <w:spacing w:line="0" w:lineRule="atLeast"/>
        <w:rPr>
          <w:noProof w:val="0"/>
          <w:snapToGrid w:val="0"/>
        </w:rPr>
      </w:pPr>
      <w:r w:rsidRPr="001D2E49">
        <w:rPr>
          <w:noProof w:val="0"/>
        </w:rPr>
        <w:t>SONConfigurationTransfer</w:t>
      </w:r>
      <w:r w:rsidRPr="001D2E49">
        <w:rPr>
          <w:noProof w:val="0"/>
          <w:snapToGrid w:val="0"/>
        </w:rPr>
        <w:t xml:space="preserve"> ::= SEQUENCE {</w:t>
      </w:r>
    </w:p>
    <w:p w14:paraId="0C4775DE" w14:textId="77777777" w:rsidR="009B75C3" w:rsidRPr="001D2E49" w:rsidRDefault="009B75C3" w:rsidP="009B75C3">
      <w:pPr>
        <w:pStyle w:val="PL"/>
        <w:spacing w:line="0" w:lineRule="atLeast"/>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2C818EB4" w14:textId="77777777" w:rsidR="009B75C3" w:rsidRPr="001D2E49" w:rsidRDefault="009B75C3" w:rsidP="009B75C3">
      <w:pPr>
        <w:pStyle w:val="PL"/>
        <w:spacing w:line="0" w:lineRule="atLeast"/>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014C6D0E"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sONInformation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SONInformation</w:t>
      </w:r>
      <w:r w:rsidRPr="001D2E49">
        <w:rPr>
          <w:noProof w:val="0"/>
          <w:snapToGrid w:val="0"/>
        </w:rPr>
        <w:t>,</w:t>
      </w:r>
    </w:p>
    <w:p w14:paraId="6C006782"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1D2E49" w:rsidRDefault="009B75C3" w:rsidP="009B75C3">
      <w:pPr>
        <w:pStyle w:val="PL"/>
        <w:rPr>
          <w:rFonts w:eastAsia="SimSun"/>
          <w:noProof w:val="0"/>
          <w:snapToGrid w:val="0"/>
          <w:lang w:eastAsia="zh-CN"/>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rFonts w:eastAsia="SimSun"/>
          <w:noProof w:val="0"/>
          <w:snapToGrid w:val="0"/>
          <w:lang w:eastAsia="zh-CN"/>
        </w:rPr>
        <w:t>SONConfigurationTransfer</w:t>
      </w:r>
      <w:r w:rsidRPr="001D2E49">
        <w:rPr>
          <w:noProof w:val="0"/>
          <w:snapToGrid w:val="0"/>
        </w:rPr>
        <w:t>-ExtIEs} }</w:t>
      </w:r>
      <w:r w:rsidRPr="001D2E49">
        <w:rPr>
          <w:noProof w:val="0"/>
          <w:snapToGrid w:val="0"/>
        </w:rPr>
        <w:tab/>
        <w:t>OPTIONAL,</w:t>
      </w:r>
    </w:p>
    <w:p w14:paraId="0EB288C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35BC03" w14:textId="77777777" w:rsidR="009B75C3" w:rsidRPr="001D2E49" w:rsidRDefault="009B75C3" w:rsidP="009B75C3">
      <w:pPr>
        <w:pStyle w:val="PL"/>
        <w:spacing w:line="0" w:lineRule="atLeast"/>
        <w:rPr>
          <w:noProof w:val="0"/>
          <w:snapToGrid w:val="0"/>
        </w:rPr>
      </w:pPr>
      <w:r w:rsidRPr="001D2E49">
        <w:rPr>
          <w:noProof w:val="0"/>
          <w:snapToGrid w:val="0"/>
        </w:rPr>
        <w:t>}</w:t>
      </w:r>
    </w:p>
    <w:p w14:paraId="127AC61D" w14:textId="77777777" w:rsidR="009B75C3" w:rsidRPr="001D2E49" w:rsidRDefault="009B75C3" w:rsidP="009B75C3">
      <w:pPr>
        <w:pStyle w:val="PL"/>
        <w:rPr>
          <w:rFonts w:eastAsia="SimSun"/>
          <w:noProof w:val="0"/>
          <w:snapToGrid w:val="0"/>
          <w:lang w:eastAsia="zh-CN"/>
        </w:rPr>
      </w:pPr>
    </w:p>
    <w:p w14:paraId="0B0F064D" w14:textId="77777777" w:rsidR="009B75C3" w:rsidRPr="001D2E49" w:rsidRDefault="009B75C3" w:rsidP="009B75C3">
      <w:pPr>
        <w:pStyle w:val="PL"/>
        <w:rPr>
          <w:noProof w:val="0"/>
          <w:snapToGrid w:val="0"/>
        </w:rPr>
      </w:pPr>
      <w:r w:rsidRPr="001D2E49">
        <w:rPr>
          <w:rFonts w:eastAsia="SimSun"/>
          <w:noProof w:val="0"/>
          <w:snapToGrid w:val="0"/>
          <w:lang w:eastAsia="zh-CN"/>
        </w:rPr>
        <w:t>SONConfigurationTransfer</w:t>
      </w:r>
      <w:r w:rsidRPr="001D2E49">
        <w:rPr>
          <w:noProof w:val="0"/>
          <w:snapToGrid w:val="0"/>
        </w:rPr>
        <w:t>-ExtIEs NGAP-PROTOCOL-EXTENSION ::= {</w:t>
      </w:r>
    </w:p>
    <w:p w14:paraId="5A71818D" w14:textId="77777777" w:rsidR="009B75C3" w:rsidRPr="001D2E49" w:rsidRDefault="009B75C3" w:rsidP="009B75C3">
      <w:pPr>
        <w:pStyle w:val="PL"/>
        <w:rPr>
          <w:noProof w:val="0"/>
          <w:snapToGrid w:val="0"/>
        </w:rPr>
      </w:pPr>
      <w:r w:rsidRPr="001D2E49">
        <w:rPr>
          <w:noProof w:val="0"/>
          <w:snapToGrid w:val="0"/>
        </w:rPr>
        <w:tab/>
        <w:t>...</w:t>
      </w:r>
    </w:p>
    <w:p w14:paraId="4F83E64C" w14:textId="77777777" w:rsidR="009B75C3" w:rsidRPr="001D2E49" w:rsidRDefault="009B75C3" w:rsidP="009B75C3">
      <w:pPr>
        <w:pStyle w:val="PL"/>
        <w:rPr>
          <w:noProof w:val="0"/>
          <w:snapToGrid w:val="0"/>
        </w:rPr>
      </w:pPr>
      <w:r w:rsidRPr="001D2E49">
        <w:rPr>
          <w:noProof w:val="0"/>
          <w:snapToGrid w:val="0"/>
        </w:rPr>
        <w:t>}</w:t>
      </w:r>
    </w:p>
    <w:p w14:paraId="1226D6EA" w14:textId="77777777" w:rsidR="009B75C3" w:rsidRPr="001D2E49" w:rsidRDefault="009B75C3" w:rsidP="009B75C3">
      <w:pPr>
        <w:pStyle w:val="PL"/>
        <w:rPr>
          <w:rFonts w:eastAsia="SimSun"/>
          <w:noProof w:val="0"/>
          <w:lang w:eastAsia="zh-CN"/>
        </w:rPr>
      </w:pPr>
    </w:p>
    <w:p w14:paraId="770F98A9" w14:textId="77777777" w:rsidR="009B75C3" w:rsidRPr="001D2E49" w:rsidRDefault="009B75C3" w:rsidP="009B75C3">
      <w:pPr>
        <w:pStyle w:val="PL"/>
        <w:rPr>
          <w:noProof w:val="0"/>
          <w:snapToGrid w:val="0"/>
        </w:rPr>
      </w:pPr>
      <w:r w:rsidRPr="001D2E49">
        <w:rPr>
          <w:noProof w:val="0"/>
          <w:snapToGrid w:val="0"/>
        </w:rPr>
        <w:t>SONInformation ::= CHOICE {</w:t>
      </w:r>
    </w:p>
    <w:p w14:paraId="2C607A71" w14:textId="77777777" w:rsidR="009B75C3" w:rsidRPr="001D2E49" w:rsidRDefault="009B75C3" w:rsidP="009B75C3">
      <w:pPr>
        <w:pStyle w:val="PL"/>
        <w:rPr>
          <w:noProof w:val="0"/>
          <w:snapToGrid w:val="0"/>
        </w:rPr>
      </w:pPr>
      <w:r w:rsidRPr="001D2E49">
        <w:rPr>
          <w:noProof w:val="0"/>
          <w:snapToGrid w:val="0"/>
        </w:rPr>
        <w:tab/>
        <w:t>sONInformationRequest</w:t>
      </w:r>
      <w:r w:rsidRPr="001D2E49">
        <w:rPr>
          <w:noProof w:val="0"/>
          <w:snapToGrid w:val="0"/>
        </w:rPr>
        <w:tab/>
      </w:r>
      <w:r w:rsidRPr="001D2E49">
        <w:rPr>
          <w:noProof w:val="0"/>
          <w:snapToGrid w:val="0"/>
        </w:rPr>
        <w:tab/>
        <w:t>SONInformationRequest,</w:t>
      </w:r>
    </w:p>
    <w:p w14:paraId="0C45FC06" w14:textId="77777777" w:rsidR="009B75C3" w:rsidRPr="001D2E49" w:rsidRDefault="009B75C3" w:rsidP="009B75C3">
      <w:pPr>
        <w:pStyle w:val="PL"/>
        <w:rPr>
          <w:noProof w:val="0"/>
          <w:snapToGrid w:val="0"/>
        </w:rPr>
      </w:pPr>
      <w:r w:rsidRPr="001D2E49">
        <w:rPr>
          <w:noProof w:val="0"/>
          <w:snapToGrid w:val="0"/>
        </w:rPr>
        <w:tab/>
        <w:t>sONInformationReply</w:t>
      </w:r>
      <w:r w:rsidRPr="001D2E49">
        <w:rPr>
          <w:noProof w:val="0"/>
          <w:snapToGrid w:val="0"/>
        </w:rPr>
        <w:tab/>
      </w:r>
      <w:r w:rsidRPr="001D2E49">
        <w:rPr>
          <w:noProof w:val="0"/>
          <w:snapToGrid w:val="0"/>
        </w:rPr>
        <w:tab/>
      </w:r>
      <w:r w:rsidRPr="001D2E49">
        <w:rPr>
          <w:noProof w:val="0"/>
          <w:snapToGrid w:val="0"/>
        </w:rPr>
        <w:tab/>
        <w:t>SONInformationReply,</w:t>
      </w:r>
    </w:p>
    <w:p w14:paraId="73E223C8"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SONInformation</w:t>
      </w:r>
      <w:r w:rsidRPr="001D2E49">
        <w:rPr>
          <w:noProof w:val="0"/>
        </w:rPr>
        <w:t>-ExtIEs} }</w:t>
      </w:r>
    </w:p>
    <w:p w14:paraId="458392F0" w14:textId="77777777" w:rsidR="009B75C3" w:rsidRPr="001D2E49" w:rsidRDefault="009B75C3" w:rsidP="009B75C3">
      <w:pPr>
        <w:pStyle w:val="PL"/>
        <w:rPr>
          <w:noProof w:val="0"/>
          <w:snapToGrid w:val="0"/>
        </w:rPr>
      </w:pPr>
      <w:r w:rsidRPr="001D2E49">
        <w:rPr>
          <w:noProof w:val="0"/>
          <w:snapToGrid w:val="0"/>
        </w:rPr>
        <w:t>}</w:t>
      </w:r>
    </w:p>
    <w:p w14:paraId="63A8CE96" w14:textId="77777777" w:rsidR="009B75C3" w:rsidRPr="001D2E49" w:rsidRDefault="009B75C3" w:rsidP="009B75C3">
      <w:pPr>
        <w:pStyle w:val="PL"/>
        <w:rPr>
          <w:noProof w:val="0"/>
          <w:snapToGrid w:val="0"/>
        </w:rPr>
      </w:pPr>
    </w:p>
    <w:p w14:paraId="5E0A42AE" w14:textId="77777777" w:rsidR="009B75C3" w:rsidRPr="001D2E49" w:rsidRDefault="009B75C3" w:rsidP="009B75C3">
      <w:pPr>
        <w:pStyle w:val="PL"/>
        <w:rPr>
          <w:noProof w:val="0"/>
        </w:rPr>
      </w:pPr>
      <w:r w:rsidRPr="001D2E49">
        <w:rPr>
          <w:noProof w:val="0"/>
          <w:snapToGrid w:val="0"/>
        </w:rPr>
        <w:t>SONInformation</w:t>
      </w:r>
      <w:r w:rsidRPr="001D2E49">
        <w:rPr>
          <w:noProof w:val="0"/>
        </w:rPr>
        <w:t xml:space="preserve">-ExtIEs </w:t>
      </w:r>
      <w:r w:rsidRPr="001D2E49">
        <w:rPr>
          <w:noProof w:val="0"/>
          <w:snapToGrid w:val="0"/>
        </w:rPr>
        <w:t xml:space="preserve">NGAP-PROTOCOL-IES </w:t>
      </w:r>
      <w:r w:rsidRPr="001D2E49">
        <w:rPr>
          <w:noProof w:val="0"/>
        </w:rPr>
        <w:t>::= {</w:t>
      </w:r>
    </w:p>
    <w:p w14:paraId="4AAD0685" w14:textId="77777777" w:rsidR="00214617" w:rsidRPr="004B5CE3" w:rsidRDefault="00214617" w:rsidP="00367E0D">
      <w:pPr>
        <w:pStyle w:val="PL"/>
        <w:rPr>
          <w:noProof w:val="0"/>
          <w:snapToGrid w:val="0"/>
        </w:rPr>
      </w:pPr>
      <w:r w:rsidRPr="004B5CE3">
        <w:rPr>
          <w:noProof w:val="0"/>
          <w:snapToGrid w:val="0"/>
        </w:rPr>
        <w:tab/>
        <w:t>{</w:t>
      </w:r>
      <w:r w:rsidR="00E91CA8">
        <w:rPr>
          <w:noProof w:val="0"/>
          <w:snapToGrid w:val="0"/>
        </w:rPr>
        <w:t xml:space="preserve"> </w:t>
      </w:r>
      <w:r w:rsidRPr="004B5CE3">
        <w:rPr>
          <w:noProof w:val="0"/>
          <w:snapToGrid w:val="0"/>
        </w:rPr>
        <w:t>ID id-</w:t>
      </w:r>
      <w:r>
        <w:rPr>
          <w:noProof w:val="0"/>
          <w:snapToGrid w:val="0"/>
        </w:rPr>
        <w:t>SONInformationReport</w:t>
      </w:r>
      <w:r w:rsidRPr="004B5CE3">
        <w:rPr>
          <w:noProof w:val="0"/>
          <w:snapToGrid w:val="0"/>
        </w:rPr>
        <w:tab/>
      </w:r>
      <w:r w:rsidRPr="004B5CE3">
        <w:rPr>
          <w:noProof w:val="0"/>
          <w:snapToGrid w:val="0"/>
        </w:rPr>
        <w:tab/>
        <w:t>CRITICALITY ignore</w:t>
      </w:r>
      <w:r w:rsidRPr="004B5CE3">
        <w:rPr>
          <w:noProof w:val="0"/>
          <w:snapToGrid w:val="0"/>
        </w:rPr>
        <w:tab/>
      </w:r>
      <w:r>
        <w:rPr>
          <w:noProof w:val="0"/>
          <w:snapToGrid w:val="0"/>
        </w:rPr>
        <w:t>TYPE SONInformationReport</w:t>
      </w:r>
      <w:r w:rsidRPr="004B5CE3">
        <w:rPr>
          <w:noProof w:val="0"/>
          <w:snapToGrid w:val="0"/>
        </w:rPr>
        <w:tab/>
      </w:r>
      <w:r w:rsidRPr="004B5CE3">
        <w:rPr>
          <w:noProof w:val="0"/>
          <w:snapToGrid w:val="0"/>
        </w:rPr>
        <w:tab/>
        <w:t xml:space="preserve">PRESENCE </w:t>
      </w:r>
      <w:r>
        <w:rPr>
          <w:noProof w:val="0"/>
          <w:snapToGrid w:val="0"/>
        </w:rPr>
        <w:t>mandatory</w:t>
      </w:r>
      <w:r w:rsidR="00E91CA8">
        <w:rPr>
          <w:noProof w:val="0"/>
          <w:snapToGrid w:val="0"/>
        </w:rPr>
        <w:tab/>
      </w:r>
      <w:r w:rsidRPr="004B5CE3">
        <w:rPr>
          <w:noProof w:val="0"/>
          <w:snapToGrid w:val="0"/>
        </w:rPr>
        <w:t>},</w:t>
      </w:r>
    </w:p>
    <w:p w14:paraId="6ADFF913" w14:textId="77777777" w:rsidR="009B75C3" w:rsidRPr="001D2E49" w:rsidRDefault="009B75C3" w:rsidP="009B75C3">
      <w:pPr>
        <w:pStyle w:val="PL"/>
        <w:rPr>
          <w:noProof w:val="0"/>
        </w:rPr>
      </w:pPr>
      <w:r w:rsidRPr="001D2E49">
        <w:rPr>
          <w:noProof w:val="0"/>
        </w:rPr>
        <w:tab/>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{SONInformationReply-ExtIEs} }</w:t>
      </w:r>
      <w:r w:rsidRPr="001D2E49">
        <w:rPr>
          <w:noProof w:val="0"/>
          <w:snapToGrid w:val="0"/>
        </w:rPr>
        <w:tab/>
      </w:r>
      <w:r w:rsidRPr="001D2E49">
        <w:rPr>
          <w:noProof w:val="0"/>
          <w:snapToGrid w:val="0"/>
        </w:rPr>
        <w:tab/>
        <w:t>OPTIONAL,</w:t>
      </w:r>
    </w:p>
    <w:p w14:paraId="1D44AF8C" w14:textId="77777777" w:rsidR="009B75C3" w:rsidRPr="001D2E49" w:rsidRDefault="009B75C3" w:rsidP="009B75C3">
      <w:pPr>
        <w:pStyle w:val="PL"/>
        <w:rPr>
          <w:noProof w:val="0"/>
          <w:snapToGrid w:val="0"/>
        </w:rPr>
      </w:pPr>
      <w:r w:rsidRPr="001D2E49">
        <w:rPr>
          <w:noProof w:val="0"/>
          <w:snapToGrid w:val="0"/>
        </w:rPr>
        <w:tab/>
        <w:t>...</w:t>
      </w:r>
    </w:p>
    <w:p w14:paraId="6F0F5198" w14:textId="77777777" w:rsidR="009B75C3" w:rsidRPr="001D2E49" w:rsidRDefault="009B75C3" w:rsidP="009B75C3">
      <w:pPr>
        <w:pStyle w:val="PL"/>
        <w:rPr>
          <w:noProof w:val="0"/>
          <w:snapToGrid w:val="0"/>
        </w:rPr>
      </w:pPr>
      <w:r w:rsidRPr="001D2E49">
        <w:rPr>
          <w:noProof w:val="0"/>
          <w:snapToGrid w:val="0"/>
        </w:rPr>
        <w:t>}</w:t>
      </w:r>
    </w:p>
    <w:p w14:paraId="39BA15DA" w14:textId="77777777" w:rsidR="009B75C3" w:rsidRPr="001D2E49" w:rsidRDefault="009B75C3" w:rsidP="009B75C3">
      <w:pPr>
        <w:pStyle w:val="PL"/>
        <w:rPr>
          <w:noProof w:val="0"/>
          <w:snapToGrid w:val="0"/>
        </w:rPr>
      </w:pPr>
    </w:p>
    <w:p w14:paraId="32E519BF" w14:textId="77777777" w:rsidR="009B75C3" w:rsidRPr="001D2E49" w:rsidRDefault="009B75C3" w:rsidP="009B75C3">
      <w:pPr>
        <w:pStyle w:val="PL"/>
        <w:rPr>
          <w:noProof w:val="0"/>
          <w:snapToGrid w:val="0"/>
        </w:rPr>
      </w:pPr>
      <w:r w:rsidRPr="001D2E49">
        <w:rPr>
          <w:noProof w:val="0"/>
          <w:snapToGrid w:val="0"/>
        </w:rPr>
        <w:t>SONInformationReply-ExtIEs NGAP-PROTOCOL-EXTENSION ::= {</w:t>
      </w:r>
    </w:p>
    <w:p w14:paraId="1A198E27" w14:textId="77777777" w:rsidR="009B75C3" w:rsidRPr="001D2E49" w:rsidRDefault="009B75C3" w:rsidP="009B75C3">
      <w:pPr>
        <w:pStyle w:val="PL"/>
        <w:rPr>
          <w:noProof w:val="0"/>
          <w:snapToGrid w:val="0"/>
        </w:rPr>
      </w:pPr>
      <w:r w:rsidRPr="001D2E49">
        <w:rPr>
          <w:noProof w:val="0"/>
          <w:snapToGrid w:val="0"/>
        </w:rPr>
        <w:tab/>
        <w:t>...</w:t>
      </w:r>
    </w:p>
    <w:p w14:paraId="616F38DF" w14:textId="77777777" w:rsidR="009B75C3" w:rsidRPr="001D2E49" w:rsidRDefault="009B75C3" w:rsidP="009B75C3">
      <w:pPr>
        <w:pStyle w:val="PL"/>
        <w:rPr>
          <w:noProof w:val="0"/>
          <w:snapToGrid w:val="0"/>
        </w:rPr>
      </w:pPr>
      <w:r w:rsidRPr="001D2E49">
        <w:rPr>
          <w:noProof w:val="0"/>
          <w:snapToGrid w:val="0"/>
        </w:rPr>
        <w:t>}</w:t>
      </w:r>
    </w:p>
    <w:p w14:paraId="02E5A087" w14:textId="77777777" w:rsidR="00214617" w:rsidRDefault="00214617" w:rsidP="00367E0D">
      <w:pPr>
        <w:pStyle w:val="PL"/>
        <w:rPr>
          <w:noProof w:val="0"/>
          <w:snapToGrid w:val="0"/>
        </w:rPr>
      </w:pPr>
    </w:p>
    <w:p w14:paraId="3E4C0288" w14:textId="77777777" w:rsidR="00214617" w:rsidRDefault="00214617" w:rsidP="00367E0D">
      <w:pPr>
        <w:pStyle w:val="PL"/>
        <w:rPr>
          <w:noProof w:val="0"/>
          <w:snapToGrid w:val="0"/>
        </w:rPr>
      </w:pPr>
      <w:r w:rsidRPr="00EB0263">
        <w:rPr>
          <w:noProof w:val="0"/>
          <w:snapToGrid w:val="0"/>
        </w:rPr>
        <w:t>SONInformation</w:t>
      </w:r>
      <w:r>
        <w:rPr>
          <w:noProof w:val="0"/>
          <w:snapToGrid w:val="0"/>
        </w:rPr>
        <w:t>Report</w:t>
      </w:r>
      <w:r w:rsidRPr="00912DDF">
        <w:rPr>
          <w:noProof w:val="0"/>
          <w:snapToGrid w:val="0"/>
        </w:rPr>
        <w:t>::= CHOICE {</w:t>
      </w:r>
    </w:p>
    <w:p w14:paraId="0509EAB0" w14:textId="77777777" w:rsidR="00214617"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FailureIndication,</w:t>
      </w:r>
    </w:p>
    <w:p w14:paraId="687D0CCB" w14:textId="77777777" w:rsidR="00214617" w:rsidRPr="004B5CE3"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HOReport,</w:t>
      </w:r>
    </w:p>
    <w:p w14:paraId="2060C40E"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SONInformation</w:t>
      </w:r>
      <w:r>
        <w:rPr>
          <w:noProof w:val="0"/>
          <w:snapToGrid w:val="0"/>
        </w:rPr>
        <w:t>Report</w:t>
      </w:r>
      <w:r w:rsidRPr="00367E0D">
        <w:rPr>
          <w:noProof w:val="0"/>
          <w:snapToGrid w:val="0"/>
        </w:rPr>
        <w:t>-ExtIEs} }</w:t>
      </w:r>
    </w:p>
    <w:p w14:paraId="3B4E0DAD" w14:textId="77777777" w:rsidR="00214617" w:rsidRPr="004B5CE3" w:rsidRDefault="00214617" w:rsidP="00367E0D">
      <w:pPr>
        <w:pStyle w:val="PL"/>
        <w:rPr>
          <w:noProof w:val="0"/>
          <w:snapToGrid w:val="0"/>
        </w:rPr>
      </w:pPr>
      <w:r w:rsidRPr="004B5CE3">
        <w:rPr>
          <w:noProof w:val="0"/>
          <w:snapToGrid w:val="0"/>
        </w:rPr>
        <w:t>}</w:t>
      </w:r>
    </w:p>
    <w:p w14:paraId="3C6F6F5A" w14:textId="77777777" w:rsidR="00214617" w:rsidRPr="004B5CE3" w:rsidRDefault="00214617" w:rsidP="00367E0D">
      <w:pPr>
        <w:pStyle w:val="PL"/>
        <w:rPr>
          <w:noProof w:val="0"/>
          <w:snapToGrid w:val="0"/>
        </w:rPr>
      </w:pPr>
    </w:p>
    <w:p w14:paraId="1A0FB0CE" w14:textId="77777777" w:rsidR="00214617" w:rsidRPr="00367E0D" w:rsidRDefault="00214617" w:rsidP="00367E0D">
      <w:pPr>
        <w:pStyle w:val="PL"/>
        <w:rPr>
          <w:noProof w:val="0"/>
          <w:snapToGrid w:val="0"/>
        </w:rPr>
      </w:pP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66FE91E5" w14:textId="77777777" w:rsidR="00214617" w:rsidRPr="00367E0D" w:rsidRDefault="00214617" w:rsidP="00367E0D">
      <w:pPr>
        <w:pStyle w:val="PL"/>
        <w:rPr>
          <w:noProof w:val="0"/>
          <w:snapToGrid w:val="0"/>
        </w:rPr>
      </w:pPr>
      <w:r w:rsidRPr="00367E0D">
        <w:rPr>
          <w:noProof w:val="0"/>
          <w:snapToGrid w:val="0"/>
        </w:rPr>
        <w:tab/>
        <w:t>...</w:t>
      </w:r>
    </w:p>
    <w:p w14:paraId="4F2FEDD5" w14:textId="77777777" w:rsidR="00214617" w:rsidRPr="00367E0D" w:rsidRDefault="00214617" w:rsidP="00367E0D">
      <w:pPr>
        <w:pStyle w:val="PL"/>
        <w:rPr>
          <w:noProof w:val="0"/>
          <w:snapToGrid w:val="0"/>
        </w:rPr>
      </w:pPr>
      <w:r w:rsidRPr="00367E0D">
        <w:rPr>
          <w:noProof w:val="0"/>
          <w:snapToGrid w:val="0"/>
        </w:rPr>
        <w:t>}</w:t>
      </w:r>
    </w:p>
    <w:p w14:paraId="7CC3F6F1" w14:textId="77777777" w:rsidR="009B75C3" w:rsidRPr="001D2E49" w:rsidRDefault="009B75C3" w:rsidP="009B75C3">
      <w:pPr>
        <w:pStyle w:val="PL"/>
        <w:rPr>
          <w:noProof w:val="0"/>
          <w:snapToGrid w:val="0"/>
        </w:rPr>
      </w:pPr>
    </w:p>
    <w:p w14:paraId="04E57158" w14:textId="77777777" w:rsidR="009B75C3" w:rsidRPr="001D2E49" w:rsidRDefault="009B75C3" w:rsidP="009B75C3">
      <w:pPr>
        <w:pStyle w:val="PL"/>
        <w:rPr>
          <w:noProof w:val="0"/>
        </w:rPr>
      </w:pPr>
      <w:r w:rsidRPr="001D2E49">
        <w:rPr>
          <w:noProof w:val="0"/>
        </w:rPr>
        <w:t xml:space="preserve">SONInformationRequest ::= ENUMERATED { </w:t>
      </w:r>
    </w:p>
    <w:p w14:paraId="7139DEC2" w14:textId="77777777" w:rsidR="009B75C3" w:rsidRPr="001D2E49" w:rsidRDefault="009B75C3" w:rsidP="009B75C3">
      <w:pPr>
        <w:pStyle w:val="PL"/>
        <w:rPr>
          <w:noProof w:val="0"/>
        </w:rPr>
      </w:pPr>
      <w:r w:rsidRPr="001D2E49">
        <w:rPr>
          <w:noProof w:val="0"/>
        </w:rPr>
        <w:tab/>
        <w:t>xn-TNL-configuration-info,</w:t>
      </w:r>
    </w:p>
    <w:p w14:paraId="5423B59B" w14:textId="77777777" w:rsidR="009B75C3" w:rsidRPr="001D2E49" w:rsidRDefault="009B75C3" w:rsidP="009B75C3">
      <w:pPr>
        <w:pStyle w:val="PL"/>
        <w:tabs>
          <w:tab w:val="clear" w:pos="3072"/>
          <w:tab w:val="left" w:pos="2920"/>
        </w:tabs>
        <w:rPr>
          <w:rFonts w:eastAsia="SimSun"/>
          <w:noProof w:val="0"/>
          <w:lang w:eastAsia="zh-CN"/>
        </w:rPr>
      </w:pPr>
      <w:r w:rsidRPr="001D2E49">
        <w:rPr>
          <w:noProof w:val="0"/>
        </w:rPr>
        <w:tab/>
        <w:t>...</w:t>
      </w:r>
    </w:p>
    <w:p w14:paraId="78FAE255" w14:textId="77777777" w:rsidR="009B75C3" w:rsidRPr="001D2E49" w:rsidRDefault="009B75C3" w:rsidP="009B75C3">
      <w:pPr>
        <w:pStyle w:val="PL"/>
        <w:rPr>
          <w:noProof w:val="0"/>
          <w:snapToGrid w:val="0"/>
        </w:rPr>
      </w:pPr>
      <w:r w:rsidRPr="001D2E49">
        <w:rPr>
          <w:noProof w:val="0"/>
        </w:rPr>
        <w:t>}</w:t>
      </w:r>
    </w:p>
    <w:p w14:paraId="4BC9CDB7" w14:textId="77777777" w:rsidR="009B75C3" w:rsidRPr="001D2E49" w:rsidRDefault="009B75C3" w:rsidP="009B75C3">
      <w:pPr>
        <w:pStyle w:val="PL"/>
        <w:rPr>
          <w:noProof w:val="0"/>
          <w:snapToGrid w:val="0"/>
        </w:rPr>
      </w:pPr>
    </w:p>
    <w:p w14:paraId="17E5C29E" w14:textId="77777777" w:rsidR="009B75C3" w:rsidRPr="001D2E49" w:rsidRDefault="009B75C3" w:rsidP="009B75C3">
      <w:pPr>
        <w:pStyle w:val="PL"/>
        <w:rPr>
          <w:noProof w:val="0"/>
          <w:snapToGrid w:val="0"/>
        </w:rPr>
      </w:pPr>
      <w:r w:rsidRPr="001D2E49">
        <w:rPr>
          <w:noProof w:val="0"/>
          <w:snapToGrid w:val="0"/>
        </w:rPr>
        <w:t>SourceNGRANNode-ToTargetNGRANNode-TransparentContainer ::= SEQUENCE {</w:t>
      </w:r>
    </w:p>
    <w:p w14:paraId="6467F8C5" w14:textId="77777777" w:rsidR="009B75C3" w:rsidRPr="001D2E49" w:rsidRDefault="009B75C3" w:rsidP="009B75C3">
      <w:pPr>
        <w:pStyle w:val="PL"/>
        <w:rPr>
          <w:noProof w:val="0"/>
          <w:snapToGrid w:val="0"/>
        </w:rPr>
      </w:pPr>
      <w:r w:rsidRPr="001D2E49">
        <w:rPr>
          <w:noProof w:val="0"/>
          <w:snapToGrid w:val="0"/>
        </w:rPr>
        <w:tab/>
        <w:t>rRCContainer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RRCContainer,</w:t>
      </w:r>
    </w:p>
    <w:p w14:paraId="03BF8173" w14:textId="77777777" w:rsidR="009B75C3" w:rsidRPr="001D2E49" w:rsidRDefault="009B75C3" w:rsidP="009B75C3">
      <w:pPr>
        <w:pStyle w:val="PL"/>
        <w:rPr>
          <w:noProof w:val="0"/>
          <w:snapToGrid w:val="0"/>
        </w:rPr>
      </w:pPr>
      <w:r w:rsidRPr="001D2E49">
        <w:rPr>
          <w:noProof w:val="0"/>
          <w:snapToGrid w:val="0"/>
        </w:rPr>
        <w:tab/>
        <w:t>pDUSessionResourceInformationList</w:t>
      </w:r>
      <w:r w:rsidRPr="001D2E49">
        <w:rPr>
          <w:noProof w:val="0"/>
          <w:snapToGrid w:val="0"/>
        </w:rPr>
        <w:tab/>
      </w:r>
      <w:r w:rsidRPr="001D2E49">
        <w:rPr>
          <w:noProof w:val="0"/>
          <w:snapToGrid w:val="0"/>
        </w:rPr>
        <w:tab/>
        <w:t>PDUSessionResourceInformationList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4D5D11F" w14:textId="77777777" w:rsidR="009B75C3" w:rsidRPr="001D2E49" w:rsidRDefault="009B75C3" w:rsidP="009B75C3">
      <w:pPr>
        <w:pStyle w:val="PL"/>
        <w:rPr>
          <w:noProof w:val="0"/>
          <w:snapToGrid w:val="0"/>
        </w:rPr>
      </w:pPr>
      <w:r w:rsidRPr="001D2E49">
        <w:rPr>
          <w:noProof w:val="0"/>
          <w:snapToGrid w:val="0"/>
        </w:rPr>
        <w:tab/>
        <w:t>e-RABInformationList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C482E0" w14:textId="77777777" w:rsidR="009B75C3" w:rsidRPr="001D2E49" w:rsidRDefault="009B75C3" w:rsidP="009B75C3">
      <w:pPr>
        <w:pStyle w:val="PL"/>
        <w:rPr>
          <w:noProof w:val="0"/>
          <w:snapToGrid w:val="0"/>
        </w:rPr>
      </w:pPr>
      <w:r w:rsidRPr="001D2E49">
        <w:rPr>
          <w:noProof w:val="0"/>
          <w:snapToGrid w:val="0"/>
        </w:rPr>
        <w:tab/>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1D2E49" w:rsidRDefault="009B75C3" w:rsidP="009B75C3">
      <w:pPr>
        <w:pStyle w:val="PL"/>
        <w:rPr>
          <w:noProof w:val="0"/>
          <w:snapToGrid w:val="0"/>
        </w:rPr>
      </w:pPr>
      <w:r w:rsidRPr="001D2E49">
        <w:rPr>
          <w:noProof w:val="0"/>
          <w:snapToGrid w:val="0"/>
        </w:rPr>
        <w:tab/>
        <w:t>uEHistoryInformation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UEHistoryInformation,</w:t>
      </w:r>
    </w:p>
    <w:p w14:paraId="678AA57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{SourceNGRANNode-ToTargetNGRANNode-TransparentContainer-ExtIEs} }</w:t>
      </w:r>
      <w:r w:rsidRPr="001D2E49">
        <w:rPr>
          <w:noProof w:val="0"/>
          <w:snapToGrid w:val="0"/>
        </w:rPr>
        <w:tab/>
        <w:t>OPTIONAL,</w:t>
      </w:r>
    </w:p>
    <w:p w14:paraId="4CFBB0E2" w14:textId="77777777" w:rsidR="009B75C3" w:rsidRPr="001D2E49" w:rsidRDefault="009B75C3" w:rsidP="009B75C3">
      <w:pPr>
        <w:pStyle w:val="PL"/>
        <w:rPr>
          <w:noProof w:val="0"/>
          <w:snapToGrid w:val="0"/>
        </w:rPr>
      </w:pPr>
      <w:r w:rsidRPr="001D2E49">
        <w:rPr>
          <w:noProof w:val="0"/>
          <w:snapToGrid w:val="0"/>
        </w:rPr>
        <w:tab/>
        <w:t>...</w:t>
      </w:r>
    </w:p>
    <w:p w14:paraId="6EBDAD55" w14:textId="77777777" w:rsidR="009B75C3" w:rsidRPr="001D2E49" w:rsidRDefault="009B75C3" w:rsidP="009B75C3">
      <w:pPr>
        <w:pStyle w:val="PL"/>
        <w:rPr>
          <w:noProof w:val="0"/>
          <w:snapToGrid w:val="0"/>
        </w:rPr>
      </w:pPr>
      <w:r w:rsidRPr="001D2E49">
        <w:rPr>
          <w:noProof w:val="0"/>
          <w:snapToGrid w:val="0"/>
        </w:rPr>
        <w:t>}</w:t>
      </w:r>
    </w:p>
    <w:p w14:paraId="7DAF90E8" w14:textId="77777777" w:rsidR="009B75C3" w:rsidRPr="001D2E49" w:rsidRDefault="009B75C3" w:rsidP="009B75C3">
      <w:pPr>
        <w:pStyle w:val="PL"/>
        <w:rPr>
          <w:noProof w:val="0"/>
          <w:snapToGrid w:val="0"/>
        </w:rPr>
      </w:pPr>
    </w:p>
    <w:p w14:paraId="53571E60" w14:textId="77777777" w:rsidR="009B75C3" w:rsidRPr="001D2E49" w:rsidRDefault="009B75C3" w:rsidP="009B75C3">
      <w:pPr>
        <w:pStyle w:val="PL"/>
        <w:rPr>
          <w:noProof w:val="0"/>
          <w:snapToGrid w:val="0"/>
        </w:rPr>
      </w:pPr>
      <w:bookmarkStart w:id="11576" w:name="_Hlk45033035"/>
      <w:r w:rsidRPr="001D2E49">
        <w:rPr>
          <w:noProof w:val="0"/>
          <w:snapToGrid w:val="0"/>
        </w:rPr>
        <w:t>SourceNGRANNode-ToTargetNGRANNode-TransparentContainer-ExtIEs NGAP-PROTOCOL-EXTENSION ::= {</w:t>
      </w:r>
    </w:p>
    <w:p w14:paraId="503519B9" w14:textId="77777777" w:rsidR="00214617" w:rsidRDefault="001444B4" w:rsidP="00214617">
      <w:pPr>
        <w:pStyle w:val="PL"/>
        <w:rPr>
          <w:noProof w:val="0"/>
          <w:snapToGrid w:val="0"/>
        </w:rPr>
      </w:pPr>
      <w:r w:rsidRPr="001444B4">
        <w:rPr>
          <w:noProof w:val="0"/>
          <w:snapToGrid w:val="0"/>
        </w:rPr>
        <w:tab/>
        <w:t>{ ID id-SgNB-UE-X2AP-ID</w:t>
      </w:r>
      <w:r w:rsidRPr="001444B4">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1444B4">
        <w:rPr>
          <w:noProof w:val="0"/>
          <w:snapToGrid w:val="0"/>
        </w:rPr>
        <w:t>CRITICALITY ignore</w:t>
      </w:r>
      <w:r w:rsidRPr="001444B4">
        <w:rPr>
          <w:noProof w:val="0"/>
          <w:snapToGrid w:val="0"/>
        </w:rPr>
        <w:tab/>
        <w:t xml:space="preserve">EXTENSION SgNB-UE-X2AP-ID </w:t>
      </w:r>
      <w:r w:rsidRPr="001444B4">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444B4">
        <w:rPr>
          <w:noProof w:val="0"/>
          <w:snapToGrid w:val="0"/>
        </w:rPr>
        <w:t>PRESENCE optional</w:t>
      </w:r>
      <w:r w:rsidR="00042010">
        <w:rPr>
          <w:noProof w:val="0"/>
          <w:snapToGrid w:val="0"/>
        </w:rPr>
        <w:tab/>
      </w:r>
      <w:r w:rsidR="00042010">
        <w:rPr>
          <w:noProof w:val="0"/>
          <w:snapToGrid w:val="0"/>
        </w:rPr>
        <w:tab/>
      </w:r>
      <w:r w:rsidRPr="001444B4">
        <w:rPr>
          <w:noProof w:val="0"/>
          <w:snapToGrid w:val="0"/>
        </w:rPr>
        <w:t>}</w:t>
      </w:r>
      <w:r w:rsidR="00214617">
        <w:rPr>
          <w:noProof w:val="0"/>
          <w:snapToGrid w:val="0"/>
        </w:rPr>
        <w:t>|</w:t>
      </w:r>
    </w:p>
    <w:p w14:paraId="2028A7AC" w14:textId="77777777" w:rsidR="00846931" w:rsidRDefault="00214617" w:rsidP="00846931">
      <w:pPr>
        <w:pStyle w:val="PL"/>
        <w:rPr>
          <w:noProof w:val="0"/>
          <w:snapToGrid w:val="0"/>
        </w:rPr>
      </w:pPr>
      <w:r>
        <w:rPr>
          <w:snapToGrid w:val="0"/>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1576"/>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SupportedTAItem</w:t>
      </w:r>
      <w:r w:rsidRPr="001D2E49">
        <w:rPr>
          <w:noProof w:val="0"/>
          <w:snapToGrid w:val="0"/>
        </w:rPr>
        <w:t>-ExtIEs} } OPTIONAL,</w:t>
      </w:r>
    </w:p>
    <w:p w14:paraId="5A1A9C0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9E0759C" w14:textId="77777777" w:rsidR="009B75C3" w:rsidRPr="001D2E49" w:rsidRDefault="009B75C3" w:rsidP="009B75C3">
      <w:pPr>
        <w:pStyle w:val="PL"/>
        <w:spacing w:line="0" w:lineRule="atLeast"/>
        <w:rPr>
          <w:noProof w:val="0"/>
          <w:snapToGrid w:val="0"/>
        </w:rPr>
      </w:pPr>
      <w:r w:rsidRPr="001D2E49">
        <w:rPr>
          <w:noProof w:val="0"/>
          <w:snapToGrid w:val="0"/>
        </w:rPr>
        <w:t>}</w:t>
      </w:r>
    </w:p>
    <w:p w14:paraId="430CBCEF" w14:textId="77777777" w:rsidR="009B75C3" w:rsidRPr="001D2E49" w:rsidRDefault="009B75C3" w:rsidP="009B75C3">
      <w:pPr>
        <w:pStyle w:val="PL"/>
        <w:spacing w:line="0" w:lineRule="atLeast"/>
        <w:rPr>
          <w:noProof w:val="0"/>
          <w:snapToGrid w:val="0"/>
        </w:rPr>
      </w:pPr>
    </w:p>
    <w:p w14:paraId="5AB8FFCE" w14:textId="77777777" w:rsidR="009B75C3" w:rsidRDefault="009B75C3" w:rsidP="009B75C3">
      <w:pPr>
        <w:pStyle w:val="PL"/>
        <w:rPr>
          <w:noProof w:val="0"/>
          <w:snapToGrid w:val="0"/>
        </w:rPr>
      </w:pPr>
      <w:r w:rsidRPr="001D2E49">
        <w:rPr>
          <w:noProof w:val="0"/>
        </w:rPr>
        <w:t>SupportedTAItem</w:t>
      </w:r>
      <w:r w:rsidRPr="001D2E49">
        <w:rPr>
          <w:noProof w:val="0"/>
          <w:snapToGrid w:val="0"/>
        </w:rPr>
        <w:t>-ExtIEs NGAP-PROTOCOL-EXTENSION ::= {</w:t>
      </w:r>
    </w:p>
    <w:p w14:paraId="063A59A8" w14:textId="77777777" w:rsidR="00110848" w:rsidRPr="001D2E49" w:rsidRDefault="00110848" w:rsidP="00110848">
      <w:pPr>
        <w:pStyle w:val="PL"/>
        <w:rPr>
          <w:noProof w:val="0"/>
          <w:snapToGrid w:val="0"/>
        </w:rPr>
      </w:pPr>
      <w:r w:rsidRPr="00AD521A">
        <w:rPr>
          <w:noProof w:val="0"/>
          <w:snapToGrid w:val="0"/>
        </w:rPr>
        <w:tab/>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t>PRESENCE optional</w:t>
      </w:r>
      <w:r>
        <w:rPr>
          <w:noProof w:val="0"/>
          <w:snapToGrid w:val="0"/>
        </w:rPr>
        <w:tab/>
      </w:r>
      <w:r w:rsidRPr="00AD521A">
        <w:rPr>
          <w:noProof w:val="0"/>
          <w:snapToGrid w:val="0"/>
        </w:rPr>
        <w:t>}</w:t>
      </w:r>
      <w:r>
        <w:rPr>
          <w:noProof w:val="0"/>
          <w:snapToGrid w:val="0"/>
        </w:rPr>
        <w:t>|</w:t>
      </w:r>
    </w:p>
    <w:p w14:paraId="078E3104" w14:textId="77777777" w:rsidR="00B66DA4" w:rsidRPr="001D2E49" w:rsidRDefault="00B66DA4" w:rsidP="009B75C3">
      <w:pPr>
        <w:pStyle w:val="PL"/>
        <w:rPr>
          <w:noProof w:val="0"/>
          <w:snapToGrid w:val="0"/>
        </w:rPr>
      </w:pPr>
      <w:r w:rsidRPr="00B66DA4">
        <w:rPr>
          <w:noProof w:val="0"/>
          <w:snapToGrid w:val="0"/>
        </w:rPr>
        <w:tab/>
        <w:t>{ID id-RAT-Information</w:t>
      </w:r>
      <w:r w:rsidRPr="00B66DA4">
        <w:rPr>
          <w:noProof w:val="0"/>
          <w:snapToGrid w:val="0"/>
        </w:rPr>
        <w:tab/>
      </w:r>
      <w:r w:rsidRPr="00B66DA4">
        <w:rPr>
          <w:noProof w:val="0"/>
          <w:snapToGrid w:val="0"/>
        </w:rPr>
        <w:tab/>
      </w:r>
      <w:r w:rsidR="00AD71B2">
        <w:rPr>
          <w:noProof w:val="0"/>
          <w:snapToGrid w:val="0"/>
        </w:rPr>
        <w:tab/>
      </w:r>
      <w:r w:rsidR="00AD71B2">
        <w:rPr>
          <w:noProof w:val="0"/>
          <w:snapToGrid w:val="0"/>
        </w:rPr>
        <w:tab/>
      </w:r>
      <w:r w:rsidRPr="00B66DA4">
        <w:rPr>
          <w:noProof w:val="0"/>
          <w:snapToGrid w:val="0"/>
        </w:rPr>
        <w:t>CRITICALITY reject</w:t>
      </w:r>
      <w:r w:rsidRPr="00B66DA4">
        <w:rPr>
          <w:noProof w:val="0"/>
          <w:snapToGrid w:val="0"/>
        </w:rPr>
        <w:tab/>
        <w:t>EXTENSION RAT-Information</w:t>
      </w:r>
      <w:r w:rsidRPr="00B66DA4">
        <w:rPr>
          <w:noProof w:val="0"/>
          <w:snapToGrid w:val="0"/>
        </w:rPr>
        <w:tab/>
      </w:r>
      <w:r w:rsidRPr="00B66DA4">
        <w:rPr>
          <w:noProof w:val="0"/>
          <w:snapToGrid w:val="0"/>
        </w:rPr>
        <w:tab/>
      </w:r>
      <w:r w:rsidR="00AD71B2">
        <w:rPr>
          <w:noProof w:val="0"/>
          <w:snapToGrid w:val="0"/>
        </w:rPr>
        <w:tab/>
      </w:r>
      <w:r w:rsidRPr="00B66DA4">
        <w:rPr>
          <w:noProof w:val="0"/>
          <w:snapToGrid w:val="0"/>
        </w:rPr>
        <w:t>PRESENCE optional</w:t>
      </w:r>
      <w:r w:rsidR="00042010">
        <w:rPr>
          <w:noProof w:val="0"/>
          <w:snapToGrid w:val="0"/>
        </w:rPr>
        <w:tab/>
      </w:r>
      <w:r w:rsidRPr="00B66DA4">
        <w:rPr>
          <w:noProof w:val="0"/>
          <w:snapToGrid w:val="0"/>
        </w:rPr>
        <w:t>},</w:t>
      </w:r>
    </w:p>
    <w:p w14:paraId="74FB15A8" w14:textId="77777777" w:rsidR="009B75C3" w:rsidRPr="001D2E49" w:rsidRDefault="009B75C3" w:rsidP="009B75C3">
      <w:pPr>
        <w:pStyle w:val="PL"/>
        <w:rPr>
          <w:noProof w:val="0"/>
          <w:snapToGrid w:val="0"/>
        </w:rPr>
      </w:pPr>
      <w:r w:rsidRPr="001D2E49">
        <w:rPr>
          <w:noProof w:val="0"/>
          <w:snapToGrid w:val="0"/>
        </w:rPr>
        <w:tab/>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1D2E49" w:rsidRDefault="009B75C3" w:rsidP="009B75C3">
      <w:pPr>
        <w:pStyle w:val="PL"/>
        <w:rPr>
          <w:noProof w:val="0"/>
          <w:snapToGrid w:val="0"/>
        </w:rPr>
      </w:pPr>
      <w:r w:rsidRPr="001D2E49">
        <w:rPr>
          <w:noProof w:val="0"/>
          <w:snapToGrid w:val="0"/>
        </w:rPr>
        <w:t>TAI ::= SEQUENCE {</w:t>
      </w:r>
    </w:p>
    <w:p w14:paraId="62F2F8E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E443247" w14:textId="77777777" w:rsidR="009B75C3" w:rsidRPr="001D2E49" w:rsidRDefault="009B75C3" w:rsidP="009B75C3">
      <w:pPr>
        <w:pStyle w:val="PL"/>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39499EA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{TAI-ExtIEs} } OPTIONAL,</w:t>
      </w:r>
    </w:p>
    <w:p w14:paraId="5857D30B" w14:textId="77777777" w:rsidR="009B75C3" w:rsidRPr="001D2E49" w:rsidRDefault="009B75C3" w:rsidP="009B75C3">
      <w:pPr>
        <w:pStyle w:val="PL"/>
        <w:rPr>
          <w:noProof w:val="0"/>
          <w:snapToGrid w:val="0"/>
        </w:rPr>
      </w:pPr>
      <w:r w:rsidRPr="001D2E49">
        <w:rPr>
          <w:noProof w:val="0"/>
          <w:snapToGrid w:val="0"/>
        </w:rPr>
        <w:tab/>
        <w:t>...</w:t>
      </w:r>
    </w:p>
    <w:p w14:paraId="3C482231" w14:textId="77777777" w:rsidR="009B75C3" w:rsidRPr="001D2E49" w:rsidRDefault="009B75C3" w:rsidP="009B75C3">
      <w:pPr>
        <w:pStyle w:val="PL"/>
        <w:rPr>
          <w:noProof w:val="0"/>
          <w:snapToGrid w:val="0"/>
        </w:rPr>
      </w:pPr>
      <w:r w:rsidRPr="001D2E49">
        <w:rPr>
          <w:noProof w:val="0"/>
          <w:snapToGrid w:val="0"/>
        </w:rPr>
        <w:t>}</w:t>
      </w:r>
    </w:p>
    <w:p w14:paraId="3654796F" w14:textId="77777777" w:rsidR="009B75C3" w:rsidRPr="001D2E49" w:rsidRDefault="009B75C3" w:rsidP="009B75C3">
      <w:pPr>
        <w:pStyle w:val="PL"/>
        <w:rPr>
          <w:noProof w:val="0"/>
          <w:snapToGrid w:val="0"/>
        </w:rPr>
      </w:pPr>
    </w:p>
    <w:p w14:paraId="61C363AD" w14:textId="77777777" w:rsidR="009B75C3" w:rsidRPr="001D2E49" w:rsidRDefault="009B75C3" w:rsidP="009B75C3">
      <w:pPr>
        <w:pStyle w:val="PL"/>
        <w:rPr>
          <w:noProof w:val="0"/>
          <w:snapToGrid w:val="0"/>
        </w:rPr>
      </w:pPr>
      <w:r w:rsidRPr="001D2E49">
        <w:rPr>
          <w:noProof w:val="0"/>
          <w:snapToGrid w:val="0"/>
        </w:rPr>
        <w:t>TAI-ExtIEs NGAP-PROTOCOL-EXTENSION ::= {</w:t>
      </w:r>
    </w:p>
    <w:p w14:paraId="1FD3C136" w14:textId="77777777" w:rsidR="009B75C3" w:rsidRPr="001D2E49" w:rsidRDefault="009B75C3" w:rsidP="009B75C3">
      <w:pPr>
        <w:pStyle w:val="PL"/>
        <w:rPr>
          <w:noProof w:val="0"/>
          <w:snapToGrid w:val="0"/>
        </w:rPr>
      </w:pPr>
      <w:r w:rsidRPr="001D2E49">
        <w:rPr>
          <w:noProof w:val="0"/>
          <w:snapToGrid w:val="0"/>
        </w:rPr>
        <w:tab/>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1D2E49" w:rsidRDefault="009B75C3" w:rsidP="009B75C3">
      <w:pPr>
        <w:pStyle w:val="PL"/>
        <w:rPr>
          <w:noProof w:val="0"/>
          <w:snapToGrid w:val="0"/>
        </w:rPr>
      </w:pPr>
      <w:r w:rsidRPr="001D2E49">
        <w:rPr>
          <w:noProof w:val="0"/>
          <w:snapToGrid w:val="0"/>
        </w:rPr>
        <w:t>TAIListForInactiveItem ::= SEQUENCE {</w:t>
      </w:r>
    </w:p>
    <w:p w14:paraId="1561C925"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36E55C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{TAIListForInactiveItem-ExtIEs} } OPTIONAL,</w:t>
      </w:r>
    </w:p>
    <w:p w14:paraId="1ADC8144" w14:textId="77777777" w:rsidR="009B75C3" w:rsidRPr="001D2E49" w:rsidRDefault="009B75C3" w:rsidP="009B75C3">
      <w:pPr>
        <w:pStyle w:val="PL"/>
        <w:rPr>
          <w:noProof w:val="0"/>
          <w:snapToGrid w:val="0"/>
        </w:rPr>
      </w:pPr>
      <w:r w:rsidRPr="001D2E49">
        <w:rPr>
          <w:noProof w:val="0"/>
          <w:snapToGrid w:val="0"/>
        </w:rPr>
        <w:tab/>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1D2E49" w:rsidRDefault="009B75C3" w:rsidP="009B75C3">
      <w:pPr>
        <w:pStyle w:val="PL"/>
        <w:rPr>
          <w:noProof w:val="0"/>
          <w:snapToGrid w:val="0"/>
        </w:rPr>
      </w:pPr>
      <w:r w:rsidRPr="001D2E49">
        <w:rPr>
          <w:noProof w:val="0"/>
          <w:snapToGrid w:val="0"/>
        </w:rPr>
        <w:t>TAIListForPagingItem ::= SEQUENCE {</w:t>
      </w:r>
    </w:p>
    <w:p w14:paraId="58FA8F2E"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F53CE5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{TAIListForPagingItem-ExtIEs} } OPTIONAL,</w:t>
      </w:r>
    </w:p>
    <w:p w14:paraId="6D1F0E3B" w14:textId="77777777" w:rsidR="009B75C3" w:rsidRPr="001D2E49" w:rsidRDefault="009B75C3" w:rsidP="009B75C3">
      <w:pPr>
        <w:pStyle w:val="PL"/>
        <w:rPr>
          <w:noProof w:val="0"/>
          <w:snapToGrid w:val="0"/>
        </w:rPr>
      </w:pPr>
      <w:r w:rsidRPr="001D2E49">
        <w:rPr>
          <w:noProof w:val="0"/>
          <w:snapToGrid w:val="0"/>
        </w:rPr>
        <w:tab/>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{TargeteNB-ID-ExtIEs} } OPTIONAL,</w:t>
      </w:r>
    </w:p>
    <w:p w14:paraId="466237D2" w14:textId="77777777" w:rsidR="009B75C3" w:rsidRPr="001D2E49" w:rsidRDefault="009B75C3" w:rsidP="009B75C3">
      <w:pPr>
        <w:pStyle w:val="PL"/>
        <w:rPr>
          <w:noProof w:val="0"/>
          <w:snapToGrid w:val="0"/>
        </w:rPr>
      </w:pPr>
      <w:r w:rsidRPr="001D2E49">
        <w:rPr>
          <w:noProof w:val="0"/>
          <w:snapToGrid w:val="0"/>
        </w:rPr>
        <w:tab/>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1D2E49" w:rsidRDefault="009B75C3" w:rsidP="00193078">
      <w:pPr>
        <w:pStyle w:val="PL"/>
        <w:rPr>
          <w:noProof w:val="0"/>
        </w:rPr>
      </w:pPr>
      <w:r w:rsidRPr="001D2E49">
        <w:rPr>
          <w:noProof w:val="0"/>
        </w:rPr>
        <w:tab/>
        <w:t>...</w:t>
      </w:r>
    </w:p>
    <w:p w14:paraId="1B8027BE" w14:textId="77777777" w:rsidR="009B75C3" w:rsidRPr="001D2E49" w:rsidRDefault="009B75C3" w:rsidP="009B75C3">
      <w:pPr>
        <w:pStyle w:val="PL"/>
        <w:rPr>
          <w:noProof w:val="0"/>
        </w:rPr>
      </w:pPr>
      <w:r w:rsidRPr="001D2E49">
        <w:rPr>
          <w:noProof w:val="0"/>
        </w:rPr>
        <w:t>}</w:t>
      </w:r>
    </w:p>
    <w:p w14:paraId="1E81630A" w14:textId="77777777" w:rsidR="009B75C3" w:rsidRPr="001D2E49" w:rsidRDefault="009B75C3" w:rsidP="009B75C3">
      <w:pPr>
        <w:pStyle w:val="PL"/>
        <w:rPr>
          <w:noProof w:val="0"/>
          <w:snapToGrid w:val="0"/>
        </w:rPr>
      </w:pPr>
    </w:p>
    <w:p w14:paraId="64C14741" w14:textId="77777777" w:rsidR="009B75C3" w:rsidRPr="001D2E49" w:rsidRDefault="009B75C3" w:rsidP="009B75C3">
      <w:pPr>
        <w:pStyle w:val="PL"/>
        <w:rPr>
          <w:noProof w:val="0"/>
          <w:snapToGrid w:val="0"/>
        </w:rPr>
      </w:pPr>
      <w:r w:rsidRPr="001D2E49">
        <w:rPr>
          <w:noProof w:val="0"/>
          <w:snapToGrid w:val="0"/>
        </w:rPr>
        <w:t>TargetNGRANNode-ToSourceNGRANNode-TransparentContainer ::= SEQUENCE {</w:t>
      </w:r>
    </w:p>
    <w:p w14:paraId="65D77389" w14:textId="77777777" w:rsidR="009B75C3" w:rsidRPr="001D2E49" w:rsidRDefault="009B75C3" w:rsidP="009B75C3">
      <w:pPr>
        <w:pStyle w:val="PL"/>
        <w:rPr>
          <w:noProof w:val="0"/>
          <w:snapToGrid w:val="0"/>
        </w:rPr>
      </w:pPr>
      <w:r w:rsidRPr="001D2E49">
        <w:rPr>
          <w:noProof w:val="0"/>
          <w:snapToGrid w:val="0"/>
        </w:rPr>
        <w:tab/>
        <w:t>rRCContainer</w:t>
      </w:r>
      <w:r w:rsidRPr="001D2E49">
        <w:rPr>
          <w:noProof w:val="0"/>
          <w:snapToGrid w:val="0"/>
        </w:rPr>
        <w:tab/>
      </w:r>
      <w:r w:rsidRPr="001D2E49">
        <w:rPr>
          <w:noProof w:val="0"/>
          <w:snapToGrid w:val="0"/>
        </w:rPr>
        <w:tab/>
        <w:t>RRCContainer,</w:t>
      </w:r>
    </w:p>
    <w:p w14:paraId="1578305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1D2E49">
        <w:rPr>
          <w:noProof w:val="0"/>
          <w:snapToGrid w:val="0"/>
        </w:rPr>
        <w:tab/>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1D2E49" w:rsidRDefault="009B75C3" w:rsidP="009B75C3">
      <w:pPr>
        <w:pStyle w:val="PL"/>
        <w:rPr>
          <w:noProof w:val="0"/>
          <w:snapToGrid w:val="0"/>
        </w:rPr>
      </w:pPr>
      <w:r w:rsidRPr="001D2E49">
        <w:rPr>
          <w:noProof w:val="0"/>
          <w:snapToGrid w:val="0"/>
        </w:rPr>
        <w:tab/>
        <w:t>...</w:t>
      </w:r>
    </w:p>
    <w:p w14:paraId="207C63B6" w14:textId="77777777" w:rsidR="005F05C7" w:rsidRDefault="009B75C3" w:rsidP="005F05C7">
      <w:pPr>
        <w:pStyle w:val="PL"/>
        <w:rPr>
          <w:noProof w:val="0"/>
          <w:snapToGrid w:val="0"/>
        </w:rPr>
      </w:pPr>
      <w:r w:rsidRPr="001D2E49">
        <w:rPr>
          <w:noProof w:val="0"/>
          <w:snapToGrid w:val="0"/>
        </w:rPr>
        <w:t>}</w:t>
      </w:r>
    </w:p>
    <w:p w14:paraId="5F0A0DD0" w14:textId="77777777" w:rsidR="005F05C7" w:rsidRDefault="005F05C7" w:rsidP="005F05C7">
      <w:pPr>
        <w:pStyle w:val="PL"/>
        <w:rPr>
          <w:noProof w:val="0"/>
          <w:snapToGrid w:val="0"/>
        </w:rPr>
      </w:pPr>
    </w:p>
    <w:p w14:paraId="1FC0D675" w14:textId="77777777" w:rsidR="005F05C7" w:rsidRPr="001D2E49" w:rsidRDefault="005F05C7" w:rsidP="005F05C7">
      <w:pPr>
        <w:pStyle w:val="PL"/>
        <w:rPr>
          <w:noProof w:val="0"/>
          <w:snapToGrid w:val="0"/>
        </w:rPr>
      </w:pPr>
      <w:r w:rsidRPr="001D2E49">
        <w:rPr>
          <w:noProof w:val="0"/>
          <w:snapToGrid w:val="0"/>
        </w:rPr>
        <w:t>TargetNGRANNode-ToSourceNGRANNode-</w:t>
      </w:r>
      <w:r>
        <w:rPr>
          <w:noProof w:val="0"/>
          <w:snapToGrid w:val="0"/>
        </w:rPr>
        <w:t>Failure</w:t>
      </w:r>
      <w:r w:rsidRPr="001D2E49">
        <w:rPr>
          <w:noProof w:val="0"/>
          <w:snapToGrid w:val="0"/>
        </w:rPr>
        <w:t>TransparentContainer ::= SEQUENCE {</w:t>
      </w:r>
    </w:p>
    <w:p w14:paraId="43EFFD94" w14:textId="77777777" w:rsidR="005F05C7" w:rsidRPr="001D2E49" w:rsidRDefault="005F05C7" w:rsidP="005F05C7">
      <w:pPr>
        <w:pStyle w:val="PL"/>
        <w:rPr>
          <w:noProof w:val="0"/>
          <w:snapToGrid w:val="0"/>
        </w:rPr>
      </w:pPr>
      <w:r w:rsidRPr="001D2E49">
        <w:rPr>
          <w:noProof w:val="0"/>
          <w:snapToGrid w:val="0"/>
        </w:rPr>
        <w:tab/>
      </w:r>
      <w:r>
        <w:rPr>
          <w:noProof w:val="0"/>
          <w:snapToGrid w:val="0"/>
        </w:rPr>
        <w:t>c</w:t>
      </w:r>
      <w:r w:rsidRPr="00F8290C">
        <w:rPr>
          <w:noProof w:val="0"/>
          <w:snapToGrid w:val="0"/>
        </w:rPr>
        <w:t>ell-CAGInformation</w:t>
      </w:r>
      <w:r w:rsidRPr="001D2E49">
        <w:rPr>
          <w:noProof w:val="0"/>
          <w:snapToGrid w:val="0"/>
        </w:rPr>
        <w:tab/>
      </w:r>
      <w:r w:rsidRPr="001D2E49">
        <w:rPr>
          <w:noProof w:val="0"/>
          <w:snapToGrid w:val="0"/>
        </w:rPr>
        <w:tab/>
      </w:r>
      <w:r w:rsidRPr="00F8290C">
        <w:rPr>
          <w:noProof w:val="0"/>
          <w:snapToGrid w:val="0"/>
        </w:rPr>
        <w:t>Cell-CAGInformation</w:t>
      </w:r>
      <w:r w:rsidR="00EC0B11">
        <w:rPr>
          <w:noProof w:val="0"/>
          <w:snapToGrid w:val="0"/>
        </w:rPr>
        <w:tab/>
      </w:r>
      <w:r w:rsidR="00EC0B11">
        <w:rPr>
          <w:noProof w:val="0"/>
          <w:snapToGrid w:val="0"/>
        </w:rPr>
        <w:tab/>
      </w:r>
      <w:r w:rsidR="00EC0B11">
        <w:rPr>
          <w:noProof w:val="0"/>
          <w:snapToGrid w:val="0"/>
        </w:rPr>
        <w:tab/>
        <w:t>OPTIONAL</w:t>
      </w:r>
      <w:r w:rsidRPr="001D2E49">
        <w:rPr>
          <w:noProof w:val="0"/>
          <w:snapToGrid w:val="0"/>
        </w:rPr>
        <w:t>,</w:t>
      </w:r>
    </w:p>
    <w:p w14:paraId="68DFDDA5" w14:textId="77777777" w:rsidR="005F05C7" w:rsidRPr="001D2E49" w:rsidRDefault="005F05C7" w:rsidP="005F05C7">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{TargetNGRANNode-ToSourceNGRANNode-</w:t>
      </w:r>
      <w:r>
        <w:rPr>
          <w:noProof w:val="0"/>
          <w:snapToGrid w:val="0"/>
        </w:rPr>
        <w:t>Failure</w:t>
      </w:r>
      <w:r w:rsidRPr="001D2E49">
        <w:rPr>
          <w:noProof w:val="0"/>
          <w:snapToGrid w:val="0"/>
        </w:rPr>
        <w:t>TransparentContainer-ExtIEs} } OPTIONAL,</w:t>
      </w:r>
    </w:p>
    <w:p w14:paraId="6F46FCB3" w14:textId="77777777" w:rsidR="005F05C7" w:rsidRPr="001D2E49" w:rsidRDefault="005F05C7" w:rsidP="005F05C7">
      <w:pPr>
        <w:pStyle w:val="PL"/>
        <w:rPr>
          <w:noProof w:val="0"/>
          <w:snapToGrid w:val="0"/>
        </w:rPr>
      </w:pPr>
      <w:r w:rsidRPr="001D2E49">
        <w:rPr>
          <w:noProof w:val="0"/>
          <w:snapToGrid w:val="0"/>
        </w:rPr>
        <w:tab/>
        <w:t>...</w:t>
      </w:r>
    </w:p>
    <w:p w14:paraId="11593F3D" w14:textId="77777777" w:rsidR="005F05C7" w:rsidRPr="001D2E49" w:rsidRDefault="005F05C7" w:rsidP="005F05C7">
      <w:pPr>
        <w:pStyle w:val="PL"/>
        <w:rPr>
          <w:noProof w:val="0"/>
          <w:snapToGrid w:val="0"/>
        </w:rPr>
      </w:pPr>
      <w:r w:rsidRPr="001D2E49">
        <w:rPr>
          <w:noProof w:val="0"/>
          <w:snapToGrid w:val="0"/>
        </w:rPr>
        <w:t>}</w:t>
      </w:r>
    </w:p>
    <w:p w14:paraId="27DBC354" w14:textId="77777777" w:rsidR="005F05C7" w:rsidRPr="001D2E49" w:rsidRDefault="005F05C7" w:rsidP="005F05C7">
      <w:pPr>
        <w:pStyle w:val="PL"/>
        <w:rPr>
          <w:noProof w:val="0"/>
          <w:snapToGrid w:val="0"/>
        </w:rPr>
      </w:pPr>
    </w:p>
    <w:p w14:paraId="34E141E3" w14:textId="77777777" w:rsidR="005F05C7" w:rsidRPr="001D2E49" w:rsidRDefault="005F05C7" w:rsidP="005F05C7">
      <w:pPr>
        <w:pStyle w:val="PL"/>
        <w:rPr>
          <w:noProof w:val="0"/>
          <w:snapToGrid w:val="0"/>
        </w:rPr>
      </w:pPr>
      <w:r w:rsidRPr="001D2E49">
        <w:rPr>
          <w:noProof w:val="0"/>
          <w:snapToGrid w:val="0"/>
        </w:rPr>
        <w:t>TargetNGRANNode-ToSourceNGRANNode-</w:t>
      </w:r>
      <w:r>
        <w:rPr>
          <w:noProof w:val="0"/>
          <w:snapToGrid w:val="0"/>
        </w:rPr>
        <w:t>Failure</w:t>
      </w:r>
      <w:r w:rsidRPr="001D2E49">
        <w:rPr>
          <w:noProof w:val="0"/>
          <w:snapToGrid w:val="0"/>
        </w:rPr>
        <w:t>TransparentContainer-ExtIEs NGAP-PROTOCOL-EXTENSION ::= {</w:t>
      </w:r>
    </w:p>
    <w:p w14:paraId="40A9692C" w14:textId="77777777" w:rsidR="005F05C7" w:rsidRPr="001D2E49" w:rsidRDefault="005F05C7" w:rsidP="005F05C7">
      <w:pPr>
        <w:pStyle w:val="PL"/>
        <w:rPr>
          <w:noProof w:val="0"/>
          <w:snapToGrid w:val="0"/>
        </w:rPr>
      </w:pPr>
      <w:r w:rsidRPr="001D2E49">
        <w:rPr>
          <w:noProof w:val="0"/>
          <w:snapToGrid w:val="0"/>
        </w:rPr>
        <w:tab/>
        <w:t>...</w:t>
      </w:r>
    </w:p>
    <w:p w14:paraId="3E34904E" w14:textId="77777777" w:rsidR="009B75C3" w:rsidRPr="001D2E49" w:rsidRDefault="005F05C7" w:rsidP="009B75C3">
      <w:pPr>
        <w:pStyle w:val="PL"/>
        <w:rPr>
          <w:noProof w:val="0"/>
          <w:snapToGrid w:val="0"/>
        </w:rPr>
      </w:pPr>
      <w:r w:rsidRPr="001D2E49">
        <w:rPr>
          <w:noProof w:val="0"/>
          <w:snapToGrid w:val="0"/>
        </w:rPr>
        <w:t>}</w:t>
      </w:r>
    </w:p>
    <w:p w14:paraId="0190D994" w14:textId="77777777" w:rsidR="009B75C3" w:rsidRPr="001D2E49" w:rsidRDefault="009B75C3" w:rsidP="009B75C3">
      <w:pPr>
        <w:pStyle w:val="PL"/>
        <w:rPr>
          <w:noProof w:val="0"/>
          <w:snapToGrid w:val="0"/>
        </w:rPr>
      </w:pPr>
    </w:p>
    <w:p w14:paraId="2CF7C30E" w14:textId="77777777" w:rsidR="009B75C3" w:rsidRPr="001D2E49" w:rsidRDefault="009B75C3" w:rsidP="009B75C3">
      <w:pPr>
        <w:pStyle w:val="PL"/>
        <w:rPr>
          <w:noProof w:val="0"/>
          <w:snapToGrid w:val="0"/>
        </w:rPr>
      </w:pPr>
      <w:r w:rsidRPr="001D2E49">
        <w:rPr>
          <w:noProof w:val="0"/>
          <w:snapToGrid w:val="0"/>
        </w:rPr>
        <w:t>TargetRANNodeID ::= SEQUENCE {</w:t>
      </w:r>
    </w:p>
    <w:p w14:paraId="3802C415"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5D29305B"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031099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{TargetRANNodeID-ExtIEs} } OPTIONAL,</w:t>
      </w:r>
    </w:p>
    <w:p w14:paraId="4449F3B2" w14:textId="77777777" w:rsidR="009B75C3" w:rsidRPr="001D2E49" w:rsidRDefault="009B75C3" w:rsidP="009B75C3">
      <w:pPr>
        <w:pStyle w:val="PL"/>
        <w:rPr>
          <w:noProof w:val="0"/>
          <w:snapToGrid w:val="0"/>
        </w:rPr>
      </w:pPr>
      <w:r w:rsidRPr="001D2E49">
        <w:rPr>
          <w:noProof w:val="0"/>
          <w:snapToGrid w:val="0"/>
        </w:rPr>
        <w:tab/>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193078" w:rsidRDefault="00193078" w:rsidP="00193078">
      <w:pPr>
        <w:pStyle w:val="PL"/>
        <w:rPr>
          <w:noProof w:val="0"/>
          <w:snapToGrid w:val="0"/>
        </w:rPr>
      </w:pPr>
      <w:r w:rsidRPr="00193078">
        <w:rPr>
          <w:noProof w:val="0"/>
          <w:snapToGrid w:val="0"/>
        </w:rPr>
        <w:tab/>
        <w:t>lAI</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LAI,</w:t>
      </w:r>
    </w:p>
    <w:p w14:paraId="2BACBCBD" w14:textId="77777777" w:rsidR="00193078" w:rsidRPr="00193078" w:rsidRDefault="00193078" w:rsidP="00193078">
      <w:pPr>
        <w:pStyle w:val="PL"/>
        <w:rPr>
          <w:noProof w:val="0"/>
          <w:snapToGrid w:val="0"/>
        </w:rPr>
      </w:pPr>
      <w:r w:rsidRPr="00193078">
        <w:rPr>
          <w:noProof w:val="0"/>
          <w:snapToGrid w:val="0"/>
        </w:rPr>
        <w:tab/>
        <w: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RNC-ID,</w:t>
      </w:r>
    </w:p>
    <w:p w14:paraId="1CD17461" w14:textId="77777777" w:rsidR="00193078" w:rsidRPr="00193078" w:rsidRDefault="00193078" w:rsidP="00193078">
      <w:pPr>
        <w:pStyle w:val="PL"/>
        <w:rPr>
          <w:noProof w:val="0"/>
          <w:snapToGrid w:val="0"/>
        </w:rPr>
      </w:pPr>
      <w:r w:rsidRPr="00193078">
        <w:rPr>
          <w:noProof w:val="0"/>
          <w:snapToGrid w:val="0"/>
        </w:rPr>
        <w:tab/>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193078" w:rsidRDefault="00193078" w:rsidP="00193078">
      <w:pPr>
        <w:pStyle w:val="PL"/>
        <w:rPr>
          <w:noProof w:val="0"/>
          <w:snapToGrid w:val="0"/>
        </w:rPr>
      </w:pPr>
      <w:r w:rsidRPr="00193078">
        <w:rPr>
          <w:noProof w:val="0"/>
          <w:snapToGrid w:val="0"/>
        </w:rPr>
        <w:tab/>
        <w:t>iE-Extensions</w:t>
      </w:r>
      <w:r w:rsidRPr="00193078">
        <w:rPr>
          <w:noProof w:val="0"/>
          <w:snapToGrid w:val="0"/>
        </w:rPr>
        <w:tab/>
      </w:r>
      <w:r w:rsidRPr="00193078">
        <w:rPr>
          <w:noProof w:val="0"/>
          <w:snapToGrid w:val="0"/>
        </w:rPr>
        <w:tab/>
        <w:t xml:space="preserve">ProtocolExtensionContainer { {TargetRNC-ID-ExtIEs} } </w:t>
      </w:r>
      <w:r w:rsidR="00042010">
        <w:rPr>
          <w:noProof w:val="0"/>
          <w:snapToGrid w:val="0"/>
        </w:rPr>
        <w:tab/>
      </w:r>
      <w:r w:rsidRPr="00193078">
        <w:rPr>
          <w:noProof w:val="0"/>
          <w:snapToGrid w:val="0"/>
        </w:rPr>
        <w:t>OPTIONAL,</w:t>
      </w:r>
    </w:p>
    <w:p w14:paraId="52A1E963" w14:textId="77777777" w:rsidR="00193078" w:rsidRPr="00193078" w:rsidRDefault="00193078" w:rsidP="00193078">
      <w:pPr>
        <w:pStyle w:val="PL"/>
        <w:rPr>
          <w:noProof w:val="0"/>
          <w:snapToGrid w:val="0"/>
        </w:rPr>
      </w:pPr>
      <w:r w:rsidRPr="00193078">
        <w:rPr>
          <w:noProof w:val="0"/>
          <w:snapToGrid w:val="0"/>
        </w:rPr>
        <w:tab/>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1577"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1577"/>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1D2E49" w:rsidRDefault="008D02FF" w:rsidP="008D02FF">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w:t>
      </w:r>
      <w:r>
        <w:rPr>
          <w:noProof w:val="0"/>
          <w:snapToGrid w:val="0"/>
        </w:rPr>
        <w:t>SCAssistanceInformation</w:t>
      </w:r>
      <w:r w:rsidRPr="001D2E49">
        <w:rPr>
          <w:noProof w:val="0"/>
          <w:snapToGrid w:val="0"/>
        </w:rPr>
        <w:t>-ExtIEs} }</w:t>
      </w:r>
      <w:r w:rsidRPr="001D2E49">
        <w:rPr>
          <w:noProof w:val="0"/>
          <w:snapToGrid w:val="0"/>
        </w:rPr>
        <w:tab/>
        <w:t>OPTIONAL,</w:t>
      </w:r>
    </w:p>
    <w:p w14:paraId="1B8A0D6C" w14:textId="77777777" w:rsidR="008D02FF" w:rsidRPr="001D2E49" w:rsidRDefault="008D02FF" w:rsidP="008D02FF">
      <w:pPr>
        <w:pStyle w:val="PL"/>
        <w:rPr>
          <w:noProof w:val="0"/>
          <w:snapToGrid w:val="0"/>
        </w:rPr>
      </w:pPr>
      <w:r w:rsidRPr="001D2E49">
        <w:rPr>
          <w:noProof w:val="0"/>
          <w:snapToGrid w:val="0"/>
        </w:rPr>
        <w:tab/>
        <w:t>...</w:t>
      </w:r>
    </w:p>
    <w:p w14:paraId="1A31B21E" w14:textId="77777777" w:rsidR="008D02FF" w:rsidRPr="001D2E49" w:rsidRDefault="008D02FF" w:rsidP="008D02FF">
      <w:pPr>
        <w:pStyle w:val="PL"/>
        <w:rPr>
          <w:noProof w:val="0"/>
          <w:snapToGrid w:val="0"/>
        </w:rPr>
      </w:pPr>
      <w:r w:rsidRPr="001D2E49">
        <w:rPr>
          <w:noProof w:val="0"/>
          <w:snapToGrid w:val="0"/>
        </w:rPr>
        <w:t>}</w:t>
      </w:r>
    </w:p>
    <w:p w14:paraId="7F8AE01E" w14:textId="77777777" w:rsidR="008D02FF" w:rsidRPr="001D2E49" w:rsidRDefault="008D02FF" w:rsidP="008D02FF">
      <w:pPr>
        <w:pStyle w:val="PL"/>
        <w:rPr>
          <w:noProof w:val="0"/>
          <w:snapToGrid w:val="0"/>
        </w:rPr>
      </w:pPr>
    </w:p>
    <w:p w14:paraId="0DC4DA15"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-ExtIEs NGAP-PROTOCOL-EXTENSION ::= {</w:t>
      </w:r>
    </w:p>
    <w:p w14:paraId="53EF22C8" w14:textId="77777777" w:rsidR="008D02FF" w:rsidRPr="001D2E49" w:rsidRDefault="008D02FF" w:rsidP="008D02FF">
      <w:pPr>
        <w:pStyle w:val="PL"/>
        <w:rPr>
          <w:noProof w:val="0"/>
          <w:snapToGrid w:val="0"/>
        </w:rPr>
      </w:pPr>
      <w:r w:rsidRPr="001D2E49">
        <w:rPr>
          <w:noProof w:val="0"/>
          <w:snapToGrid w:val="0"/>
        </w:rPr>
        <w:tab/>
        <w:t>...</w:t>
      </w:r>
    </w:p>
    <w:p w14:paraId="1816339E" w14:textId="77777777" w:rsidR="008D02FF" w:rsidRPr="001D2E49" w:rsidRDefault="008D02FF" w:rsidP="008D02FF">
      <w:pPr>
        <w:pStyle w:val="PL"/>
        <w:rPr>
          <w:noProof w:val="0"/>
          <w:snapToGrid w:val="0"/>
        </w:rPr>
      </w:pPr>
      <w:r w:rsidRPr="001D2E49">
        <w:rPr>
          <w:noProof w:val="0"/>
          <w:snapToGrid w:val="0"/>
        </w:rPr>
        <w:t>}</w:t>
      </w:r>
    </w:p>
    <w:p w14:paraId="26C6E986" w14:textId="77777777" w:rsidR="008D02FF" w:rsidRPr="001D2E49" w:rsidRDefault="008D02FF" w:rsidP="008D02FF">
      <w:pPr>
        <w:pStyle w:val="PL"/>
        <w:rPr>
          <w:noProof w:val="0"/>
          <w:snapToGrid w:val="0"/>
        </w:rPr>
      </w:pPr>
    </w:p>
    <w:p w14:paraId="37F98B34" w14:textId="77777777" w:rsidR="008D02FF" w:rsidRPr="001D2E49" w:rsidRDefault="008D02FF" w:rsidP="008D02FF">
      <w:pPr>
        <w:pStyle w:val="PL"/>
        <w:rPr>
          <w:noProof w:val="0"/>
          <w:snapToGrid w:val="0"/>
        </w:rPr>
      </w:pPr>
      <w:r w:rsidRPr="001D2E49">
        <w:rPr>
          <w:noProof w:val="0"/>
          <w:snapToGrid w:val="0"/>
        </w:rPr>
        <w:t>T</w:t>
      </w:r>
      <w:r>
        <w:rPr>
          <w:noProof w:val="0"/>
          <w:snapToGrid w:val="0"/>
        </w:rPr>
        <w:t>SCTrafficCharacteristics</w:t>
      </w:r>
      <w:r w:rsidRPr="001D2E49">
        <w:rPr>
          <w:noProof w:val="0"/>
          <w:snapToGrid w:val="0"/>
        </w:rPr>
        <w:t xml:space="preserve"> ::= SEQUENCE {</w:t>
      </w:r>
    </w:p>
    <w:p w14:paraId="7B5E1557" w14:textId="77777777" w:rsidR="008D02FF" w:rsidRPr="001D2E49" w:rsidRDefault="008D02FF" w:rsidP="008D02FF">
      <w:pPr>
        <w:pStyle w:val="PL"/>
        <w:rPr>
          <w:noProof w:val="0"/>
          <w:snapToGrid w:val="0"/>
        </w:rPr>
      </w:pPr>
      <w:r w:rsidRPr="001D2E49">
        <w:rPr>
          <w:noProof w:val="0"/>
          <w:snapToGrid w:val="0"/>
        </w:rPr>
        <w:tab/>
      </w:r>
      <w:r>
        <w:rPr>
          <w:noProof w:val="0"/>
          <w:snapToGrid w:val="0"/>
        </w:rPr>
        <w:t>tSCAssistanceInformationDL</w:t>
      </w:r>
      <w:r w:rsidRPr="001D2E49">
        <w:rPr>
          <w:noProof w:val="0"/>
          <w:snapToGrid w:val="0"/>
        </w:rPr>
        <w:tab/>
      </w:r>
      <w:r w:rsidRPr="001D2E49">
        <w:rPr>
          <w:noProof w:val="0"/>
          <w:snapToGrid w:val="0"/>
        </w:rPr>
        <w:tab/>
      </w:r>
      <w:r>
        <w:rPr>
          <w:noProof w:val="0"/>
          <w:snapToGrid w:val="0"/>
        </w:rPr>
        <w:t>TSCAssistanceInformation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365A76F" w14:textId="77777777" w:rsidR="008D02FF" w:rsidRPr="001D2E49" w:rsidRDefault="008D02FF" w:rsidP="008D02FF">
      <w:pPr>
        <w:pStyle w:val="PL"/>
        <w:rPr>
          <w:noProof w:val="0"/>
          <w:snapToGrid w:val="0"/>
        </w:rPr>
      </w:pPr>
      <w:r w:rsidRPr="001D2E49">
        <w:rPr>
          <w:noProof w:val="0"/>
          <w:snapToGrid w:val="0"/>
        </w:rPr>
        <w:tab/>
      </w:r>
      <w:r>
        <w:rPr>
          <w:noProof w:val="0"/>
          <w:snapToGrid w:val="0"/>
        </w:rPr>
        <w:t>tSCAssistanceInformationUL</w:t>
      </w:r>
      <w:r w:rsidRPr="001D2E49">
        <w:rPr>
          <w:noProof w:val="0"/>
          <w:snapToGrid w:val="0"/>
        </w:rPr>
        <w:tab/>
      </w:r>
      <w:r w:rsidRPr="001D2E49">
        <w:rPr>
          <w:noProof w:val="0"/>
          <w:snapToGrid w:val="0"/>
        </w:rPr>
        <w:tab/>
      </w:r>
      <w:r>
        <w:rPr>
          <w:noProof w:val="0"/>
          <w:snapToGrid w:val="0"/>
        </w:rPr>
        <w:t>TSCAssistanceInformation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DD53ED7" w14:textId="77777777" w:rsidR="008D02FF" w:rsidRPr="001D2E49" w:rsidRDefault="008D02FF" w:rsidP="008D02FF">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w:t>
      </w:r>
      <w:r>
        <w:rPr>
          <w:noProof w:val="0"/>
          <w:snapToGrid w:val="0"/>
        </w:rPr>
        <w:t>SCTrafficCharacteristics</w:t>
      </w:r>
      <w:r w:rsidRPr="001D2E49">
        <w:rPr>
          <w:noProof w:val="0"/>
          <w:snapToGrid w:val="0"/>
        </w:rPr>
        <w:t>-ExtIEs} }</w:t>
      </w:r>
      <w:r w:rsidRPr="001D2E49">
        <w:rPr>
          <w:noProof w:val="0"/>
          <w:snapToGrid w:val="0"/>
        </w:rPr>
        <w:tab/>
        <w:t>OPTIONAL,</w:t>
      </w:r>
    </w:p>
    <w:p w14:paraId="08D89F11" w14:textId="77777777" w:rsidR="008D02FF" w:rsidRPr="001D2E49" w:rsidRDefault="008D02FF" w:rsidP="008D02FF">
      <w:pPr>
        <w:pStyle w:val="PL"/>
        <w:rPr>
          <w:noProof w:val="0"/>
          <w:snapToGrid w:val="0"/>
        </w:rPr>
      </w:pPr>
      <w:r w:rsidRPr="001D2E49">
        <w:rPr>
          <w:noProof w:val="0"/>
          <w:snapToGrid w:val="0"/>
        </w:rPr>
        <w:tab/>
        <w:t>...</w:t>
      </w:r>
    </w:p>
    <w:p w14:paraId="795B044C" w14:textId="77777777" w:rsidR="008D02FF" w:rsidRPr="001D2E49" w:rsidRDefault="008D02FF" w:rsidP="008D02FF">
      <w:pPr>
        <w:pStyle w:val="PL"/>
        <w:rPr>
          <w:noProof w:val="0"/>
          <w:snapToGrid w:val="0"/>
        </w:rPr>
      </w:pPr>
      <w:r w:rsidRPr="001D2E49">
        <w:rPr>
          <w:noProof w:val="0"/>
          <w:snapToGrid w:val="0"/>
        </w:rPr>
        <w:t>}</w:t>
      </w:r>
    </w:p>
    <w:p w14:paraId="33C0CF7F" w14:textId="77777777" w:rsidR="008D02FF" w:rsidRPr="001D2E49" w:rsidRDefault="008D02FF" w:rsidP="008D02FF">
      <w:pPr>
        <w:pStyle w:val="PL"/>
        <w:rPr>
          <w:noProof w:val="0"/>
          <w:snapToGrid w:val="0"/>
        </w:rPr>
      </w:pPr>
    </w:p>
    <w:p w14:paraId="06E50698" w14:textId="77777777" w:rsidR="008D02FF" w:rsidRPr="001D2E49" w:rsidRDefault="008D02FF" w:rsidP="008D02FF">
      <w:pPr>
        <w:pStyle w:val="PL"/>
        <w:rPr>
          <w:noProof w:val="0"/>
          <w:snapToGrid w:val="0"/>
        </w:rPr>
      </w:pPr>
      <w:r w:rsidRPr="001D2E49">
        <w:rPr>
          <w:noProof w:val="0"/>
          <w:snapToGrid w:val="0"/>
        </w:rPr>
        <w:t>T</w:t>
      </w:r>
      <w:r>
        <w:rPr>
          <w:noProof w:val="0"/>
          <w:snapToGrid w:val="0"/>
        </w:rPr>
        <w:t>SCTrafficCharacteristics</w:t>
      </w:r>
      <w:r w:rsidRPr="001D2E49">
        <w:rPr>
          <w:noProof w:val="0"/>
          <w:snapToGrid w:val="0"/>
        </w:rPr>
        <w:t>-ExtIEs NGAP-PROTOCOL-EXTENSION ::= {</w:t>
      </w:r>
    </w:p>
    <w:p w14:paraId="1B3AA553" w14:textId="77777777" w:rsidR="008D02FF" w:rsidRPr="001D2E49" w:rsidRDefault="008D02FF" w:rsidP="008D02FF">
      <w:pPr>
        <w:pStyle w:val="PL"/>
        <w:rPr>
          <w:noProof w:val="0"/>
          <w:snapToGrid w:val="0"/>
        </w:rPr>
      </w:pPr>
      <w:r w:rsidRPr="001D2E49">
        <w:rPr>
          <w:noProof w:val="0"/>
          <w:snapToGrid w:val="0"/>
        </w:rPr>
        <w:tab/>
        <w:t>...</w:t>
      </w:r>
    </w:p>
    <w:p w14:paraId="33E52C28" w14:textId="77777777" w:rsidR="008D02FF" w:rsidRPr="001D2E49" w:rsidRDefault="008D02FF" w:rsidP="008D02FF">
      <w:pPr>
        <w:pStyle w:val="PL"/>
        <w:rPr>
          <w:noProof w:val="0"/>
          <w:snapToGrid w:val="0"/>
        </w:rPr>
      </w:pPr>
      <w:r w:rsidRPr="001D2E49">
        <w:rPr>
          <w:noProof w:val="0"/>
          <w:snapToGrid w:val="0"/>
        </w:rPr>
        <w:t>}</w:t>
      </w:r>
    </w:p>
    <w:p w14:paraId="79DBCD8C" w14:textId="77777777" w:rsidR="008D02FF" w:rsidRPr="001D2E49" w:rsidRDefault="008D02FF" w:rsidP="008D02FF">
      <w:pPr>
        <w:pStyle w:val="PL"/>
        <w:rPr>
          <w:noProof w:val="0"/>
          <w:snapToGrid w:val="0"/>
        </w:rPr>
      </w:pPr>
    </w:p>
    <w:p w14:paraId="00697DF5" w14:textId="77777777" w:rsidR="009B75C3" w:rsidRPr="001D2E49" w:rsidRDefault="009B75C3" w:rsidP="009B75C3">
      <w:pPr>
        <w:pStyle w:val="PL"/>
        <w:outlineLvl w:val="3"/>
        <w:rPr>
          <w:noProof w:val="0"/>
          <w:snapToGrid w:val="0"/>
        </w:rPr>
      </w:pPr>
      <w:r w:rsidRPr="001D2E49">
        <w:rPr>
          <w:noProof w:val="0"/>
          <w:snapToGrid w:val="0"/>
        </w:rPr>
        <w:t>-- U</w:t>
      </w:r>
    </w:p>
    <w:p w14:paraId="6A11CA7C" w14:textId="77777777" w:rsidR="009B75C3" w:rsidRPr="001D2E49" w:rsidRDefault="009B75C3" w:rsidP="009B75C3">
      <w:pPr>
        <w:pStyle w:val="PL"/>
        <w:rPr>
          <w:noProof w:val="0"/>
          <w:snapToGrid w:val="0"/>
        </w:rPr>
      </w:pPr>
    </w:p>
    <w:p w14:paraId="4791F6E0" w14:textId="77777777" w:rsidR="009B75C3" w:rsidRPr="001D2E49" w:rsidRDefault="009B75C3" w:rsidP="009B75C3">
      <w:pPr>
        <w:pStyle w:val="PL"/>
        <w:rPr>
          <w:noProof w:val="0"/>
          <w:snapToGrid w:val="0"/>
        </w:rPr>
      </w:pPr>
      <w:r w:rsidRPr="001D2E49">
        <w:rPr>
          <w:noProof w:val="0"/>
          <w:snapToGrid w:val="0"/>
        </w:rPr>
        <w:t>UEAggregateMaximumBitRate ::= SEQUENCE {</w:t>
      </w:r>
    </w:p>
    <w:p w14:paraId="45B8D2F4" w14:textId="77777777" w:rsidR="009B75C3" w:rsidRPr="001D2E49" w:rsidRDefault="009B75C3" w:rsidP="009B75C3">
      <w:pPr>
        <w:pStyle w:val="PL"/>
        <w:rPr>
          <w:noProof w:val="0"/>
          <w:snapToGrid w:val="0"/>
        </w:rPr>
      </w:pPr>
      <w:r w:rsidRPr="001D2E49">
        <w:rPr>
          <w:noProof w:val="0"/>
          <w:snapToGrid w:val="0"/>
        </w:rPr>
        <w:tab/>
        <w:t>uEAggregateMaximumBitRateDL</w:t>
      </w:r>
      <w:r w:rsidRPr="001D2E49">
        <w:rPr>
          <w:noProof w:val="0"/>
          <w:snapToGrid w:val="0"/>
        </w:rPr>
        <w:tab/>
      </w:r>
      <w:r w:rsidRPr="001D2E49">
        <w:rPr>
          <w:noProof w:val="0"/>
          <w:snapToGrid w:val="0"/>
        </w:rPr>
        <w:tab/>
        <w:t>BitRate,</w:t>
      </w:r>
    </w:p>
    <w:p w14:paraId="5E81C3D7" w14:textId="77777777" w:rsidR="009B75C3" w:rsidRPr="001D2E49" w:rsidRDefault="009B75C3" w:rsidP="009B75C3">
      <w:pPr>
        <w:pStyle w:val="PL"/>
        <w:rPr>
          <w:noProof w:val="0"/>
          <w:snapToGrid w:val="0"/>
        </w:rPr>
      </w:pPr>
      <w:r w:rsidRPr="001D2E49">
        <w:rPr>
          <w:noProof w:val="0"/>
          <w:snapToGrid w:val="0"/>
        </w:rPr>
        <w:tab/>
        <w:t>uEAggregateMaximumBitRateUL</w:t>
      </w:r>
      <w:r w:rsidRPr="001D2E49">
        <w:rPr>
          <w:noProof w:val="0"/>
          <w:snapToGrid w:val="0"/>
        </w:rPr>
        <w:tab/>
      </w:r>
      <w:r w:rsidRPr="001D2E49">
        <w:rPr>
          <w:noProof w:val="0"/>
          <w:snapToGrid w:val="0"/>
        </w:rPr>
        <w:tab/>
        <w:t>BitRate,</w:t>
      </w:r>
    </w:p>
    <w:p w14:paraId="3342E9D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{UEAggregateMaximumBitRate-ExtIEs} } OPTIONAL,</w:t>
      </w:r>
    </w:p>
    <w:p w14:paraId="2911DC09" w14:textId="77777777" w:rsidR="009B75C3" w:rsidRPr="001D2E49" w:rsidRDefault="009B75C3" w:rsidP="009B75C3">
      <w:pPr>
        <w:pStyle w:val="PL"/>
        <w:rPr>
          <w:noProof w:val="0"/>
          <w:snapToGrid w:val="0"/>
        </w:rPr>
      </w:pPr>
      <w:r w:rsidRPr="001D2E49">
        <w:rPr>
          <w:noProof w:val="0"/>
          <w:snapToGrid w:val="0"/>
        </w:rPr>
        <w:tab/>
        <w:t>...</w:t>
      </w:r>
    </w:p>
    <w:p w14:paraId="2D331392" w14:textId="77777777" w:rsidR="009B75C3" w:rsidRPr="001D2E49" w:rsidRDefault="009B75C3" w:rsidP="009B75C3">
      <w:pPr>
        <w:pStyle w:val="PL"/>
        <w:rPr>
          <w:noProof w:val="0"/>
          <w:snapToGrid w:val="0"/>
        </w:rPr>
      </w:pPr>
      <w:r w:rsidRPr="001D2E49">
        <w:rPr>
          <w:noProof w:val="0"/>
          <w:snapToGrid w:val="0"/>
        </w:rPr>
        <w:t>}</w:t>
      </w:r>
    </w:p>
    <w:p w14:paraId="1B829AC3" w14:textId="77777777" w:rsidR="009B75C3" w:rsidRPr="001D2E49" w:rsidRDefault="009B75C3" w:rsidP="009B75C3">
      <w:pPr>
        <w:pStyle w:val="PL"/>
        <w:rPr>
          <w:noProof w:val="0"/>
          <w:snapToGrid w:val="0"/>
        </w:rPr>
      </w:pPr>
    </w:p>
    <w:p w14:paraId="7C77F2B1" w14:textId="77777777" w:rsidR="009B75C3" w:rsidRPr="001D2E49" w:rsidRDefault="009B75C3" w:rsidP="009B75C3">
      <w:pPr>
        <w:pStyle w:val="PL"/>
        <w:rPr>
          <w:noProof w:val="0"/>
          <w:snapToGrid w:val="0"/>
        </w:rPr>
      </w:pPr>
      <w:r w:rsidRPr="001D2E49">
        <w:rPr>
          <w:noProof w:val="0"/>
          <w:snapToGrid w:val="0"/>
        </w:rPr>
        <w:t>UEAggregateMaximumBitRate-ExtIEs NGAP-PROTOCOL-EXTENSION ::= {</w:t>
      </w:r>
    </w:p>
    <w:p w14:paraId="20A677EC" w14:textId="77777777" w:rsidR="009B75C3" w:rsidRPr="001D2E49" w:rsidRDefault="009B75C3" w:rsidP="009B75C3">
      <w:pPr>
        <w:pStyle w:val="PL"/>
        <w:rPr>
          <w:noProof w:val="0"/>
          <w:snapToGrid w:val="0"/>
        </w:rPr>
      </w:pPr>
      <w:r w:rsidRPr="001D2E49">
        <w:rPr>
          <w:noProof w:val="0"/>
          <w:snapToGrid w:val="0"/>
        </w:rPr>
        <w:tab/>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1578"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1578"/>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1579" w:name="_Hlk519497363"/>
      <w:r w:rsidRPr="001D2E49">
        <w:rPr>
          <w:noProof w:val="0"/>
        </w:rPr>
        <w:tab/>
        <w:t>choice-Extensions</w:t>
      </w:r>
      <w:r w:rsidRPr="001D2E49">
        <w:rPr>
          <w:noProof w:val="0"/>
        </w:rPr>
        <w:tab/>
      </w:r>
      <w:r w:rsidRPr="001D2E49">
        <w:rPr>
          <w:noProof w:val="0"/>
        </w:rPr>
        <w:tab/>
        <w:t>ProtocolIE-SingleContainer { {UEIdentityIndexValue-ExtIEs} }</w:t>
      </w:r>
    </w:p>
    <w:bookmarkEnd w:id="11579"/>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1580"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1580"/>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{UE-NGAP-ID-pair-ExtIEs} } OPTIONAL,</w:t>
      </w:r>
    </w:p>
    <w:p w14:paraId="338C23BD" w14:textId="77777777" w:rsidR="009B75C3" w:rsidRPr="001D2E49" w:rsidRDefault="009B75C3" w:rsidP="009B75C3">
      <w:pPr>
        <w:pStyle w:val="PL"/>
        <w:rPr>
          <w:noProof w:val="0"/>
          <w:snapToGrid w:val="0"/>
        </w:rPr>
      </w:pPr>
      <w:r w:rsidRPr="001D2E49">
        <w:rPr>
          <w:noProof w:val="0"/>
          <w:snapToGrid w:val="0"/>
        </w:rPr>
        <w:tab/>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{UERadioCapabilityForPaging-ExtIEs} }</w:t>
      </w:r>
      <w:r w:rsidRPr="001D2E49">
        <w:rPr>
          <w:noProof w:val="0"/>
          <w:snapToGrid w:val="0"/>
        </w:rPr>
        <w:tab/>
        <w:t>OPTIONAL,</w:t>
      </w:r>
    </w:p>
    <w:p w14:paraId="730307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4BEF4A" w14:textId="77777777" w:rsidR="009B75C3" w:rsidRPr="001D2E49" w:rsidRDefault="009B75C3" w:rsidP="009B75C3">
      <w:pPr>
        <w:pStyle w:val="PL"/>
        <w:spacing w:line="0" w:lineRule="atLeast"/>
        <w:rPr>
          <w:noProof w:val="0"/>
          <w:snapToGrid w:val="0"/>
        </w:rPr>
      </w:pPr>
      <w:r w:rsidRPr="001D2E49">
        <w:rPr>
          <w:noProof w:val="0"/>
          <w:snapToGrid w:val="0"/>
        </w:rPr>
        <w:t>}</w:t>
      </w:r>
    </w:p>
    <w:p w14:paraId="3A27D4CE" w14:textId="77777777" w:rsidR="009B75C3" w:rsidRPr="001D2E49" w:rsidRDefault="009B75C3" w:rsidP="009B75C3">
      <w:pPr>
        <w:pStyle w:val="PL"/>
        <w:rPr>
          <w:noProof w:val="0"/>
        </w:rPr>
      </w:pPr>
    </w:p>
    <w:p w14:paraId="251BC465" w14:textId="77777777" w:rsidR="009B75C3" w:rsidRPr="001D2E49" w:rsidRDefault="009B75C3" w:rsidP="009B75C3">
      <w:pPr>
        <w:pStyle w:val="PL"/>
        <w:rPr>
          <w:noProof w:val="0"/>
          <w:snapToGrid w:val="0"/>
        </w:rPr>
      </w:pPr>
      <w:r w:rsidRPr="001D2E49">
        <w:rPr>
          <w:noProof w:val="0"/>
          <w:snapToGrid w:val="0"/>
        </w:rPr>
        <w:t>UERadioCapabilityForPaging-ExtIEs NGAP-PROTOCOL-EXTENSION ::= {</w:t>
      </w:r>
    </w:p>
    <w:p w14:paraId="354A1D33" w14:textId="77777777" w:rsidR="00BB5720" w:rsidRDefault="00BB5720" w:rsidP="00BB5720">
      <w:pPr>
        <w:pStyle w:val="PL"/>
        <w:rPr>
          <w:noProof w:val="0"/>
          <w:snapToGrid w:val="0"/>
        </w:rPr>
      </w:pPr>
      <w:r w:rsidRPr="001D2E49">
        <w:rPr>
          <w:noProof w:val="0"/>
          <w:snapToGrid w:val="0"/>
        </w:rPr>
        <w:tab/>
        <w:t>{ ID id-UERadioCapabilityForPaging</w:t>
      </w:r>
      <w:r>
        <w:rPr>
          <w:noProof w:val="0"/>
          <w:snapToGrid w:val="0"/>
        </w:rPr>
        <w:t>OfNB-IoT</w:t>
      </w:r>
      <w:r>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EXTENSION UERadioCapabilityForPaging</w:t>
      </w:r>
      <w:r>
        <w:rPr>
          <w:noProof w:val="0"/>
          <w:snapToGrid w:val="0"/>
        </w:rPr>
        <w:t>OfNB-IoT</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Pr>
          <w:snapToGrid w:val="0"/>
        </w:rPr>
        <w:t>,</w:t>
      </w:r>
    </w:p>
    <w:p w14:paraId="774F0471" w14:textId="77777777" w:rsidR="009B75C3" w:rsidRPr="001D2E49" w:rsidRDefault="009B75C3" w:rsidP="009B75C3">
      <w:pPr>
        <w:pStyle w:val="PL"/>
        <w:rPr>
          <w:noProof w:val="0"/>
          <w:snapToGrid w:val="0"/>
        </w:rPr>
      </w:pPr>
      <w:r w:rsidRPr="001D2E49">
        <w:rPr>
          <w:noProof w:val="0"/>
          <w:snapToGrid w:val="0"/>
        </w:rPr>
        <w:tab/>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B662B9" w:rsidRDefault="00A47EB7" w:rsidP="00A47EB7">
      <w:pPr>
        <w:pStyle w:val="PL"/>
        <w:rPr>
          <w:snapToGrid w:val="0"/>
          <w:lang w:eastAsia="zh-CN"/>
        </w:rPr>
      </w:pPr>
      <w:r w:rsidRPr="00B662B9">
        <w:rPr>
          <w:snapToGrid w:val="0"/>
          <w:lang w:eastAsia="zh-CN"/>
        </w:rPr>
        <w:tab/>
        <w:t>iE-Extensions</w:t>
      </w:r>
      <w:r w:rsidRPr="00B662B9">
        <w:rPr>
          <w:snapToGrid w:val="0"/>
          <w:lang w:eastAsia="zh-CN"/>
        </w:rPr>
        <w:tab/>
      </w:r>
      <w:r w:rsidRPr="00B662B9">
        <w:rPr>
          <w:snapToGrid w:val="0"/>
          <w:lang w:eastAsia="zh-CN"/>
        </w:rPr>
        <w:tab/>
      </w:r>
      <w:r w:rsidRPr="00B662B9">
        <w:rPr>
          <w:snapToGrid w:val="0"/>
          <w:lang w:eastAsia="zh-CN"/>
        </w:rPr>
        <w:tab/>
        <w:t>ProtocolExtensionContainer { { UL-CP-SecurityInformation-ExtIEs} }</w:t>
      </w:r>
      <w:r w:rsidRPr="00B662B9">
        <w:rPr>
          <w:snapToGrid w:val="0"/>
          <w:lang w:eastAsia="zh-CN"/>
        </w:rPr>
        <w:tab/>
        <w:t>OPTIONAL,</w:t>
      </w:r>
    </w:p>
    <w:p w14:paraId="63A58DEB" w14:textId="77777777" w:rsidR="00A47EB7" w:rsidRPr="00B662B9" w:rsidRDefault="00A47EB7" w:rsidP="00A47EB7">
      <w:pPr>
        <w:pStyle w:val="PL"/>
        <w:rPr>
          <w:snapToGrid w:val="0"/>
          <w:lang w:eastAsia="zh-CN"/>
        </w:rPr>
      </w:pPr>
      <w:r w:rsidRPr="00B662B9">
        <w:rPr>
          <w:snapToGrid w:val="0"/>
          <w:lang w:eastAsia="zh-CN"/>
        </w:rPr>
        <w:tab/>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rFonts w:hint="eastAsia"/>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1D2E49" w:rsidRDefault="009B75C3" w:rsidP="009B75C3">
      <w:pPr>
        <w:pStyle w:val="PL"/>
        <w:rPr>
          <w:noProof w:val="0"/>
        </w:rPr>
      </w:pPr>
      <w:r w:rsidRPr="001D2E49">
        <w:rPr>
          <w:noProof w:val="0"/>
        </w:rPr>
        <w:tab/>
        <w:t>...</w:t>
      </w:r>
    </w:p>
    <w:p w14:paraId="351DAF7C" w14:textId="77777777" w:rsidR="009B75C3" w:rsidRPr="001D2E49" w:rsidRDefault="009B75C3" w:rsidP="009B75C3">
      <w:pPr>
        <w:pStyle w:val="PL"/>
        <w:rPr>
          <w:noProof w:val="0"/>
        </w:rPr>
      </w:pPr>
      <w:r w:rsidRPr="001D2E49">
        <w:rPr>
          <w:noProof w:val="0"/>
        </w:rPr>
        <w:t>}</w:t>
      </w:r>
    </w:p>
    <w:p w14:paraId="4EE1F72C" w14:textId="77777777" w:rsidR="009B75C3" w:rsidRPr="001D2E49" w:rsidRDefault="009B75C3" w:rsidP="009B75C3">
      <w:pPr>
        <w:pStyle w:val="PL"/>
        <w:rPr>
          <w:noProof w:val="0"/>
          <w:snapToGrid w:val="0"/>
        </w:rPr>
      </w:pPr>
    </w:p>
    <w:p w14:paraId="4DD425A1" w14:textId="77777777" w:rsidR="009B75C3" w:rsidRPr="001D2E49" w:rsidRDefault="009B75C3" w:rsidP="009B75C3">
      <w:pPr>
        <w:pStyle w:val="PL"/>
        <w:rPr>
          <w:noProof w:val="0"/>
          <w:snapToGrid w:val="0"/>
        </w:rPr>
      </w:pPr>
      <w:r w:rsidRPr="001D2E49">
        <w:rPr>
          <w:noProof w:val="0"/>
          <w:snapToGrid w:val="0"/>
        </w:rPr>
        <w:t>UserLocationInformationEUTRA ::= SEQUENCE {</w:t>
      </w:r>
    </w:p>
    <w:p w14:paraId="5EB478BD"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C88D00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37A1E042" w14:textId="77777777" w:rsidR="009B75C3" w:rsidRPr="001D2E49" w:rsidRDefault="009B75C3" w:rsidP="009B75C3">
      <w:pPr>
        <w:pStyle w:val="PL"/>
        <w:rPr>
          <w:noProof w:val="0"/>
          <w:snapToGrid w:val="0"/>
        </w:rPr>
      </w:pPr>
      <w:r w:rsidRPr="001D2E49">
        <w:rPr>
          <w:noProof w:val="0"/>
          <w:snapToGrid w:val="0"/>
        </w:rPr>
        <w:tab/>
        <w:t>timeStamp</w:t>
      </w:r>
      <w:r w:rsidRPr="001D2E49">
        <w:rPr>
          <w:noProof w:val="0"/>
          <w:snapToGrid w:val="0"/>
        </w:rPr>
        <w:tab/>
      </w:r>
      <w:r w:rsidRPr="001D2E49">
        <w:rPr>
          <w:noProof w:val="0"/>
          <w:snapToGrid w:val="0"/>
        </w:rPr>
        <w:tab/>
      </w:r>
      <w:r w:rsidRPr="001D2E49">
        <w:rPr>
          <w:noProof w:val="0"/>
          <w:snapToGrid w:val="0"/>
        </w:rPr>
        <w:tab/>
        <w: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508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{UserLocationInformationEUTRA-ExtIEs} }</w:t>
      </w:r>
      <w:r w:rsidRPr="001D2E49">
        <w:rPr>
          <w:noProof w:val="0"/>
          <w:snapToGrid w:val="0"/>
        </w:rPr>
        <w:tab/>
        <w:t>OPTIONAL,</w:t>
      </w:r>
    </w:p>
    <w:p w14:paraId="1FC55154" w14:textId="77777777" w:rsidR="009B75C3" w:rsidRPr="001D2E49" w:rsidRDefault="009B75C3" w:rsidP="009B75C3">
      <w:pPr>
        <w:pStyle w:val="PL"/>
        <w:rPr>
          <w:noProof w:val="0"/>
          <w:snapToGrid w:val="0"/>
        </w:rPr>
      </w:pPr>
      <w:r w:rsidRPr="001D2E49">
        <w:rPr>
          <w:noProof w:val="0"/>
          <w:snapToGrid w:val="0"/>
        </w:rPr>
        <w:tab/>
        <w:t>...</w:t>
      </w:r>
    </w:p>
    <w:p w14:paraId="6FCDCA05" w14:textId="77777777" w:rsidR="009B75C3" w:rsidRPr="001D2E49" w:rsidRDefault="009B75C3" w:rsidP="009B75C3">
      <w:pPr>
        <w:pStyle w:val="PL"/>
        <w:rPr>
          <w:noProof w:val="0"/>
          <w:snapToGrid w:val="0"/>
        </w:rPr>
      </w:pPr>
      <w:r w:rsidRPr="001D2E49">
        <w:rPr>
          <w:noProof w:val="0"/>
          <w:snapToGrid w:val="0"/>
        </w:rPr>
        <w:t>}</w:t>
      </w:r>
    </w:p>
    <w:p w14:paraId="44CC1F19" w14:textId="77777777" w:rsidR="009B75C3" w:rsidRPr="001D2E49" w:rsidRDefault="009B75C3" w:rsidP="009B75C3">
      <w:pPr>
        <w:pStyle w:val="PL"/>
        <w:rPr>
          <w:noProof w:val="0"/>
          <w:snapToGrid w:val="0"/>
        </w:rPr>
      </w:pPr>
    </w:p>
    <w:p w14:paraId="65D1D088" w14:textId="77777777" w:rsidR="009B75C3" w:rsidRPr="001D2E49" w:rsidRDefault="009B75C3" w:rsidP="009B75C3">
      <w:pPr>
        <w:pStyle w:val="PL"/>
        <w:rPr>
          <w:noProof w:val="0"/>
          <w:snapToGrid w:val="0"/>
        </w:rPr>
      </w:pPr>
      <w:r w:rsidRPr="001D2E49">
        <w:rPr>
          <w:noProof w:val="0"/>
          <w:snapToGrid w:val="0"/>
        </w:rPr>
        <w:t>UserLocationInformationEUTRA-ExtIEs NGAP-PROTOCOL-EXTENSION ::= {</w:t>
      </w:r>
    </w:p>
    <w:p w14:paraId="3D39D210" w14:textId="77777777" w:rsidR="00EF1EB1" w:rsidRPr="001D2E49" w:rsidRDefault="00EF1EB1" w:rsidP="009B75C3">
      <w:pPr>
        <w:pStyle w:val="PL"/>
        <w:rPr>
          <w:noProof w:val="0"/>
          <w:snapToGrid w:val="0"/>
        </w:rPr>
      </w:pPr>
      <w:r w:rsidRPr="001D2E49">
        <w:rPr>
          <w:noProof w:val="0"/>
          <w:snapToGrid w:val="0"/>
        </w:rPr>
        <w:tab/>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p>
    <w:p w14:paraId="6E3C95CA" w14:textId="77777777" w:rsidR="009B75C3" w:rsidRPr="001D2E49" w:rsidRDefault="009B75C3" w:rsidP="009B75C3">
      <w:pPr>
        <w:pStyle w:val="PL"/>
        <w:rPr>
          <w:noProof w:val="0"/>
          <w:snapToGrid w:val="0"/>
        </w:rPr>
      </w:pPr>
      <w:r w:rsidRPr="001D2E49">
        <w:rPr>
          <w:noProof w:val="0"/>
          <w:snapToGrid w:val="0"/>
        </w:rPr>
        <w:tab/>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{UserLocationInformationN3IWF-ExtIEs} }</w:t>
      </w:r>
      <w:r w:rsidRPr="001D2E49">
        <w:rPr>
          <w:noProof w:val="0"/>
          <w:snapToGrid w:val="0"/>
        </w:rPr>
        <w:tab/>
        <w:t>OPTIONAL,</w:t>
      </w:r>
    </w:p>
    <w:p w14:paraId="25CD6EA6" w14:textId="77777777" w:rsidR="009B75C3" w:rsidRPr="001D2E49" w:rsidRDefault="009B75C3" w:rsidP="009B75C3">
      <w:pPr>
        <w:pStyle w:val="PL"/>
        <w:rPr>
          <w:noProof w:val="0"/>
          <w:snapToGrid w:val="0"/>
        </w:rPr>
      </w:pPr>
      <w:r w:rsidRPr="001D2E49">
        <w:rPr>
          <w:noProof w:val="0"/>
          <w:snapToGrid w:val="0"/>
        </w:rPr>
        <w:tab/>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1D2E49" w:rsidRDefault="00E72B4D" w:rsidP="00E72B4D">
      <w:pPr>
        <w:pStyle w:val="PL"/>
        <w:rPr>
          <w:noProof w:val="0"/>
        </w:rPr>
      </w:pPr>
      <w:r>
        <w:rPr>
          <w:noProof w:val="0"/>
        </w:rPr>
        <w:tab/>
      </w:r>
      <w:r w:rsidR="00260958" w:rsidRPr="001D2E49">
        <w:rPr>
          <w:noProof w:val="0"/>
        </w:rPr>
        <w:t>...</w:t>
      </w:r>
    </w:p>
    <w:p w14:paraId="003E49CD" w14:textId="77777777" w:rsidR="00260958" w:rsidRDefault="00260958" w:rsidP="00260958">
      <w:pPr>
        <w:pStyle w:val="PL"/>
        <w:rPr>
          <w:noProof w:val="0"/>
          <w:snapToGrid w:val="0"/>
        </w:rPr>
      </w:pPr>
      <w:r w:rsidRPr="001D2E49">
        <w:rPr>
          <w:noProof w:val="0"/>
        </w:rPr>
        <w:t>}</w:t>
      </w:r>
    </w:p>
    <w:p w14:paraId="70A1FDC2" w14:textId="77777777" w:rsidR="009B75C3" w:rsidRPr="001D2E49" w:rsidRDefault="009B75C3" w:rsidP="009B75C3">
      <w:pPr>
        <w:pStyle w:val="PL"/>
        <w:rPr>
          <w:noProof w:val="0"/>
          <w:snapToGrid w:val="0"/>
        </w:rPr>
      </w:pPr>
    </w:p>
    <w:p w14:paraId="1190F5D7" w14:textId="77777777" w:rsidR="009B75C3" w:rsidRPr="001D2E49" w:rsidRDefault="009B75C3" w:rsidP="009B75C3">
      <w:pPr>
        <w:pStyle w:val="PL"/>
        <w:rPr>
          <w:noProof w:val="0"/>
          <w:snapToGrid w:val="0"/>
        </w:rPr>
      </w:pPr>
      <w:r w:rsidRPr="001D2E49">
        <w:rPr>
          <w:noProof w:val="0"/>
          <w:snapToGrid w:val="0"/>
        </w:rPr>
        <w:t>UserLocationInformationNR ::= SEQUENCE {</w:t>
      </w:r>
    </w:p>
    <w:p w14:paraId="0133EC6F"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002220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CE17B15" w14:textId="77777777" w:rsidR="009B75C3" w:rsidRPr="001D2E49" w:rsidRDefault="009B75C3" w:rsidP="009B75C3">
      <w:pPr>
        <w:pStyle w:val="PL"/>
        <w:rPr>
          <w:noProof w:val="0"/>
          <w:snapToGrid w:val="0"/>
        </w:rPr>
      </w:pPr>
      <w:r w:rsidRPr="001D2E49">
        <w:rPr>
          <w:noProof w:val="0"/>
          <w:snapToGrid w:val="0"/>
        </w:rPr>
        <w:tab/>
        <w:t>timeStamp</w:t>
      </w:r>
      <w:r w:rsidRPr="001D2E49">
        <w:rPr>
          <w:noProof w:val="0"/>
          <w:snapToGrid w:val="0"/>
        </w:rPr>
        <w:tab/>
      </w:r>
      <w:r w:rsidRPr="001D2E49">
        <w:rPr>
          <w:noProof w:val="0"/>
          <w:snapToGrid w:val="0"/>
        </w:rPr>
        <w:tab/>
      </w:r>
      <w:r w:rsidRPr="001D2E49">
        <w:rPr>
          <w:noProof w:val="0"/>
          <w:snapToGrid w:val="0"/>
        </w:rPr>
        <w:tab/>
        <w: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13BAD9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{UserLocationInformationNR-ExtIEs} }</w:t>
      </w:r>
      <w:r w:rsidRPr="001D2E49">
        <w:rPr>
          <w:noProof w:val="0"/>
          <w:snapToGrid w:val="0"/>
        </w:rPr>
        <w:tab/>
        <w:t>OPTIONAL,</w:t>
      </w:r>
    </w:p>
    <w:p w14:paraId="497E84D1" w14:textId="77777777" w:rsidR="009B75C3" w:rsidRPr="001D2E49" w:rsidRDefault="009B75C3" w:rsidP="009B75C3">
      <w:pPr>
        <w:pStyle w:val="PL"/>
        <w:rPr>
          <w:noProof w:val="0"/>
          <w:snapToGrid w:val="0"/>
        </w:rPr>
      </w:pPr>
      <w:r w:rsidRPr="001D2E49">
        <w:rPr>
          <w:noProof w:val="0"/>
          <w:snapToGrid w:val="0"/>
        </w:rPr>
        <w:tab/>
        <w:t>...</w:t>
      </w:r>
    </w:p>
    <w:p w14:paraId="15BA2A68" w14:textId="77777777" w:rsidR="009B75C3" w:rsidRPr="001D2E49" w:rsidRDefault="009B75C3" w:rsidP="009B75C3">
      <w:pPr>
        <w:pStyle w:val="PL"/>
        <w:rPr>
          <w:noProof w:val="0"/>
          <w:snapToGrid w:val="0"/>
        </w:rPr>
      </w:pPr>
      <w:r w:rsidRPr="001D2E49">
        <w:rPr>
          <w:noProof w:val="0"/>
          <w:snapToGrid w:val="0"/>
        </w:rPr>
        <w:t>}</w:t>
      </w:r>
    </w:p>
    <w:p w14:paraId="21F9A183" w14:textId="77777777" w:rsidR="009B75C3" w:rsidRPr="001D2E49" w:rsidRDefault="009B75C3" w:rsidP="009B75C3">
      <w:pPr>
        <w:pStyle w:val="PL"/>
        <w:rPr>
          <w:noProof w:val="0"/>
          <w:snapToGrid w:val="0"/>
        </w:rPr>
      </w:pPr>
    </w:p>
    <w:p w14:paraId="00B5EE3E" w14:textId="77777777" w:rsidR="009B75C3" w:rsidRPr="001D2E49" w:rsidRDefault="009B75C3" w:rsidP="009B75C3">
      <w:pPr>
        <w:pStyle w:val="PL"/>
        <w:rPr>
          <w:noProof w:val="0"/>
          <w:snapToGrid w:val="0"/>
        </w:rPr>
      </w:pPr>
      <w:r w:rsidRPr="001D2E49">
        <w:rPr>
          <w:noProof w:val="0"/>
          <w:snapToGrid w:val="0"/>
        </w:rPr>
        <w:t>UserLocationInformationNR-ExtIEs NGAP-PROTOCOL-EXTENSION ::= {</w:t>
      </w:r>
    </w:p>
    <w:p w14:paraId="5E817738" w14:textId="77777777" w:rsidR="005F05C7" w:rsidRPr="00B11F6B" w:rsidRDefault="00EF1EB1" w:rsidP="005F05C7">
      <w:pPr>
        <w:pStyle w:val="PL"/>
        <w:rPr>
          <w:noProof w:val="0"/>
          <w:snapToGrid w:val="0"/>
        </w:rPr>
      </w:pPr>
      <w:r w:rsidRPr="001D2E49">
        <w:rPr>
          <w:noProof w:val="0"/>
          <w:snapToGrid w:val="0"/>
        </w:rPr>
        <w:tab/>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{UserPlaneSecurityInformation-ExtIEs} }</w:t>
      </w:r>
      <w:r w:rsidRPr="001D2E49">
        <w:rPr>
          <w:noProof w:val="0"/>
          <w:snapToGrid w:val="0"/>
        </w:rPr>
        <w:tab/>
        <w:t>OPTIONAL,</w:t>
      </w:r>
    </w:p>
    <w:p w14:paraId="15216199" w14:textId="77777777" w:rsidR="009B75C3" w:rsidRPr="001D2E49" w:rsidRDefault="009B75C3" w:rsidP="009B75C3">
      <w:pPr>
        <w:pStyle w:val="PL"/>
        <w:rPr>
          <w:noProof w:val="0"/>
          <w:snapToGrid w:val="0"/>
        </w:rPr>
      </w:pPr>
      <w:r w:rsidRPr="001D2E49">
        <w:rPr>
          <w:noProof w:val="0"/>
          <w:snapToGrid w:val="0"/>
        </w:rPr>
        <w:tab/>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F32326" w:rsidRDefault="003D4294" w:rsidP="003D4294">
      <w:pPr>
        <w:pStyle w:val="PL"/>
        <w:rPr>
          <w:noProof w:val="0"/>
          <w:snapToGrid w:val="0"/>
        </w:rPr>
      </w:pPr>
      <w:r>
        <w:rPr>
          <w:noProof w:val="0"/>
          <w:snapToGrid w:val="0"/>
          <w:lang w:eastAsia="zh-CN"/>
        </w:rPr>
        <w:t>WUS-Assistance-Information</w:t>
      </w:r>
      <w:r w:rsidRPr="00F32326">
        <w:rPr>
          <w:noProof w:val="0"/>
          <w:snapToGrid w:val="0"/>
        </w:rPr>
        <w:t xml:space="preserve">  ::= SEQUENCE {</w:t>
      </w:r>
    </w:p>
    <w:p w14:paraId="28F22559" w14:textId="77777777" w:rsidR="003D4294" w:rsidRPr="004059DB" w:rsidRDefault="003D4294" w:rsidP="003D4294">
      <w:pPr>
        <w:pStyle w:val="PL"/>
        <w:rPr>
          <w:noProof w:val="0"/>
          <w:snapToGrid w:val="0"/>
          <w:lang w:val="fr-FR"/>
        </w:rPr>
      </w:pPr>
      <w:r w:rsidRPr="00F32326">
        <w:rPr>
          <w:noProof w:val="0"/>
          <w:snapToGrid w:val="0"/>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4059DB" w:rsidRDefault="003D4294" w:rsidP="003D4294">
      <w:pPr>
        <w:pStyle w:val="PL"/>
        <w:rPr>
          <w:noProof w:val="0"/>
          <w:snapToGrid w:val="0"/>
          <w:lang w:val="fr-FR"/>
        </w:rPr>
      </w:pPr>
      <w:r w:rsidRPr="004059DB">
        <w:rPr>
          <w:noProof w:val="0"/>
          <w:snapToGrid w:val="0"/>
          <w:lang w:val="fr-FR"/>
        </w:rPr>
        <w:tab/>
        <w:t>...</w:t>
      </w:r>
    </w:p>
    <w:p w14:paraId="1ECE1646" w14:textId="77777777" w:rsidR="003D4294" w:rsidRPr="004059DB" w:rsidRDefault="003D4294" w:rsidP="003D4294">
      <w:pPr>
        <w:pStyle w:val="PL"/>
        <w:rPr>
          <w:noProof w:val="0"/>
          <w:snapToGrid w:val="0"/>
          <w:lang w:val="fr-FR"/>
        </w:rPr>
      </w:pPr>
      <w:r w:rsidRPr="004059DB">
        <w:rPr>
          <w:noProof w:val="0"/>
          <w:snapToGrid w:val="0"/>
          <w:lang w:val="fr-FR"/>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{XnExtTLA-Item-ExtIEs} } </w:t>
      </w:r>
      <w:r w:rsidR="00042010">
        <w:rPr>
          <w:noProof w:val="0"/>
          <w:snapToGrid w:val="0"/>
        </w:rPr>
        <w:tab/>
      </w:r>
      <w:r w:rsidRPr="001D2E49">
        <w:rPr>
          <w:noProof w:val="0"/>
          <w:snapToGrid w:val="0"/>
        </w:rPr>
        <w:t>OPTIONAL,</w:t>
      </w:r>
    </w:p>
    <w:p w14:paraId="04F07AE0" w14:textId="77777777" w:rsidR="009B75C3" w:rsidRPr="001D2E49" w:rsidRDefault="009B75C3" w:rsidP="009B75C3">
      <w:pPr>
        <w:pStyle w:val="PL"/>
        <w:rPr>
          <w:noProof w:val="0"/>
          <w:snapToGrid w:val="0"/>
        </w:rPr>
      </w:pPr>
      <w:r w:rsidRPr="001D2E49">
        <w:rPr>
          <w:noProof w:val="0"/>
          <w:snapToGrid w:val="0"/>
        </w:rPr>
        <w:tab/>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{XnTNLConfigurationInfo-ExtIEs} }</w:t>
      </w:r>
      <w:r w:rsidRPr="001D2E49">
        <w:rPr>
          <w:noProof w:val="0"/>
          <w:snapToGrid w:val="0"/>
        </w:rPr>
        <w:tab/>
        <w:t>OPTIONAL,</w:t>
      </w:r>
    </w:p>
    <w:p w14:paraId="6F111776" w14:textId="77777777" w:rsidR="009B75C3" w:rsidRPr="001D2E49" w:rsidRDefault="009B75C3" w:rsidP="009B75C3">
      <w:pPr>
        <w:pStyle w:val="PL"/>
        <w:rPr>
          <w:noProof w:val="0"/>
          <w:snapToGrid w:val="0"/>
        </w:rPr>
      </w:pPr>
      <w:r w:rsidRPr="001D2E49">
        <w:rPr>
          <w:noProof w:val="0"/>
          <w:snapToGrid w:val="0"/>
        </w:rPr>
        <w:tab/>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1581" w:name="_Toc20955357"/>
      <w:bookmarkStart w:id="11582" w:name="_Toc29503810"/>
      <w:bookmarkStart w:id="11583" w:name="_Toc29504394"/>
      <w:bookmarkStart w:id="11584" w:name="_Toc29504978"/>
      <w:bookmarkStart w:id="11585" w:name="_Toc36553431"/>
      <w:bookmarkStart w:id="11586" w:name="_Toc36555158"/>
      <w:bookmarkStart w:id="11587" w:name="_Toc45652557"/>
      <w:bookmarkStart w:id="11588" w:name="_Toc45658989"/>
      <w:bookmarkStart w:id="11589" w:name="_Toc45720809"/>
      <w:bookmarkStart w:id="11590" w:name="_Toc45798689"/>
      <w:bookmarkStart w:id="11591" w:name="_Toc45898078"/>
      <w:bookmarkStart w:id="11592" w:name="_Toc51746285"/>
      <w:bookmarkStart w:id="11593" w:name="_Toc64446550"/>
      <w:bookmarkStart w:id="11594" w:name="_Toc73982420"/>
      <w:bookmarkStart w:id="11595" w:name="_Toc88652510"/>
      <w:bookmarkStart w:id="11596" w:name="_Toc97891554"/>
      <w:bookmarkStart w:id="11597" w:name="_Toc106109574"/>
      <w:r w:rsidRPr="001D2E49">
        <w:t>9.4.6</w:t>
      </w:r>
      <w:r w:rsidRPr="001D2E49">
        <w:tab/>
        <w:t>Common Definitions</w:t>
      </w:r>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1598" w:name="_Toc20955358"/>
      <w:bookmarkStart w:id="11599" w:name="_Toc29503811"/>
      <w:bookmarkStart w:id="11600" w:name="_Toc29504395"/>
      <w:bookmarkStart w:id="11601" w:name="_Toc29504979"/>
      <w:bookmarkStart w:id="11602" w:name="_Toc36553432"/>
      <w:bookmarkStart w:id="11603" w:name="_Toc36555159"/>
      <w:bookmarkStart w:id="11604" w:name="_Toc45652558"/>
      <w:bookmarkStart w:id="11605" w:name="_Toc45658990"/>
      <w:bookmarkStart w:id="11606" w:name="_Toc45720810"/>
      <w:bookmarkStart w:id="11607" w:name="_Toc45798690"/>
      <w:bookmarkStart w:id="11608" w:name="_Toc45898079"/>
      <w:bookmarkStart w:id="11609" w:name="_Toc51746286"/>
      <w:bookmarkStart w:id="11610" w:name="_Toc64446551"/>
      <w:bookmarkStart w:id="11611" w:name="_Toc73982421"/>
      <w:bookmarkStart w:id="11612" w:name="_Toc88652511"/>
      <w:bookmarkStart w:id="11613" w:name="_Toc97891555"/>
      <w:bookmarkStart w:id="11614" w:name="_Toc106109575"/>
      <w:r w:rsidRPr="001D2E49">
        <w:t>9.4.7</w:t>
      </w:r>
      <w:r w:rsidRPr="001D2E49">
        <w:tab/>
        <w:t>Constant Definitions</w:t>
      </w:r>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1615" w:name="_Hlk44941722"/>
      <w:r w:rsidRPr="00240CAD">
        <w:rPr>
          <w:noProof w:val="0"/>
          <w:snapToGrid w:val="0"/>
        </w:rPr>
        <w:t>id-</w:t>
      </w:r>
      <w:r>
        <w:rPr>
          <w:noProof w:val="0"/>
          <w:snapToGrid w:val="0"/>
        </w:rPr>
        <w:t>AMF</w:t>
      </w:r>
      <w:r w:rsidRPr="00240CAD">
        <w:rPr>
          <w:noProof w:val="0"/>
          <w:snapToGrid w:val="0"/>
        </w:rPr>
        <w:t>CPRelocationIndication</w:t>
      </w:r>
      <w:bookmarkEnd w:id="11615"/>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1616" w:name="_Hlk44941731"/>
      <w:r>
        <w:rPr>
          <w:noProof w:val="0"/>
          <w:snapToGrid w:val="0"/>
        </w:rPr>
        <w:t>id-ConnectionEstablishmentIndication</w:t>
      </w:r>
      <w:bookmarkEnd w:id="11616"/>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1D2E49" w:rsidRDefault="009B75C3" w:rsidP="009B75C3">
      <w:pPr>
        <w:pStyle w:val="PL"/>
        <w:rPr>
          <w:noProof w:val="0"/>
          <w:snapToGrid w:val="0"/>
        </w:rPr>
      </w:pPr>
      <w:r w:rsidRPr="001D2E49">
        <w:rPr>
          <w:noProof w:val="0"/>
          <w:snapToGrid w:val="0"/>
        </w:rPr>
        <w:tab/>
        <w:t>id-EUTRA-CGI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25</w:t>
      </w:r>
    </w:p>
    <w:p w14:paraId="2F0558DF" w14:textId="77777777" w:rsidR="009B75C3" w:rsidRPr="001D2E49" w:rsidRDefault="009B75C3" w:rsidP="009B75C3">
      <w:pPr>
        <w:pStyle w:val="PL"/>
        <w:rPr>
          <w:noProof w:val="0"/>
          <w:snapToGrid w:val="0"/>
        </w:rPr>
      </w:pPr>
      <w:r w:rsidRPr="001D2E49">
        <w:rPr>
          <w:noProof w:val="0"/>
          <w:snapToGrid w:val="0"/>
        </w:rPr>
        <w:tab/>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1D2E49" w:rsidRDefault="009B75C3" w:rsidP="009B75C3">
      <w:pPr>
        <w:pStyle w:val="PL"/>
        <w:rPr>
          <w:noProof w:val="0"/>
          <w:snapToGrid w:val="0"/>
        </w:rPr>
      </w:pPr>
      <w:r w:rsidRPr="001D2E49">
        <w:rPr>
          <w:noProof w:val="0"/>
          <w:snapToGrid w:val="0"/>
        </w:rPr>
        <w:tab/>
        <w:t>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38</w:t>
      </w:r>
    </w:p>
    <w:p w14:paraId="025B8F45" w14:textId="77777777" w:rsidR="009B75C3" w:rsidRPr="001D2E49" w:rsidRDefault="009B75C3" w:rsidP="009B75C3">
      <w:pPr>
        <w:pStyle w:val="PL"/>
        <w:rPr>
          <w:noProof w:val="0"/>
          <w:snapToGrid w:val="0"/>
        </w:rPr>
      </w:pPr>
      <w:r w:rsidRPr="001D2E49">
        <w:rPr>
          <w:noProof w:val="0"/>
          <w:snapToGrid w:val="0"/>
        </w:rPr>
        <w:tab/>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46</w:t>
      </w:r>
    </w:p>
    <w:p w14:paraId="20C19057" w14:textId="77777777" w:rsidR="009B75C3" w:rsidRPr="001D2E49" w:rsidRDefault="009B75C3" w:rsidP="009B75C3">
      <w:pPr>
        <w:pStyle w:val="PL"/>
        <w:rPr>
          <w:noProof w:val="0"/>
          <w:snapToGrid w:val="0"/>
        </w:rPr>
      </w:pPr>
      <w:r w:rsidRPr="001D2E49">
        <w:rPr>
          <w:noProof w:val="0"/>
          <w:snapToGrid w:val="0"/>
        </w:rPr>
        <w:tab/>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1D2E49" w:rsidRDefault="009B75C3" w:rsidP="009B75C3">
      <w:pPr>
        <w:pStyle w:val="PL"/>
        <w:rPr>
          <w:noProof w:val="0"/>
          <w:snapToGrid w:val="0"/>
        </w:rPr>
      </w:pPr>
      <w:r w:rsidRPr="001D2E49">
        <w:rPr>
          <w:noProof w:val="0"/>
          <w:snapToGrid w:val="0"/>
        </w:rPr>
        <w:tab/>
        <w:t>id-UEContextRequest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112</w:t>
      </w:r>
    </w:p>
    <w:p w14:paraId="0928E358" w14:textId="77777777" w:rsidR="009B75C3" w:rsidRPr="001D2E49" w:rsidRDefault="009B75C3" w:rsidP="009B75C3">
      <w:pPr>
        <w:pStyle w:val="PL"/>
        <w:rPr>
          <w:noProof w:val="0"/>
          <w:snapToGrid w:val="0"/>
        </w:rPr>
      </w:pPr>
      <w:r w:rsidRPr="001D2E49">
        <w:rPr>
          <w:noProof w:val="0"/>
          <w:snapToGrid w:val="0"/>
        </w:rPr>
        <w:tab/>
        <w:t>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114</w:t>
      </w:r>
    </w:p>
    <w:p w14:paraId="00A66FA7" w14:textId="77777777" w:rsidR="009B75C3" w:rsidRPr="001D2E49" w:rsidRDefault="009B75C3" w:rsidP="009B75C3">
      <w:pPr>
        <w:pStyle w:val="PL"/>
        <w:rPr>
          <w:noProof w:val="0"/>
          <w:snapToGrid w:val="0"/>
        </w:rPr>
      </w:pPr>
      <w:r w:rsidRPr="001D2E49">
        <w:rPr>
          <w:noProof w:val="0"/>
          <w:snapToGrid w:val="0"/>
        </w:rPr>
        <w:tab/>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1D2E49" w:rsidRDefault="009B75C3" w:rsidP="009B75C3">
      <w:pPr>
        <w:pStyle w:val="PL"/>
        <w:rPr>
          <w:noProof w:val="0"/>
          <w:snapToGrid w:val="0"/>
        </w:rPr>
      </w:pPr>
      <w:r w:rsidRPr="001D2E49">
        <w:rPr>
          <w:noProof w:val="0"/>
          <w:snapToGrid w:val="0"/>
        </w:rPr>
        <w:tab/>
        <w:t>id-ENDC-SONConfigurationTransferDL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157</w:t>
      </w:r>
    </w:p>
    <w:p w14:paraId="1B00A335" w14:textId="77777777" w:rsidR="009B75C3" w:rsidRPr="001D2E49" w:rsidRDefault="009B75C3" w:rsidP="009B75C3">
      <w:pPr>
        <w:pStyle w:val="PL"/>
        <w:rPr>
          <w:noProof w:val="0"/>
          <w:snapToGrid w:val="0"/>
        </w:rPr>
      </w:pPr>
      <w:r w:rsidRPr="001D2E49">
        <w:rPr>
          <w:noProof w:val="0"/>
          <w:snapToGrid w:val="0"/>
        </w:rPr>
        <w:tab/>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B66DA4" w:rsidRDefault="00B66DA4" w:rsidP="00B66DA4">
      <w:pPr>
        <w:pStyle w:val="PL"/>
        <w:rPr>
          <w:noProof w:val="0"/>
          <w:snapToGrid w:val="0"/>
        </w:rPr>
      </w:pPr>
      <w:r w:rsidRPr="00B66DA4">
        <w:rPr>
          <w:noProof w:val="0"/>
          <w:snapToGrid w:val="0"/>
        </w:rPr>
        <w:tab/>
        <w:t>id-RAT-Information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 xml:space="preserve">ProtocolIE-ID ::= </w:t>
      </w:r>
      <w:r>
        <w:rPr>
          <w:noProof w:val="0"/>
          <w:snapToGrid w:val="0"/>
        </w:rPr>
        <w:t>179</w:t>
      </w:r>
    </w:p>
    <w:p w14:paraId="5D585A09" w14:textId="77777777" w:rsidR="00B66DA4" w:rsidRDefault="00B66DA4" w:rsidP="00B66DA4">
      <w:pPr>
        <w:pStyle w:val="PL"/>
        <w:rPr>
          <w:noProof w:val="0"/>
          <w:snapToGrid w:val="0"/>
        </w:rPr>
      </w:pPr>
      <w:r w:rsidRPr="00B66DA4">
        <w:rPr>
          <w:noProof w:val="0"/>
          <w:snapToGrid w:val="0"/>
        </w:rPr>
        <w:tab/>
        <w:t>id-ExtendedRATRestrictionInformation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 xml:space="preserve">ProtocolIE-ID ::= </w:t>
      </w:r>
      <w:r>
        <w:rPr>
          <w:noProof w:val="0"/>
          <w:snapToGrid w:val="0"/>
        </w:rPr>
        <w:t>180</w:t>
      </w:r>
    </w:p>
    <w:p w14:paraId="2182F479" w14:textId="77777777" w:rsidR="006F5CB3" w:rsidRDefault="006F5CB3" w:rsidP="00B66DA4">
      <w:pPr>
        <w:pStyle w:val="PL"/>
        <w:rPr>
          <w:noProof w:val="0"/>
          <w:snapToGrid w:val="0"/>
        </w:rPr>
      </w:pPr>
      <w:r>
        <w:rPr>
          <w:noProof w:val="0"/>
          <w:snapToGrid w:val="0"/>
        </w:rPr>
        <w:tab/>
        <w:t>id-QosMonitoringRequest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181</w:t>
      </w:r>
    </w:p>
    <w:p w14:paraId="37E97A55" w14:textId="77777777" w:rsidR="001444B4" w:rsidRPr="001D2E49" w:rsidRDefault="001444B4" w:rsidP="00B66DA4">
      <w:pPr>
        <w:pStyle w:val="PL"/>
        <w:rPr>
          <w:noProof w:val="0"/>
          <w:snapToGrid w:val="0"/>
        </w:rPr>
      </w:pPr>
      <w:r>
        <w:rPr>
          <w:rFonts w:eastAsia="Calibri Light"/>
          <w:snapToGrid w:val="0"/>
          <w:lang w:eastAsia="zh-CN"/>
        </w:rPr>
        <w:tab/>
      </w:r>
      <w:r w:rsidRPr="00AA5DA2">
        <w:rPr>
          <w:rFonts w:eastAsia="Calibri Light"/>
          <w:snapToGrid w:val="0"/>
          <w:lang w:eastAsia="zh-CN"/>
        </w:rPr>
        <w:t>id-SgNB-UE-X2AP-ID</w:t>
      </w:r>
      <w:r w:rsidRPr="00AA5DA2">
        <w:rPr>
          <w:rFonts w:eastAsia="Calibri Light"/>
          <w:snapToGrid w:val="0"/>
          <w:lang w:eastAsia="zh-CN"/>
        </w:rPr>
        <w:tab/>
      </w:r>
      <w:r w:rsidRPr="00AA5DA2">
        <w:rPr>
          <w:rFonts w:eastAsia="Calibri Light"/>
          <w:snapToGrid w:val="0"/>
          <w:lang w:eastAsia="zh-CN"/>
        </w:rPr>
        <w:tab/>
      </w:r>
      <w:r w:rsidRPr="00AA5DA2">
        <w:rPr>
          <w:rFonts w:eastAsia="Calibri Light"/>
          <w:snapToGrid w:val="0"/>
          <w:lang w:eastAsia="zh-CN"/>
        </w:rPr>
        <w:tab/>
      </w:r>
      <w:r w:rsidRPr="00AA5DA2">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Pr>
          <w:rFonts w:eastAsia="Calibri Light"/>
          <w:snapToGrid w:val="0"/>
          <w:lang w:eastAsia="zh-CN"/>
        </w:rPr>
        <w:tab/>
      </w:r>
      <w:r w:rsidRPr="00AA5DA2">
        <w:rPr>
          <w:rFonts w:eastAsia="Calibri Light"/>
          <w:snapToGrid w:val="0"/>
          <w:lang w:eastAsia="zh-CN"/>
        </w:rPr>
        <w:t xml:space="preserve">ProtocolIE-ID ::= </w:t>
      </w:r>
      <w:r>
        <w:rPr>
          <w:rFonts w:eastAsia="Calibri Light"/>
          <w:snapToGrid w:val="0"/>
          <w:lang w:eastAsia="zh-CN"/>
        </w:rPr>
        <w:t>182</w:t>
      </w:r>
    </w:p>
    <w:p w14:paraId="1306E77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83</w:t>
      </w:r>
    </w:p>
    <w:p w14:paraId="0AE9CEB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CE382F" w:rsidRDefault="003D4294" w:rsidP="003D4294">
      <w:pPr>
        <w:pStyle w:val="PL"/>
        <w:rPr>
          <w:noProof w:val="0"/>
          <w:lang w:val="fr-FR"/>
        </w:rPr>
      </w:pPr>
      <w:r>
        <w:rPr>
          <w:rFonts w:eastAsia="SimSun"/>
          <w:noProof w:val="0"/>
          <w:snapToGrid w:val="0"/>
          <w:lang w:eastAsia="zh-CN"/>
        </w:rPr>
        <w:tab/>
      </w:r>
      <w:r w:rsidRPr="00CE382F">
        <w:rPr>
          <w:rFonts w:eastAsia="SimSun"/>
          <w:noProof w:val="0"/>
          <w:snapToGrid w:val="0"/>
          <w:lang w:val="fr-FR" w:eastAsia="zh-CN"/>
        </w:rPr>
        <w:t>id-PagingAssisDataforCEcapabUE</w:t>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snapToGrid w:val="0"/>
          <w:lang w:val="fr-FR"/>
        </w:rPr>
        <w:tab/>
      </w:r>
      <w:r w:rsidRPr="00CE382F">
        <w:rPr>
          <w:noProof w:val="0"/>
          <w:lang w:val="fr-FR"/>
        </w:rPr>
        <w:t xml:space="preserve">ProtocolIE-ID ::= </w:t>
      </w:r>
      <w:r>
        <w:rPr>
          <w:noProof w:val="0"/>
          <w:lang w:val="fr-FR"/>
        </w:rPr>
        <w:t>207</w:t>
      </w:r>
    </w:p>
    <w:p w14:paraId="3723040B" w14:textId="77777777" w:rsidR="003D4294" w:rsidRDefault="003D4294" w:rsidP="003D4294">
      <w:pPr>
        <w:pStyle w:val="PL"/>
        <w:rPr>
          <w:noProof w:val="0"/>
          <w:snapToGrid w:val="0"/>
          <w:lang w:val="fr-FR"/>
        </w:rPr>
      </w:pPr>
      <w:r w:rsidRPr="00CE382F">
        <w:rPr>
          <w:noProof w:val="0"/>
          <w:lang w:val="fr-FR"/>
        </w:rPr>
        <w:tab/>
      </w:r>
      <w:r w:rsidRPr="004059DB">
        <w:rPr>
          <w:noProof w:val="0"/>
          <w:snapToGrid w:val="0"/>
          <w:lang w:val="fr-FR"/>
        </w:rPr>
        <w:t>id-</w:t>
      </w:r>
      <w:r w:rsidRPr="004059DB">
        <w:rPr>
          <w:noProof w:val="0"/>
          <w:snapToGrid w:val="0"/>
          <w:lang w:val="fr-FR" w:eastAsia="zh-CN"/>
        </w:rPr>
        <w:t>WUS-Assistance-Information</w:t>
      </w:r>
      <w:r w:rsidRPr="004059DB">
        <w:rPr>
          <w:noProof w:val="0"/>
          <w:snapToGrid w:val="0"/>
          <w:lang w:val="fr-FR" w:eastAsia="zh-CN"/>
        </w:rPr>
        <w:tab/>
      </w:r>
      <w:r w:rsidRPr="004059DB">
        <w:rPr>
          <w:noProof w:val="0"/>
          <w:snapToGrid w:val="0"/>
          <w:lang w:val="fr-FR"/>
        </w:rPr>
        <w:tab/>
      </w:r>
      <w:r w:rsidRPr="004059DB">
        <w:rPr>
          <w:noProof w:val="0"/>
          <w:snapToGrid w:val="0"/>
          <w:lang w:val="fr-FR"/>
        </w:rPr>
        <w:tab/>
      </w:r>
      <w:r w:rsidRPr="004059DB">
        <w:rPr>
          <w:noProof w:val="0"/>
          <w:snapToGrid w:val="0"/>
          <w:lang w:val="fr-FR"/>
        </w:rPr>
        <w:tab/>
      </w:r>
      <w:r w:rsidRPr="004059DB">
        <w:rPr>
          <w:noProof w:val="0"/>
          <w:snapToGrid w:val="0"/>
          <w:lang w:val="fr-FR"/>
        </w:rPr>
        <w:tab/>
      </w:r>
      <w:r w:rsidRPr="004059DB">
        <w:rPr>
          <w:noProof w:val="0"/>
          <w:snapToGrid w:val="0"/>
          <w:lang w:val="fr-FR"/>
        </w:rPr>
        <w:tab/>
      </w:r>
      <w:r w:rsidRPr="004059DB">
        <w:rPr>
          <w:noProof w:val="0"/>
          <w:snapToGrid w:val="0"/>
          <w:lang w:val="fr-FR"/>
        </w:rPr>
        <w:tab/>
        <w:t xml:space="preserve">ProtocolIE-ID ::= </w:t>
      </w:r>
      <w:r>
        <w:rPr>
          <w:noProof w:val="0"/>
          <w:snapToGrid w:val="0"/>
          <w:lang w:val="fr-FR"/>
        </w:rPr>
        <w:t>208</w:t>
      </w:r>
    </w:p>
    <w:p w14:paraId="555EEAD8" w14:textId="77777777" w:rsidR="003D4294" w:rsidRPr="00760E17" w:rsidRDefault="003D4294" w:rsidP="003D4294">
      <w:pPr>
        <w:pStyle w:val="PL"/>
        <w:rPr>
          <w:noProof w:val="0"/>
          <w:snapToGrid w:val="0"/>
        </w:rPr>
      </w:pPr>
      <w:r>
        <w:rPr>
          <w:noProof w:val="0"/>
          <w:snapToGrid w:val="0"/>
          <w:lang w:val="fr-FR"/>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77777777"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00042010">
        <w:rPr>
          <w:rFonts w:eastAsia="SimSun"/>
          <w:snapToGrid w:val="0"/>
        </w:rPr>
        <w:tab/>
      </w:r>
      <w:r w:rsidRPr="00204497">
        <w:rPr>
          <w:rFonts w:eastAsia="SimSun"/>
          <w:snapToGrid w:val="0"/>
        </w:rPr>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1617"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1617"/>
    <w:p w14:paraId="212B3867" w14:textId="77777777"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Pr>
          <w:rFonts w:eastAsia="SimSun"/>
          <w:snapToGrid w:val="0"/>
        </w:rPr>
        <w:tab/>
      </w:r>
      <w:r w:rsidRPr="008F0C8F">
        <w:rPr>
          <w:rFonts w:eastAsia="SimSun"/>
          <w:snapToGrid w:val="0"/>
        </w:rPr>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77777777" w:rsidR="004243EA" w:rsidRPr="00B9189F" w:rsidRDefault="004243EA" w:rsidP="00D52AB4">
      <w:pPr>
        <w:pStyle w:val="PL"/>
        <w:rPr>
          <w:rFonts w:eastAsia="DengXian" w:hint="eastAsia"/>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77777777"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sidR="00041457">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6817AAD8" w14:textId="77777777" w:rsidR="00E06692" w:rsidRDefault="00E06692" w:rsidP="00E06692">
      <w:pPr>
        <w:pStyle w:val="PL"/>
        <w:rPr>
          <w:lang w:eastAsia="en-GB"/>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sidR="00076A5A">
        <w:rPr>
          <w:rFonts w:eastAsia="SimSun"/>
          <w:lang w:val="en-US" w:eastAsia="zh-CN"/>
        </w:rPr>
        <w:tab/>
      </w:r>
      <w:r>
        <w:rPr>
          <w:rFonts w:eastAsia="SimSun"/>
          <w:snapToGrid w:val="0"/>
        </w:rPr>
        <w:t>ProtocolIE-ID ::= 354</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1618" w:name="_Toc20955359"/>
      <w:bookmarkStart w:id="11619" w:name="_Toc29503812"/>
      <w:bookmarkStart w:id="11620" w:name="_Toc29504396"/>
      <w:bookmarkStart w:id="11621" w:name="_Toc29504980"/>
      <w:bookmarkStart w:id="11622" w:name="_Toc36553433"/>
      <w:bookmarkStart w:id="11623" w:name="_Toc36555160"/>
      <w:bookmarkStart w:id="11624" w:name="_Toc45652559"/>
      <w:bookmarkStart w:id="11625" w:name="_Toc45658991"/>
      <w:bookmarkStart w:id="11626" w:name="_Toc45720811"/>
      <w:bookmarkStart w:id="11627" w:name="_Toc45798691"/>
      <w:bookmarkStart w:id="11628" w:name="_Toc45898080"/>
      <w:bookmarkStart w:id="11629" w:name="_Toc51746287"/>
      <w:bookmarkStart w:id="11630" w:name="_Toc64446552"/>
      <w:bookmarkStart w:id="11631" w:name="_Toc73982422"/>
      <w:bookmarkStart w:id="11632" w:name="_Toc88652512"/>
      <w:bookmarkStart w:id="11633" w:name="_Toc97891556"/>
      <w:bookmarkStart w:id="11634" w:name="_Toc106109576"/>
      <w:r w:rsidRPr="001D2E49">
        <w:t>9.4.8</w:t>
      </w:r>
      <w:r w:rsidRPr="001D2E49">
        <w:tab/>
        <w:t>Container Definitions</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1D2E49" w:rsidRDefault="009B75C3" w:rsidP="009B75C3">
      <w:pPr>
        <w:pStyle w:val="PL"/>
        <w:rPr>
          <w:noProof w:val="0"/>
          <w:snapToGrid w:val="0"/>
        </w:rPr>
      </w:pPr>
      <w:r w:rsidRPr="001D2E49">
        <w:rPr>
          <w:noProof w:val="0"/>
          <w:snapToGrid w:val="0"/>
        </w:rPr>
        <w:t>--</w:t>
      </w:r>
    </w:p>
    <w:p w14:paraId="4648B10B" w14:textId="77777777" w:rsidR="009B75C3" w:rsidRPr="001D2E49" w:rsidRDefault="009B75C3" w:rsidP="009B75C3">
      <w:pPr>
        <w:pStyle w:val="PL"/>
        <w:rPr>
          <w:noProof w:val="0"/>
          <w:snapToGrid w:val="0"/>
        </w:rPr>
      </w:pPr>
      <w:r w:rsidRPr="001D2E49">
        <w:rPr>
          <w:noProof w:val="0"/>
          <w:snapToGrid w:val="0"/>
        </w:rPr>
        <w:t>-- **************************************************************</w:t>
      </w:r>
    </w:p>
    <w:p w14:paraId="6DBCDB12" w14:textId="77777777" w:rsidR="009B75C3" w:rsidRPr="001D2E49" w:rsidRDefault="009B75C3" w:rsidP="009B75C3">
      <w:pPr>
        <w:pStyle w:val="PL"/>
        <w:rPr>
          <w:noProof w:val="0"/>
          <w:snapToGrid w:val="0"/>
        </w:rPr>
      </w:pPr>
    </w:p>
    <w:p w14:paraId="012D26D9" w14:textId="77777777" w:rsidR="009B75C3" w:rsidRPr="001D2E49" w:rsidRDefault="009B75C3" w:rsidP="009B75C3">
      <w:pPr>
        <w:pStyle w:val="PL"/>
        <w:rPr>
          <w:noProof w:val="0"/>
          <w:snapToGrid w:val="0"/>
        </w:rPr>
      </w:pPr>
      <w:r w:rsidRPr="001D2E49">
        <w:rPr>
          <w:noProof w:val="0"/>
          <w:snapToGrid w:val="0"/>
        </w:rPr>
        <w:t xml:space="preserve">ProtocolIE-Container {NGAP-PROTOCOL-IES : IEsSetParam} ::= </w:t>
      </w:r>
    </w:p>
    <w:p w14:paraId="3C37F620" w14:textId="77777777" w:rsidR="009B75C3" w:rsidRPr="001D2E49" w:rsidRDefault="009B75C3" w:rsidP="009B75C3">
      <w:pPr>
        <w:pStyle w:val="PL"/>
        <w:rPr>
          <w:noProof w:val="0"/>
          <w:snapToGrid w:val="0"/>
        </w:rPr>
      </w:pPr>
      <w:r w:rsidRPr="001D2E49">
        <w:rPr>
          <w:noProof w:val="0"/>
          <w:snapToGrid w:val="0"/>
        </w:rPr>
        <w:tab/>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1D2E49" w:rsidRDefault="009B75C3" w:rsidP="009B75C3">
      <w:pPr>
        <w:pStyle w:val="PL"/>
        <w:rPr>
          <w:noProof w:val="0"/>
          <w:snapToGrid w:val="0"/>
        </w:rPr>
      </w:pPr>
      <w:r w:rsidRPr="001D2E49">
        <w:rPr>
          <w:noProof w:val="0"/>
          <w:snapToGrid w:val="0"/>
        </w:rPr>
        <w:t>-- **************************************************************</w:t>
      </w:r>
    </w:p>
    <w:p w14:paraId="7FDA63B8" w14:textId="77777777" w:rsidR="009B75C3" w:rsidRPr="001D2E49" w:rsidRDefault="009B75C3" w:rsidP="009B75C3">
      <w:pPr>
        <w:pStyle w:val="PL"/>
        <w:rPr>
          <w:noProof w:val="0"/>
          <w:snapToGrid w:val="0"/>
        </w:rPr>
      </w:pPr>
    </w:p>
    <w:p w14:paraId="78307669" w14:textId="77777777" w:rsidR="009B75C3" w:rsidRPr="001D2E49" w:rsidRDefault="009B75C3" w:rsidP="009B75C3">
      <w:pPr>
        <w:pStyle w:val="PL"/>
        <w:rPr>
          <w:noProof w:val="0"/>
          <w:snapToGrid w:val="0"/>
        </w:rPr>
      </w:pPr>
      <w:r w:rsidRPr="001D2E49">
        <w:rPr>
          <w:noProof w:val="0"/>
          <w:snapToGrid w:val="0"/>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1D2E49">
        <w:rPr>
          <w:noProof w:val="0"/>
          <w:snapToGrid w:val="0"/>
        </w:rPr>
        <w:tab/>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9517A1">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1635" w:name="_Toc20955360"/>
      <w:bookmarkStart w:id="11636" w:name="_Toc29503813"/>
      <w:bookmarkStart w:id="11637" w:name="_Toc29504397"/>
      <w:bookmarkStart w:id="11638" w:name="_Toc29504981"/>
      <w:bookmarkStart w:id="11639" w:name="_Toc36553434"/>
      <w:bookmarkStart w:id="11640" w:name="_Toc36555161"/>
      <w:bookmarkStart w:id="11641" w:name="_Toc45652560"/>
      <w:bookmarkStart w:id="11642" w:name="_Toc45658992"/>
      <w:bookmarkStart w:id="11643" w:name="_Toc45720812"/>
      <w:bookmarkStart w:id="11644" w:name="_Toc45798692"/>
      <w:bookmarkStart w:id="11645" w:name="_Toc45898081"/>
      <w:bookmarkStart w:id="11646" w:name="_Toc51746288"/>
      <w:bookmarkStart w:id="11647" w:name="_Toc64446553"/>
      <w:bookmarkStart w:id="11648" w:name="_Toc73982423"/>
      <w:bookmarkStart w:id="11649" w:name="_Toc88652513"/>
      <w:bookmarkStart w:id="11650" w:name="_Toc97891557"/>
      <w:bookmarkStart w:id="11651" w:name="_Toc106109577"/>
      <w:r w:rsidRPr="001D2E49">
        <w:t>9.5</w:t>
      </w:r>
      <w:r w:rsidRPr="001D2E49">
        <w:tab/>
        <w:t>Message Transfer Syntax</w:t>
      </w:r>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1652" w:name="_Toc20955361"/>
      <w:bookmarkStart w:id="11653" w:name="_Toc29503814"/>
      <w:bookmarkStart w:id="11654" w:name="_Toc29504398"/>
      <w:bookmarkStart w:id="11655" w:name="_Toc29504982"/>
      <w:bookmarkStart w:id="11656" w:name="_Toc36553435"/>
      <w:bookmarkStart w:id="11657" w:name="_Toc36555162"/>
      <w:bookmarkStart w:id="11658" w:name="_Toc45652561"/>
      <w:bookmarkStart w:id="11659" w:name="_Toc45658993"/>
      <w:bookmarkStart w:id="11660" w:name="_Toc45720813"/>
      <w:bookmarkStart w:id="11661" w:name="_Toc45798693"/>
      <w:bookmarkStart w:id="11662" w:name="_Toc45898082"/>
      <w:bookmarkStart w:id="11663" w:name="_Toc51746289"/>
      <w:bookmarkStart w:id="11664" w:name="_Toc64446554"/>
      <w:bookmarkStart w:id="11665" w:name="_Toc73982424"/>
      <w:bookmarkStart w:id="11666" w:name="_Toc88652514"/>
      <w:bookmarkStart w:id="11667" w:name="_Toc97891558"/>
      <w:bookmarkStart w:id="11668" w:name="_Toc106109578"/>
      <w:r w:rsidRPr="001D2E49">
        <w:t>9.6</w:t>
      </w:r>
      <w:r w:rsidRPr="001D2E49">
        <w:tab/>
        <w:t>Timers</w:t>
      </w:r>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1669" w:name="_Toc20955362"/>
      <w:bookmarkStart w:id="11670" w:name="_Toc29503815"/>
      <w:bookmarkStart w:id="11671" w:name="_Toc29504399"/>
      <w:bookmarkStart w:id="11672" w:name="_Toc29504983"/>
      <w:bookmarkStart w:id="11673" w:name="_Toc36553436"/>
      <w:bookmarkStart w:id="11674" w:name="_Toc36555163"/>
      <w:bookmarkStart w:id="11675" w:name="_Toc45652562"/>
      <w:bookmarkStart w:id="11676" w:name="_Toc45658994"/>
      <w:bookmarkStart w:id="11677" w:name="_Toc45720814"/>
      <w:bookmarkStart w:id="11678" w:name="_Toc45798694"/>
      <w:bookmarkStart w:id="11679" w:name="_Toc45898083"/>
      <w:bookmarkStart w:id="11680" w:name="_Toc51746290"/>
      <w:bookmarkStart w:id="11681" w:name="_Toc64446555"/>
      <w:bookmarkStart w:id="11682" w:name="_Toc73982425"/>
      <w:bookmarkStart w:id="11683" w:name="_Toc88652515"/>
      <w:bookmarkStart w:id="11684" w:name="_Toc97891559"/>
      <w:bookmarkStart w:id="11685" w:name="_Toc106109579"/>
      <w:r w:rsidRPr="001D2E49">
        <w:t>10</w:t>
      </w:r>
      <w:r w:rsidRPr="001D2E49">
        <w:tab/>
        <w:t>Handling of Unknown, Unforeseen and Erroneous Protocol Data</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p>
    <w:p w14:paraId="5D4E95CD" w14:textId="77777777" w:rsidR="009B75C3" w:rsidRPr="001D2E49" w:rsidRDefault="009B75C3" w:rsidP="009B75C3">
      <w:pPr>
        <w:pStyle w:val="Heading2"/>
      </w:pPr>
      <w:bookmarkStart w:id="11686" w:name="_Toc20955363"/>
      <w:bookmarkStart w:id="11687" w:name="_Toc29503816"/>
      <w:bookmarkStart w:id="11688" w:name="_Toc29504400"/>
      <w:bookmarkStart w:id="11689" w:name="_Toc29504984"/>
      <w:bookmarkStart w:id="11690" w:name="_Toc36553437"/>
      <w:bookmarkStart w:id="11691" w:name="_Toc36555164"/>
      <w:bookmarkStart w:id="11692" w:name="_Toc45652563"/>
      <w:bookmarkStart w:id="11693" w:name="_Toc45658995"/>
      <w:bookmarkStart w:id="11694" w:name="_Toc45720815"/>
      <w:bookmarkStart w:id="11695" w:name="_Toc45798695"/>
      <w:bookmarkStart w:id="11696" w:name="_Toc45898084"/>
      <w:bookmarkStart w:id="11697" w:name="_Toc51746291"/>
      <w:bookmarkStart w:id="11698" w:name="_Toc64446556"/>
      <w:bookmarkStart w:id="11699" w:name="_Toc73982426"/>
      <w:bookmarkStart w:id="11700" w:name="_Toc88652516"/>
      <w:bookmarkStart w:id="11701" w:name="_Toc97891560"/>
      <w:bookmarkStart w:id="11702" w:name="_Toc106109580"/>
      <w:r w:rsidRPr="001D2E49">
        <w:t>10.1</w:t>
      </w:r>
      <w:r w:rsidRPr="001D2E49">
        <w:tab/>
        <w:t>General</w:t>
      </w:r>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1703" w:name="_MON_1013330034"/>
    <w:bookmarkStart w:id="11704" w:name="_MON_1013331343"/>
    <w:bookmarkStart w:id="11705" w:name="_MON_1013331977"/>
    <w:bookmarkStart w:id="11706" w:name="_MON_1013341010"/>
    <w:bookmarkStart w:id="11707" w:name="_MON_1013342535"/>
    <w:bookmarkStart w:id="11708" w:name="_MON_1037204748"/>
    <w:bookmarkStart w:id="11709" w:name="_1013330034"/>
    <w:bookmarkEnd w:id="11703"/>
    <w:bookmarkEnd w:id="11704"/>
    <w:bookmarkEnd w:id="11705"/>
    <w:bookmarkEnd w:id="11706"/>
    <w:bookmarkEnd w:id="11707"/>
    <w:bookmarkEnd w:id="11708"/>
    <w:bookmarkEnd w:id="11709"/>
    <w:bookmarkStart w:id="11710" w:name="_MON_1253120405"/>
    <w:bookmarkEnd w:id="11710"/>
    <w:p w14:paraId="78CC32DE" w14:textId="77777777" w:rsidR="009B75C3" w:rsidRPr="001D2E49" w:rsidRDefault="009B75C3" w:rsidP="009B75C3">
      <w:pPr>
        <w:pStyle w:val="TH"/>
      </w:pPr>
      <w:r w:rsidRPr="001D2E49">
        <w:object w:dxaOrig="7200" w:dyaOrig="2325" w14:anchorId="4F5EF2AC">
          <v:shape id="_x0000_i1662" type="#_x0000_t75" style="width:5in;height:116.25pt" o:ole="" fillcolor="window">
            <v:imagedata r:id="rId168" o:title=""/>
          </v:shape>
          <o:OLEObject Type="Embed" ProgID="Word.Picture.8" ShapeID="_x0000_i1662" DrawAspect="Content" ObjectID="_1717486690"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1711" w:name="_Toc20955364"/>
      <w:bookmarkStart w:id="11712" w:name="_Toc29503817"/>
      <w:bookmarkStart w:id="11713" w:name="_Toc29504401"/>
      <w:bookmarkStart w:id="11714" w:name="_Toc29504985"/>
      <w:bookmarkStart w:id="11715" w:name="_Toc36553438"/>
      <w:bookmarkStart w:id="11716" w:name="_Toc36555165"/>
      <w:bookmarkStart w:id="11717" w:name="_Toc45652564"/>
      <w:bookmarkStart w:id="11718" w:name="_Toc45658996"/>
      <w:bookmarkStart w:id="11719" w:name="_Toc45720816"/>
      <w:bookmarkStart w:id="11720" w:name="_Toc45798696"/>
      <w:bookmarkStart w:id="11721" w:name="_Toc45898085"/>
      <w:bookmarkStart w:id="11722" w:name="_Toc51746292"/>
      <w:bookmarkStart w:id="11723" w:name="_Toc64446557"/>
      <w:bookmarkStart w:id="11724" w:name="_Toc73982427"/>
      <w:bookmarkStart w:id="11725" w:name="_Toc88652517"/>
      <w:bookmarkStart w:id="11726" w:name="_Toc97891561"/>
      <w:bookmarkStart w:id="11727" w:name="_Toc106109581"/>
      <w:r w:rsidRPr="001D2E49">
        <w:t>10.2</w:t>
      </w:r>
      <w:r w:rsidRPr="001D2E49">
        <w:tab/>
        <w:t>Transfer Syntax Error</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1728" w:name="_Toc20955365"/>
      <w:bookmarkStart w:id="11729" w:name="_Toc29503818"/>
      <w:bookmarkStart w:id="11730" w:name="_Toc29504402"/>
      <w:bookmarkStart w:id="11731" w:name="_Toc29504986"/>
      <w:bookmarkStart w:id="11732" w:name="_Toc36553439"/>
      <w:bookmarkStart w:id="11733" w:name="_Toc36555166"/>
      <w:bookmarkStart w:id="11734" w:name="_Toc45652565"/>
      <w:bookmarkStart w:id="11735" w:name="_Toc45658997"/>
      <w:bookmarkStart w:id="11736" w:name="_Toc45720817"/>
      <w:bookmarkStart w:id="11737" w:name="_Toc45798697"/>
      <w:bookmarkStart w:id="11738" w:name="_Toc45898086"/>
      <w:bookmarkStart w:id="11739" w:name="_Toc51746293"/>
      <w:bookmarkStart w:id="11740" w:name="_Toc64446558"/>
      <w:bookmarkStart w:id="11741" w:name="_Toc73982428"/>
      <w:bookmarkStart w:id="11742" w:name="_Toc88652518"/>
      <w:bookmarkStart w:id="11743" w:name="_Toc97891562"/>
      <w:bookmarkStart w:id="11744" w:name="_Toc106109582"/>
      <w:r w:rsidRPr="001D2E49">
        <w:t>10.3</w:t>
      </w:r>
      <w:r w:rsidRPr="001D2E49">
        <w:tab/>
        <w:t>Abstract Syntax Error</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p>
    <w:p w14:paraId="23741B75" w14:textId="77777777" w:rsidR="009B75C3" w:rsidRPr="001D2E49" w:rsidRDefault="009B75C3" w:rsidP="009B75C3">
      <w:pPr>
        <w:pStyle w:val="Heading3"/>
      </w:pPr>
      <w:bookmarkStart w:id="11745" w:name="_Toc20955366"/>
      <w:bookmarkStart w:id="11746" w:name="_Toc29503819"/>
      <w:bookmarkStart w:id="11747" w:name="_Toc29504403"/>
      <w:bookmarkStart w:id="11748" w:name="_Toc29504987"/>
      <w:bookmarkStart w:id="11749" w:name="_Toc36553440"/>
      <w:bookmarkStart w:id="11750" w:name="_Toc36555167"/>
      <w:bookmarkStart w:id="11751" w:name="_Toc45652566"/>
      <w:bookmarkStart w:id="11752" w:name="_Toc45658998"/>
      <w:bookmarkStart w:id="11753" w:name="_Toc45720818"/>
      <w:bookmarkStart w:id="11754" w:name="_Toc45798698"/>
      <w:bookmarkStart w:id="11755" w:name="_Toc45898087"/>
      <w:bookmarkStart w:id="11756" w:name="_Toc51746294"/>
      <w:bookmarkStart w:id="11757" w:name="_Toc64446559"/>
      <w:bookmarkStart w:id="11758" w:name="_Toc73982429"/>
      <w:bookmarkStart w:id="11759" w:name="_Toc88652519"/>
      <w:bookmarkStart w:id="11760" w:name="_Toc97891563"/>
      <w:bookmarkStart w:id="11761" w:name="_Toc106109583"/>
      <w:r w:rsidRPr="001D2E49">
        <w:t>10.3.1</w:t>
      </w:r>
      <w:r w:rsidRPr="001D2E49">
        <w:tab/>
        <w:t>General</w:t>
      </w:r>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1762" w:name="_Toc20955367"/>
      <w:bookmarkStart w:id="11763" w:name="_Toc29503820"/>
      <w:bookmarkStart w:id="11764" w:name="_Toc29504404"/>
      <w:bookmarkStart w:id="11765" w:name="_Toc29504988"/>
      <w:bookmarkStart w:id="11766" w:name="_Toc36553441"/>
      <w:bookmarkStart w:id="11767" w:name="_Toc36555168"/>
      <w:bookmarkStart w:id="11768" w:name="_Toc45652567"/>
      <w:bookmarkStart w:id="11769" w:name="_Toc45658999"/>
      <w:bookmarkStart w:id="11770" w:name="_Toc45720819"/>
      <w:bookmarkStart w:id="11771" w:name="_Toc45798699"/>
      <w:bookmarkStart w:id="11772" w:name="_Toc45898088"/>
      <w:bookmarkStart w:id="11773" w:name="_Toc51746295"/>
      <w:bookmarkStart w:id="11774" w:name="_Toc64446560"/>
      <w:bookmarkStart w:id="11775" w:name="_Toc73982430"/>
      <w:bookmarkStart w:id="11776" w:name="_Toc88652520"/>
      <w:bookmarkStart w:id="11777" w:name="_Toc97891564"/>
      <w:bookmarkStart w:id="11778" w:name="_Toc106109584"/>
      <w:r w:rsidRPr="001D2E49">
        <w:t>10.3.2</w:t>
      </w:r>
      <w:r w:rsidRPr="001D2E49">
        <w:tab/>
        <w:t>Criticality Information</w:t>
      </w:r>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1779" w:name="_Toc20955368"/>
      <w:bookmarkStart w:id="11780" w:name="_Toc29503821"/>
      <w:bookmarkStart w:id="11781" w:name="_Toc29504405"/>
      <w:bookmarkStart w:id="11782" w:name="_Toc29504989"/>
      <w:bookmarkStart w:id="11783" w:name="_Toc36553442"/>
      <w:bookmarkStart w:id="11784" w:name="_Toc36555169"/>
      <w:bookmarkStart w:id="11785" w:name="_Toc45652568"/>
      <w:bookmarkStart w:id="11786" w:name="_Toc45659000"/>
      <w:bookmarkStart w:id="11787" w:name="_Toc45720820"/>
      <w:bookmarkStart w:id="11788" w:name="_Toc45798700"/>
      <w:bookmarkStart w:id="11789" w:name="_Toc45898089"/>
      <w:bookmarkStart w:id="11790" w:name="_Toc51746296"/>
      <w:bookmarkStart w:id="11791" w:name="_Toc64446561"/>
      <w:bookmarkStart w:id="11792" w:name="_Toc73982431"/>
      <w:bookmarkStart w:id="11793" w:name="_Toc88652521"/>
      <w:bookmarkStart w:id="11794" w:name="_Toc97891565"/>
      <w:bookmarkStart w:id="11795" w:name="_Toc106109585"/>
      <w:r w:rsidRPr="001D2E49">
        <w:t>10.3.3</w:t>
      </w:r>
      <w:r w:rsidRPr="001D2E49">
        <w:rPr>
          <w:rFonts w:eastAsia="MS Mincho"/>
        </w:rPr>
        <w:tab/>
      </w:r>
      <w:r w:rsidRPr="001D2E49">
        <w:t>Presence Information</w:t>
      </w:r>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1796" w:name="_Toc20955369"/>
      <w:bookmarkStart w:id="11797" w:name="_Toc29503822"/>
      <w:bookmarkStart w:id="11798" w:name="_Toc29504406"/>
      <w:bookmarkStart w:id="11799" w:name="_Toc29504990"/>
      <w:bookmarkStart w:id="11800" w:name="_Toc36553443"/>
      <w:bookmarkStart w:id="11801" w:name="_Toc36555170"/>
      <w:bookmarkStart w:id="11802" w:name="_Toc45652569"/>
      <w:bookmarkStart w:id="11803" w:name="_Toc45659001"/>
      <w:bookmarkStart w:id="11804" w:name="_Toc45720821"/>
      <w:bookmarkStart w:id="11805" w:name="_Toc45798701"/>
      <w:bookmarkStart w:id="11806" w:name="_Toc45898090"/>
      <w:bookmarkStart w:id="11807" w:name="_Toc51746297"/>
      <w:bookmarkStart w:id="11808" w:name="_Toc64446562"/>
      <w:bookmarkStart w:id="11809" w:name="_Toc73982432"/>
      <w:bookmarkStart w:id="11810" w:name="_Toc88652522"/>
      <w:bookmarkStart w:id="11811" w:name="_Toc97891566"/>
      <w:bookmarkStart w:id="11812" w:name="_Toc106109586"/>
      <w:r w:rsidRPr="001D2E49">
        <w:t>10.3.4</w:t>
      </w:r>
      <w:r w:rsidRPr="001D2E49">
        <w:rPr>
          <w:rFonts w:eastAsia="MS Mincho"/>
        </w:rPr>
        <w:tab/>
      </w:r>
      <w:r w:rsidRPr="001D2E49">
        <w:t>Not comprehended IE/IE group</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p>
    <w:p w14:paraId="7153D4CE" w14:textId="77777777" w:rsidR="009B75C3" w:rsidRPr="001D2E49" w:rsidRDefault="009B75C3" w:rsidP="009B75C3">
      <w:pPr>
        <w:pStyle w:val="Heading4"/>
      </w:pPr>
      <w:bookmarkStart w:id="11813" w:name="_Toc20955370"/>
      <w:bookmarkStart w:id="11814" w:name="_Toc29503823"/>
      <w:bookmarkStart w:id="11815" w:name="_Toc29504407"/>
      <w:bookmarkStart w:id="11816" w:name="_Toc29504991"/>
      <w:bookmarkStart w:id="11817" w:name="_Toc36553444"/>
      <w:bookmarkStart w:id="11818" w:name="_Toc36555171"/>
      <w:bookmarkStart w:id="11819" w:name="_Toc45652570"/>
      <w:bookmarkStart w:id="11820" w:name="_Toc45659002"/>
      <w:bookmarkStart w:id="11821" w:name="_Toc45720822"/>
      <w:bookmarkStart w:id="11822" w:name="_Toc45798702"/>
      <w:bookmarkStart w:id="11823" w:name="_Toc45898091"/>
      <w:bookmarkStart w:id="11824" w:name="_Toc51746298"/>
      <w:bookmarkStart w:id="11825" w:name="_Toc64446563"/>
      <w:bookmarkStart w:id="11826" w:name="_Toc73982433"/>
      <w:bookmarkStart w:id="11827" w:name="_Toc88652523"/>
      <w:bookmarkStart w:id="11828" w:name="_Toc97891567"/>
      <w:bookmarkStart w:id="11829" w:name="_Toc106109587"/>
      <w:r w:rsidRPr="001D2E49">
        <w:t>10.3.4.1</w:t>
      </w:r>
      <w:r w:rsidRPr="001D2E49">
        <w:tab/>
        <w:t>Procedure Code</w:t>
      </w:r>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1830" w:name="_Toc20955371"/>
      <w:bookmarkStart w:id="11831" w:name="_Toc29503824"/>
      <w:bookmarkStart w:id="11832" w:name="_Toc29504408"/>
      <w:bookmarkStart w:id="11833" w:name="_Toc29504992"/>
      <w:bookmarkStart w:id="11834" w:name="_Toc36553445"/>
      <w:bookmarkStart w:id="11835" w:name="_Toc36555172"/>
      <w:bookmarkStart w:id="11836" w:name="_Toc45652571"/>
      <w:bookmarkStart w:id="11837" w:name="_Toc45659003"/>
      <w:bookmarkStart w:id="11838" w:name="_Toc45720823"/>
      <w:bookmarkStart w:id="11839" w:name="_Toc45798703"/>
      <w:bookmarkStart w:id="11840" w:name="_Toc45898092"/>
      <w:bookmarkStart w:id="11841" w:name="_Toc51746299"/>
      <w:bookmarkStart w:id="11842" w:name="_Toc64446564"/>
      <w:bookmarkStart w:id="11843" w:name="_Toc73982434"/>
      <w:bookmarkStart w:id="11844" w:name="_Toc88652524"/>
      <w:bookmarkStart w:id="11845" w:name="_Toc97891568"/>
      <w:bookmarkStart w:id="11846" w:name="_Toc106109588"/>
      <w:r w:rsidRPr="001D2E49">
        <w:t>10.3.4.1A</w:t>
      </w:r>
      <w:r w:rsidRPr="001D2E49">
        <w:tab/>
        <w:t>Type of Message</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1847" w:name="_Toc20955372"/>
      <w:bookmarkStart w:id="11848" w:name="_Toc29503825"/>
      <w:bookmarkStart w:id="11849" w:name="_Toc29504409"/>
      <w:bookmarkStart w:id="11850" w:name="_Toc29504993"/>
      <w:bookmarkStart w:id="11851" w:name="_Toc36553446"/>
      <w:bookmarkStart w:id="11852" w:name="_Toc36555173"/>
      <w:bookmarkStart w:id="11853" w:name="_Toc45652572"/>
      <w:bookmarkStart w:id="11854" w:name="_Toc45659004"/>
      <w:bookmarkStart w:id="11855" w:name="_Toc45720824"/>
      <w:bookmarkStart w:id="11856" w:name="_Toc45798704"/>
      <w:bookmarkStart w:id="11857" w:name="_Toc45898093"/>
      <w:bookmarkStart w:id="11858" w:name="_Toc51746300"/>
      <w:bookmarkStart w:id="11859" w:name="_Toc64446565"/>
      <w:bookmarkStart w:id="11860" w:name="_Toc73982435"/>
      <w:bookmarkStart w:id="11861" w:name="_Toc88652525"/>
      <w:bookmarkStart w:id="11862" w:name="_Toc97891569"/>
      <w:bookmarkStart w:id="11863" w:name="_Toc106109589"/>
      <w:r w:rsidRPr="001D2E49">
        <w:t>10.3.4.2</w:t>
      </w:r>
      <w:r w:rsidRPr="001D2E49">
        <w:tab/>
        <w:t>IEs other than the Procedure Code and Type of Message</w:t>
      </w:r>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1864" w:name="_Toc20955373"/>
      <w:bookmarkStart w:id="11865" w:name="_Toc29503826"/>
      <w:bookmarkStart w:id="11866" w:name="_Toc29504410"/>
      <w:bookmarkStart w:id="11867" w:name="_Toc29504994"/>
      <w:bookmarkStart w:id="11868" w:name="_Toc36553447"/>
      <w:bookmarkStart w:id="11869" w:name="_Toc36555174"/>
      <w:bookmarkStart w:id="11870" w:name="_Toc45652573"/>
      <w:bookmarkStart w:id="11871" w:name="_Toc45659005"/>
      <w:bookmarkStart w:id="11872" w:name="_Toc45720825"/>
      <w:bookmarkStart w:id="11873" w:name="_Toc45798705"/>
      <w:bookmarkStart w:id="11874" w:name="_Toc45898094"/>
      <w:bookmarkStart w:id="11875" w:name="_Toc51746301"/>
      <w:bookmarkStart w:id="11876" w:name="_Toc64446566"/>
      <w:bookmarkStart w:id="11877" w:name="_Toc73982436"/>
      <w:bookmarkStart w:id="11878" w:name="_Toc88652526"/>
      <w:bookmarkStart w:id="11879" w:name="_Toc97891570"/>
      <w:bookmarkStart w:id="11880" w:name="_Toc106109590"/>
      <w:r w:rsidRPr="001D2E49">
        <w:t>10.3.5</w:t>
      </w:r>
      <w:r w:rsidRPr="001D2E49">
        <w:tab/>
        <w:t>Missing IE or IE group</w:t>
      </w:r>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1881" w:name="_Toc20955374"/>
      <w:bookmarkStart w:id="11882" w:name="_Toc29503827"/>
      <w:bookmarkStart w:id="11883" w:name="_Toc29504411"/>
      <w:bookmarkStart w:id="11884" w:name="_Toc29504995"/>
      <w:bookmarkStart w:id="11885" w:name="_Toc36553448"/>
      <w:bookmarkStart w:id="11886" w:name="_Toc36555175"/>
      <w:bookmarkStart w:id="11887" w:name="_Toc45652574"/>
      <w:bookmarkStart w:id="11888" w:name="_Toc45659006"/>
      <w:bookmarkStart w:id="11889" w:name="_Toc45720826"/>
      <w:bookmarkStart w:id="11890" w:name="_Toc45798706"/>
      <w:bookmarkStart w:id="11891" w:name="_Toc45898095"/>
      <w:bookmarkStart w:id="11892" w:name="_Toc51746302"/>
      <w:bookmarkStart w:id="11893" w:name="_Toc64446567"/>
      <w:bookmarkStart w:id="11894" w:name="_Toc73982437"/>
      <w:bookmarkStart w:id="11895" w:name="_Toc88652527"/>
      <w:bookmarkStart w:id="11896" w:name="_Toc97891571"/>
      <w:bookmarkStart w:id="11897" w:name="_Toc106109591"/>
      <w:r w:rsidRPr="001D2E49">
        <w:t>10.3.6</w:t>
      </w:r>
      <w:r w:rsidRPr="001D2E49">
        <w:tab/>
        <w:t>IEs or IE groups received in wrong order or with too many occurrences or erroneously present</w:t>
      </w:r>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1898" w:name="_Toc20955375"/>
      <w:bookmarkStart w:id="11899" w:name="_Toc29503828"/>
      <w:bookmarkStart w:id="11900" w:name="_Toc29504412"/>
      <w:bookmarkStart w:id="11901" w:name="_Toc29504996"/>
      <w:bookmarkStart w:id="11902" w:name="_Toc36553449"/>
      <w:bookmarkStart w:id="11903" w:name="_Toc36555176"/>
      <w:bookmarkStart w:id="11904" w:name="_Toc45652575"/>
      <w:bookmarkStart w:id="11905" w:name="_Toc45659007"/>
      <w:bookmarkStart w:id="11906" w:name="_Toc45720827"/>
      <w:bookmarkStart w:id="11907" w:name="_Toc45798707"/>
      <w:bookmarkStart w:id="11908" w:name="_Toc45898096"/>
      <w:bookmarkStart w:id="11909" w:name="_Toc51746303"/>
      <w:bookmarkStart w:id="11910" w:name="_Toc64446568"/>
      <w:bookmarkStart w:id="11911" w:name="_Toc73982438"/>
      <w:bookmarkStart w:id="11912" w:name="_Toc88652528"/>
      <w:bookmarkStart w:id="11913" w:name="_Toc97891572"/>
      <w:bookmarkStart w:id="11914" w:name="_Toc106109592"/>
      <w:r w:rsidRPr="001D2E49">
        <w:t>10.4</w:t>
      </w:r>
      <w:r w:rsidRPr="001D2E49">
        <w:tab/>
        <w:t>Logical Error</w:t>
      </w:r>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1915" w:name="_Toc20955376"/>
      <w:bookmarkStart w:id="11916" w:name="_Toc29503829"/>
      <w:bookmarkStart w:id="11917" w:name="_Toc29504413"/>
      <w:bookmarkStart w:id="11918" w:name="_Toc29504997"/>
      <w:bookmarkStart w:id="11919" w:name="_Toc36553450"/>
      <w:bookmarkStart w:id="11920" w:name="_Toc36555177"/>
      <w:bookmarkStart w:id="11921" w:name="_Toc45652576"/>
      <w:bookmarkStart w:id="11922" w:name="_Toc45659008"/>
      <w:bookmarkStart w:id="11923" w:name="_Toc45720828"/>
      <w:bookmarkStart w:id="11924" w:name="_Toc45798708"/>
      <w:bookmarkStart w:id="11925" w:name="_Toc45898097"/>
      <w:bookmarkStart w:id="11926" w:name="_Toc51746304"/>
      <w:bookmarkStart w:id="11927" w:name="_Toc64446569"/>
      <w:bookmarkStart w:id="11928" w:name="_Toc73982439"/>
      <w:bookmarkStart w:id="11929" w:name="_Toc88652529"/>
      <w:bookmarkStart w:id="11930" w:name="_Toc97891573"/>
      <w:bookmarkStart w:id="11931" w:name="_Toc106109593"/>
      <w:r w:rsidRPr="001D2E49">
        <w:t>10.5</w:t>
      </w:r>
      <w:r w:rsidRPr="001D2E49">
        <w:tab/>
        <w:t>Exceptions</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1932" w:name="_Toc20955377"/>
      <w:bookmarkStart w:id="11933" w:name="_Toc29503830"/>
      <w:bookmarkStart w:id="11934" w:name="_Toc29504414"/>
      <w:bookmarkStart w:id="11935" w:name="_Toc29504998"/>
      <w:bookmarkStart w:id="11936" w:name="_Toc36553451"/>
      <w:bookmarkStart w:id="11937" w:name="_Toc36555178"/>
      <w:bookmarkStart w:id="11938" w:name="_Toc45652577"/>
      <w:bookmarkStart w:id="11939" w:name="_Toc45659009"/>
      <w:bookmarkStart w:id="11940" w:name="_Toc45720829"/>
      <w:bookmarkStart w:id="11941" w:name="_Toc45798709"/>
      <w:bookmarkStart w:id="11942" w:name="_Toc45898098"/>
      <w:bookmarkStart w:id="11943" w:name="_Toc51746305"/>
      <w:bookmarkStart w:id="11944" w:name="_Toc64446570"/>
      <w:bookmarkStart w:id="11945" w:name="_Toc73982440"/>
      <w:bookmarkStart w:id="11946" w:name="_Toc88652530"/>
      <w:bookmarkStart w:id="11947" w:name="_Toc97891574"/>
      <w:bookmarkStart w:id="11948" w:name="_Toc106109594"/>
      <w:r w:rsidRPr="001D2E49">
        <w:t>10.6</w:t>
      </w:r>
      <w:r w:rsidRPr="001D2E49">
        <w:tab/>
        <w:t>Handling of AP ID</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1949" w:name="historyclause"/>
      <w:r w:rsidRPr="001D2E49">
        <w:br w:type="page"/>
      </w:r>
      <w:bookmarkStart w:id="11950" w:name="_Toc20955378"/>
      <w:bookmarkStart w:id="11951" w:name="_Toc29503831"/>
      <w:bookmarkStart w:id="11952" w:name="_Toc29504415"/>
      <w:bookmarkStart w:id="11953" w:name="_Toc29504999"/>
      <w:bookmarkStart w:id="11954" w:name="_Toc36553452"/>
      <w:bookmarkStart w:id="11955" w:name="_Toc36555179"/>
      <w:bookmarkStart w:id="11956" w:name="_Toc45652578"/>
      <w:bookmarkStart w:id="11957" w:name="_Toc45659010"/>
      <w:bookmarkStart w:id="11958" w:name="_Toc45720830"/>
      <w:bookmarkStart w:id="11959" w:name="_Toc45798710"/>
      <w:bookmarkStart w:id="11960" w:name="_Toc45898099"/>
      <w:bookmarkStart w:id="11961" w:name="_Toc51746306"/>
      <w:bookmarkStart w:id="11962" w:name="_Toc64446571"/>
      <w:bookmarkStart w:id="11963" w:name="_Toc73982441"/>
      <w:bookmarkStart w:id="11964" w:name="_Toc88652531"/>
      <w:bookmarkStart w:id="11965" w:name="_Toc97891575"/>
      <w:bookmarkStart w:id="11966" w:name="_Toc106109595"/>
      <w:r w:rsidR="00776454" w:rsidRPr="001D2E49">
        <w:t>Annex A</w:t>
      </w:r>
      <w:r w:rsidRPr="001D2E49">
        <w:t xml:space="preserve"> (informative):</w:t>
      </w:r>
      <w:r w:rsidRPr="001D2E49">
        <w:br/>
        <w:t>Change history</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blPrEx>
          <w:tblCellMar>
            <w:top w:w="0" w:type="dxa"/>
            <w:bottom w:w="0" w:type="dxa"/>
          </w:tblCellMar>
        </w:tblPrEx>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blPrEx>
          <w:tblCellMar>
            <w:top w:w="0" w:type="dxa"/>
            <w:bottom w:w="0" w:type="dxa"/>
          </w:tblCellMar>
        </w:tblPrEx>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blPrEx>
          <w:tblCellMar>
            <w:top w:w="0" w:type="dxa"/>
            <w:bottom w:w="0" w:type="dxa"/>
          </w:tblCellMar>
        </w:tblPrEx>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blPrEx>
          <w:tblCellMar>
            <w:top w:w="0" w:type="dxa"/>
            <w:bottom w:w="0" w:type="dxa"/>
          </w:tblCellMar>
        </w:tblPrEx>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blPrEx>
          <w:tblCellMar>
            <w:top w:w="0" w:type="dxa"/>
            <w:bottom w:w="0" w:type="dxa"/>
          </w:tblCellMar>
        </w:tblPrEx>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blPrEx>
          <w:tblCellMar>
            <w:top w:w="0" w:type="dxa"/>
            <w:bottom w:w="0" w:type="dxa"/>
          </w:tblCellMar>
        </w:tblPrEx>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blPrEx>
          <w:tblCellMar>
            <w:top w:w="0" w:type="dxa"/>
            <w:bottom w:w="0" w:type="dxa"/>
          </w:tblCellMar>
        </w:tblPrEx>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blPrEx>
          <w:tblCellMar>
            <w:top w:w="0" w:type="dxa"/>
            <w:bottom w:w="0" w:type="dxa"/>
          </w:tblCellMar>
        </w:tblPrEx>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blPrEx>
          <w:tblCellMar>
            <w:top w:w="0" w:type="dxa"/>
            <w:bottom w:w="0" w:type="dxa"/>
          </w:tblCellMar>
        </w:tblPrEx>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blPrEx>
          <w:tblCellMar>
            <w:top w:w="0" w:type="dxa"/>
            <w:bottom w:w="0" w:type="dxa"/>
          </w:tblCellMar>
        </w:tblPrEx>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blPrEx>
          <w:tblCellMar>
            <w:top w:w="0" w:type="dxa"/>
            <w:bottom w:w="0" w:type="dxa"/>
          </w:tblCellMar>
        </w:tblPrEx>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blPrEx>
          <w:tblCellMar>
            <w:top w:w="0" w:type="dxa"/>
            <w:bottom w:w="0" w:type="dxa"/>
          </w:tblCellMar>
        </w:tblPrEx>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blPrEx>
          <w:tblCellMar>
            <w:top w:w="0" w:type="dxa"/>
            <w:bottom w:w="0" w:type="dxa"/>
          </w:tblCellMar>
        </w:tblPrEx>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blPrEx>
          <w:tblCellMar>
            <w:top w:w="0" w:type="dxa"/>
            <w:bottom w:w="0" w:type="dxa"/>
          </w:tblCellMar>
        </w:tblPrEx>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blPrEx>
          <w:tblCellMar>
            <w:top w:w="0" w:type="dxa"/>
            <w:bottom w:w="0" w:type="dxa"/>
          </w:tblCellMar>
        </w:tblPrEx>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blPrEx>
          <w:tblCellMar>
            <w:top w:w="0" w:type="dxa"/>
            <w:bottom w:w="0" w:type="dxa"/>
          </w:tblCellMar>
        </w:tblPrEx>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blPrEx>
          <w:tblCellMar>
            <w:top w:w="0" w:type="dxa"/>
            <w:bottom w:w="0" w:type="dxa"/>
          </w:tblCellMar>
        </w:tblPrEx>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blPrEx>
          <w:tblCellMar>
            <w:top w:w="0" w:type="dxa"/>
            <w:bottom w:w="0" w:type="dxa"/>
          </w:tblCellMar>
        </w:tblPrEx>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blPrEx>
          <w:tblCellMar>
            <w:top w:w="0" w:type="dxa"/>
            <w:bottom w:w="0" w:type="dxa"/>
          </w:tblCellMar>
        </w:tblPrEx>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blPrEx>
          <w:tblCellMar>
            <w:top w:w="0" w:type="dxa"/>
            <w:bottom w:w="0" w:type="dxa"/>
          </w:tblCellMar>
        </w:tblPrEx>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blPrEx>
          <w:tblCellMar>
            <w:top w:w="0" w:type="dxa"/>
            <w:bottom w:w="0" w:type="dxa"/>
          </w:tblCellMar>
        </w:tblPrEx>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blPrEx>
          <w:tblCellMar>
            <w:top w:w="0" w:type="dxa"/>
            <w:bottom w:w="0" w:type="dxa"/>
          </w:tblCellMar>
        </w:tblPrEx>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blPrEx>
          <w:tblCellMar>
            <w:top w:w="0" w:type="dxa"/>
            <w:bottom w:w="0" w:type="dxa"/>
          </w:tblCellMar>
        </w:tblPrEx>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blPrEx>
          <w:tblCellMar>
            <w:top w:w="0" w:type="dxa"/>
            <w:bottom w:w="0" w:type="dxa"/>
          </w:tblCellMar>
        </w:tblPrEx>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blPrEx>
          <w:tblCellMar>
            <w:top w:w="0" w:type="dxa"/>
            <w:bottom w:w="0" w:type="dxa"/>
          </w:tblCellMar>
        </w:tblPrEx>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blPrEx>
          <w:tblCellMar>
            <w:top w:w="0" w:type="dxa"/>
            <w:bottom w:w="0" w:type="dxa"/>
          </w:tblCellMar>
        </w:tblPrEx>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blPrEx>
          <w:tblCellMar>
            <w:top w:w="0" w:type="dxa"/>
            <w:bottom w:w="0" w:type="dxa"/>
          </w:tblCellMar>
        </w:tblPrEx>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blPrEx>
          <w:tblCellMar>
            <w:top w:w="0" w:type="dxa"/>
            <w:bottom w:w="0" w:type="dxa"/>
          </w:tblCellMar>
        </w:tblPrEx>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blPrEx>
          <w:tblCellMar>
            <w:top w:w="0" w:type="dxa"/>
            <w:bottom w:w="0" w:type="dxa"/>
          </w:tblCellMar>
        </w:tblPrEx>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blPrEx>
          <w:tblCellMar>
            <w:top w:w="0" w:type="dxa"/>
            <w:bottom w:w="0" w:type="dxa"/>
          </w:tblCellMar>
        </w:tblPrEx>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blPrEx>
          <w:tblCellMar>
            <w:top w:w="0" w:type="dxa"/>
            <w:bottom w:w="0" w:type="dxa"/>
          </w:tblCellMar>
        </w:tblPrEx>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blPrEx>
          <w:tblCellMar>
            <w:top w:w="0" w:type="dxa"/>
            <w:bottom w:w="0" w:type="dxa"/>
          </w:tblCellMar>
        </w:tblPrEx>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blPrEx>
          <w:tblCellMar>
            <w:top w:w="0" w:type="dxa"/>
            <w:bottom w:w="0" w:type="dxa"/>
          </w:tblCellMar>
        </w:tblPrEx>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blPrEx>
          <w:tblCellMar>
            <w:top w:w="0" w:type="dxa"/>
            <w:bottom w:w="0" w:type="dxa"/>
          </w:tblCellMar>
        </w:tblPrEx>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blPrEx>
          <w:tblCellMar>
            <w:top w:w="0" w:type="dxa"/>
            <w:bottom w:w="0" w:type="dxa"/>
          </w:tblCellMar>
        </w:tblPrEx>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blPrEx>
          <w:tblCellMar>
            <w:top w:w="0" w:type="dxa"/>
            <w:bottom w:w="0" w:type="dxa"/>
          </w:tblCellMar>
        </w:tblPrEx>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blPrEx>
          <w:tblCellMar>
            <w:top w:w="0" w:type="dxa"/>
            <w:bottom w:w="0" w:type="dxa"/>
          </w:tblCellMar>
        </w:tblPrEx>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blPrEx>
          <w:tblCellMar>
            <w:top w:w="0" w:type="dxa"/>
            <w:bottom w:w="0" w:type="dxa"/>
          </w:tblCellMar>
        </w:tblPrEx>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blPrEx>
          <w:tblCellMar>
            <w:top w:w="0" w:type="dxa"/>
            <w:bottom w:w="0" w:type="dxa"/>
          </w:tblCellMar>
        </w:tblPrEx>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blPrEx>
          <w:tblCellMar>
            <w:top w:w="0" w:type="dxa"/>
            <w:bottom w:w="0" w:type="dxa"/>
          </w:tblCellMar>
        </w:tblPrEx>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blPrEx>
          <w:tblCellMar>
            <w:top w:w="0" w:type="dxa"/>
            <w:bottom w:w="0" w:type="dxa"/>
          </w:tblCellMar>
        </w:tblPrEx>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blPrEx>
          <w:tblCellMar>
            <w:top w:w="0" w:type="dxa"/>
            <w:bottom w:w="0" w:type="dxa"/>
          </w:tblCellMar>
        </w:tblPrEx>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blPrEx>
          <w:tblCellMar>
            <w:top w:w="0" w:type="dxa"/>
            <w:bottom w:w="0" w:type="dxa"/>
          </w:tblCellMar>
        </w:tblPrEx>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blPrEx>
          <w:tblCellMar>
            <w:top w:w="0" w:type="dxa"/>
            <w:bottom w:w="0" w:type="dxa"/>
          </w:tblCellMar>
        </w:tblPrEx>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blPrEx>
          <w:tblCellMar>
            <w:top w:w="0" w:type="dxa"/>
            <w:bottom w:w="0" w:type="dxa"/>
          </w:tblCellMar>
        </w:tblPrEx>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blPrEx>
          <w:tblCellMar>
            <w:top w:w="0" w:type="dxa"/>
            <w:bottom w:w="0" w:type="dxa"/>
          </w:tblCellMar>
        </w:tblPrEx>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blPrEx>
          <w:tblCellMar>
            <w:top w:w="0" w:type="dxa"/>
            <w:bottom w:w="0" w:type="dxa"/>
          </w:tblCellMar>
        </w:tblPrEx>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blPrEx>
          <w:tblCellMar>
            <w:top w:w="0" w:type="dxa"/>
            <w:bottom w:w="0" w:type="dxa"/>
          </w:tblCellMar>
        </w:tblPrEx>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blPrEx>
          <w:tblCellMar>
            <w:top w:w="0" w:type="dxa"/>
            <w:bottom w:w="0" w:type="dxa"/>
          </w:tblCellMar>
        </w:tblPrEx>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blPrEx>
          <w:tblCellMar>
            <w:top w:w="0" w:type="dxa"/>
            <w:bottom w:w="0" w:type="dxa"/>
          </w:tblCellMar>
        </w:tblPrEx>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blPrEx>
          <w:tblCellMar>
            <w:top w:w="0" w:type="dxa"/>
            <w:bottom w:w="0" w:type="dxa"/>
          </w:tblCellMar>
        </w:tblPrEx>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8C74A3">
              <w:rPr>
                <w:rFonts w:cs="Arial"/>
                <w:sz w:val="16"/>
                <w:szCs w:val="16"/>
                <w:highlight w:val="yellow"/>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blPrEx>
          <w:tblCellMar>
            <w:top w:w="0" w:type="dxa"/>
            <w:bottom w:w="0" w:type="dxa"/>
          </w:tblCellMar>
        </w:tblPrEx>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blPrEx>
          <w:tblCellMar>
            <w:top w:w="0" w:type="dxa"/>
            <w:bottom w:w="0" w:type="dxa"/>
          </w:tblCellMar>
        </w:tblPrEx>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blPrEx>
          <w:tblCellMar>
            <w:top w:w="0" w:type="dxa"/>
            <w:bottom w:w="0" w:type="dxa"/>
          </w:tblCellMar>
        </w:tblPrEx>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blPrEx>
          <w:tblCellMar>
            <w:top w:w="0" w:type="dxa"/>
            <w:bottom w:w="0" w:type="dxa"/>
          </w:tblCellMar>
        </w:tblPrEx>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blPrEx>
          <w:tblCellMar>
            <w:top w:w="0" w:type="dxa"/>
            <w:bottom w:w="0" w:type="dxa"/>
          </w:tblCellMar>
        </w:tblPrEx>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blPrEx>
          <w:tblCellMar>
            <w:top w:w="0" w:type="dxa"/>
            <w:bottom w:w="0" w:type="dxa"/>
          </w:tblCellMar>
        </w:tblPrEx>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blPrEx>
          <w:tblCellMar>
            <w:top w:w="0" w:type="dxa"/>
            <w:bottom w:w="0" w:type="dxa"/>
          </w:tblCellMar>
        </w:tblPrEx>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blPrEx>
          <w:tblCellMar>
            <w:top w:w="0" w:type="dxa"/>
            <w:bottom w:w="0" w:type="dxa"/>
          </w:tblCellMar>
        </w:tblPrEx>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blPrEx>
          <w:tblCellMar>
            <w:top w:w="0" w:type="dxa"/>
            <w:bottom w:w="0" w:type="dxa"/>
          </w:tblCellMar>
        </w:tblPrEx>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blPrEx>
          <w:tblCellMar>
            <w:top w:w="0" w:type="dxa"/>
            <w:bottom w:w="0" w:type="dxa"/>
          </w:tblCellMar>
        </w:tblPrEx>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blPrEx>
          <w:tblCellMar>
            <w:top w:w="0" w:type="dxa"/>
            <w:bottom w:w="0" w:type="dxa"/>
          </w:tblCellMar>
        </w:tblPrEx>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blPrEx>
          <w:tblCellMar>
            <w:top w:w="0" w:type="dxa"/>
            <w:bottom w:w="0" w:type="dxa"/>
          </w:tblCellMar>
        </w:tblPrEx>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blPrEx>
          <w:tblCellMar>
            <w:top w:w="0" w:type="dxa"/>
            <w:bottom w:w="0" w:type="dxa"/>
          </w:tblCellMar>
        </w:tblPrEx>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blPrEx>
          <w:tblCellMar>
            <w:top w:w="0" w:type="dxa"/>
            <w:bottom w:w="0" w:type="dxa"/>
          </w:tblCellMar>
        </w:tblPrEx>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blPrEx>
          <w:tblCellMar>
            <w:top w:w="0" w:type="dxa"/>
            <w:bottom w:w="0" w:type="dxa"/>
          </w:tblCellMar>
        </w:tblPrEx>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blPrEx>
          <w:tblCellMar>
            <w:top w:w="0" w:type="dxa"/>
            <w:bottom w:w="0" w:type="dxa"/>
          </w:tblCellMar>
        </w:tblPrEx>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blPrEx>
          <w:tblCellMar>
            <w:top w:w="0" w:type="dxa"/>
            <w:bottom w:w="0" w:type="dxa"/>
          </w:tblCellMar>
        </w:tblPrEx>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blPrEx>
          <w:tblCellMar>
            <w:top w:w="0" w:type="dxa"/>
            <w:bottom w:w="0" w:type="dxa"/>
          </w:tblCellMar>
        </w:tblPrEx>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blPrEx>
          <w:tblCellMar>
            <w:top w:w="0" w:type="dxa"/>
            <w:bottom w:w="0" w:type="dxa"/>
          </w:tblCellMar>
        </w:tblPrEx>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blPrEx>
          <w:tblCellMar>
            <w:top w:w="0" w:type="dxa"/>
            <w:bottom w:w="0" w:type="dxa"/>
          </w:tblCellMar>
        </w:tblPrEx>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blPrEx>
          <w:tblCellMar>
            <w:top w:w="0" w:type="dxa"/>
            <w:bottom w:w="0" w:type="dxa"/>
          </w:tblCellMar>
        </w:tblPrEx>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blPrEx>
          <w:tblCellMar>
            <w:top w:w="0" w:type="dxa"/>
            <w:bottom w:w="0" w:type="dxa"/>
          </w:tblCellMar>
        </w:tblPrEx>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blPrEx>
          <w:tblCellMar>
            <w:top w:w="0" w:type="dxa"/>
            <w:bottom w:w="0" w:type="dxa"/>
          </w:tblCellMar>
        </w:tblPrEx>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blPrEx>
          <w:tblCellMar>
            <w:top w:w="0" w:type="dxa"/>
            <w:bottom w:w="0" w:type="dxa"/>
          </w:tblCellMar>
        </w:tblPrEx>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blPrEx>
          <w:tblCellMar>
            <w:top w:w="0" w:type="dxa"/>
            <w:bottom w:w="0" w:type="dxa"/>
          </w:tblCellMar>
        </w:tblPrEx>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blPrEx>
          <w:tblCellMar>
            <w:top w:w="0" w:type="dxa"/>
            <w:bottom w:w="0" w:type="dxa"/>
          </w:tblCellMar>
        </w:tblPrEx>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blPrEx>
          <w:tblCellMar>
            <w:top w:w="0" w:type="dxa"/>
            <w:bottom w:w="0" w:type="dxa"/>
          </w:tblCellMar>
        </w:tblPrEx>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blPrEx>
          <w:tblCellMar>
            <w:top w:w="0" w:type="dxa"/>
            <w:bottom w:w="0" w:type="dxa"/>
          </w:tblCellMar>
        </w:tblPrEx>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blPrEx>
          <w:tblCellMar>
            <w:top w:w="0" w:type="dxa"/>
            <w:bottom w:w="0" w:type="dxa"/>
          </w:tblCellMar>
        </w:tblPrEx>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blPrEx>
          <w:tblCellMar>
            <w:top w:w="0" w:type="dxa"/>
            <w:bottom w:w="0" w:type="dxa"/>
          </w:tblCellMar>
        </w:tblPrEx>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8C74A3" w:rsidRDefault="001444B4" w:rsidP="00F023A8">
            <w:pPr>
              <w:pStyle w:val="TAL"/>
              <w:rPr>
                <w:rFonts w:cs="Arial"/>
                <w:sz w:val="16"/>
                <w:szCs w:val="16"/>
              </w:rPr>
            </w:pPr>
            <w:r w:rsidRPr="008C74A3">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8C74A3" w:rsidRDefault="001444B4" w:rsidP="00F023A8">
            <w:pPr>
              <w:pStyle w:val="TAL"/>
              <w:rPr>
                <w:rFonts w:cs="Arial"/>
                <w:sz w:val="16"/>
                <w:szCs w:val="16"/>
              </w:rPr>
            </w:pPr>
            <w:r w:rsidRPr="008C74A3">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8C74A3" w:rsidRDefault="001444B4" w:rsidP="00F023A8">
            <w:pPr>
              <w:pStyle w:val="TAL"/>
              <w:rPr>
                <w:rFonts w:cs="Arial"/>
                <w:sz w:val="16"/>
                <w:szCs w:val="16"/>
              </w:rPr>
            </w:pPr>
            <w:r w:rsidRPr="008C74A3">
              <w:rPr>
                <w:rFonts w:cs="Arial"/>
                <w:sz w:val="16"/>
                <w:szCs w:val="16"/>
              </w:rPr>
              <w:t>Introducing Radio Capability Optimisation (RACS)</w:t>
            </w:r>
          </w:p>
          <w:p w14:paraId="2ABF071F" w14:textId="77777777" w:rsidR="001444B4" w:rsidRPr="008C74A3" w:rsidRDefault="001444B4" w:rsidP="00F023A8">
            <w:pPr>
              <w:pStyle w:val="TAL"/>
              <w:rPr>
                <w:rFonts w:cs="Arial"/>
                <w:sz w:val="16"/>
                <w:szCs w:val="16"/>
              </w:rPr>
            </w:pPr>
            <w:r w:rsidRPr="008C74A3">
              <w:rPr>
                <w:rFonts w:cs="Arial"/>
                <w:sz w:val="16"/>
                <w:szCs w:val="16"/>
                <w:highlight w:val="yellow"/>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blPrEx>
          <w:tblCellMar>
            <w:top w:w="0" w:type="dxa"/>
            <w:bottom w:w="0" w:type="dxa"/>
          </w:tblCellMar>
        </w:tblPrEx>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C07BD1" w14:textId="77777777" w:rsidR="00A93032" w:rsidRDefault="00A93032">
      <w:r>
        <w:separator/>
      </w:r>
    </w:p>
  </w:endnote>
  <w:endnote w:type="continuationSeparator" w:id="0">
    <w:p w14:paraId="277B6104" w14:textId="77777777" w:rsidR="00A93032" w:rsidRDefault="00A930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Arial"/>
    <w:charset w:val="00"/>
    <w:family w:val="auto"/>
    <w:pitch w:val="default"/>
    <w:sig w:usb0="00000000" w:usb1="00000000" w:usb2="00A0C000" w:usb3="00000000" w:csb0="0000019F" w:csb1="00000000"/>
  </w:font>
  <w:font w:name="Times-Italic">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3807C9" w14:textId="77777777" w:rsidR="00A93032" w:rsidRDefault="00A93032">
      <w:r>
        <w:separator/>
      </w:r>
    </w:p>
  </w:footnote>
  <w:footnote w:type="continuationSeparator" w:id="0">
    <w:p w14:paraId="4CD116F7" w14:textId="77777777" w:rsidR="00A93032" w:rsidRDefault="00A930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9416" w14:textId="1F92F124"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10D0F">
      <w:rPr>
        <w:rFonts w:ascii="Arial" w:hAnsi="Arial" w:cs="Arial"/>
        <w:b/>
        <w:noProof/>
        <w:sz w:val="18"/>
        <w:szCs w:val="18"/>
      </w:rPr>
      <w:t>3GPP TS 38.413 V16.10.0 (2022-06)</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3568CC12"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10D0F">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4C6EE" w14:textId="77777777"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D75EF">
      <w:rPr>
        <w:rFonts w:ascii="Arial" w:hAnsi="Arial" w:cs="Arial"/>
        <w:b/>
        <w:noProof/>
        <w:sz w:val="18"/>
        <w:szCs w:val="18"/>
      </w:rPr>
      <w:t>3GPP TS 38.413 V16.10.0 (2022-06)</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77777777"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D75EF">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4"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7"/>
  </w:num>
  <w:num w:numId="5">
    <w:abstractNumId w:val="31"/>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13"/>
  </w:num>
  <w:num w:numId="14">
    <w:abstractNumId w:val="24"/>
  </w:num>
  <w:num w:numId="15">
    <w:abstractNumId w:val="20"/>
  </w:num>
  <w:num w:numId="16">
    <w:abstractNumId w:val="30"/>
  </w:num>
  <w:num w:numId="17">
    <w:abstractNumId w:val="28"/>
  </w:num>
  <w:num w:numId="18">
    <w:abstractNumId w:val="19"/>
  </w:num>
  <w:num w:numId="19">
    <w:abstractNumId w:val="16"/>
  </w:num>
  <w:num w:numId="20">
    <w:abstractNumId w:val="2"/>
  </w:num>
  <w:num w:numId="21">
    <w:abstractNumId w:val="1"/>
  </w:num>
  <w:num w:numId="22">
    <w:abstractNumId w:val="0"/>
  </w:num>
  <w:num w:numId="23">
    <w:abstractNumId w:val="34"/>
  </w:num>
  <w:num w:numId="24">
    <w:abstractNumId w:val="15"/>
  </w:num>
  <w:num w:numId="2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2"/>
  </w:num>
  <w:num w:numId="27">
    <w:abstractNumId w:val="17"/>
  </w:num>
  <w:num w:numId="28">
    <w:abstractNumId w:val="14"/>
  </w:num>
  <w:num w:numId="29">
    <w:abstractNumId w:val="29"/>
  </w:num>
  <w:num w:numId="30">
    <w:abstractNumId w:val="26"/>
  </w:num>
  <w:num w:numId="31">
    <w:abstractNumId w:val="12"/>
  </w:num>
  <w:num w:numId="32">
    <w:abstractNumId w:val="21"/>
  </w:num>
  <w:num w:numId="33">
    <w:abstractNumId w:val="33"/>
  </w:num>
  <w:num w:numId="34">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3"/>
  </w:num>
  <w:num w:numId="37">
    <w:abstractNumId w:val="18"/>
  </w:num>
  <w:num w:numId="38">
    <w:abstractNumId w:val="25"/>
  </w:num>
  <w:num w:numId="3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AF3"/>
    <w:rsid w:val="00031E15"/>
    <w:rsid w:val="000328C7"/>
    <w:rsid w:val="00032A32"/>
    <w:rsid w:val="00033397"/>
    <w:rsid w:val="00034E69"/>
    <w:rsid w:val="0003514A"/>
    <w:rsid w:val="00035212"/>
    <w:rsid w:val="00035F90"/>
    <w:rsid w:val="000362FF"/>
    <w:rsid w:val="000363DD"/>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A22"/>
    <w:rsid w:val="000557E0"/>
    <w:rsid w:val="00062187"/>
    <w:rsid w:val="00062AB9"/>
    <w:rsid w:val="00063354"/>
    <w:rsid w:val="00063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D21"/>
    <w:rsid w:val="00080512"/>
    <w:rsid w:val="0008190A"/>
    <w:rsid w:val="00082F6B"/>
    <w:rsid w:val="00083022"/>
    <w:rsid w:val="00083E13"/>
    <w:rsid w:val="000844AE"/>
    <w:rsid w:val="00084F5C"/>
    <w:rsid w:val="000859CB"/>
    <w:rsid w:val="000864E0"/>
    <w:rsid w:val="0008656C"/>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A02D6"/>
    <w:rsid w:val="001A049D"/>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CA7"/>
    <w:rsid w:val="00287E54"/>
    <w:rsid w:val="002906EA"/>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67D"/>
    <w:rsid w:val="00343B45"/>
    <w:rsid w:val="00345012"/>
    <w:rsid w:val="00345E0A"/>
    <w:rsid w:val="003479AE"/>
    <w:rsid w:val="00347F8E"/>
    <w:rsid w:val="0035051F"/>
    <w:rsid w:val="00350D25"/>
    <w:rsid w:val="003510D9"/>
    <w:rsid w:val="00351539"/>
    <w:rsid w:val="00352300"/>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433"/>
    <w:rsid w:val="00405D25"/>
    <w:rsid w:val="004068AA"/>
    <w:rsid w:val="004069D1"/>
    <w:rsid w:val="0040711C"/>
    <w:rsid w:val="00410B98"/>
    <w:rsid w:val="0041161B"/>
    <w:rsid w:val="00413DDC"/>
    <w:rsid w:val="00416184"/>
    <w:rsid w:val="00416C3B"/>
    <w:rsid w:val="0042047B"/>
    <w:rsid w:val="004204BB"/>
    <w:rsid w:val="00420D31"/>
    <w:rsid w:val="004219BF"/>
    <w:rsid w:val="004243EA"/>
    <w:rsid w:val="00424678"/>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3DE"/>
    <w:rsid w:val="005471FA"/>
    <w:rsid w:val="00547254"/>
    <w:rsid w:val="005474CA"/>
    <w:rsid w:val="0054772C"/>
    <w:rsid w:val="0054782F"/>
    <w:rsid w:val="00547927"/>
    <w:rsid w:val="005504B1"/>
    <w:rsid w:val="0055079A"/>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4202"/>
    <w:rsid w:val="005F454B"/>
    <w:rsid w:val="005F4553"/>
    <w:rsid w:val="005F4B83"/>
    <w:rsid w:val="005F6E3B"/>
    <w:rsid w:val="00600301"/>
    <w:rsid w:val="00600A00"/>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7153"/>
    <w:rsid w:val="0065755E"/>
    <w:rsid w:val="006579BE"/>
    <w:rsid w:val="00657D9A"/>
    <w:rsid w:val="00660197"/>
    <w:rsid w:val="00660267"/>
    <w:rsid w:val="00663D28"/>
    <w:rsid w:val="0066419F"/>
    <w:rsid w:val="00664E67"/>
    <w:rsid w:val="00666EA5"/>
    <w:rsid w:val="0067053E"/>
    <w:rsid w:val="00671376"/>
    <w:rsid w:val="006718AD"/>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701351"/>
    <w:rsid w:val="00703B76"/>
    <w:rsid w:val="007049CB"/>
    <w:rsid w:val="007051AD"/>
    <w:rsid w:val="0070540C"/>
    <w:rsid w:val="0070579A"/>
    <w:rsid w:val="00705FEB"/>
    <w:rsid w:val="00706989"/>
    <w:rsid w:val="0071000E"/>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B04DC"/>
    <w:rsid w:val="00AB110C"/>
    <w:rsid w:val="00AB1590"/>
    <w:rsid w:val="00AB1744"/>
    <w:rsid w:val="00AB2FF1"/>
    <w:rsid w:val="00AB320C"/>
    <w:rsid w:val="00AB37FB"/>
    <w:rsid w:val="00AB51DA"/>
    <w:rsid w:val="00AB53B3"/>
    <w:rsid w:val="00AB6FC1"/>
    <w:rsid w:val="00AB7AD8"/>
    <w:rsid w:val="00AC3255"/>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B51"/>
    <w:rsid w:val="00B04DB5"/>
    <w:rsid w:val="00B04ED1"/>
    <w:rsid w:val="00B0559D"/>
    <w:rsid w:val="00B0569B"/>
    <w:rsid w:val="00B05BA2"/>
    <w:rsid w:val="00B05BD3"/>
    <w:rsid w:val="00B05D1A"/>
    <w:rsid w:val="00B05EB9"/>
    <w:rsid w:val="00B066B2"/>
    <w:rsid w:val="00B0710D"/>
    <w:rsid w:val="00B07307"/>
    <w:rsid w:val="00B11A57"/>
    <w:rsid w:val="00B11F16"/>
    <w:rsid w:val="00B124A4"/>
    <w:rsid w:val="00B13109"/>
    <w:rsid w:val="00B131E6"/>
    <w:rsid w:val="00B13724"/>
    <w:rsid w:val="00B13E4F"/>
    <w:rsid w:val="00B13EAD"/>
    <w:rsid w:val="00B142B7"/>
    <w:rsid w:val="00B146A6"/>
    <w:rsid w:val="00B15449"/>
    <w:rsid w:val="00B15A2D"/>
    <w:rsid w:val="00B162DD"/>
    <w:rsid w:val="00B1675D"/>
    <w:rsid w:val="00B169B2"/>
    <w:rsid w:val="00B169E9"/>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D5D"/>
    <w:rsid w:val="00C4145D"/>
    <w:rsid w:val="00C426EF"/>
    <w:rsid w:val="00C4346E"/>
    <w:rsid w:val="00C43B25"/>
    <w:rsid w:val="00C4445B"/>
    <w:rsid w:val="00C44894"/>
    <w:rsid w:val="00C44F33"/>
    <w:rsid w:val="00C45231"/>
    <w:rsid w:val="00C459E0"/>
    <w:rsid w:val="00C475CE"/>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CD4"/>
    <w:rsid w:val="00CC012E"/>
    <w:rsid w:val="00CC0841"/>
    <w:rsid w:val="00CC09CB"/>
    <w:rsid w:val="00CC0C13"/>
    <w:rsid w:val="00CC1A92"/>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62CD"/>
    <w:rsid w:val="00DF78B1"/>
    <w:rsid w:val="00DF7C34"/>
    <w:rsid w:val="00E00AAF"/>
    <w:rsid w:val="00E01573"/>
    <w:rsid w:val="00E02631"/>
    <w:rsid w:val="00E0269B"/>
    <w:rsid w:val="00E02B3E"/>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31B4"/>
    <w:rsid w:val="00E431D7"/>
    <w:rsid w:val="00E43201"/>
    <w:rsid w:val="00E43B76"/>
    <w:rsid w:val="00E4436F"/>
    <w:rsid w:val="00E444B3"/>
    <w:rsid w:val="00E445EF"/>
    <w:rsid w:val="00E450C1"/>
    <w:rsid w:val="00E45617"/>
    <w:rsid w:val="00E45F8C"/>
    <w:rsid w:val="00E463B8"/>
    <w:rsid w:val="00E50F55"/>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3924"/>
    <w:rsid w:val="00F93A60"/>
    <w:rsid w:val="00F93FC7"/>
    <w:rsid w:val="00F941EA"/>
    <w:rsid w:val="00F9448A"/>
    <w:rsid w:val="00F94BE9"/>
    <w:rsid w:val="00F9569C"/>
    <w:rsid w:val="00F958CA"/>
    <w:rsid w:val="00F96BEF"/>
    <w:rsid w:val="00F9784D"/>
    <w:rsid w:val="00F97920"/>
    <w:rsid w:val="00F97CD9"/>
    <w:rsid w:val="00F97E0D"/>
    <w:rsid w:val="00FA030A"/>
    <w:rsid w:val="00FA11EF"/>
    <w:rsid w:val="00FA1266"/>
    <w:rsid w:val="00FA1BF0"/>
    <w:rsid w:val="00FA1C0A"/>
    <w:rsid w:val="00FA22D3"/>
    <w:rsid w:val="00FA3098"/>
    <w:rsid w:val="00FA3553"/>
    <w:rsid w:val="00FA3FD3"/>
    <w:rsid w:val="00FA42AE"/>
    <w:rsid w:val="00FA5724"/>
    <w:rsid w:val="00FA5867"/>
    <w:rsid w:val="00FA743F"/>
    <w:rsid w:val="00FB0136"/>
    <w:rsid w:val="00FB2900"/>
    <w:rsid w:val="00FB425C"/>
    <w:rsid w:val="00FB5812"/>
    <w:rsid w:val="00FB5C40"/>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0D0F"/>
    <w:pPr>
      <w:overflowPunct w:val="0"/>
      <w:autoSpaceDE w:val="0"/>
      <w:autoSpaceDN w:val="0"/>
      <w:adjustRightInd w:val="0"/>
      <w:spacing w:after="180"/>
      <w:textAlignment w:val="baseline"/>
    </w:pPr>
  </w:style>
  <w:style w:type="paragraph" w:styleId="Heading1">
    <w:name w:val="heading 1"/>
    <w:next w:val="Normal"/>
    <w:link w:val="Heading1Char"/>
    <w:qFormat/>
    <w:rsid w:val="00210D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10D0F"/>
    <w:pPr>
      <w:pBdr>
        <w:top w:val="none" w:sz="0" w:space="0" w:color="auto"/>
      </w:pBdr>
      <w:spacing w:before="180"/>
      <w:outlineLvl w:val="1"/>
    </w:pPr>
    <w:rPr>
      <w:sz w:val="32"/>
    </w:rPr>
  </w:style>
  <w:style w:type="paragraph" w:styleId="Heading3">
    <w:name w:val="heading 3"/>
    <w:basedOn w:val="Heading2"/>
    <w:next w:val="Normal"/>
    <w:link w:val="Heading3Char"/>
    <w:qFormat/>
    <w:rsid w:val="00210D0F"/>
    <w:pPr>
      <w:spacing w:before="120"/>
      <w:outlineLvl w:val="2"/>
    </w:pPr>
    <w:rPr>
      <w:sz w:val="28"/>
    </w:rPr>
  </w:style>
  <w:style w:type="paragraph" w:styleId="Heading4">
    <w:name w:val="heading 4"/>
    <w:basedOn w:val="Heading3"/>
    <w:next w:val="Normal"/>
    <w:link w:val="Heading4Char"/>
    <w:qFormat/>
    <w:rsid w:val="00210D0F"/>
    <w:pPr>
      <w:ind w:left="1418" w:hanging="1418"/>
      <w:outlineLvl w:val="3"/>
    </w:pPr>
    <w:rPr>
      <w:sz w:val="24"/>
    </w:rPr>
  </w:style>
  <w:style w:type="paragraph" w:styleId="Heading5">
    <w:name w:val="heading 5"/>
    <w:basedOn w:val="Heading4"/>
    <w:next w:val="Normal"/>
    <w:link w:val="Heading5Char"/>
    <w:qFormat/>
    <w:rsid w:val="00210D0F"/>
    <w:pPr>
      <w:ind w:left="1701" w:hanging="1701"/>
      <w:outlineLvl w:val="4"/>
    </w:pPr>
    <w:rPr>
      <w:sz w:val="22"/>
    </w:rPr>
  </w:style>
  <w:style w:type="paragraph" w:styleId="Heading6">
    <w:name w:val="heading 6"/>
    <w:basedOn w:val="H6"/>
    <w:next w:val="Normal"/>
    <w:link w:val="Heading6Char"/>
    <w:qFormat/>
    <w:rsid w:val="00210D0F"/>
    <w:pPr>
      <w:outlineLvl w:val="5"/>
    </w:pPr>
  </w:style>
  <w:style w:type="paragraph" w:styleId="Heading7">
    <w:name w:val="heading 7"/>
    <w:basedOn w:val="H6"/>
    <w:next w:val="Normal"/>
    <w:link w:val="Heading7Char"/>
    <w:qFormat/>
    <w:rsid w:val="00210D0F"/>
    <w:pPr>
      <w:outlineLvl w:val="6"/>
    </w:pPr>
  </w:style>
  <w:style w:type="paragraph" w:styleId="Heading8">
    <w:name w:val="heading 8"/>
    <w:basedOn w:val="Heading1"/>
    <w:next w:val="Normal"/>
    <w:link w:val="Heading8Char"/>
    <w:qFormat/>
    <w:rsid w:val="00210D0F"/>
    <w:pPr>
      <w:ind w:left="0" w:firstLine="0"/>
      <w:outlineLvl w:val="7"/>
    </w:pPr>
  </w:style>
  <w:style w:type="paragraph" w:styleId="Heading9">
    <w:name w:val="heading 9"/>
    <w:basedOn w:val="Heading8"/>
    <w:next w:val="Normal"/>
    <w:link w:val="Heading9Char"/>
    <w:qFormat/>
    <w:rsid w:val="00210D0F"/>
    <w:pPr>
      <w:outlineLvl w:val="8"/>
    </w:pPr>
  </w:style>
  <w:style w:type="character" w:default="1" w:styleId="DefaultParagraphFont">
    <w:name w:val="Default Paragraph Font"/>
    <w:semiHidden/>
    <w:rsid w:val="00210D0F"/>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210D0F"/>
  </w:style>
  <w:style w:type="paragraph" w:customStyle="1" w:styleId="H6">
    <w:name w:val="H6"/>
    <w:basedOn w:val="Heading5"/>
    <w:next w:val="Normal"/>
    <w:link w:val="H6Char"/>
    <w:rsid w:val="00210D0F"/>
    <w:pPr>
      <w:ind w:left="1985" w:hanging="1985"/>
      <w:outlineLvl w:val="9"/>
    </w:pPr>
    <w:rPr>
      <w:sz w:val="20"/>
    </w:rPr>
  </w:style>
  <w:style w:type="paragraph" w:styleId="TOC9">
    <w:name w:val="toc 9"/>
    <w:basedOn w:val="TOC8"/>
    <w:rsid w:val="00210D0F"/>
    <w:pPr>
      <w:ind w:left="1418" w:hanging="1418"/>
    </w:pPr>
  </w:style>
  <w:style w:type="paragraph" w:styleId="TOC8">
    <w:name w:val="toc 8"/>
    <w:basedOn w:val="TOC1"/>
    <w:rsid w:val="00210D0F"/>
    <w:pPr>
      <w:spacing w:before="180"/>
      <w:ind w:left="2693" w:hanging="2693"/>
    </w:pPr>
    <w:rPr>
      <w:b/>
    </w:rPr>
  </w:style>
  <w:style w:type="paragraph" w:styleId="TOC1">
    <w:name w:val="toc 1"/>
    <w:rsid w:val="00210D0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10D0F"/>
    <w:pPr>
      <w:keepLines/>
      <w:tabs>
        <w:tab w:val="center" w:pos="4536"/>
        <w:tab w:val="right" w:pos="9072"/>
      </w:tabs>
    </w:pPr>
    <w:rPr>
      <w:noProof/>
    </w:rPr>
  </w:style>
  <w:style w:type="character" w:customStyle="1" w:styleId="ZGSM">
    <w:name w:val="ZGSM"/>
    <w:rsid w:val="00210D0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210D0F"/>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10D0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210D0F"/>
    <w:pPr>
      <w:ind w:left="1701" w:hanging="1701"/>
    </w:pPr>
  </w:style>
  <w:style w:type="paragraph" w:styleId="TOC4">
    <w:name w:val="toc 4"/>
    <w:basedOn w:val="TOC3"/>
    <w:rsid w:val="00210D0F"/>
    <w:pPr>
      <w:ind w:left="1418" w:hanging="1418"/>
    </w:pPr>
  </w:style>
  <w:style w:type="paragraph" w:styleId="TOC3">
    <w:name w:val="toc 3"/>
    <w:basedOn w:val="TOC2"/>
    <w:rsid w:val="00210D0F"/>
    <w:pPr>
      <w:ind w:left="1134" w:hanging="1134"/>
    </w:pPr>
  </w:style>
  <w:style w:type="paragraph" w:styleId="TOC2">
    <w:name w:val="toc 2"/>
    <w:basedOn w:val="TOC1"/>
    <w:rsid w:val="00210D0F"/>
    <w:pPr>
      <w:keepNext w:val="0"/>
      <w:spacing w:before="0"/>
      <w:ind w:left="851" w:hanging="851"/>
    </w:pPr>
    <w:rPr>
      <w:sz w:val="20"/>
    </w:rPr>
  </w:style>
  <w:style w:type="paragraph" w:styleId="Footer">
    <w:name w:val="footer"/>
    <w:basedOn w:val="Header"/>
    <w:link w:val="FooterChar"/>
    <w:rsid w:val="00210D0F"/>
    <w:pPr>
      <w:jc w:val="center"/>
    </w:pPr>
    <w:rPr>
      <w:i/>
    </w:rPr>
  </w:style>
  <w:style w:type="paragraph" w:customStyle="1" w:styleId="TT">
    <w:name w:val="TT"/>
    <w:basedOn w:val="Heading1"/>
    <w:next w:val="Normal"/>
    <w:rsid w:val="00210D0F"/>
    <w:pPr>
      <w:outlineLvl w:val="9"/>
    </w:pPr>
  </w:style>
  <w:style w:type="paragraph" w:customStyle="1" w:styleId="NF">
    <w:name w:val="NF"/>
    <w:basedOn w:val="NO"/>
    <w:rsid w:val="00210D0F"/>
    <w:pPr>
      <w:keepNext/>
      <w:spacing w:after="0"/>
    </w:pPr>
    <w:rPr>
      <w:rFonts w:ascii="Arial" w:hAnsi="Arial"/>
      <w:sz w:val="18"/>
    </w:rPr>
  </w:style>
  <w:style w:type="paragraph" w:customStyle="1" w:styleId="NO">
    <w:name w:val="NO"/>
    <w:basedOn w:val="Normal"/>
    <w:link w:val="NOZchn"/>
    <w:rsid w:val="00210D0F"/>
    <w:pPr>
      <w:keepLines/>
      <w:ind w:left="1135" w:hanging="851"/>
    </w:pPr>
  </w:style>
  <w:style w:type="paragraph" w:customStyle="1" w:styleId="PL">
    <w:name w:val="PL"/>
    <w:link w:val="PLChar"/>
    <w:rsid w:val="00210D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10D0F"/>
    <w:pPr>
      <w:jc w:val="right"/>
    </w:pPr>
  </w:style>
  <w:style w:type="paragraph" w:customStyle="1" w:styleId="TAL">
    <w:name w:val="TAL"/>
    <w:basedOn w:val="Normal"/>
    <w:link w:val="TALChar"/>
    <w:rsid w:val="00210D0F"/>
    <w:pPr>
      <w:keepNext/>
      <w:keepLines/>
      <w:spacing w:after="0"/>
    </w:pPr>
    <w:rPr>
      <w:rFonts w:ascii="Arial" w:hAnsi="Arial"/>
      <w:sz w:val="18"/>
    </w:rPr>
  </w:style>
  <w:style w:type="paragraph" w:customStyle="1" w:styleId="TAH">
    <w:name w:val="TAH"/>
    <w:basedOn w:val="TAC"/>
    <w:link w:val="TAHChar"/>
    <w:rsid w:val="00210D0F"/>
    <w:rPr>
      <w:b/>
    </w:rPr>
  </w:style>
  <w:style w:type="paragraph" w:customStyle="1" w:styleId="TAC">
    <w:name w:val="TAC"/>
    <w:basedOn w:val="TAL"/>
    <w:link w:val="TACChar"/>
    <w:rsid w:val="00210D0F"/>
    <w:pPr>
      <w:jc w:val="center"/>
    </w:pPr>
  </w:style>
  <w:style w:type="paragraph" w:customStyle="1" w:styleId="LD">
    <w:name w:val="LD"/>
    <w:rsid w:val="00210D0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10D0F"/>
    <w:pPr>
      <w:keepLines/>
      <w:ind w:left="1702" w:hanging="1418"/>
    </w:pPr>
  </w:style>
  <w:style w:type="paragraph" w:customStyle="1" w:styleId="FP">
    <w:name w:val="FP"/>
    <w:basedOn w:val="Normal"/>
    <w:rsid w:val="00210D0F"/>
    <w:pPr>
      <w:spacing w:after="0"/>
    </w:pPr>
  </w:style>
  <w:style w:type="paragraph" w:customStyle="1" w:styleId="NW">
    <w:name w:val="NW"/>
    <w:basedOn w:val="NO"/>
    <w:rsid w:val="00210D0F"/>
    <w:pPr>
      <w:spacing w:after="0"/>
    </w:pPr>
  </w:style>
  <w:style w:type="paragraph" w:customStyle="1" w:styleId="EW">
    <w:name w:val="EW"/>
    <w:basedOn w:val="EX"/>
    <w:rsid w:val="00210D0F"/>
    <w:pPr>
      <w:spacing w:after="0"/>
    </w:pPr>
  </w:style>
  <w:style w:type="paragraph" w:customStyle="1" w:styleId="B1">
    <w:name w:val="B1"/>
    <w:basedOn w:val="List"/>
    <w:link w:val="B1Char"/>
    <w:rsid w:val="00210D0F"/>
  </w:style>
  <w:style w:type="paragraph" w:styleId="TOC6">
    <w:name w:val="toc 6"/>
    <w:basedOn w:val="TOC5"/>
    <w:next w:val="Normal"/>
    <w:rsid w:val="00210D0F"/>
    <w:pPr>
      <w:ind w:left="1985" w:hanging="1985"/>
    </w:pPr>
  </w:style>
  <w:style w:type="paragraph" w:styleId="TOC7">
    <w:name w:val="toc 7"/>
    <w:basedOn w:val="TOC6"/>
    <w:next w:val="Normal"/>
    <w:rsid w:val="00210D0F"/>
    <w:pPr>
      <w:ind w:left="2268" w:hanging="2268"/>
    </w:pPr>
  </w:style>
  <w:style w:type="paragraph" w:customStyle="1" w:styleId="EditorsNote">
    <w:name w:val="Editor's Note"/>
    <w:aliases w:val="EN"/>
    <w:basedOn w:val="NO"/>
    <w:link w:val="EditorsNoteChar"/>
    <w:rsid w:val="00210D0F"/>
    <w:rPr>
      <w:color w:val="FF0000"/>
    </w:rPr>
  </w:style>
  <w:style w:type="paragraph" w:customStyle="1" w:styleId="TH">
    <w:name w:val="TH"/>
    <w:basedOn w:val="Normal"/>
    <w:link w:val="THChar"/>
    <w:rsid w:val="00210D0F"/>
    <w:pPr>
      <w:keepNext/>
      <w:keepLines/>
      <w:spacing w:before="60"/>
      <w:jc w:val="center"/>
    </w:pPr>
    <w:rPr>
      <w:rFonts w:ascii="Arial" w:hAnsi="Arial"/>
      <w:b/>
    </w:rPr>
  </w:style>
  <w:style w:type="paragraph" w:customStyle="1" w:styleId="ZA">
    <w:name w:val="ZA"/>
    <w:rsid w:val="00210D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10D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10D0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10D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10D0F"/>
    <w:pPr>
      <w:ind w:left="851" w:hanging="851"/>
    </w:pPr>
  </w:style>
  <w:style w:type="paragraph" w:customStyle="1" w:styleId="ZH">
    <w:name w:val="ZH"/>
    <w:rsid w:val="00210D0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210D0F"/>
    <w:pPr>
      <w:keepNext w:val="0"/>
      <w:spacing w:before="0" w:after="240"/>
    </w:pPr>
  </w:style>
  <w:style w:type="paragraph" w:customStyle="1" w:styleId="ZG">
    <w:name w:val="ZG"/>
    <w:rsid w:val="00210D0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10D0F"/>
  </w:style>
  <w:style w:type="paragraph" w:customStyle="1" w:styleId="B3">
    <w:name w:val="B3"/>
    <w:basedOn w:val="List3"/>
    <w:rsid w:val="00210D0F"/>
  </w:style>
  <w:style w:type="paragraph" w:customStyle="1" w:styleId="B4">
    <w:name w:val="B4"/>
    <w:basedOn w:val="List4"/>
    <w:link w:val="B4Char"/>
    <w:rsid w:val="00210D0F"/>
  </w:style>
  <w:style w:type="paragraph" w:customStyle="1" w:styleId="B5">
    <w:name w:val="B5"/>
    <w:basedOn w:val="List5"/>
    <w:rsid w:val="00210D0F"/>
  </w:style>
  <w:style w:type="paragraph" w:customStyle="1" w:styleId="ZTD">
    <w:name w:val="ZTD"/>
    <w:basedOn w:val="ZB"/>
    <w:rsid w:val="00210D0F"/>
    <w:pPr>
      <w:framePr w:hRule="auto" w:wrap="notBeside" w:y="852"/>
    </w:pPr>
    <w:rPr>
      <w:i w:val="0"/>
      <w:sz w:val="40"/>
    </w:rPr>
  </w:style>
  <w:style w:type="paragraph" w:customStyle="1" w:styleId="ZV">
    <w:name w:val="ZV"/>
    <w:basedOn w:val="ZU"/>
    <w:rsid w:val="00210D0F"/>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210D0F"/>
    <w:pPr>
      <w:ind w:left="568" w:hanging="284"/>
    </w:pPr>
  </w:style>
  <w:style w:type="paragraph" w:styleId="List2">
    <w:name w:val="List 2"/>
    <w:basedOn w:val="List"/>
    <w:rsid w:val="00210D0F"/>
    <w:pPr>
      <w:ind w:left="851"/>
    </w:pPr>
  </w:style>
  <w:style w:type="paragraph" w:styleId="List3">
    <w:name w:val="List 3"/>
    <w:basedOn w:val="List2"/>
    <w:rsid w:val="00210D0F"/>
    <w:pPr>
      <w:ind w:left="1135"/>
    </w:pPr>
  </w:style>
  <w:style w:type="paragraph" w:styleId="List4">
    <w:name w:val="List 4"/>
    <w:basedOn w:val="List3"/>
    <w:rsid w:val="00210D0F"/>
    <w:pPr>
      <w:ind w:left="1418"/>
    </w:pPr>
  </w:style>
  <w:style w:type="paragraph" w:styleId="List5">
    <w:name w:val="List 5"/>
    <w:basedOn w:val="List4"/>
    <w:rsid w:val="00210D0F"/>
    <w:pPr>
      <w:ind w:left="1702"/>
    </w:pPr>
  </w:style>
  <w:style w:type="character" w:styleId="FootnoteReference">
    <w:name w:val="footnote reference"/>
    <w:basedOn w:val="DefaultParagraphFont"/>
    <w:rsid w:val="00210D0F"/>
    <w:rPr>
      <w:b/>
      <w:position w:val="6"/>
      <w:sz w:val="16"/>
    </w:rPr>
  </w:style>
  <w:style w:type="paragraph" w:styleId="FootnoteText">
    <w:name w:val="footnote text"/>
    <w:basedOn w:val="Normal"/>
    <w:link w:val="FootnoteTextChar"/>
    <w:rsid w:val="00210D0F"/>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210D0F"/>
    <w:pPr>
      <w:keepLines/>
      <w:spacing w:after="0"/>
    </w:pPr>
  </w:style>
  <w:style w:type="paragraph" w:styleId="Index2">
    <w:name w:val="index 2"/>
    <w:basedOn w:val="Index1"/>
    <w:rsid w:val="00210D0F"/>
    <w:pPr>
      <w:ind w:left="284"/>
    </w:pPr>
  </w:style>
  <w:style w:type="paragraph" w:styleId="ListBullet">
    <w:name w:val="List Bullet"/>
    <w:basedOn w:val="List"/>
    <w:rsid w:val="00210D0F"/>
  </w:style>
  <w:style w:type="paragraph" w:styleId="ListBullet2">
    <w:name w:val="List Bullet 2"/>
    <w:basedOn w:val="ListBullet"/>
    <w:rsid w:val="00210D0F"/>
    <w:pPr>
      <w:ind w:left="851"/>
    </w:pPr>
  </w:style>
  <w:style w:type="paragraph" w:styleId="ListBullet3">
    <w:name w:val="List Bullet 3"/>
    <w:basedOn w:val="ListBullet2"/>
    <w:rsid w:val="00210D0F"/>
    <w:pPr>
      <w:ind w:left="1135"/>
    </w:pPr>
  </w:style>
  <w:style w:type="paragraph" w:styleId="ListBullet4">
    <w:name w:val="List Bullet 4"/>
    <w:basedOn w:val="ListBullet3"/>
    <w:rsid w:val="00210D0F"/>
    <w:pPr>
      <w:ind w:left="1418"/>
    </w:pPr>
  </w:style>
  <w:style w:type="paragraph" w:styleId="ListBullet5">
    <w:name w:val="List Bullet 5"/>
    <w:basedOn w:val="ListBullet4"/>
    <w:rsid w:val="00210D0F"/>
    <w:pPr>
      <w:ind w:left="1702"/>
    </w:pPr>
  </w:style>
  <w:style w:type="paragraph" w:styleId="ListNumber">
    <w:name w:val="List Number"/>
    <w:basedOn w:val="List"/>
    <w:rsid w:val="00210D0F"/>
  </w:style>
  <w:style w:type="paragraph" w:styleId="ListNumber2">
    <w:name w:val="List Number 2"/>
    <w:basedOn w:val="ListNumber"/>
    <w:rsid w:val="00210D0F"/>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numPr>
        <w:ilvl w:val="0"/>
        <w:numId w:val="0"/>
      </w:num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link w:val="Heading4"/>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8.e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oleObject" Target="embeddings/oleObject61.bin"/><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74.bin"/><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oleObject48.bin"/><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4.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7.emf"/><Relationship Id="rId165" Type="http://schemas.openxmlformats.org/officeDocument/2006/relationships/oleObject" Target="embeddings/oleObject77.bin"/><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oleObject64.bin"/><Relationship Id="rId80" Type="http://schemas.openxmlformats.org/officeDocument/2006/relationships/image" Target="media/image37.emf"/><Relationship Id="rId85" Type="http://schemas.openxmlformats.org/officeDocument/2006/relationships/oleObject" Target="embeddings/oleObject37.bin"/><Relationship Id="rId150" Type="http://schemas.openxmlformats.org/officeDocument/2006/relationships/image" Target="media/image72.emf"/><Relationship Id="rId155" Type="http://schemas.openxmlformats.org/officeDocument/2006/relationships/oleObject" Target="embeddings/oleObject72.bin"/><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oleObject59.bin"/><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oleObject54.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6.emf"/><Relationship Id="rId81" Type="http://schemas.openxmlformats.org/officeDocument/2006/relationships/oleObject" Target="embeddings/oleObject35.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1.emf"/><Relationship Id="rId151" Type="http://schemas.openxmlformats.org/officeDocument/2006/relationships/oleObject" Target="embeddings/oleObject70.bin"/><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78.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oleObject" Target="embeddings/oleObject38.bin"/><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5.e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oleObject4.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33.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0.emf"/><Relationship Id="rId147" Type="http://schemas.openxmlformats.org/officeDocument/2006/relationships/oleObject" Target="embeddings/oleObject68.bin"/><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8.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image" Target="media/image55.emf"/><Relationship Id="rId137" Type="http://schemas.openxmlformats.org/officeDocument/2006/relationships/oleObject" Target="embeddings/oleObject63.bin"/><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36.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image" Target="media/image63.emf"/><Relationship Id="rId153"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138324</Words>
  <Characters>788447</Characters>
  <Application>Microsoft Office Word</Application>
  <DocSecurity>0</DocSecurity>
  <Lines>6570</Lines>
  <Paragraphs>1849</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924922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3</cp:revision>
  <cp:lastPrinted>2017-08-28T06:32:00Z</cp:lastPrinted>
  <dcterms:created xsi:type="dcterms:W3CDTF">2022-06-23T08:49:00Z</dcterms:created>
  <dcterms:modified xsi:type="dcterms:W3CDTF">2022-06-23T08:49:00Z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