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3273EF38" w14:textId="0538B207" w:rsidR="00474203" w:rsidRPr="009C5807" w:rsidRDefault="00C24A9C" w:rsidP="00C24A9C">
      <w:pPr>
        <w:pStyle w:val="B10"/>
      </w:pPr>
      <w:r w:rsidRPr="009C5807">
        <w:t>-</w:t>
      </w:r>
      <w:r w:rsidRPr="009C5807">
        <w:tab/>
        <w:t>PSCell in NR-DC and EN-DC operation mode</w:t>
      </w:r>
      <w:r>
        <w:rPr>
          <w:rFonts w:hint="eastAsia"/>
          <w:lang w:eastAsia="zh-CN"/>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7F9FC804" w:rsidR="00380C2E" w:rsidRPr="009C5807" w:rsidRDefault="00C24A9C" w:rsidP="00380C2E">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275C7482"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eastAsia="zh-CN"/>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6" w:name="_Hlk13142784"/>
      <w:r w:rsidRPr="009C5807">
        <w:rPr>
          <w:rFonts w:cs="v5.0.0"/>
        </w:rPr>
        <w:t>Q</w:t>
      </w:r>
      <w:r w:rsidRPr="009C5807">
        <w:rPr>
          <w:rFonts w:cs="v5.0.0"/>
          <w:vertAlign w:val="subscript"/>
        </w:rPr>
        <w:t>in_SSB</w:t>
      </w:r>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5pt" o:ole="">
            <v:imagedata r:id="rId8" o:title=""/>
          </v:shape>
          <o:OLEObject Type="Embed" ProgID="Equation.3" ShapeID="_x0000_i1025" DrawAspect="Content" ObjectID="_1749665141" r:id="rId9"/>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lastRenderedPageBreak/>
        <w:t xml:space="preserve">Table 8.1.1-2: </w:t>
      </w:r>
      <w:bookmarkEnd w:id="7"/>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40pt;height:22.5pt" o:ole="">
                  <v:imagedata r:id="rId8" o:title=""/>
                </v:shape>
                <o:OLEObject Type="Embed" ProgID="Equation.3" ShapeID="_x0000_i1026" DrawAspect="Content" ObjectID="_1749665142" r:id="rId10"/>
              </w:object>
            </w:r>
          </w:p>
        </w:tc>
        <w:tc>
          <w:tcPr>
            <w:tcW w:w="3536" w:type="dxa"/>
            <w:shd w:val="clear" w:color="auto" w:fill="auto"/>
          </w:tcPr>
          <w:p w14:paraId="184B1E44" w14:textId="00E38B0B" w:rsidR="00474203" w:rsidRPr="009C5807" w:rsidRDefault="00474203" w:rsidP="00781199">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rPr>
                <w:lang w:eastAsia="zh-CN"/>
              </w:rPr>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lang w:eastAsia="zh-CN"/>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sidR="00853D7A">
              <w:rPr>
                <w:lang w:eastAsia="zh-CN"/>
              </w:rPr>
              <w:t>1.88</w:t>
            </w:r>
            <w:r w:rsidR="00853D7A" w:rsidRPr="008C6DE4">
              <w:rPr>
                <w:lang w:eastAsia="zh-CN"/>
              </w:rPr>
              <w:t>GHz</w:t>
            </w:r>
            <w:r w:rsidRPr="009C5807">
              <w:rPr>
                <w:lang w:eastAsia="zh-CN"/>
              </w:rPr>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681FD37C" w14:textId="09D1CDED" w:rsidR="002C7225" w:rsidRPr="00012E99" w:rsidRDefault="002C7225" w:rsidP="002C7225">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28013A4E" w14:textId="41EF3D17" w:rsidR="002C7225" w:rsidRPr="00012E99" w:rsidRDefault="002C7225" w:rsidP="002C7225">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77777777" w:rsidR="001773D3" w:rsidRPr="00012E99" w:rsidRDefault="001773D3" w:rsidP="001773D3">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AC92FEC" w14:textId="77777777" w:rsidR="00B11767" w:rsidRPr="009C5807" w:rsidRDefault="00B11767" w:rsidP="00474203"/>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lastRenderedPageBreak/>
        <w:t>8.1.2.1</w:t>
      </w:r>
      <w:r w:rsidR="00474203" w:rsidRPr="009C5807">
        <w:tab/>
        <w:t>Introduction</w:t>
      </w:r>
    </w:p>
    <w:p w14:paraId="49062B83" w14:textId="434FFBFC" w:rsidR="00380C2E" w:rsidRPr="009C5807" w:rsidRDefault="00380C2E" w:rsidP="00380C2E">
      <w:r w:rsidRPr="009C5807">
        <w:t>The requirements in this clause apply for each SSB based RLM-RS resource configured for PCell</w:t>
      </w:r>
      <w:r>
        <w:t>,</w:t>
      </w:r>
      <w:r w:rsidRPr="009C5807">
        <w:t xml:space="preserve"> PSCell</w:t>
      </w:r>
      <w:r>
        <w:t xml:space="preserve"> or </w:t>
      </w:r>
      <w:r>
        <w:rPr>
          <w:rFonts w:hint="eastAsia"/>
          <w:lang w:eastAsia="zh-CN"/>
        </w:rPr>
        <w:t>deactivated</w:t>
      </w:r>
      <w:r>
        <w:rPr>
          <w:lang w:eastAsia="zh-CN"/>
        </w:rPr>
        <w:t xml:space="preserve"> PSC</w:t>
      </w:r>
      <w:r>
        <w:rPr>
          <w:rFonts w:hint="eastAsia"/>
          <w:lang w:eastAsia="zh-CN"/>
        </w:rPr>
        <w:t>ell</w:t>
      </w:r>
      <w:r w:rsidRPr="009C5807">
        <w:t>, provided that the SSB configured for RLM is actually transmitted within UE active DL BWP during the entire evaluation period specified in clause 8.1.2.2.</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Pr="009C5807" w:rsidRDefault="00474203"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A4462AD" w14:textId="7B9BA2C4" w:rsidR="000633B3" w:rsidRDefault="00F458EC" w:rsidP="000633B3">
      <w:pPr>
        <w:rPr>
          <w:rFonts w:eastAsia="?? ??"/>
        </w:rPr>
      </w:pPr>
      <w:bookmarkStart w:id="8"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4C8A4171" w14:textId="5F875A9D" w:rsidR="000633B3" w:rsidRDefault="000633B3" w:rsidP="000633B3">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9" w:name="OLE_LINK13"/>
      <w:bookmarkStart w:id="10" w:name="OLE_LINK12"/>
      <w:r>
        <w:rPr>
          <w:rFonts w:eastAsia="?? ??"/>
        </w:rPr>
        <w:t xml:space="preserve">FR2 power class 6 UE configured with </w:t>
      </w:r>
      <w:r>
        <w:rPr>
          <w:rFonts w:eastAsia="?? ??"/>
          <w:i/>
        </w:rPr>
        <w:t>highSpeedMeasFlagFR2-r17</w:t>
      </w:r>
      <w:r>
        <w:rPr>
          <w:rFonts w:eastAsia="?? ??"/>
        </w:rPr>
        <w:t>.</w:t>
      </w:r>
      <w:bookmarkEnd w:id="9"/>
      <w:bookmarkEnd w:id="10"/>
    </w:p>
    <w:p w14:paraId="6159C434" w14:textId="2CF8ABD8" w:rsidR="00707EE5" w:rsidRPr="009C5807" w:rsidRDefault="00707EE5" w:rsidP="00707EE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sidR="00E70812">
        <w:rPr>
          <w:rFonts w:eastAsia="?? ??"/>
        </w:rPr>
        <w:t>4</w:t>
      </w:r>
      <w:r w:rsidRPr="009C5807">
        <w:rPr>
          <w:rFonts w:eastAsia="?? ??"/>
        </w:rPr>
        <w:t xml:space="preserve"> for FR1</w:t>
      </w:r>
      <w:r>
        <w:rPr>
          <w:rFonts w:eastAsia="?? ??"/>
        </w:rPr>
        <w:t xml:space="preserve"> (deactivated PSCell)</w:t>
      </w:r>
      <w:r w:rsidRPr="009C5807">
        <w:rPr>
          <w:rFonts w:eastAsia="?? ??"/>
        </w:rPr>
        <w:t>.</w:t>
      </w:r>
    </w:p>
    <w:p w14:paraId="654A23E9" w14:textId="77777777" w:rsidR="00F458EC" w:rsidRPr="009C5807"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4BC8DA87" w14:textId="685095C8" w:rsidR="00707EE5"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CDAC294" w14:textId="77777777" w:rsidR="002F5188" w:rsidRPr="00781A67" w:rsidRDefault="002F5188" w:rsidP="002F5188">
      <w:pPr>
        <w:rPr>
          <w:rFonts w:eastAsia="SimSun"/>
        </w:rPr>
      </w:pPr>
      <w:r w:rsidRPr="00781A67">
        <w:rPr>
          <w:rFonts w:eastAsia="SimSun"/>
        </w:rPr>
        <w:t>When concurrent gaps are configured,</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77777777" w:rsidR="002F5188" w:rsidRPr="00781A67" w:rsidRDefault="002F5188" w:rsidP="00024194">
      <w:pPr>
        <w:pStyle w:val="B10"/>
        <w:rPr>
          <w:rFonts w:eastAsia="SimSun"/>
          <w:lang w:eastAsia="zh-CN"/>
        </w:rPr>
      </w:pPr>
      <w:r w:rsidRPr="00781A67">
        <w:rPr>
          <w:rFonts w:eastAsia="SimSun"/>
        </w:rPr>
        <w:t>-</w:t>
      </w:r>
      <w:r w:rsidRPr="00781A67">
        <w:rPr>
          <w:rFonts w:eastAsia="SimSun"/>
        </w:rPr>
        <w:tab/>
      </w:r>
      <w:r w:rsidRPr="00781A67">
        <w:rPr>
          <w:rFonts w:eastAsia="SimSun"/>
          <w:lang w:eastAsia="zh-CN"/>
        </w:rPr>
        <w:t>For a window W of duration max(T</w:t>
      </w:r>
      <w:r w:rsidRPr="00781A67">
        <w:rPr>
          <w:rFonts w:eastAsia="SimSun"/>
          <w:vertAlign w:val="subscript"/>
          <w:lang w:eastAsia="zh-CN"/>
        </w:rPr>
        <w:t xml:space="preserve">L1,  </w:t>
      </w:r>
      <w:r w:rsidRPr="00781A6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781A67">
        <w:rPr>
          <w:rFonts w:eastAsia="SimSun"/>
        </w:rPr>
        <w:t>RLM-RS</w:t>
      </w:r>
      <w:r w:rsidRPr="00781A67">
        <w:rPr>
          <w:rFonts w:eastAsia="SimSun"/>
          <w:lang w:eastAsia="zh-CN"/>
        </w:rPr>
        <w:t xml:space="preserve"> resource occasion: </w:t>
      </w:r>
    </w:p>
    <w:p w14:paraId="3B6FB4A5"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 including those overlapped with </w:t>
      </w:r>
      <w:r w:rsidRPr="00781A67">
        <w:rPr>
          <w:rFonts w:eastAsia="SimSun"/>
          <w:bCs/>
          <w:lang w:eastAsia="zh-CN"/>
        </w:rPr>
        <w:t>measurement gap</w:t>
      </w:r>
      <w:r w:rsidRPr="00781A67">
        <w:rPr>
          <w:rFonts w:eastAsia="SimSun"/>
        </w:rPr>
        <w:t xml:space="preserve"> occasions or SMTC occasions within the window,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p>
    <w:p w14:paraId="597B21FE" w14:textId="664AD4BF" w:rsidR="002F5188" w:rsidRDefault="002F5188" w:rsidP="002F5188">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concurrent gaps are not configured,</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0A8E1FE0" w14:textId="4FD8C276" w:rsidR="002B1936" w:rsidRPr="00115E3F" w:rsidRDefault="002B1936" w:rsidP="00A912D4">
      <w:pPr>
        <w:pStyle w:val="B10"/>
      </w:pPr>
      <w:r w:rsidRPr="00121C00">
        <w:t>-</w:t>
      </w:r>
      <w:r w:rsidRPr="00121C00">
        <w:tab/>
        <w:t>P is P</w:t>
      </w:r>
      <w:r w:rsidRPr="00121C00">
        <w:rPr>
          <w:vertAlign w:val="subscript"/>
        </w:rPr>
        <w:t>sharing factor</w:t>
      </w:r>
      <w:r w:rsidRPr="00121C00">
        <w:t xml:space="preserve">, when the RLM-RS resource is not overlapped with </w:t>
      </w:r>
      <w:r w:rsidR="0048525B">
        <w:t xml:space="preserve">GAP </w:t>
      </w:r>
      <w:r w:rsidRPr="00121C00">
        <w:t xml:space="preserve"> and RLM-RS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096989CE" w14:textId="49A907BA" w:rsidR="002B1936" w:rsidRPr="00121C00" w:rsidRDefault="002B1936" w:rsidP="00A912D4">
      <w:pPr>
        <w:pStyle w:val="B10"/>
      </w:pPr>
      <w:r w:rsidRPr="00115E3F">
        <w:t>-</w:t>
      </w:r>
      <w:r w:rsidRPr="00115E3F">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115E3F">
        <w:t xml:space="preserve">, when the RLM-RS resource is partially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Pr="00121C00">
        <w:t>[measurement gap]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24D3F5EA" w14:textId="749A42C2" w:rsidR="002B1936" w:rsidRPr="00115E3F" w:rsidRDefault="002B1936" w:rsidP="00A912D4">
      <w:pPr>
        <w:pStyle w:val="B10"/>
      </w:pPr>
      <w:r w:rsidRPr="00115E3F">
        <w:t>-</w:t>
      </w:r>
      <w:r w:rsidRPr="00115E3F">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the RLM-RS is partially overlapped with </w:t>
      </w:r>
      <w:r w:rsidR="0048525B">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28DC63B" w14:textId="5D0004A9"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rsidR="0048525B">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Pr="00115E3F">
        <w:t>[measurement gap]</w:t>
      </w:r>
    </w:p>
    <w:p w14:paraId="43FAB66D" w14:textId="289EB531"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rsidR="0048525B">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rsidR="0048525B">
        <w:t xml:space="preserve">GAP </w:t>
      </w:r>
      <w:r w:rsidRPr="00115E3F">
        <w:t xml:space="preserve"> (T</w:t>
      </w:r>
      <w:r w:rsidRPr="00115E3F">
        <w:rPr>
          <w:vertAlign w:val="subscript"/>
        </w:rPr>
        <w:t>SMTCperiod</w:t>
      </w:r>
      <w:r w:rsidRPr="00115E3F">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w:t>
      </w:r>
      <w:r w:rsidR="00D20B81" w:rsidRPr="00115E3F">
        <w:rPr>
          <w:lang w:eastAsia="zh-CN"/>
        </w:rPr>
        <w:t xml:space="preserve">, </w:t>
      </w:r>
      <w:r w:rsidR="00D20B81" w:rsidRPr="00115E3F">
        <w:t>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t>
      </w:r>
      <w:r w:rsidR="00D20B81" w:rsidRPr="00115E3F">
        <w:rPr>
          <w:lang w:eastAsia="zh-CN"/>
        </w:rPr>
        <w:t xml:space="preserve">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r w:rsidR="00D20B81" w:rsidRPr="00115E3F">
        <w:rPr>
          <w:lang w:eastAsia="zh-CN"/>
        </w:rPr>
        <w:t>.</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7777777" w:rsidR="00022711" w:rsidRPr="00D3277A" w:rsidRDefault="00022711" w:rsidP="0002271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266C5ACD" w14:textId="77777777" w:rsidR="00022711" w:rsidRPr="00D3277A" w:rsidRDefault="00022711" w:rsidP="00022711">
      <w:pPr>
        <w:ind w:left="851" w:hanging="284"/>
      </w:pPr>
      <w:r w:rsidRPr="00D3277A">
        <w:t>-</w:t>
      </w:r>
      <w:r w:rsidRPr="00D3277A">
        <w:tab/>
        <w:t xml:space="preserve">an RLM-RS resource or an SMTC occasion is considered to be overlapped with the GAP  if it overlaps a measurement gap occasion, and </w:t>
      </w:r>
    </w:p>
    <w:p w14:paraId="25E4243F" w14:textId="77777777" w:rsidR="00022711" w:rsidRPr="00D3277A" w:rsidRDefault="00022711" w:rsidP="00022711">
      <w:pPr>
        <w:ind w:left="851" w:hanging="284"/>
      </w:pPr>
      <w:r w:rsidRPr="00D3277A">
        <w:rPr>
          <w:lang w:eastAsia="zh-TW"/>
        </w:rPr>
        <w:t>-</w:t>
      </w:r>
      <w:r w:rsidRPr="00D3277A">
        <w:rPr>
          <w:lang w:eastAsia="zh-TW"/>
        </w:rPr>
        <w:tab/>
        <w:t>xRP = MGRP</w:t>
      </w:r>
    </w:p>
    <w:p w14:paraId="3C4F3A16" w14:textId="610ED32F" w:rsidR="00022711" w:rsidRPr="00D3277A" w:rsidRDefault="00022711" w:rsidP="00022711">
      <w:pPr>
        <w:ind w:left="568" w:hanging="284"/>
      </w:pPr>
      <w:r w:rsidRPr="00D3277A">
        <w:t>-</w:t>
      </w:r>
      <w:r w:rsidRPr="00D3277A">
        <w:tab/>
      </w:r>
      <w:r>
        <w:rPr>
          <w:rFonts w:eastAsia="SimSun"/>
        </w:rPr>
        <w:t>Otherwise,w</w:t>
      </w:r>
      <w:r w:rsidRPr="00D3277A">
        <w:t xml:space="preserve">hen NCSG </w:t>
      </w:r>
      <w:r>
        <w:rPr>
          <w:rFonts w:eastAsia="SimSun"/>
        </w:rPr>
        <w:t xml:space="preserve">measurement gap </w:t>
      </w:r>
      <w:r w:rsidRPr="00D3277A">
        <w:t xml:space="preserve">is configured, </w:t>
      </w:r>
    </w:p>
    <w:p w14:paraId="324FD715" w14:textId="09FEA646"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 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6B85B49B" w14:textId="53DCCC2A" w:rsidR="00A763AE" w:rsidRPr="00476A1D" w:rsidRDefault="00E70812" w:rsidP="00E70812">
      <w:pPr>
        <w:pStyle w:val="B30"/>
      </w:pPr>
      <w:r>
        <w:rPr>
          <w:lang w:eastAsia="zh-TW"/>
        </w:rPr>
        <w:t>-</w:t>
      </w:r>
      <w:r>
        <w:rPr>
          <w:lang w:eastAsia="zh-TW"/>
        </w:rPr>
        <w:tab/>
      </w:r>
      <w:r w:rsidR="00A763AE" w:rsidRPr="00476A1D">
        <w:rPr>
          <w:lang w:eastAsia="zh-TW"/>
        </w:rPr>
        <w:t>xRP = VIRP</w:t>
      </w:r>
    </w:p>
    <w:p w14:paraId="036E8C28" w14:textId="4BFE41A6" w:rsidR="00A763AE" w:rsidRPr="00115E3F" w:rsidRDefault="00347572" w:rsidP="00A763AE">
      <w:pPr>
        <w:pStyle w:val="B10"/>
      </w:pPr>
      <w:r>
        <w:t>-</w:t>
      </w:r>
      <w:r>
        <w:tab/>
      </w:r>
      <w:r w:rsidR="00A763AE" w:rsidRPr="00476A1D">
        <w:rPr>
          <w:rFonts w:hint="eastAsia"/>
        </w:rPr>
        <w:t>I</w:t>
      </w:r>
      <w:r w:rsidR="00A763AE" w:rsidRPr="00476A1D">
        <w:t xml:space="preserve">f the UE is configured with </w:t>
      </w:r>
      <w:r w:rsidR="00A763AE" w:rsidRPr="00625F7E">
        <w:t xml:space="preserve">Pre-MG, an RLM-RS resource or an SMTC </w:t>
      </w:r>
      <w:r w:rsidR="00A763AE" w:rsidRPr="00121C00">
        <w:t xml:space="preserve">occasion is only considered to be overlapped by the </w:t>
      </w:r>
      <w:r w:rsidR="00A763AE" w:rsidRPr="00115E3F">
        <w:t>Pre-MG if the Pre-MG is activated.</w:t>
      </w:r>
    </w:p>
    <w:p w14:paraId="43039919" w14:textId="544DA2E8" w:rsidR="00A763AE" w:rsidRPr="00476A1D" w:rsidRDefault="00347572" w:rsidP="00A763AE">
      <w:pPr>
        <w:pStyle w:val="B10"/>
      </w:pPr>
      <w:r>
        <w:t>-</w:t>
      </w:r>
      <w:r>
        <w:tab/>
      </w:r>
      <w:r w:rsidR="00A763AE" w:rsidRPr="00115E3F">
        <w:t>When concurrent gaps are configured, an RLM-RS or an SMTC occasion is not considered as overlapped by a gap occasion i</w:t>
      </w:r>
      <w:r w:rsidR="00A763AE" w:rsidRPr="00476A1D">
        <w:t>f</w:t>
      </w:r>
      <w:r w:rsidR="00A763AE" w:rsidRPr="00115E3F">
        <w:t xml:space="preserve"> the gap occasion is dropped according</w:t>
      </w:r>
      <w:r w:rsidR="00A763AE" w:rsidRPr="00476A1D">
        <w:t xml:space="preserve"> to</w:t>
      </w:r>
      <w:r w:rsidR="008F196A" w:rsidRPr="00476A1D">
        <w:t xml:space="preserve"> </w:t>
      </w:r>
      <w:r w:rsidR="008F196A" w:rsidRPr="00476A1D">
        <w:rPr>
          <w:lang w:val="en-US" w:eastAsia="zh-TW"/>
        </w:rPr>
        <w:t>9.1.</w:t>
      </w:r>
      <w:r w:rsidR="008F196A">
        <w:rPr>
          <w:lang w:val="en-US" w:eastAsia="zh-TW"/>
        </w:rPr>
        <w:t>8</w:t>
      </w:r>
      <w:r w:rsidR="008F196A" w:rsidRPr="00476A1D">
        <w:t>.</w:t>
      </w:r>
    </w:p>
    <w:p w14:paraId="16D2C91A" w14:textId="54B0FCE6" w:rsidR="00474203" w:rsidRPr="009C5807" w:rsidRDefault="00A763AE" w:rsidP="00474203">
      <w:r>
        <w:t>I</w:t>
      </w:r>
      <w:r w:rsidR="00474203" w:rsidRPr="009C5807">
        <w:t xml:space="preserve">f the high layer in TS 38.331 [2] signaling of </w:t>
      </w:r>
      <w:r w:rsidR="00474203" w:rsidRPr="009C5807">
        <w:rPr>
          <w:i/>
        </w:rPr>
        <w:t>smtc2</w:t>
      </w:r>
      <w:r w:rsidR="00474203" w:rsidRPr="009C5807">
        <w:rPr>
          <w:b/>
        </w:rPr>
        <w:t xml:space="preserve"> </w:t>
      </w:r>
      <w:r w:rsidR="00474203" w:rsidRPr="009C5807">
        <w:t>is present, T</w:t>
      </w:r>
      <w:r w:rsidR="00474203" w:rsidRPr="009C5807">
        <w:rPr>
          <w:vertAlign w:val="subscript"/>
        </w:rPr>
        <w:t xml:space="preserve">SMTCperiod </w:t>
      </w:r>
      <w:r w:rsidR="00474203" w:rsidRPr="009C5807">
        <w:t xml:space="preserve">follows </w:t>
      </w:r>
      <w:r w:rsidR="00474203" w:rsidRPr="009C5807">
        <w:rPr>
          <w:i/>
        </w:rPr>
        <w:t>smtc2</w:t>
      </w:r>
      <w:r w:rsidR="00474203" w:rsidRPr="009C5807">
        <w:t>; Otherwise T</w:t>
      </w:r>
      <w:r w:rsidR="00474203" w:rsidRPr="009C5807">
        <w:rPr>
          <w:vertAlign w:val="subscript"/>
        </w:rPr>
        <w:t>SMTCperiod</w:t>
      </w:r>
      <w:r w:rsidR="00474203" w:rsidRPr="009C5807">
        <w:t xml:space="preserve"> follows </w:t>
      </w:r>
      <w:r w:rsidR="00474203" w:rsidRPr="009C5807">
        <w:rPr>
          <w:i/>
        </w:rPr>
        <w:t>smtc1.</w:t>
      </w:r>
    </w:p>
    <w:p w14:paraId="39CAB23D" w14:textId="416F817D" w:rsidR="00A763AE" w:rsidRPr="00115E3F" w:rsidRDefault="00A763AE" w:rsidP="00A763AE">
      <w:pPr>
        <w:rPr>
          <w:rFonts w:eastAsia="?? ??"/>
        </w:rPr>
      </w:pPr>
      <w:r w:rsidRPr="00115E3F">
        <w:rPr>
          <w:rFonts w:eastAsia="?? ??"/>
        </w:rPr>
        <w:t xml:space="preserve">Longer evaluation period would be expected if the combination of RLM-RS resource, SMTC occasion and </w:t>
      </w:r>
      <w:r w:rsidR="00DE38B4">
        <w:t xml:space="preserve">GAP </w:t>
      </w:r>
      <w:r w:rsidRPr="00115E3F">
        <w:rPr>
          <w:rFonts w:eastAsia="?? ??"/>
        </w:rPr>
        <w:t xml:space="preserve"> configurations does not meet previous conditions</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8"/>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5"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1356E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761E04D" w14:textId="35F46124" w:rsidR="00A86C54" w:rsidRPr="007C55F6" w:rsidRDefault="00A86C54"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0E6D32D" w14:textId="4B59D0E0" w:rsidR="00A86C54" w:rsidRPr="007C55F6" w:rsidRDefault="00A86C54"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eastAsia="zh-CN"/>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6"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1356E3"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1356E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7AB4ADA" w14:textId="53D2DA10" w:rsidR="009F70D1" w:rsidRPr="007C55F6" w:rsidRDefault="009F70D1"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1633355" w14:textId="1D1E67CE" w:rsidR="009F70D1" w:rsidRPr="007C55F6" w:rsidRDefault="009F70D1"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eastAsia="zh-CN"/>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571B31C3" w:rsidR="004000F0" w:rsidRPr="009C5807" w:rsidRDefault="004000F0"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6"/>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38248D"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Default="008C198F" w:rsidP="008C198F">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37FACC2B" w:rsidR="00AF5B5F" w:rsidRPr="00E62AAC" w:rsidRDefault="008C198F" w:rsidP="008C198F">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1A6F7C4" w14:textId="0AE4D4B7"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3A8326EC"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3A39D4AF" w14:textId="44F89324"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C67D295"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pPr>
        <w:rPr>
          <w:lang w:eastAsia="zh-CN"/>
        </w:rPr>
      </w:pPr>
      <w:r w:rsidRPr="009C5807">
        <w:rPr>
          <w:lang w:eastAsia="zh-CN"/>
        </w:rPr>
        <w:t>The UE is required to be capable of measuring SSB for RLM without measurement gaps. T</w:t>
      </w:r>
      <w:r w:rsidRPr="009C5807">
        <w:t xml:space="preserve">he UE is required to </w:t>
      </w:r>
      <w:bookmarkStart w:id="17" w:name="_Hlk52267480"/>
      <w:r w:rsidRPr="009C5807">
        <w:t xml:space="preserve">perform the SSB measurements with measurement restrictions as described in the following </w:t>
      </w:r>
      <w:r>
        <w:t>scenarios</w:t>
      </w:r>
      <w:r w:rsidRPr="009C5807">
        <w:t>.</w:t>
      </w:r>
    </w:p>
    <w:bookmarkEnd w:id="17"/>
    <w:p w14:paraId="010A0566" w14:textId="76864813" w:rsidR="00474203" w:rsidRPr="009C5807" w:rsidRDefault="00474203" w:rsidP="00474203">
      <w:r w:rsidRPr="009C5807">
        <w:t xml:space="preserve">For FR1, when the SSB for RLM is in the same OFDM symbol as CSI-RS for RLM, BFD, CBD or L1-RSRP measurement, </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1CD9BDF0"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685859A8" w14:textId="20746816" w:rsidR="009237D8" w:rsidRDefault="009237D8"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eastAsia="zh-CN"/>
        </w:rPr>
        <w:t xml:space="preserve">This clause contains minimum requirements </w:t>
      </w:r>
      <w:r>
        <w:rPr>
          <w:lang w:eastAsia="zh-CN"/>
        </w:rP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r w:rsidRPr="00663509">
              <w:rPr>
                <w:lang w:val="en-US" w:eastAsia="zh-CN"/>
              </w:rPr>
              <w:t>ms</w:t>
            </w:r>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351D2CD9"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77777777" w:rsidR="00CE7C08" w:rsidRPr="00773B29" w:rsidRDefault="00CE7C08" w:rsidP="00CE7C08">
      <w:pPr>
        <w:rPr>
          <w:rFonts w:eastAsia="?? ??"/>
        </w:rPr>
      </w:pPr>
      <w:r w:rsidRPr="00773B29">
        <w:rPr>
          <w:rFonts w:eastAsia="?? ??"/>
        </w:rPr>
        <w:t>When concurrent 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17607225" w14:textId="77777777" w:rsidR="00CE7C08" w:rsidRPr="00773B29" w:rsidRDefault="00CE7C08" w:rsidP="00024194">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sidRPr="00773B29">
        <w:rPr>
          <w:rFonts w:eastAsia="SimSun"/>
          <w:vertAlign w:val="subscript"/>
          <w:lang w:eastAsia="zh-CN"/>
        </w:rPr>
        <w:t xml:space="preserve">L1,  </w:t>
      </w:r>
      <w:r w:rsidRPr="00773B29">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773B29">
        <w:rPr>
          <w:rFonts w:eastAsia="SimSun"/>
        </w:rPr>
        <w:t>RLM-RS</w:t>
      </w:r>
      <w:r w:rsidRPr="00773B29">
        <w:rPr>
          <w:rFonts w:eastAsia="SimSun"/>
          <w:lang w:eastAsia="zh-CN"/>
        </w:rPr>
        <w:t xml:space="preserve"> resource occasion: </w:t>
      </w:r>
    </w:p>
    <w:p w14:paraId="6A07AF95"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RLM-RS resource occasions within the window, including those overlapped with </w:t>
      </w:r>
      <w:r w:rsidRPr="00773B29">
        <w:rPr>
          <w:rFonts w:eastAsia="SimSun"/>
          <w:bCs/>
          <w:lang w:eastAsia="zh-CN"/>
        </w:rPr>
        <w:t>measurement gap</w:t>
      </w:r>
      <w:r w:rsidRPr="00773B29">
        <w:rPr>
          <w:rFonts w:eastAsia="SimSun"/>
        </w:rPr>
        <w:t xml:space="preserve"> occasions or SMTC occasions within the window,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nor any SMTC occasion within the window W</w:t>
      </w:r>
    </w:p>
    <w:p w14:paraId="6C484C93" w14:textId="3B7FA1AC" w:rsidR="00976B71" w:rsidRPr="00CE7C08" w:rsidRDefault="00CE7C08" w:rsidP="00885F53">
      <w:pPr>
        <w:rPr>
          <w:rFonts w:eastAsia="?? ??"/>
        </w:rPr>
      </w:pPr>
      <w:r w:rsidRPr="00773B29">
        <w:rPr>
          <w:rFonts w:eastAsia="SimSun"/>
          <w:bCs/>
          <w:lang w:eastAsia="zh-CN"/>
        </w:rPr>
        <w:t>-</w:t>
      </w:r>
      <w:r w:rsidRPr="00773B29">
        <w:rPr>
          <w:rFonts w:eastAsia="SimSun"/>
          <w:bCs/>
          <w:lang w:eastAsia="zh-CN"/>
        </w:rPr>
        <w:tab/>
        <w:t>T</w:t>
      </w:r>
      <w:r w:rsidRPr="00773B29">
        <w:rPr>
          <w:rFonts w:eastAsia="SimSun"/>
          <w:bCs/>
          <w:vertAlign w:val="subscript"/>
          <w:lang w:eastAsia="zh-CN"/>
        </w:rPr>
        <w:t xml:space="preserve">L1 </w:t>
      </w:r>
      <w:r w:rsidRPr="00773B29">
        <w:rPr>
          <w:rFonts w:eastAsia="SimSun"/>
          <w:bCs/>
          <w:lang w:eastAsia="zh-CN"/>
        </w:rPr>
        <w:t xml:space="preserve">is periodicity of the target </w:t>
      </w:r>
      <w:r w:rsidRPr="00773B29">
        <w:rPr>
          <w:rFonts w:eastAsia="SimSun"/>
        </w:rPr>
        <w:t>RLM-RS</w:t>
      </w:r>
      <w:r w:rsidRPr="00773B29">
        <w:rPr>
          <w:rFonts w:eastAsia="SimSun"/>
          <w:bCs/>
          <w:lang w:eastAsia="zh-CN"/>
        </w:rPr>
        <w:t>.</w:t>
      </w:r>
      <w:r>
        <w:rPr>
          <w:rFonts w:eastAsia="?? ??"/>
        </w:rPr>
        <w:t xml:space="preserve">Otherwise, </w:t>
      </w:r>
      <w:r>
        <w:rPr>
          <w:rFonts w:eastAsia="SimSun"/>
        </w:rPr>
        <w:t>f</w:t>
      </w:r>
      <w:r w:rsidRPr="003C773E">
        <w:rPr>
          <w:rFonts w:eastAsia="?? ??"/>
        </w:rPr>
        <w:t xml:space="preserve">or a UE not supporting </w:t>
      </w:r>
      <w:r w:rsidR="00505276" w:rsidRPr="003A4D48">
        <w:rPr>
          <w:i/>
          <w:iCs/>
        </w:rPr>
        <w:t>concurrentMeasGap-r17</w:t>
      </w:r>
      <w:r w:rsidR="00505276">
        <w:rPr>
          <w:i/>
          <w:iCs/>
        </w:rPr>
        <w:t xml:space="preserve"> </w:t>
      </w:r>
      <w:r w:rsidRPr="003C773E">
        <w:rPr>
          <w:rFonts w:eastAsia="?? ??"/>
        </w:rPr>
        <w:t>or w</w:t>
      </w:r>
      <w:r w:rsidRPr="003C773E">
        <w:rPr>
          <w:rFonts w:eastAsia="SimSun"/>
        </w:rPr>
        <w:t xml:space="preserve">hen </w:t>
      </w:r>
      <w:r w:rsidRPr="003C773E">
        <w:rPr>
          <w:rFonts w:eastAsia="?? ??"/>
        </w:rPr>
        <w:t>concurrent gaps are not configured,</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35C64A88"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lang w:eastAsia="zh-CN"/>
        </w:rPr>
        <w:t>,</w:t>
      </w:r>
      <w:r w:rsidR="00A4128F" w:rsidRPr="00476A1D">
        <w:rPr>
          <w:lang w:eastAsia="zh-CN"/>
        </w:rPr>
        <w:t xml:space="preserve"> </w:t>
      </w:r>
      <w:r w:rsidR="00A4128F" w:rsidRPr="00476A1D">
        <w:t>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77777777" w:rsidR="003C15D8" w:rsidRPr="00D3277A" w:rsidRDefault="003C15D8" w:rsidP="003C15D8">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49382A0F" w14:textId="77777777" w:rsidR="003C15D8" w:rsidRPr="00D3277A" w:rsidRDefault="003C15D8" w:rsidP="003C15D8">
      <w:pPr>
        <w:ind w:left="851" w:hanging="284"/>
      </w:pPr>
      <w:r w:rsidRPr="00D3277A">
        <w:t>-</w:t>
      </w:r>
      <w:r w:rsidRPr="00D3277A">
        <w:tab/>
        <w:t xml:space="preserve">an RLM-RS resource or an SMTC occasion is considered to be overlapped with the GAP if it overlaps a measurement gap occasion, and </w:t>
      </w:r>
    </w:p>
    <w:p w14:paraId="0AB26E19" w14:textId="77777777" w:rsidR="003C15D8" w:rsidRPr="00D3277A" w:rsidRDefault="003C15D8" w:rsidP="003C15D8">
      <w:pPr>
        <w:ind w:left="851" w:hanging="284"/>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10ED9956" w14:textId="77777777" w:rsidR="00A4128F" w:rsidRPr="00476A1D" w:rsidRDefault="00A4128F" w:rsidP="007F519D">
      <w:pPr>
        <w:pStyle w:val="B30"/>
        <w:rPr>
          <w:i/>
        </w:rPr>
      </w:pPr>
      <w:r>
        <w:t>-</w:t>
      </w:r>
      <w:r>
        <w:tab/>
      </w:r>
      <w:r w:rsidRPr="00115E3F">
        <w:t>xRP = VIRP</w:t>
      </w:r>
    </w:p>
    <w:p w14:paraId="06203623" w14:textId="77777777" w:rsidR="00A4128F" w:rsidRPr="00115E3F" w:rsidRDefault="00A4128F" w:rsidP="00A4128F">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5FFF5F3" w14:textId="3C240A20" w:rsidR="00C84F93" w:rsidRDefault="00A4128F" w:rsidP="00A4128F">
      <w:pPr>
        <w:pStyle w:val="B10"/>
        <w:rPr>
          <w:i/>
        </w:rPr>
      </w:pPr>
      <w:r w:rsidRPr="00115E3F">
        <w:tab/>
      </w:r>
      <w:r w:rsidRPr="00476A1D">
        <w:t>When concurrent gaps are configured, an RLM-RS or an SMTC occasion is not considered to be overlapped by a gap occasion if the gap occasion is dropped according to</w:t>
      </w:r>
      <w:r w:rsidR="007F519D" w:rsidRPr="00476A1D">
        <w:t xml:space="preserve"> </w:t>
      </w:r>
      <w:r w:rsidR="007F519D" w:rsidRPr="00476A1D">
        <w:rPr>
          <w:lang w:val="en-US" w:eastAsia="zh-TW"/>
        </w:rPr>
        <w:t>9.1.</w:t>
      </w:r>
      <w:r w:rsidR="007F519D">
        <w:rPr>
          <w:lang w:val="en-US" w:eastAsia="zh-TW"/>
        </w:rPr>
        <w:t>8</w:t>
      </w:r>
      <w:r w:rsidR="007F519D" w:rsidRPr="00476A1D">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87C7F42" w14:textId="77777777" w:rsidR="00474203" w:rsidRPr="009C5807" w:rsidRDefault="00474203" w:rsidP="004000F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1356E3"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8A10AB"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8A10AB"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61EE8338"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60F1FC80"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7C55F6" w:rsidRDefault="001D4E88" w:rsidP="001D4E88">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557B20BC" w:rsidR="00DD56D5" w:rsidRPr="007C55F6" w:rsidRDefault="00DD56D5" w:rsidP="00DD56D5">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742B2373" w14:textId="0D811F55" w:rsidR="00DD56D5" w:rsidRPr="007C55F6" w:rsidRDefault="00DD56D5" w:rsidP="00DD56D5">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042F9" w:rsidRDefault="008E789C" w:rsidP="008E789C">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lang w:eastAsia="zh-CN"/>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5E657212" w14:textId="3064073F" w:rsidR="009237D8" w:rsidRDefault="009237D8" w:rsidP="00474203">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2A05DD" w14:textId="7C54DB13" w:rsidR="00474203" w:rsidRPr="009C5807" w:rsidRDefault="00474203" w:rsidP="00474203">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626437AC" w14:textId="37DF0B1C"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Pr="009C5807"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rPr>
          <w:lang w:eastAsia="zh-CN"/>
        </w:rPr>
        <w:t xml:space="preserve">This clause contains minimum requirements for </w:t>
      </w:r>
      <w:r w:rsidRPr="00663509">
        <w:t>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rPr>
          <w:lang w:eastAsia="zh-CN"/>
        </w:rPr>
        <w:t>M</w:t>
      </w:r>
      <w:r w:rsidRPr="00663509">
        <w:rPr>
          <w:vertAlign w:val="subscript"/>
          <w:lang w:eastAsia="zh-CN"/>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rPr>
          <w:lang w:eastAsia="zh-CN"/>
        </w:rPr>
      </w:pPr>
      <w:r w:rsidRPr="00663509">
        <w:t>-</w:t>
      </w:r>
      <w:r w:rsidRPr="00663509">
        <w:tab/>
      </w:r>
      <w:r w:rsidRPr="00663509">
        <w:rPr>
          <w:lang w:eastAsia="zh-CN"/>
        </w:rPr>
        <w:t>M</w:t>
      </w:r>
      <w:r w:rsidRPr="00663509">
        <w:rPr>
          <w:vertAlign w:val="subscript"/>
          <w:lang w:eastAsia="zh-CN"/>
        </w:rPr>
        <w:t>out</w:t>
      </w:r>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4BFDFAAE" w14:textId="77777777" w:rsidR="00B11767" w:rsidRPr="00663509" w:rsidRDefault="00B11767" w:rsidP="00B11767">
      <w:pPr>
        <w:pStyle w:val="TH"/>
      </w:pPr>
      <w:r w:rsidRPr="00663509">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rPr>
                <w:lang w:eastAsia="zh-CN"/>
              </w:rPr>
            </w:pPr>
            <w:r>
              <w:rPr>
                <w:lang w:eastAsia="zh-CN"/>
              </w:rPr>
              <w:t>NOTE2:</w:t>
            </w:r>
            <w:r>
              <w:rPr>
                <w:sz w:val="28"/>
              </w:rPr>
              <w:tab/>
            </w:r>
            <w:r>
              <w:rPr>
                <w:lang w:eastAsia="zh-CN"/>
              </w:rPr>
              <w:t xml:space="preserve">K1 = 2 for </w:t>
            </w:r>
            <w:r>
              <w:t>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rPr>
                <w:lang w:eastAsia="zh-CN"/>
              </w:rPr>
            </w:pPr>
            <w:r w:rsidRPr="00663509">
              <w:rPr>
                <w:lang w:eastAsia="zh-CN"/>
              </w:rPr>
              <w:t>NOTE2:</w:t>
            </w:r>
            <w:r w:rsidR="00691E57" w:rsidRPr="00663509">
              <w:rPr>
                <w:sz w:val="28"/>
              </w:rPr>
              <w:tab/>
            </w:r>
            <w:r w:rsidRPr="00663509">
              <w:rPr>
                <w:lang w:eastAsia="zh-CN"/>
              </w:rPr>
              <w:t>K2 = 2.</w:t>
            </w:r>
          </w:p>
          <w:p w14:paraId="359AC74B" w14:textId="07B08AA8" w:rsidR="00B11767" w:rsidRPr="00663509" w:rsidRDefault="00B11767" w:rsidP="00691E57">
            <w:pPr>
              <w:pStyle w:val="TAN"/>
              <w:rPr>
                <w:lang w:val="fr-FR"/>
              </w:rPr>
            </w:pPr>
            <w:r w:rsidRPr="00663509">
              <w:rPr>
                <w:lang w:eastAsia="zh-CN"/>
              </w:rPr>
              <w:t>NOTE3:</w:t>
            </w:r>
            <w:r w:rsidR="00691E57"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9C5807"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rPr>
          <w:lang w:eastAsia="zh-CN"/>
        </w:rPr>
        <w:t>For deactivated PSCell, w</w:t>
      </w:r>
      <w:r w:rsidRPr="005150E4">
        <w:rPr>
          <w:lang w:eastAsia="zh-CN"/>
        </w:rPr>
        <w:t>hen DRX is not used T</w:t>
      </w:r>
      <w:r w:rsidRPr="00C254AC">
        <w:rPr>
          <w:vertAlign w:val="subscript"/>
          <w:lang w:eastAsia="zh-CN"/>
        </w:rPr>
        <w:t>Indication_interval</w:t>
      </w:r>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r w:rsidRPr="000D63BC">
        <w:rPr>
          <w:rFonts w:cs="v4.2.0"/>
          <w:i/>
        </w:rPr>
        <w:t>measCyclePSCell</w:t>
      </w:r>
      <w:r w:rsidRPr="005150E4">
        <w:rPr>
          <w:lang w:eastAsia="zh-CN"/>
        </w:rPr>
        <w:t>)</w:t>
      </w:r>
      <w:r>
        <w:rPr>
          <w:lang w:eastAsia="zh-CN"/>
        </w:rP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06A7D093" w14:textId="77777777" w:rsidR="00474203" w:rsidRPr="009C5807" w:rsidRDefault="00474203" w:rsidP="00474203">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pPr>
        <w:rPr>
          <w:lang w:eastAsia="zh-CN"/>
        </w:rPr>
      </w:pPr>
      <w:r w:rsidRPr="009C5807">
        <w:rPr>
          <w:lang w:eastAsia="zh-CN"/>
        </w:rPr>
        <w:t>The following scheduling restriction applies due to radio link monitoring on an FR2 serving PCell and/or PSCell.</w:t>
      </w:r>
    </w:p>
    <w:p w14:paraId="314F338E" w14:textId="7E01F6AB" w:rsidR="00474203" w:rsidRPr="009C5807" w:rsidRDefault="00474203" w:rsidP="00DC1C64">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46799E3C" w14:textId="77777777" w:rsidR="00474203" w:rsidRPr="009C5807" w:rsidRDefault="00474203" w:rsidP="00DC1C64">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42B840DC" w14:textId="77777777" w:rsidR="00474203" w:rsidRPr="009C5807" w:rsidRDefault="00474203" w:rsidP="00DC1C64">
      <w:pPr>
        <w:pStyle w:val="B10"/>
        <w:rPr>
          <w:lang w:eastAsia="zh-CN"/>
        </w:rPr>
      </w:pPr>
      <w:r w:rsidRPr="009C5807">
        <w:rPr>
          <w:lang w:eastAsia="zh-CN"/>
        </w:rPr>
        <w:t>-</w:t>
      </w:r>
      <w:r w:rsidRPr="009C5807">
        <w:rPr>
          <w:lang w:eastAsia="zh-CN"/>
        </w:rPr>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pPr>
        <w:rPr>
          <w:lang w:eastAsia="zh-CN"/>
        </w:rPr>
      </w:pPr>
      <w:bookmarkStart w:id="23" w:name="_Hlk52204158"/>
      <w:bookmarkStart w:id="24" w:name="_Hlk18507324"/>
      <w:r w:rsidRPr="00843E85">
        <w:rPr>
          <w:lang w:eastAsia="zh-CN"/>
        </w:rPr>
        <w:t>When inter-band carrier aggregation in FR2 is performed, there are no scheduling restrictions on FR2 serving cell(s) in the bands</w:t>
      </w:r>
      <w:r w:rsidR="006010E3">
        <w:rPr>
          <w:lang w:eastAsia="zh-CN"/>
        </w:rPr>
        <w:t xml:space="preserve"> </w:t>
      </w:r>
      <w:r w:rsidR="006010E3" w:rsidRPr="005F0FF4">
        <w:rPr>
          <w:lang w:eastAsia="zh-CN"/>
        </w:rPr>
        <w:t>for the following cases, provided that UE is capable of independent beam management on this FR2 band pair:</w:t>
      </w:r>
    </w:p>
    <w:p w14:paraId="1CC2B56A" w14:textId="351B6E61" w:rsidR="009C6D70" w:rsidRDefault="006010E3" w:rsidP="007C55F6">
      <w:pPr>
        <w:pStyle w:val="B10"/>
        <w:rPr>
          <w:lang w:val="en-US" w:eastAsia="zh-CN"/>
        </w:rPr>
      </w:pPr>
      <w:r w:rsidRPr="009C5807">
        <w:rPr>
          <w:rFonts w:eastAsia="Yu Mincho" w:hint="eastAsia"/>
          <w:lang w:eastAsia="ja-JP"/>
        </w:rPr>
        <w:t>-</w:t>
      </w:r>
      <w:r w:rsidRPr="009C5807">
        <w:rPr>
          <w:rFonts w:eastAsia="Yu Mincho"/>
          <w:lang w:eastAsia="ja-JP"/>
        </w:rPr>
        <w:tab/>
      </w:r>
      <w:r w:rsidR="00B31898">
        <w:rPr>
          <w:lang w:eastAsia="zh-CN"/>
        </w:rPr>
        <w:t>when performing</w:t>
      </w:r>
      <w:r w:rsidR="0063092D" w:rsidRPr="00843E85">
        <w:rPr>
          <w:lang w:eastAsia="zh-CN"/>
        </w:rPr>
        <w:t xml:space="preserve"> radio link monitoring performed on FR2 serving PCell or PSCell in different bands</w:t>
      </w:r>
      <w:r w:rsidR="0063092D">
        <w:rPr>
          <w:lang w:eastAsia="zh-CN"/>
        </w:rPr>
        <w:t xml:space="preserve">, </w:t>
      </w:r>
    </w:p>
    <w:p w14:paraId="29C045B2" w14:textId="05FE5677" w:rsidR="0063092D" w:rsidRPr="00843E85" w:rsidRDefault="009C6D70" w:rsidP="007C55F6">
      <w:pPr>
        <w:pStyle w:val="B10"/>
        <w:rPr>
          <w:rFonts w:eastAsia="Malgun Gothic"/>
          <w:lang w:eastAsia="ja-JP"/>
        </w:rPr>
      </w:pPr>
      <w:r>
        <w:rPr>
          <w:lang w:eastAsia="zh-CN"/>
        </w:rPr>
        <w:t>-</w:t>
      </w:r>
      <w:r w:rsidR="004D7CC6">
        <w:rPr>
          <w:lang w:eastAsia="zh-CN"/>
        </w:rPr>
        <w:tab/>
      </w:r>
      <w:r>
        <w:rPr>
          <w:lang w:eastAsia="zh-CN"/>
        </w:rPr>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3"/>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9C5807" w:rsidRDefault="00474203" w:rsidP="00474203">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9C5807" w:rsidRDefault="00474203" w:rsidP="00474203">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4"/>
    <w:p w14:paraId="20D1809D" w14:textId="5D91FF85" w:rsidR="00474203" w:rsidRPr="009C5807" w:rsidRDefault="00967CF8" w:rsidP="00967CF8">
      <w:pPr>
        <w:pStyle w:val="Heading4"/>
        <w:rPr>
          <w:lang w:eastAsia="zh-CN"/>
        </w:rPr>
      </w:pPr>
      <w:r w:rsidRPr="009C5807">
        <w:t>8.1.7.4</w:t>
      </w:r>
      <w:r w:rsidR="00474203" w:rsidRPr="009C5807">
        <w:tab/>
        <w:t>Scheduling availability of UE performing radio link monitoring on FR1 or FR2 in case of FR1-FR2 inter-band CA</w:t>
      </w:r>
      <w:r w:rsidR="00474203" w:rsidRPr="009C5807">
        <w:rPr>
          <w:lang w:eastAsia="zh-CN"/>
        </w:rPr>
        <w:t xml:space="preserve"> and NR-DC</w:t>
      </w:r>
    </w:p>
    <w:bookmarkEnd w:id="3"/>
    <w:p w14:paraId="3A359BC1" w14:textId="77777777" w:rsidR="004000F0" w:rsidRPr="009C5807" w:rsidRDefault="004000F0" w:rsidP="004000F0">
      <w:pPr>
        <w:rPr>
          <w:lang w:eastAsia="zh-CN"/>
        </w:rPr>
      </w:pPr>
      <w:r w:rsidRPr="009C5807">
        <w:rPr>
          <w:lang w:eastAsia="zh-CN"/>
        </w:rPr>
        <w:t>There are no scheduling restrictions on FR1 serving cell(s) due to radio link monitoring performed on FR2 serving PCell and/or PSCell.</w:t>
      </w:r>
    </w:p>
    <w:p w14:paraId="35A51F25" w14:textId="77777777" w:rsidR="004000F0" w:rsidRPr="009C5807" w:rsidRDefault="004000F0" w:rsidP="004000F0">
      <w:pPr>
        <w:rPr>
          <w:lang w:eastAsia="zh-CN"/>
        </w:rPr>
      </w:pPr>
      <w:r w:rsidRPr="009C5807">
        <w:rPr>
          <w:lang w:eastAsia="zh-CN"/>
        </w:rPr>
        <w:t>There are no scheduling restrictions on FR2 serving cell(s) due to radio link monitoring performed on FR1 serving PCell and/or PSCell.</w:t>
      </w: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 xml:space="preserve">Table 8.1A.1-2: Maximum number of RLM-RS resources </w:t>
      </w:r>
      <w:r w:rsidRPr="003A51F7">
        <w:rPr>
          <w:lang w:eastAsia="zh-CN"/>
        </w:rPr>
        <w:t>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 xml:space="preserve">Maximum number of RLM-RS resources, </w:t>
            </w:r>
            <w:r w:rsidRPr="003A51F7">
              <w:rPr>
                <w:lang w:eastAsia="zh-CN"/>
              </w:rPr>
              <w:t>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77777777" w:rsidR="006F3449" w:rsidRPr="003C773E" w:rsidRDefault="006F3449" w:rsidP="006F3449">
      <w:pPr>
        <w:rPr>
          <w:rFonts w:eastAsia="SimSun"/>
        </w:rPr>
      </w:pPr>
      <w:r w:rsidRPr="003C773E">
        <w:rPr>
          <w:rFonts w:eastAsia="SimSun"/>
        </w:rPr>
        <w:t>When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DEBDA2D" w14:textId="77777777" w:rsidR="006F3449" w:rsidRPr="003C773E" w:rsidRDefault="006F3449" w:rsidP="006F3449">
      <w:pPr>
        <w:pStyle w:val="B10"/>
        <w:rPr>
          <w:rFonts w:eastAsia="SimSun"/>
        </w:rPr>
      </w:pPr>
      <w:r w:rsidRPr="003C773E">
        <w:rPr>
          <w:rFonts w:eastAsia="SimSun"/>
        </w:rPr>
        <w:t>-</w:t>
      </w:r>
      <w:r w:rsidRPr="003C773E">
        <w:rPr>
          <w:rFonts w:eastAsia="SimSun"/>
        </w:rPr>
        <w:tab/>
        <w:t>For a window W of duration max(T</w:t>
      </w:r>
      <w:r w:rsidRPr="003C773E">
        <w:rPr>
          <w:rFonts w:eastAsia="SimSun"/>
          <w:vertAlign w:val="subscript"/>
        </w:rPr>
        <w:t>L1</w:t>
      </w:r>
      <w:r w:rsidRPr="003C773E">
        <w:rPr>
          <w:rFonts w:eastAsia="SimSun"/>
        </w:rPr>
        <w:t xml:space="preserve">,  MGRP_max), where MGRP max is the maximum MGRP across all configured per-UE </w:t>
      </w:r>
      <w:r w:rsidRPr="003C773E">
        <w:rPr>
          <w:rFonts w:eastAsia="SimSun"/>
          <w:bCs/>
          <w:lang w:eastAsia="zh-CN"/>
        </w:rPr>
        <w:t>measurement gap</w:t>
      </w:r>
      <w:r w:rsidRPr="003C773E">
        <w:rPr>
          <w:rFonts w:eastAsia="SimSun"/>
        </w:rPr>
        <w:t xml:space="preserve"> and per-FR </w:t>
      </w:r>
      <w:r w:rsidRPr="003C773E">
        <w:rPr>
          <w:rFonts w:eastAsia="SimSun"/>
          <w:bCs/>
          <w:lang w:eastAsia="zh-CN"/>
        </w:rPr>
        <w:t>measurement gap</w:t>
      </w:r>
      <w:r w:rsidRPr="003C773E">
        <w:rPr>
          <w:rFonts w:eastAsia="SimSun"/>
        </w:rPr>
        <w:t xml:space="preserve"> within the same FR as serving cell, and starting at the beginning of any RLM-RS resource occasion:</w:t>
      </w:r>
    </w:p>
    <w:p w14:paraId="5C1DFF16"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total</w:t>
      </w:r>
      <w:r w:rsidRPr="003C773E">
        <w:rPr>
          <w:rFonts w:eastAsia="SimSun"/>
        </w:rPr>
        <w:t xml:space="preserve"> is the total number of RLM-RS resource occasions within the window, including those overlapped with </w:t>
      </w:r>
      <w:r w:rsidRPr="003C773E">
        <w:rPr>
          <w:rFonts w:eastAsia="SimSun"/>
          <w:bCs/>
          <w:lang w:eastAsia="zh-CN"/>
        </w:rPr>
        <w:t>measurement gap</w:t>
      </w:r>
      <w:r w:rsidRPr="003C773E">
        <w:rPr>
          <w:rFonts w:eastAsia="SimSun"/>
        </w:rPr>
        <w:t xml:space="preserve"> occasions within the window,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lang w:eastAsia="zh-CN"/>
        </w:rPr>
        <w:t>measurement gap</w:t>
      </w:r>
      <w:r w:rsidRPr="003C773E">
        <w:rPr>
          <w:rFonts w:eastAsia="SimSun"/>
        </w:rPr>
        <w:t xml:space="preserve"> occasion within the window W</w:t>
      </w:r>
    </w:p>
    <w:p w14:paraId="0F80A33E" w14:textId="03E2F893" w:rsidR="006F3449" w:rsidRPr="003C773E" w:rsidRDefault="006F3449" w:rsidP="006F344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2CB7026" w14:textId="77777777" w:rsidR="007D1430" w:rsidRDefault="007D1430" w:rsidP="007D1430">
      <w:pPr>
        <w:rPr>
          <w:rFonts w:eastAsia="?? ??"/>
        </w:rPr>
      </w:pPr>
      <w:r>
        <w:rPr>
          <w:rFonts w:eastAsia="?? ??"/>
        </w:rPr>
        <w:t>For FR1,</w:t>
      </w:r>
    </w:p>
    <w:p w14:paraId="5B261C6A" w14:textId="5606110C" w:rsidR="00D036CF" w:rsidRPr="00115E3F" w:rsidRDefault="00D036CF" w:rsidP="00D036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in the monitored cell there are </w:t>
      </w:r>
      <w:r w:rsidR="00B13F1A">
        <w:rPr>
          <w:rFonts w:hint="eastAsia"/>
          <w:lang w:eastAsia="zh-TW"/>
        </w:rPr>
        <w:t>GAP</w:t>
      </w:r>
      <w:r w:rsidR="00B13F1A">
        <w:t xml:space="preserve">s </w:t>
      </w:r>
      <w:r w:rsidRPr="00476A1D">
        <w:t xml:space="preserve">configured for intra-frequency, inter-frequency or inter-RAT measurements, and these </w:t>
      </w:r>
      <w:r w:rsidR="00B13F1A">
        <w:rPr>
          <w:rFonts w:hint="eastAsia"/>
          <w:lang w:eastAsia="zh-TW"/>
        </w:rPr>
        <w:t>GAP</w:t>
      </w:r>
      <w:r w:rsidR="00B13F1A">
        <w:t xml:space="preserve">s </w:t>
      </w:r>
      <w:r w:rsidRPr="00121C00">
        <w:t>are overlapping with some but not all occasions of the SS</w:t>
      </w:r>
      <w:r w:rsidRPr="00115E3F">
        <w:t>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77777777" w:rsidR="00B84A92" w:rsidRPr="003F339C" w:rsidRDefault="00B84A92" w:rsidP="00B84A92">
      <w:r w:rsidRPr="003F339C">
        <w:t>When a measurement gap is configured</w:t>
      </w:r>
      <w:r>
        <w:rPr>
          <w:rFonts w:eastAsia="SimSun"/>
        </w:rPr>
        <w:t xml:space="preserve"> and the measurement gap is not NCSG</w:t>
      </w:r>
      <w:r w:rsidRPr="003F339C">
        <w:t xml:space="preserve">, </w:t>
      </w:r>
    </w:p>
    <w:p w14:paraId="724B3B59" w14:textId="77777777" w:rsidR="00B84A92" w:rsidRPr="003F339C" w:rsidRDefault="00B84A92" w:rsidP="00B84A92">
      <w:pPr>
        <w:ind w:left="568" w:hanging="284"/>
      </w:pPr>
      <w:r w:rsidRPr="003F339C">
        <w:t>-</w:t>
      </w:r>
      <w:r w:rsidRPr="003F339C">
        <w:tab/>
        <w:t xml:space="preserve">an RLM-RS resource is considered to be overlapped with the GAP f it overlaps a measurement gap occasion, and </w:t>
      </w:r>
    </w:p>
    <w:p w14:paraId="4B30B101" w14:textId="77777777" w:rsidR="00B84A92" w:rsidRPr="003F339C" w:rsidRDefault="00B84A92" w:rsidP="00B84A92">
      <w:pPr>
        <w:ind w:left="568" w:hanging="284"/>
      </w:pPr>
      <w:r w:rsidRPr="003F339C">
        <w:rPr>
          <w:lang w:eastAsia="zh-TW"/>
        </w:rPr>
        <w:t>-</w:t>
      </w:r>
      <w:r w:rsidRPr="003F339C">
        <w:rPr>
          <w:lang w:eastAsia="zh-TW"/>
        </w:rPr>
        <w:tab/>
        <w:t>xRP = MGRP</w:t>
      </w:r>
    </w:p>
    <w:p w14:paraId="7FC1F499" w14:textId="44702771" w:rsidR="00D036CF" w:rsidRPr="00115E3F" w:rsidRDefault="00B84A92" w:rsidP="00B84A92">
      <w:r>
        <w:rPr>
          <w:rFonts w:eastAsia="SimSun"/>
        </w:rPr>
        <w:t>Otherwise, w</w:t>
      </w:r>
      <w:r w:rsidRPr="003F339C">
        <w:t xml:space="preserve">hen NCSG </w:t>
      </w:r>
      <w:r>
        <w:rPr>
          <w:rFonts w:eastAsia="SimSun"/>
        </w:rPr>
        <w:t xml:space="preserve">measurement gap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5A50EC7D" w14:textId="428D0517" w:rsidR="00D036CF" w:rsidRPr="00115E3F" w:rsidRDefault="004D7CC6" w:rsidP="004C21A0">
      <w:pPr>
        <w:pStyle w:val="B10"/>
      </w:pPr>
      <w:r>
        <w:t>-</w:t>
      </w:r>
      <w:r>
        <w:tab/>
      </w:r>
      <w:r w:rsidR="00D036CF" w:rsidRPr="00115E3F">
        <w:t>xRP = VIRP</w:t>
      </w:r>
    </w:p>
    <w:p w14:paraId="6D8D6C25" w14:textId="5A9AF6E1" w:rsidR="00D036CF" w:rsidRPr="00115E3F" w:rsidRDefault="00D036CF" w:rsidP="0082456A">
      <w:r w:rsidRPr="00115E3F">
        <w:t>If the UE is configured with Pre-MG, an RLM-RS resource is only considered to be overlapped by the Pre-MG if the Pre-MG is activated.</w:t>
      </w:r>
    </w:p>
    <w:p w14:paraId="657AC77E" w14:textId="79BE2B22" w:rsidR="00D036CF" w:rsidRPr="00121C00" w:rsidRDefault="00D036CF" w:rsidP="0082456A">
      <w:r w:rsidRPr="00115E3F">
        <w:t xml:space="preserve">When concurrent gaps are configured, an RLM-RS is not considered </w:t>
      </w:r>
      <w:r w:rsidRPr="00476A1D">
        <w:t xml:space="preserve">to be overlapped by a gap occasion if the gap occasion is dropped according to </w:t>
      </w:r>
      <w:r w:rsidR="0082456A" w:rsidRPr="00476A1D">
        <w:t>9.1.</w:t>
      </w:r>
      <w:r w:rsidR="0082456A">
        <w:t>8</w:t>
      </w:r>
      <w:r w:rsidR="0082456A" w:rsidRPr="00476A1D">
        <w:t>.</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77777777" w:rsidR="007D1430" w:rsidRDefault="007D1430" w:rsidP="007D1430">
      <w:pPr>
        <w:pStyle w:val="B10"/>
      </w:pPr>
      <w:r>
        <w:t>-</w:t>
      </w:r>
      <w:r>
        <w:tab/>
        <w:t>P is P</w:t>
      </w:r>
      <w:r>
        <w:rPr>
          <w:vertAlign w:val="subscript"/>
        </w:rPr>
        <w:t>sharing factor</w:t>
      </w:r>
      <w:r>
        <w:t>, when the RLM-RS resource is not overlapped with measurement gap and RLM-RS resource is fully overlapped with SMTC period (T</w:t>
      </w:r>
      <w:r>
        <w:rPr>
          <w:vertAlign w:val="subscript"/>
        </w:rPr>
        <w:t>SSB</w:t>
      </w:r>
      <w:r>
        <w:t xml:space="preserve"> = T</w:t>
      </w:r>
      <w:r>
        <w:rPr>
          <w:vertAlign w:val="subscript"/>
        </w:rPr>
        <w:t>SMTCperiod</w:t>
      </w:r>
      <w:r>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w:t>
      </w:r>
      <w:r>
        <w:rPr>
          <w:lang w:eastAsia="zh-CN"/>
        </w:rPr>
        <w:t xml:space="preserve">, </w:t>
      </w:r>
      <w:r>
        <w:t>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8C2EF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8C2EFA" w:rsidRDefault="00331D64" w:rsidP="002F578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7C55F6" w:rsidRDefault="00331D64" w:rsidP="002F5786">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7C55F6" w:rsidRDefault="00331D64" w:rsidP="002F5786">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44310D9E" w:rsidR="007D1430" w:rsidRDefault="007D1430" w:rsidP="00464DF8">
            <w:pPr>
              <w:pStyle w:val="TAH"/>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Default="007D1430" w:rsidP="00464DF8">
            <w:pPr>
              <w:pStyle w:val="TAH"/>
            </w:pPr>
            <w:r>
              <w:t>Max(100, Ceil((5 +L</w:t>
            </w:r>
            <w:r>
              <w:rPr>
                <w:vertAlign w:val="subscript"/>
              </w:rPr>
              <w:t>in</w:t>
            </w:r>
            <w:r>
              <w:t>)*P* N)*T</w:t>
            </w:r>
            <w:r>
              <w:rPr>
                <w:vertAlign w:val="subscript"/>
              </w:rPr>
              <w:t>SSB</w:t>
            </w:r>
            <w:r>
              <w:t>)</w:t>
            </w:r>
          </w:p>
        </w:tc>
      </w:tr>
      <w:tr w:rsidR="007D1430"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28E42CFC" w:rsidR="007D1430" w:rsidRDefault="007D1430" w:rsidP="00464DF8">
            <w:pPr>
              <w:pStyle w:val="TAH"/>
              <w:rPr>
                <w:lang w:val="fr-FR"/>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Default="007D1430" w:rsidP="00464DF8">
            <w:pPr>
              <w:pStyle w:val="TAH"/>
            </w:pPr>
            <w:r>
              <w:t>Max(100, Ceil(1.5*(5 +L</w:t>
            </w:r>
            <w:r>
              <w:rPr>
                <w:vertAlign w:val="subscript"/>
              </w:rPr>
              <w:t>in</w:t>
            </w:r>
            <w:r>
              <w:t>)*P* N)*Max(T</w:t>
            </w:r>
            <w:r>
              <w:rPr>
                <w:vertAlign w:val="subscript"/>
              </w:rPr>
              <w:t>DRX</w:t>
            </w:r>
            <w:r>
              <w:t>,T</w:t>
            </w:r>
            <w:r>
              <w:rPr>
                <w:vertAlign w:val="subscript"/>
              </w:rPr>
              <w:t>SSB</w:t>
            </w:r>
            <w:r>
              <w:t>))</w:t>
            </w:r>
          </w:p>
        </w:tc>
      </w:tr>
      <w:tr w:rsidR="007D1430"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49E7711" w:rsidR="007D1430" w:rsidRDefault="007D1430" w:rsidP="00464DF8">
            <w:pPr>
              <w:pStyle w:val="TAH"/>
              <w:rPr>
                <w:lang w:eastAsia="zh-CN"/>
              </w:rPr>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Default="007D1430" w:rsidP="00464DF8">
            <w:pPr>
              <w:pStyle w:val="TAH"/>
            </w:pPr>
            <w:r>
              <w:t>Ceil((5+L</w:t>
            </w:r>
            <w:r>
              <w:rPr>
                <w:vertAlign w:val="subscript"/>
              </w:rPr>
              <w:t>in</w:t>
            </w:r>
            <w:r>
              <w:t>)*P* N)*T</w:t>
            </w:r>
            <w:r>
              <w:rPr>
                <w:vertAlign w:val="subscript"/>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15C392DA" w14:textId="77777777" w:rsidR="00331D64" w:rsidRDefault="00331D64" w:rsidP="00331D64">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4FE53FB2" w14:textId="0F0EF07C" w:rsidR="00331D64" w:rsidRDefault="00331D64" w:rsidP="00331D64">
      <w:pPr>
        <w:rPr>
          <w:lang w:eastAsia="zh-CN"/>
        </w:rPr>
      </w:pPr>
      <w:r>
        <w:rPr>
          <w:lang w:eastAsia="zh-CN"/>
        </w:rPr>
        <w:t xml:space="preserve">When intra-band carrier aggregation is performed, the scheduling restrictions on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lang w:eastAsia="zh-CN"/>
        </w:rPr>
      </w:pPr>
      <w:r w:rsidRPr="00415158">
        <w:rPr>
          <w:rFonts w:eastAsiaTheme="minorEastAsia"/>
          <w:lang w:eastAsia="zh-CN"/>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lang w:eastAsia="zh-CN"/>
        </w:rPr>
      </w:pPr>
      <w:r w:rsidRPr="00415158">
        <w:rPr>
          <w:rFonts w:eastAsiaTheme="minorEastAsia"/>
          <w:lang w:eastAsia="zh-CN"/>
        </w:rPr>
        <w:t>-</w:t>
      </w:r>
      <w:r w:rsidRPr="00415158">
        <w:rPr>
          <w:rFonts w:eastAsiaTheme="minorEastAsia"/>
          <w:lang w:eastAsia="zh-CN"/>
        </w:rPr>
        <w:tab/>
        <w:t xml:space="preserve">If the RLM-RS is CSI-RS which is type-D QCLed with active TCI state for PDCCH or PDSCH, and the CSI-RS is </w:t>
      </w:r>
      <w:r w:rsidRPr="00415158">
        <w:rPr>
          <w:rFonts w:eastAsiaTheme="minorEastAsia"/>
          <w:lang w:val="en-US" w:eastAsia="zh-CN"/>
        </w:rPr>
        <w:t>not in a CSI-RS resource set with repetition ON,</w:t>
      </w:r>
    </w:p>
    <w:p w14:paraId="233AB7C5" w14:textId="77777777" w:rsidR="007D1430" w:rsidRPr="00415158" w:rsidRDefault="007D1430" w:rsidP="007D1430">
      <w:pPr>
        <w:pStyle w:val="B20"/>
        <w:rPr>
          <w:rFonts w:eastAsiaTheme="minorEastAsia"/>
          <w:lang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lang w:eastAsia="zh-CN"/>
        </w:rPr>
      </w:pPr>
      <w:r w:rsidRPr="00415158">
        <w:rPr>
          <w:rFonts w:eastAsiaTheme="minorEastAsia"/>
          <w:lang w:eastAsia="zh-CN"/>
        </w:rPr>
        <w:t>-</w:t>
      </w:r>
      <w:r w:rsidRPr="00415158">
        <w:rPr>
          <w:rFonts w:eastAsiaTheme="minorEastAsia"/>
          <w:lang w:eastAsia="zh-CN"/>
        </w:rPr>
        <w:tab/>
        <w:t>Otherwise</w:t>
      </w:r>
    </w:p>
    <w:p w14:paraId="11684103" w14:textId="48E07FDE"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 xml:space="preserve">he UE is not expected to transmit PUCCH, PUSCH or </w:t>
      </w:r>
      <w:r w:rsidRPr="00CE6597">
        <w:rPr>
          <w:rFonts w:eastAsia="Malgun Gothic"/>
          <w:lang w:eastAsia="zh-CN"/>
        </w:rPr>
        <w:t>SRS</w:t>
      </w:r>
      <w:r w:rsidRPr="00CE6597">
        <w:rPr>
          <w:rFonts w:eastAsia="Malgun Gothic"/>
        </w:rPr>
        <w:t xml:space="preserve"> or receive PDCCH, PDSCH or </w:t>
      </w:r>
      <w:r w:rsidRPr="00CE6597">
        <w:rPr>
          <w:rFonts w:eastAsia="Malgun Gothic"/>
          <w:lang w:eastAsia="zh-CN"/>
        </w:rPr>
        <w:t>CSI-RS for tracking or CSI-RS for CQI</w:t>
      </w:r>
      <w:r w:rsidRPr="00CE6597">
        <w:rPr>
          <w:rFonts w:eastAsia="Malgun Gothic"/>
        </w:rPr>
        <w:t xml:space="preserve"> on RLM-RS symbols to be measured for radio link monitoring</w:t>
      </w:r>
      <w:r>
        <w:rPr>
          <w:rFonts w:eastAsia="Malgun Gothic"/>
        </w:rPr>
        <w:t>.</w:t>
      </w:r>
    </w:p>
    <w:p w14:paraId="4B04052A" w14:textId="0CCDCDE4"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rPr>
          <w:lang w:eastAsia="zh-CN"/>
        </w:rPr>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lang w:eastAsia="zh-CN"/>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lang w:eastAsia="zh-CN"/>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lang w:eastAsia="zh-CN"/>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0EF3FBFB" w14:textId="77777777" w:rsidR="007D1430" w:rsidRPr="00415158" w:rsidRDefault="007D1430" w:rsidP="007D1430">
      <w:pPr>
        <w:rPr>
          <w:rFonts w:eastAsia="MS Mincho"/>
          <w:lang w:eastAsia="ja-JP"/>
        </w:rPr>
      </w:pPr>
      <w:r w:rsidRPr="00415158">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41168055" w14:textId="77777777" w:rsidR="007D1430" w:rsidRPr="00415158" w:rsidRDefault="007D1430" w:rsidP="007D1430">
      <w:pPr>
        <w:rPr>
          <w:rFonts w:eastAsia="MS Mincho"/>
          <w:lang w:eastAsia="ja-JP"/>
        </w:rPr>
      </w:pPr>
      <w:r w:rsidRPr="00415158">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lang w:eastAsia="zh-CN"/>
        </w:rPr>
      </w:pPr>
      <w:r w:rsidRPr="00415158">
        <w:rPr>
          <w:rFonts w:eastAsiaTheme="minorEastAsia"/>
        </w:rPr>
        <w:t>8.1A.6.4</w:t>
      </w:r>
      <w:r w:rsidRPr="00415158">
        <w:rPr>
          <w:rFonts w:eastAsiaTheme="minorEastAsia"/>
        </w:rPr>
        <w:tab/>
        <w:t>Scheduling availability of UE performing radio link monitoring on FR1 or FR2-2 in case of FR1-FR2-2 inter-band CA</w:t>
      </w:r>
      <w:r w:rsidRPr="00415158">
        <w:rPr>
          <w:rFonts w:eastAsiaTheme="minorEastAsia"/>
          <w:lang w:eastAsia="zh-CN"/>
        </w:rPr>
        <w:t xml:space="preserve"> and NR-DC</w:t>
      </w:r>
    </w:p>
    <w:p w14:paraId="794F4694"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FR2-2 serving cell(s) due to radio link monitoring performed on FR1 serving PCell and/or PSCell.</w:t>
      </w:r>
    </w:p>
    <w:p w14:paraId="4B2C7D18" w14:textId="04C7D677" w:rsidR="00241B7A" w:rsidRDefault="00241B7A" w:rsidP="00331D64">
      <w:pPr>
        <w:rPr>
          <w:lang w:eastAsia="zh-CN"/>
        </w:rPr>
      </w:pPr>
    </w:p>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 xml:space="preserve">UE shall be able to monitor up to </w:t>
      </w:r>
      <w:r w:rsidRPr="00A67F36">
        <w:rPr>
          <w:lang w:eastAsia="zh-CN"/>
        </w:rPr>
        <w:t>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5.5pt;height:10.5pt" o:ole="">
            <v:imagedata r:id="rId8" o:title=""/>
          </v:shape>
          <o:OLEObject Type="Embed" ProgID="Equation.3" ShapeID="_x0000_i1027" DrawAspect="Content" ObjectID="_1749665143" r:id="rId11"/>
        </w:object>
      </w:r>
      <w:r w:rsidRPr="00A67F36">
        <w:rPr>
          <w:iCs/>
        </w:rPr>
        <w:t xml:space="preserve"> </w:t>
      </w:r>
      <w:r w:rsidRPr="00A67F36">
        <w:t>of SS</w:t>
      </w:r>
      <w:r w:rsidRPr="00A67F36">
        <w:rPr>
          <w:lang w:eastAsia="zh-CN"/>
        </w:rPr>
        <w:t>Bs</w:t>
      </w:r>
      <w:r w:rsidRPr="00A67F36">
        <w:t xml:space="preserve"> per half frame</w:t>
      </w:r>
      <w:r w:rsidRPr="00A67F36">
        <w:rPr>
          <w:lang w:eastAsia="zh-CN"/>
        </w:rPr>
        <w:t xml:space="preserve"> </w:t>
      </w:r>
      <w:r w:rsidRPr="00A67F36">
        <w:t>according to TS 38.213</w:t>
      </w:r>
      <w:r w:rsidRPr="00A67F36">
        <w:rPr>
          <w:lang w:eastAsia="zh-CN"/>
        </w:rPr>
        <w:t xml:space="preserve"> [3], </w:t>
      </w:r>
      <w:r w:rsidRPr="00A67F36">
        <w:t xml:space="preserve">where </w:t>
      </w:r>
      <w:r w:rsidRPr="00A67F36">
        <w:rPr>
          <w:lang w:eastAsia="zh-CN"/>
        </w:rPr>
        <w:t>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 xml:space="preserve">Table 8.1B.1-2: Maximum number of RLM-RS resources </w:t>
      </w:r>
      <w:r w:rsidRPr="00A67F36">
        <w:rPr>
          <w:lang w:eastAsia="zh-CN"/>
        </w:rPr>
        <w:t>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1pt;height:20.5pt" o:ole="">
                  <v:imagedata r:id="rId8" o:title=""/>
                </v:shape>
                <o:OLEObject Type="Embed" ProgID="Equation.3" ShapeID="_x0000_i1028" DrawAspect="Content" ObjectID="_1749665144" r:id="rId12"/>
              </w:object>
            </w:r>
          </w:p>
        </w:tc>
        <w:tc>
          <w:tcPr>
            <w:tcW w:w="3536" w:type="dxa"/>
            <w:shd w:val="clear" w:color="auto" w:fill="auto"/>
          </w:tcPr>
          <w:p w14:paraId="2C610758" w14:textId="77777777" w:rsidR="00241B7A" w:rsidRPr="00A67F36" w:rsidRDefault="00241B7A" w:rsidP="00C34021">
            <w:pPr>
              <w:pStyle w:val="TAH"/>
            </w:pPr>
            <w:r w:rsidRPr="00A67F36">
              <w:t xml:space="preserve">Maximum number of RLM-RS resources, </w:t>
            </w:r>
            <w:r w:rsidRPr="00A67F36">
              <w:rPr>
                <w:lang w:eastAsia="zh-CN"/>
              </w:rPr>
              <w:t>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lang w:eastAsia="zh-CN"/>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rPr>
                <w:lang w:eastAsia="zh-CN"/>
              </w:rPr>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lang w:eastAsia="zh-CN"/>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rPr>
                <w:lang w:eastAsia="zh-CN"/>
              </w:rPr>
            </w:pPr>
            <w:r w:rsidRPr="00A67F36">
              <w:rPr>
                <w:lang w:eastAsia="zh-CN"/>
              </w:rPr>
              <w:t>NOTE:</w:t>
            </w:r>
            <w:r w:rsidRPr="00A67F36">
              <w:rPr>
                <w:sz w:val="24"/>
              </w:rPr>
              <w:tab/>
            </w:r>
            <w:r w:rsidRPr="00A67F36">
              <w:rPr>
                <w:lang w:eastAsia="zh-CN"/>
              </w:rPr>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lang w:eastAsia="zh-CN"/>
        </w:rPr>
        <w:t>,</w:t>
      </w:r>
      <w:r w:rsidRPr="00A67F36">
        <w:rPr>
          <w:lang w:eastAsia="zh-CN"/>
        </w:rPr>
        <w:t xml:space="preserve"> </w:t>
      </w:r>
      <w:r w:rsidRPr="00A67F36">
        <w:t>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lang w:eastAsia="zh-CN"/>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E27B25E" w14:textId="77777777" w:rsidR="00241B7A" w:rsidRPr="00A67F36" w:rsidRDefault="00241B7A" w:rsidP="00C34021">
            <w:pPr>
              <w:pStyle w:val="TAC"/>
              <w:rPr>
                <w:lang w:val="fr-FR"/>
              </w:rPr>
            </w:pPr>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3F28D6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E728B5"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9920FB"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30CE535" w14:textId="77777777" w:rsidR="00241B7A" w:rsidRPr="00A67F36" w:rsidRDefault="00241B7A" w:rsidP="00C34021">
            <w:pPr>
              <w:pStyle w:val="TAC"/>
              <w:rPr>
                <w:lang w:val="fr-FR"/>
              </w:rPr>
            </w:pPr>
            <w:r w:rsidRPr="00A67F36">
              <w:rPr>
                <w:lang w:val="fr-FR"/>
              </w:rPr>
              <w:t>Max(2</w:t>
            </w:r>
            <w:r w:rsidRPr="00A67F36">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0C1E8D5"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3189DC76" w14:textId="77777777" w:rsidR="00241B7A" w:rsidRPr="008467EA" w:rsidRDefault="00241B7A" w:rsidP="00C34021">
            <w:pPr>
              <w:pStyle w:val="TAC"/>
              <w:rPr>
                <w:lang w:val="fr-FR"/>
              </w:rPr>
            </w:pPr>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p>
        </w:tc>
        <w:tc>
          <w:tcPr>
            <w:tcW w:w="3309" w:type="dxa"/>
            <w:shd w:val="clear" w:color="auto" w:fill="auto"/>
          </w:tcPr>
          <w:p w14:paraId="10DB678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pPr>
        <w:rPr>
          <w:lang w:eastAsia="zh-CN"/>
        </w:rPr>
      </w:pPr>
      <w:r w:rsidRPr="00A67F36">
        <w:rPr>
          <w:lang w:eastAsia="zh-CN"/>
        </w:rPr>
        <w:t>The UE is required to be capable of measuring SSB for RLM without measurement gaps. T</w:t>
      </w:r>
      <w:r w:rsidRPr="00A67F36">
        <w: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20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21724592"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40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4B17F9"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226611">
              <w:rPr>
                <w:rFonts w:cs="v5.0.0"/>
                <w:vertAlign w:val="subscript"/>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226611">
              <w:rPr>
                <w:rFonts w:cs="v5.0.0"/>
                <w:vertAlign w:val="subscript"/>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rPr>
          <w:lang w:eastAsia="zh-CN"/>
        </w:rPr>
        <w:t>The UE is required to be capable of measuring CSI-RS for RLM without measurement gaps. T</w:t>
      </w:r>
      <w:r w:rsidRPr="00A67F36">
        <w: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same SCS than CSI-RS for RLM, t</w:t>
      </w:r>
      <w:r w:rsidRPr="00A67F36">
        <w:t>he UE shall be able to perform CSI-RS measurement without restrictions.</w:t>
      </w:r>
    </w:p>
    <w:p w14:paraId="2184CE28"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different SCS than CSI-RS for RLM, t</w:t>
      </w:r>
      <w:r w:rsidRPr="00A67F36">
        <w:rPr>
          <w:lang w:val="en-US" w:eastAsia="zh-CN"/>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eastAsia="zh-CN"/>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eastAsia="zh-CN"/>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63C44081" w:rsidR="00D63DD2" w:rsidRPr="008C6DE4" w:rsidRDefault="00C9447D"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pPr>
        <w:rPr>
          <w:lang w:eastAsia="zh-CN"/>
        </w:rPr>
      </w:pPr>
      <w:r w:rsidRPr="00A67F36">
        <w:t>The requirements in clause 8.1.7 shall apply.</w:t>
      </w:r>
    </w:p>
    <w:p w14:paraId="3B592D77" w14:textId="77777777" w:rsidR="00241B7A" w:rsidRPr="00A67F36" w:rsidRDefault="00241B7A" w:rsidP="00241B7A">
      <w:pPr>
        <w:pStyle w:val="Heading4"/>
      </w:pPr>
      <w:r w:rsidRPr="00A67F36">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pPr>
        <w:rPr>
          <w:lang w:eastAsia="zh-CN"/>
        </w:rPr>
      </w:pPr>
      <w:r w:rsidRPr="00A67F36">
        <w:rPr>
          <w:lang w:eastAsia="zh-CN"/>
        </w:rPr>
        <w:t>The following scheduling restriction applies due to radio link monitoring on an FR2 serving PCell.</w:t>
      </w:r>
    </w:p>
    <w:p w14:paraId="6EDDD5E4" w14:textId="77777777" w:rsidR="00241B7A" w:rsidRPr="00A67F36" w:rsidRDefault="00241B7A" w:rsidP="00241B7A">
      <w:pPr>
        <w:ind w:left="568" w:hanging="284"/>
        <w:rPr>
          <w:lang w:eastAsia="zh-CN"/>
        </w:rPr>
      </w:pPr>
      <w:r w:rsidRPr="00A67F36">
        <w:rPr>
          <w:lang w:eastAsia="zh-CN"/>
        </w:rPr>
        <w:t>-</w:t>
      </w:r>
      <w:r w:rsidRPr="00A67F36">
        <w:rPr>
          <w:lang w:eastAsia="zh-CN"/>
        </w:rPr>
        <w:tab/>
        <w:t xml:space="preserve">If the RLM-RS is CSI-RS which is type-D QCLed with active TCI state for PDCCH or PDSCH, and the CSI-RS is </w:t>
      </w:r>
      <w:r w:rsidRPr="00A67F36">
        <w:rPr>
          <w:lang w:val="en-US" w:eastAsia="zh-CN"/>
        </w:rPr>
        <w:t>not in a CSI-RS resource set with repetition ON,</w:t>
      </w:r>
    </w:p>
    <w:p w14:paraId="4F6374E1" w14:textId="77777777" w:rsidR="00241B7A" w:rsidRPr="00A67F36" w:rsidRDefault="00241B7A" w:rsidP="00241B7A">
      <w:pPr>
        <w:ind w:left="851" w:hanging="284"/>
        <w:rPr>
          <w:lang w:eastAsia="zh-CN"/>
        </w:rPr>
      </w:pPr>
      <w:r w:rsidRPr="00A67F36">
        <w:rPr>
          <w:lang w:eastAsia="zh-CN"/>
        </w:rPr>
        <w:t>-</w:t>
      </w:r>
      <w:r w:rsidRPr="00A67F36">
        <w:rPr>
          <w:lang w:eastAsia="zh-CN"/>
        </w:rPr>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rPr>
          <w:lang w:eastAsia="zh-CN"/>
        </w:rPr>
      </w:pPr>
      <w:r w:rsidRPr="00A67F36">
        <w:rPr>
          <w:lang w:eastAsia="zh-CN"/>
        </w:rPr>
        <w:t>-</w:t>
      </w:r>
      <w:r w:rsidRPr="00A67F36">
        <w:rPr>
          <w:lang w:eastAsia="zh-CN"/>
        </w:rPr>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lang w:eastAsia="zh-CN"/>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6F3ACB1C" w14:textId="77777777" w:rsidR="00241B7A" w:rsidRPr="00A67F36" w:rsidRDefault="00241B7A" w:rsidP="00241B7A">
      <w:pPr>
        <w:rPr>
          <w:rFonts w:eastAsia="MS Mincho"/>
          <w:lang w:eastAsia="ja-JP"/>
        </w:rPr>
      </w:pPr>
      <w:r w:rsidRPr="00A67F36">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D8EE922" w14:textId="77777777" w:rsidR="00241B7A" w:rsidRPr="00AF5628" w:rsidRDefault="00241B7A" w:rsidP="00AF5628">
      <w:pPr>
        <w:rPr>
          <w:rFonts w:eastAsia="MS Mincho"/>
          <w:lang w:eastAsia="ja-JP"/>
        </w:rPr>
      </w:pPr>
      <w:r w:rsidRPr="00A67F36">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rPr>
          <w:lang w:eastAsia="zh-CN"/>
        </w:rP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5pt;height:10.5pt" o:ole="">
            <v:imagedata r:id="rId8" o:title=""/>
          </v:shape>
          <o:OLEObject Type="Embed" ProgID="Equation.3" ShapeID="_x0000_i1029" DrawAspect="Content" ObjectID="_1749665145" r:id="rId13"/>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 xml:space="preserve">-2: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FA2F92" w:rsidRPr="009C5807" w14:paraId="6F6A34F4" w14:textId="77777777" w:rsidTr="002E2A04">
        <w:trPr>
          <w:jc w:val="center"/>
        </w:trPr>
        <w:tc>
          <w:tcPr>
            <w:tcW w:w="3055"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264"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41pt;height:20.5pt" o:ole="">
                  <v:imagedata r:id="rId8" o:title=""/>
                </v:shape>
                <o:OLEObject Type="Embed" ProgID="Equation.3" ShapeID="_x0000_i1030" DrawAspect="Content" ObjectID="_1749665146" r:id="rId14"/>
              </w:object>
            </w:r>
          </w:p>
        </w:tc>
        <w:tc>
          <w:tcPr>
            <w:tcW w:w="3536" w:type="dxa"/>
            <w:shd w:val="clear" w:color="auto" w:fill="auto"/>
          </w:tcPr>
          <w:p w14:paraId="462E0B09" w14:textId="77777777" w:rsidR="00FA2F92" w:rsidRPr="009C5807" w:rsidRDefault="00FA2F92" w:rsidP="002E2A04">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FA2F92" w:rsidRPr="009C5807" w14:paraId="3D907394" w14:textId="77777777" w:rsidTr="002E2A04">
        <w:trPr>
          <w:jc w:val="center"/>
        </w:trPr>
        <w:tc>
          <w:tcPr>
            <w:tcW w:w="3055" w:type="dxa"/>
            <w:shd w:val="clear" w:color="auto" w:fill="auto"/>
          </w:tcPr>
          <w:p w14:paraId="587E68EE" w14:textId="77777777" w:rsidR="00FA2F92" w:rsidRPr="009C5807" w:rsidRDefault="00FA2F92" w:rsidP="002E2A04">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48C48B5" w14:textId="77777777" w:rsidR="00FA2F92" w:rsidRPr="009C5807" w:rsidRDefault="00FA2F92" w:rsidP="002E2A04">
            <w:pPr>
              <w:pStyle w:val="TAC"/>
            </w:pPr>
            <w:r w:rsidRPr="009C5807">
              <w:t>4</w:t>
            </w:r>
          </w:p>
        </w:tc>
        <w:tc>
          <w:tcPr>
            <w:tcW w:w="3536" w:type="dxa"/>
            <w:shd w:val="clear" w:color="auto" w:fill="auto"/>
          </w:tcPr>
          <w:p w14:paraId="14CDFDDB" w14:textId="77777777" w:rsidR="00FA2F92" w:rsidRPr="009C5807" w:rsidRDefault="00FA2F92" w:rsidP="002E2A04">
            <w:pPr>
              <w:pStyle w:val="TAC"/>
              <w:rPr>
                <w:lang w:eastAsia="zh-CN"/>
              </w:rPr>
            </w:pPr>
            <w:r w:rsidRPr="009C5807">
              <w:t>2</w:t>
            </w:r>
          </w:p>
        </w:tc>
      </w:tr>
      <w:tr w:rsidR="00FA2F92" w:rsidRPr="009C5807" w14:paraId="07A20481" w14:textId="77777777" w:rsidTr="002E2A04">
        <w:trPr>
          <w:jc w:val="center"/>
        </w:trPr>
        <w:tc>
          <w:tcPr>
            <w:tcW w:w="3055" w:type="dxa"/>
            <w:shd w:val="clear" w:color="auto" w:fill="auto"/>
          </w:tcPr>
          <w:p w14:paraId="69AED75E" w14:textId="77777777" w:rsidR="00FA2F92" w:rsidRPr="009C5807" w:rsidRDefault="00FA2F92" w:rsidP="002E2A04">
            <w:pPr>
              <w:pStyle w:val="TAC"/>
            </w:pPr>
            <w:r w:rsidRPr="009C5807">
              <w:t>FR1, &gt; 3 GHz</w:t>
            </w:r>
            <w:r w:rsidRPr="009C5807">
              <w:rPr>
                <w:vertAlign w:val="superscript"/>
                <w:lang w:eastAsia="zh-CN"/>
              </w:rPr>
              <w:t>Note</w:t>
            </w:r>
            <w:r w:rsidRPr="009C5807">
              <w:t xml:space="preserve"> </w:t>
            </w:r>
          </w:p>
        </w:tc>
        <w:tc>
          <w:tcPr>
            <w:tcW w:w="3264" w:type="dxa"/>
            <w:vAlign w:val="center"/>
          </w:tcPr>
          <w:p w14:paraId="738932D9" w14:textId="77777777" w:rsidR="00FA2F92" w:rsidRPr="009C5807" w:rsidRDefault="00FA2F92" w:rsidP="002E2A04">
            <w:pPr>
              <w:pStyle w:val="TAC"/>
            </w:pPr>
            <w:r w:rsidRPr="009C5807">
              <w:t>8</w:t>
            </w:r>
          </w:p>
        </w:tc>
        <w:tc>
          <w:tcPr>
            <w:tcW w:w="3536" w:type="dxa"/>
            <w:shd w:val="clear" w:color="auto" w:fill="auto"/>
          </w:tcPr>
          <w:p w14:paraId="717098C7" w14:textId="77777777" w:rsidR="00FA2F92" w:rsidRPr="009C5807" w:rsidRDefault="00FA2F92" w:rsidP="002E2A04">
            <w:pPr>
              <w:pStyle w:val="TAC"/>
            </w:pPr>
            <w:r w:rsidRPr="009C5807">
              <w:t>4</w:t>
            </w:r>
          </w:p>
        </w:tc>
      </w:tr>
      <w:tr w:rsidR="00FA2F92" w:rsidRPr="009C5807" w14:paraId="7646BBCE" w14:textId="77777777" w:rsidTr="002E2A04">
        <w:trPr>
          <w:jc w:val="center"/>
        </w:trPr>
        <w:tc>
          <w:tcPr>
            <w:tcW w:w="3055" w:type="dxa"/>
            <w:shd w:val="clear" w:color="auto" w:fill="auto"/>
          </w:tcPr>
          <w:p w14:paraId="6D93863A" w14:textId="77777777" w:rsidR="00FA2F92" w:rsidRPr="009C5807" w:rsidRDefault="00FA2F92" w:rsidP="002E2A04">
            <w:pPr>
              <w:pStyle w:val="TAC"/>
            </w:pPr>
          </w:p>
        </w:tc>
        <w:tc>
          <w:tcPr>
            <w:tcW w:w="3264" w:type="dxa"/>
            <w:vAlign w:val="center"/>
          </w:tcPr>
          <w:p w14:paraId="4F915635" w14:textId="77777777" w:rsidR="00FA2F92" w:rsidRPr="009C5807" w:rsidRDefault="00FA2F92" w:rsidP="002E2A04">
            <w:pPr>
              <w:pStyle w:val="TAC"/>
            </w:pPr>
          </w:p>
        </w:tc>
        <w:tc>
          <w:tcPr>
            <w:tcW w:w="3536" w:type="dxa"/>
            <w:shd w:val="clear" w:color="auto" w:fill="auto"/>
          </w:tcPr>
          <w:p w14:paraId="15A501E7" w14:textId="77777777" w:rsidR="00FA2F92" w:rsidRPr="009C5807" w:rsidRDefault="00FA2F92" w:rsidP="002E2A04">
            <w:pPr>
              <w:pStyle w:val="TAC"/>
            </w:pPr>
          </w:p>
        </w:tc>
      </w:tr>
      <w:tr w:rsidR="00FA2F92" w:rsidRPr="009C5807" w14:paraId="13AB15AE" w14:textId="77777777" w:rsidTr="002E2A04">
        <w:trPr>
          <w:jc w:val="center"/>
        </w:trPr>
        <w:tc>
          <w:tcPr>
            <w:tcW w:w="9855" w:type="dxa"/>
            <w:gridSpan w:val="3"/>
          </w:tcPr>
          <w:p w14:paraId="129FB338" w14:textId="77777777" w:rsidR="00FA2F92" w:rsidRPr="009C5807" w:rsidRDefault="00FA2F92" w:rsidP="002E2A04">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04B525B" w14:textId="77777777" w:rsidR="007417DA" w:rsidRPr="009C5807" w:rsidRDefault="007417DA" w:rsidP="007417D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77777777" w:rsidR="007417DA" w:rsidRPr="006E7E57" w:rsidRDefault="007417DA" w:rsidP="007417DA">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73A2BEF9"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7A0D0AA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15F0FF8" w14:textId="77777777" w:rsidR="00FA2F92" w:rsidRPr="009C5807" w:rsidRDefault="00FA2F92" w:rsidP="00FA2F92">
      <w:pPr>
        <w:rPr>
          <w:rFonts w:eastAsia="?? ??"/>
        </w:rPr>
      </w:pPr>
    </w:p>
    <w:p w14:paraId="16F492CF" w14:textId="77777777" w:rsidR="00FA2F92" w:rsidRPr="009C5807" w:rsidRDefault="00FA2F92" w:rsidP="00FA2F92">
      <w:pPr>
        <w:pStyle w:val="TH"/>
      </w:pPr>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41552605" w14:textId="77777777" w:rsidR="00FA2F92" w:rsidRPr="007C55F6" w:rsidRDefault="00FA2F92" w:rsidP="002E2A04">
            <w:pPr>
              <w:pStyle w:val="TAC"/>
              <w:rPr>
                <w:lang w:val="fr-FR"/>
              </w:rPr>
            </w:pPr>
            <w:r w:rsidRPr="007C55F6">
              <w:rPr>
                <w:lang w:val="fr-FR"/>
              </w:rPr>
              <w:t xml:space="preserve">Max(200, Ceil(15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AA064CE" w14:textId="77777777" w:rsidR="00FA2F92" w:rsidRPr="007C55F6" w:rsidRDefault="00FA2F92" w:rsidP="002E2A04">
            <w:pPr>
              <w:pStyle w:val="TAC"/>
              <w:rPr>
                <w:lang w:val="fr-FR"/>
              </w:rPr>
            </w:pPr>
            <w:r w:rsidRPr="007C55F6">
              <w:rPr>
                <w:lang w:val="fr-FR"/>
              </w:rPr>
              <w:t xml:space="preserve">Max(100, Ceil(7.5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eastAsia="zh-CN"/>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pPr>
        <w:rPr>
          <w:lang w:eastAsia="zh-CN"/>
        </w:rPr>
      </w:pPr>
      <w:r w:rsidRPr="009C5807">
        <w:rPr>
          <w:lang w:eastAsia="zh-CN"/>
        </w:rPr>
        <w:t>The UE is required to be capable of measuring SSB for RLM without measurement gaps. T</w:t>
      </w:r>
      <w:r w:rsidRPr="009C5807">
        <w:t xml:space="preserve">he UE is required to perform the SSB measurements with measurement restrictions as described in the following </w:t>
      </w:r>
      <w:r>
        <w:t>scenarios</w:t>
      </w:r>
      <w:r w:rsidRPr="009C5807">
        <w:t>.</w:t>
      </w:r>
    </w:p>
    <w:p w14:paraId="6F7C2A51" w14:textId="77777777" w:rsidR="00FA2F92" w:rsidRPr="009C5807" w:rsidRDefault="00FA2F92" w:rsidP="00FA2F92">
      <w:r w:rsidRPr="009C5807">
        <w:t xml:space="preserve">For FR1,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AEA329A" w14:textId="77777777" w:rsidR="00FA2F92" w:rsidRPr="009C5807" w:rsidRDefault="00FA2F92" w:rsidP="00FA2F92">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77777777" w:rsidR="007417DA" w:rsidRPr="006E7E57" w:rsidRDefault="007417DA" w:rsidP="007417DA">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B2225A8"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E3547C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070D6A2" w14:textId="77777777"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C6550A"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8A10AB"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104C889" w14:textId="77777777" w:rsidR="00FA2F92" w:rsidRPr="009C5807" w:rsidRDefault="00FA2F92" w:rsidP="00FA2F92">
      <w:r w:rsidRPr="009C5807">
        <w:t>For FR1, when the CSI-RS for RLM is in the same OFDM symbol as SSB for RLM, BFD, CBD or L1-RSRP measurement, UE is not required to receive CSI-RS for RLM in the PRBs that overlap with an SSB.</w:t>
      </w:r>
    </w:p>
    <w:p w14:paraId="4F8DF36E" w14:textId="77777777" w:rsidR="00FA2F92" w:rsidRPr="009C5807" w:rsidRDefault="00FA2F92" w:rsidP="00FA2F92">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13C09DA1" w14:textId="77777777" w:rsidR="00FA2F92" w:rsidRPr="009C5807" w:rsidRDefault="00FA2F92" w:rsidP="00FA2F92">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5F6BD4B8" w14:textId="77777777" w:rsidR="00FA2F92" w:rsidRPr="009C5807" w:rsidRDefault="00FA2F92" w:rsidP="00FA2F9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46CC8FA1" w14:textId="77777777" w:rsidR="00FA2F92" w:rsidRPr="009C5807" w:rsidRDefault="00FA2F92" w:rsidP="00FA2F9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30AEE5D6" w14:textId="77777777" w:rsidR="00FA2F92" w:rsidRPr="009C5807" w:rsidRDefault="00FA2F92" w:rsidP="00FA2F92">
      <w:r w:rsidRPr="009C5807">
        <w:t>For FR1,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77777777"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77777777" w:rsidR="00FA2F92" w:rsidRPr="009C5807" w:rsidRDefault="00FA2F92" w:rsidP="00FA2F92">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294829FF" w14:textId="77777777" w:rsidR="00FA2F92" w:rsidRPr="009C5807" w:rsidRDefault="00FA2F92" w:rsidP="00FA2F92">
      <w:pPr>
        <w:pStyle w:val="Heading4"/>
      </w:pPr>
      <w:r w:rsidRPr="009C5807">
        <w:t>8.1</w:t>
      </w:r>
      <w:r>
        <w:t>C</w:t>
      </w:r>
      <w:r w:rsidRPr="009C5807">
        <w:t>.7.1</w:t>
      </w:r>
      <w:r w:rsidRPr="009C5807">
        <w:tab/>
        <w:t>Scheduling availability of UE performing radio link monitoring with a same subcarrier spacing as PDSCH/PDCCH on FR1</w:t>
      </w:r>
    </w:p>
    <w:p w14:paraId="507FE597" w14:textId="77777777" w:rsidR="00FA2F92" w:rsidRPr="009C5807" w:rsidRDefault="00FA2F92" w:rsidP="00FA2F92">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597B669" w14:textId="77777777" w:rsidR="00FA2F92" w:rsidRPr="009C5807" w:rsidRDefault="00FA2F92" w:rsidP="00FA2F92">
      <w:pPr>
        <w:pStyle w:val="Heading4"/>
      </w:pPr>
      <w:r w:rsidRPr="009C5807">
        <w:t>8.1</w:t>
      </w:r>
      <w:r>
        <w:t>C</w:t>
      </w:r>
      <w:r w:rsidRPr="009C5807">
        <w:t>.7.2</w:t>
      </w:r>
      <w:r w:rsidRPr="009C5807">
        <w:tab/>
        <w:t>Scheduling availability of UE performing radio link monitoring with a different subcarrier spacing than PDSCH/PDCCH on FR1</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39D7313" w14:textId="77777777" w:rsidR="00FA2F92" w:rsidRPr="00474A77" w:rsidRDefault="00FA2F92"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SCell, and SCell, when</w:t>
      </w:r>
    </w:p>
    <w:p w14:paraId="0EA66258" w14:textId="10B66C5F" w:rsidR="00977C68" w:rsidRPr="009C5807" w:rsidRDefault="00503BF9" w:rsidP="00F67361">
      <w:pPr>
        <w:pStyle w:val="B10"/>
      </w:pPr>
      <w:r>
        <w:rPr>
          <w:lang w:eastAsia="zh-CN"/>
        </w:rPr>
        <w:tab/>
      </w:r>
      <w:r w:rsidR="00977C68" w:rsidRPr="009C5807">
        <w:rPr>
          <w:lang w:eastAsia="zh-CN"/>
        </w:rPr>
        <w:t>E-UTRA PCell transitions between active and non-active during DRX, or</w:t>
      </w:r>
    </w:p>
    <w:p w14:paraId="20178E9B" w14:textId="4168362E" w:rsidR="00977C68" w:rsidRPr="009C5807" w:rsidRDefault="00503BF9" w:rsidP="00F67361">
      <w:pPr>
        <w:pStyle w:val="B10"/>
        <w:rPr>
          <w:lang w:eastAsia="zh-CN"/>
        </w:rPr>
      </w:pPr>
      <w:r>
        <w:rPr>
          <w:lang w:eastAsia="zh-CN"/>
        </w:rPr>
        <w:tab/>
      </w:r>
      <w:r w:rsidR="00977C68" w:rsidRPr="009C5807">
        <w:rPr>
          <w:lang w:eastAsia="zh-CN"/>
        </w:rPr>
        <w:t>E-UTRA PCell transitions from non-DRX to DRX, or</w:t>
      </w:r>
    </w:p>
    <w:p w14:paraId="42C69278" w14:textId="55F348FE" w:rsidR="00977C68" w:rsidRPr="009C5807" w:rsidRDefault="00503BF9" w:rsidP="00F67361">
      <w:pPr>
        <w:pStyle w:val="B10"/>
        <w:rPr>
          <w:lang w:eastAsia="zh-CN"/>
        </w:rPr>
      </w:pPr>
      <w:r>
        <w:rPr>
          <w:lang w:eastAsia="ko-KR"/>
        </w:rPr>
        <w:tab/>
      </w:r>
      <w:r w:rsidR="00977C68" w:rsidRPr="009C5807">
        <w:rPr>
          <w:lang w:eastAsia="ko-KR"/>
        </w:rPr>
        <w:t>E-UTRA</w:t>
      </w:r>
      <w:r w:rsidR="00977C68" w:rsidRPr="009C5807">
        <w:rPr>
          <w:lang w:eastAsia="zh-CN"/>
        </w:rPr>
        <w:t xml:space="preserve"> SCell in MCG or SCell in SCG is added or released, or</w:t>
      </w:r>
    </w:p>
    <w:p w14:paraId="56EDEE58" w14:textId="714420A5" w:rsidR="00977C68" w:rsidRPr="009C5807" w:rsidRDefault="00503BF9" w:rsidP="00F67361">
      <w:pPr>
        <w:pStyle w:val="B10"/>
        <w:rPr>
          <w:lang w:eastAsia="zh-CN"/>
        </w:rPr>
      </w:pPr>
      <w:r>
        <w:rPr>
          <w:lang w:eastAsia="ko-KR"/>
        </w:rPr>
        <w:tab/>
      </w:r>
      <w:r w:rsidR="00743059" w:rsidRPr="009C5807">
        <w:rPr>
          <w:lang w:eastAsia="ko-KR"/>
        </w:rPr>
        <w:t>E-UTRA</w:t>
      </w:r>
      <w:r w:rsidR="00743059" w:rsidRPr="009C5807">
        <w:rPr>
          <w:lang w:eastAsia="zh-CN"/>
        </w:rPr>
        <w:t xml:space="preserve"> SCell in MCG or SCell(s) in SCG is activated or deactivated, or</w:t>
      </w:r>
    </w:p>
    <w:p w14:paraId="54FAFB0B" w14:textId="3099E818" w:rsidR="00503BF9" w:rsidRDefault="00503BF9" w:rsidP="00503BF9">
      <w:pPr>
        <w:pStyle w:val="B10"/>
        <w:rPr>
          <w:lang w:eastAsia="zh-CN"/>
        </w:rPr>
      </w:pPr>
      <w:r>
        <w:rPr>
          <w:lang w:eastAsia="zh-CN"/>
        </w:rPr>
        <w:tab/>
      </w:r>
      <w:r w:rsidR="00977C68" w:rsidRPr="009C5807">
        <w:rPr>
          <w:lang w:eastAsia="zh-CN"/>
        </w:rPr>
        <w:t>measurements on SCC with deactivated SCell in either E-UTRA MCG or NR SCG, or</w:t>
      </w:r>
      <w:bookmarkStart w:id="25" w:name="_Hlk1046643"/>
    </w:p>
    <w:p w14:paraId="4C1B3E45" w14:textId="1B69AAD3" w:rsidR="00977C68" w:rsidRPr="009C5807" w:rsidRDefault="00503BF9" w:rsidP="00503BF9">
      <w:pPr>
        <w:pStyle w:val="B10"/>
        <w:rPr>
          <w:lang w:eastAsia="zh-CN"/>
        </w:rPr>
      </w:pPr>
      <w:r>
        <w:tab/>
      </w:r>
      <w:r w:rsidR="00977C68" w:rsidRPr="009C5807">
        <w:t xml:space="preserve">a supplementary UL </w:t>
      </w:r>
      <w:r w:rsidR="00977C68" w:rsidRPr="009C5807">
        <w:rPr>
          <w:lang w:eastAsia="zh-CN"/>
        </w:rPr>
        <w:t xml:space="preserve">carrier or an UL carrier </w:t>
      </w:r>
      <w:r w:rsidR="00977C68" w:rsidRPr="009C5807">
        <w:t>is configured or de-configured, or</w:t>
      </w:r>
    </w:p>
    <w:bookmarkEnd w:id="25"/>
    <w:p w14:paraId="30598BC2" w14:textId="77777777" w:rsidR="0041081A" w:rsidRDefault="0041081A" w:rsidP="0041081A">
      <w:pPr>
        <w:pStyle w:val="B10"/>
        <w:rPr>
          <w:lang w:eastAsia="zh-CN"/>
        </w:rPr>
      </w:pPr>
      <w:r>
        <w:rPr>
          <w:lang w:eastAsia="zh-CN"/>
        </w:rPr>
        <w:tab/>
        <w:t xml:space="preserve">UL/DL </w:t>
      </w:r>
      <w:r>
        <w:rPr>
          <w:rFonts w:hint="eastAsia"/>
          <w:lang w:val="en-US" w:eastAsia="zh-CN"/>
        </w:rPr>
        <w:t xml:space="preserve">active </w:t>
      </w:r>
      <w:r>
        <w:rPr>
          <w:lang w:eastAsia="zh-CN"/>
        </w:rPr>
        <w:t>BWP is switched on PSCell or SCell in SCG, or</w:t>
      </w:r>
    </w:p>
    <w:p w14:paraId="7653708F"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or SCell(s) in SCG</w:t>
      </w:r>
      <w:r>
        <w:rPr>
          <w:rFonts w:hint="eastAsia"/>
          <w:lang w:val="en-US" w:eastAsia="zh-CN"/>
        </w:rPr>
        <w:t xml:space="preserve"> is directly activated and hibernated, or</w:t>
      </w:r>
    </w:p>
    <w:p w14:paraId="7A120B0B"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w:t>
      </w:r>
      <w:r>
        <w:rPr>
          <w:rFonts w:hint="eastAsia"/>
          <w:lang w:val="en-US" w:eastAsia="zh-CN"/>
        </w:rPr>
        <w:t>is hibernated, or</w:t>
      </w:r>
    </w:p>
    <w:p w14:paraId="213E90D2" w14:textId="77777777" w:rsidR="0041081A" w:rsidRDefault="0041081A" w:rsidP="0041081A">
      <w:pPr>
        <w:pStyle w:val="B10"/>
        <w:rPr>
          <w:lang w:val="en-US" w:eastAsia="zh-CN"/>
        </w:rPr>
      </w:pPr>
      <w:r>
        <w:rPr>
          <w:lang w:val="en-US" w:eastAsia="zh-CN"/>
        </w:rPr>
        <w:tab/>
      </w:r>
      <w:r>
        <w:rPr>
          <w:rFonts w:hint="eastAsia"/>
          <w:lang w:val="en-US" w:eastAsia="zh-CN"/>
        </w:rPr>
        <w:t>Multiple SCells in SCG are activated or deactivated, or</w:t>
      </w:r>
    </w:p>
    <w:p w14:paraId="78468A73" w14:textId="77777777" w:rsidR="0041081A" w:rsidRDefault="0041081A" w:rsidP="0041081A">
      <w:pPr>
        <w:pStyle w:val="B10"/>
        <w:rPr>
          <w:lang w:val="en-US" w:eastAsia="zh-CN"/>
        </w:rPr>
      </w:pPr>
      <w:r>
        <w:rPr>
          <w:lang w:val="en-US" w:eastAsia="zh-CN"/>
        </w:rPr>
        <w:tab/>
      </w:r>
      <w:r>
        <w:rPr>
          <w:rFonts w:hint="eastAsia"/>
          <w:lang w:val="en-US" w:eastAsia="zh-CN"/>
        </w:rPr>
        <w:t xml:space="preserve">SCell dormancy switches, or </w:t>
      </w:r>
    </w:p>
    <w:p w14:paraId="453A4687" w14:textId="77777777" w:rsidR="0041081A" w:rsidRDefault="0041081A" w:rsidP="0041081A">
      <w:pPr>
        <w:pStyle w:val="B10"/>
        <w:rPr>
          <w:lang w:val="en-US" w:eastAsia="zh-CN"/>
        </w:rPr>
      </w:pPr>
      <w:r>
        <w:rPr>
          <w:lang w:val="en-US" w:eastAsia="zh-CN"/>
        </w:rPr>
        <w:tab/>
      </w:r>
      <w:r>
        <w:rPr>
          <w:rFonts w:hint="eastAsia"/>
          <w:lang w:val="en-US" w:eastAsia="zh-CN"/>
        </w:rPr>
        <w:t xml:space="preserve">CQI/RRM measurement  happens during SCell dormancy, or </w:t>
      </w:r>
    </w:p>
    <w:p w14:paraId="67B0807B" w14:textId="77777777" w:rsidR="0041081A" w:rsidRDefault="0041081A" w:rsidP="0041081A">
      <w:pPr>
        <w:pStyle w:val="B10"/>
        <w:rPr>
          <w:lang w:eastAsia="zh-CN"/>
        </w:rPr>
      </w:pPr>
      <w:r>
        <w:rPr>
          <w:lang w:eastAsia="zh-CN"/>
        </w:rPr>
        <w:tab/>
        <w:t>UE-specific CBW is changed on PSCell or SCell in SCG, or</w:t>
      </w:r>
    </w:p>
    <w:p w14:paraId="32C6470D" w14:textId="77777777" w:rsidR="009F6F6D" w:rsidRDefault="009F6F6D" w:rsidP="002F5786">
      <w:pPr>
        <w:pStyle w:val="B10"/>
        <w:rPr>
          <w:lang w:eastAsia="zh-CN"/>
        </w:rPr>
      </w:pPr>
      <w:r>
        <w:rPr>
          <w:lang w:eastAsia="zh-CN"/>
        </w:rPr>
        <w:tab/>
        <w:t>CGI reading of an NR neighbour cell with autonomous gaps, or</w:t>
      </w:r>
    </w:p>
    <w:p w14:paraId="3BFD846C" w14:textId="581E4383" w:rsidR="00AA68BB" w:rsidRPr="009F6F6D" w:rsidRDefault="009F6F6D" w:rsidP="00F67361">
      <w:pPr>
        <w:pStyle w:val="B10"/>
        <w:rPr>
          <w:lang w:eastAsia="zh-CN"/>
        </w:rPr>
      </w:pPr>
      <w:r>
        <w:rPr>
          <w:lang w:eastAsia="zh-CN"/>
        </w:rPr>
        <w:tab/>
        <w:t>CGI reading of an E-UTRA neighbour cell with autonomous gaps.</w:t>
      </w:r>
    </w:p>
    <w:p w14:paraId="07CE0911" w14:textId="3C40CDD0" w:rsidR="00AA68BB"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NR SRS carrier based switching, or</w:t>
      </w:r>
    </w:p>
    <w:p w14:paraId="18427BEA" w14:textId="1D247B1B" w:rsidR="00F67361"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E-UTRA SRS carrier based switching</w:t>
      </w:r>
      <w:r w:rsidR="00F67361">
        <w:rPr>
          <w:rFonts w:ascii="Tms Rmn" w:eastAsia="MS Mincho" w:hAnsi="Tms Rmn"/>
          <w:lang w:eastAsia="zh-CN"/>
        </w:rPr>
        <w:t>, or</w:t>
      </w:r>
    </w:p>
    <w:p w14:paraId="5F742A7E" w14:textId="7D7C5046" w:rsidR="00B85848" w:rsidRPr="00B85848" w:rsidRDefault="00B85848" w:rsidP="00B85848">
      <w:pPr>
        <w:pStyle w:val="B10"/>
        <w:rPr>
          <w:rFonts w:eastAsia="MS Mincho"/>
          <w:lang w:eastAsia="zh-CN"/>
        </w:rPr>
      </w:pPr>
      <w:r>
        <w:rPr>
          <w:rFonts w:eastAsia="MS Mincho"/>
          <w:lang w:eastAsia="zh-CN"/>
        </w:rPr>
        <w:tab/>
      </w:r>
      <w:r w:rsidRPr="00B85848">
        <w:rPr>
          <w:rFonts w:eastAsia="MS Mincho"/>
          <w:lang w:eastAsia="zh-CN"/>
        </w:rPr>
        <w:t>NR SRS antenna port switching, or</w:t>
      </w:r>
    </w:p>
    <w:p w14:paraId="09D1DAB3" w14:textId="1AEF879D" w:rsidR="003922D6" w:rsidRDefault="003922D6" w:rsidP="003922D6">
      <w:pPr>
        <w:pStyle w:val="B10"/>
        <w:rPr>
          <w:rFonts w:ascii="Tms Rmn" w:eastAsia="MS Mincho" w:hAnsi="Tms Rmn"/>
          <w:lang w:eastAsia="zh-CN"/>
        </w:rPr>
      </w:pPr>
      <w:r>
        <w:rPr>
          <w:rFonts w:ascii="Tms Rmn" w:eastAsia="MS Mincho" w:hAnsi="Tms Rmn"/>
          <w:lang w:eastAsia="zh-CN"/>
        </w:rPr>
        <w:tab/>
        <w:t>UE dynamic Tx switches between two uplink carriers, or</w:t>
      </w:r>
    </w:p>
    <w:p w14:paraId="52BFC7F0" w14:textId="5D24DA59" w:rsidR="003922D6" w:rsidRDefault="003922D6" w:rsidP="003922D6">
      <w:pPr>
        <w:pStyle w:val="B10"/>
        <w:rPr>
          <w:rFonts w:ascii="Tms Rmn" w:eastAsia="MS Mincho" w:hAnsi="Tms Rmn"/>
          <w:lang w:eastAsia="zh-CN"/>
        </w:rPr>
      </w:pPr>
      <w:r>
        <w:rPr>
          <w:lang w:eastAsia="zh-CN"/>
        </w:rPr>
        <w:tab/>
        <w:t>SCell in SCG is activated based on aperiodic CSI-RS</w:t>
      </w:r>
      <w:r>
        <w:rPr>
          <w:rFonts w:ascii="Tms Rmn" w:eastAsia="MS Mincho" w:hAnsi="Tms Rmn"/>
          <w:lang w:eastAsia="zh-CN"/>
        </w:rPr>
        <w:t>.</w:t>
      </w:r>
    </w:p>
    <w:p w14:paraId="01D4D738" w14:textId="77777777" w:rsidR="00977C68" w:rsidRPr="009C5807" w:rsidRDefault="00977C68" w:rsidP="00977C68">
      <w:pPr>
        <w:rPr>
          <w:lang w:eastAsia="zh-CN"/>
        </w:rPr>
      </w:pPr>
      <w:r w:rsidRPr="009C5807">
        <w:rPr>
          <w:rFonts w:eastAsia="MS Mincho"/>
        </w:rPr>
        <w:t xml:space="preserve">The requirements shall apply for E-UTRA-NR DC </w:t>
      </w:r>
      <w:r w:rsidRPr="009C5807">
        <w:rPr>
          <w:lang w:eastAsia="zh-CN"/>
        </w:rPr>
        <w:t>with an</w:t>
      </w:r>
      <w:r w:rsidRPr="009C5807">
        <w:rPr>
          <w:rFonts w:eastAsia="MS Mincho"/>
        </w:rPr>
        <w:t xml:space="preserve"> E-UTRA </w:t>
      </w:r>
      <w:r w:rsidRPr="009C5807">
        <w:rPr>
          <w:lang w:eastAsia="zh-CN"/>
        </w:rPr>
        <w:t>PCell</w:t>
      </w:r>
      <w:r w:rsidRPr="009C5807">
        <w:rPr>
          <w:rFonts w:eastAsia="MS Mincho"/>
        </w:rPr>
        <w:t>.</w:t>
      </w:r>
    </w:p>
    <w:p w14:paraId="5D51215C" w14:textId="1BAA27A4"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eastAsia="zh-CN"/>
        </w:rPr>
        <w:t xml:space="preserve"> PCell or </w:t>
      </w:r>
      <w:r w:rsidRPr="009C5807">
        <w:rPr>
          <w:lang w:eastAsia="ko-KR"/>
        </w:rPr>
        <w:t>E-UTRA</w:t>
      </w:r>
      <w:r w:rsidRPr="009C5807">
        <w:rPr>
          <w:lang w:val="en-US" w:eastAsia="zh-CN"/>
        </w:rPr>
        <w:t xml:space="preserve"> SCell belonging to MCG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0C79B21A" w14:textId="77777777" w:rsidR="00977C68" w:rsidRPr="009C5807" w:rsidRDefault="00977C68" w:rsidP="00977C68">
      <w:pPr>
        <w:rPr>
          <w:rFonts w:eastAsia="MS Mincho"/>
        </w:rPr>
      </w:pPr>
      <w:bookmarkStart w:id="26" w:name="_Toc5952627"/>
      <w:r w:rsidRPr="009C5807">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26"/>
    </w:p>
    <w:p w14:paraId="568AC2C1" w14:textId="77777777" w:rsidR="00977C68" w:rsidRPr="009C5807" w:rsidRDefault="00977C68" w:rsidP="00977C68">
      <w:pPr>
        <w:pStyle w:val="Heading5"/>
      </w:pPr>
      <w:bookmarkStart w:id="27" w:name="_Toc5952628"/>
      <w:r w:rsidRPr="009C5807">
        <w:t>8.2.1.2.1</w:t>
      </w:r>
      <w:r w:rsidRPr="009C5807">
        <w:tab/>
        <w:t>Interruptions at transitions between active and non-active during DRX</w:t>
      </w:r>
      <w:bookmarkEnd w:id="27"/>
    </w:p>
    <w:p w14:paraId="245E419A"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 xml:space="preserve">PCell transitions between active and non-active druing DRX when PSCell or SCell is in non-DRX </w:t>
      </w:r>
      <w:r w:rsidRPr="009C5807">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8.2.1.2.</w:t>
      </w:r>
      <w:r w:rsidRPr="009C5807">
        <w:rPr>
          <w:lang w:eastAsia="zh-CN"/>
        </w:rPr>
        <w:t>1</w:t>
      </w:r>
      <w:r w:rsidRPr="009C5807">
        <w:rPr>
          <w:rFonts w:eastAsia="MS Mincho"/>
          <w:lang w:eastAsia="zh-CN"/>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Pr>
        <w:rPr>
          <w:lang w:eastAsia="zh-CN"/>
        </w:rPr>
      </w:pPr>
    </w:p>
    <w:p w14:paraId="407570D6" w14:textId="77777777" w:rsidR="00977C68" w:rsidRPr="009C5807" w:rsidRDefault="00977C68" w:rsidP="00977C68">
      <w:pPr>
        <w:rPr>
          <w:lang w:eastAsia="zh-CN"/>
        </w:rPr>
      </w:pPr>
      <w:r w:rsidRPr="009C5807">
        <w:rPr>
          <w:lang w:eastAsia="zh-CN"/>
        </w:rPr>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PCell transitions from non-DRX to DRX when PSCell or SCell is in non-DRX shall not exceed X slot as defined in table 8.2.1.2.</w:t>
      </w:r>
      <w:r w:rsidRPr="009C5807">
        <w:rPr>
          <w:lang w:eastAsia="zh-CN"/>
        </w:rPr>
        <w:t>1</w:t>
      </w:r>
      <w:r w:rsidRPr="009C5807">
        <w:rPr>
          <w:rFonts w:eastAsia="MS Mincho"/>
          <w:lang w:eastAsia="zh-CN"/>
        </w:rPr>
        <w:t>-1.</w:t>
      </w:r>
    </w:p>
    <w:p w14:paraId="1E2749C3" w14:textId="77777777" w:rsidR="00977C68" w:rsidRPr="009C5807" w:rsidRDefault="00977C68" w:rsidP="00977C68">
      <w:pPr>
        <w:rPr>
          <w:lang w:eastAsia="zh-CN"/>
        </w:rPr>
      </w:pPr>
      <w:r w:rsidRPr="009C5807">
        <w:rPr>
          <w:lang w:eastAsia="zh-CN"/>
        </w:rPr>
        <w:t xml:space="preserve">When </w:t>
      </w:r>
      <w:r w:rsidRPr="009C5807">
        <w:rPr>
          <w:rFonts w:eastAsia="MS Mincho"/>
          <w:lang w:eastAsia="zh-CN"/>
        </w:rPr>
        <w:t>PSCell and the activated SCell</w:t>
      </w:r>
      <w:r w:rsidRPr="009C5807">
        <w:rPr>
          <w:lang w:eastAsia="zh-CN"/>
        </w:rPr>
        <w:t xml:space="preserve"> are in DRX, no interruption due to E-UTRA </w:t>
      </w:r>
      <w:r w:rsidRPr="009C5807">
        <w:rPr>
          <w:rFonts w:eastAsia="MS Mincho"/>
          <w:lang w:eastAsia="zh-CN"/>
        </w:rPr>
        <w:t>PCell transitions from non-DRX to DRX</w:t>
      </w:r>
      <w:r w:rsidRPr="009C5807">
        <w:rPr>
          <w:lang w:eastAsia="zh-CN"/>
        </w:rPr>
        <w:t xml:space="preserve"> is allowed.</w:t>
      </w:r>
    </w:p>
    <w:p w14:paraId="64457C54" w14:textId="77777777" w:rsidR="00977C68" w:rsidRPr="009C5807" w:rsidRDefault="00977C68" w:rsidP="00977C68">
      <w:pPr>
        <w:pStyle w:val="Heading5"/>
      </w:pPr>
      <w:bookmarkStart w:id="28" w:name="_Toc5952629"/>
      <w:r w:rsidRPr="009C5807">
        <w:t>8.2.1.2.3</w:t>
      </w:r>
      <w:r w:rsidRPr="009C5807">
        <w:tab/>
        <w:t>Interruptions at SCell addition/release</w:t>
      </w:r>
      <w:bookmarkEnd w:id="28"/>
    </w:p>
    <w:p w14:paraId="58BF8F16" w14:textId="77777777" w:rsidR="00977C68" w:rsidRPr="009C5807" w:rsidRDefault="00977C68" w:rsidP="00977C68">
      <w:pPr>
        <w:rPr>
          <w:rFonts w:eastAsia="MS Mincho"/>
          <w:lang w:eastAsia="zh-CN"/>
        </w:rPr>
      </w:pPr>
      <w:bookmarkStart w:id="29" w:name="_Toc535475968"/>
      <w:r w:rsidRPr="009C5807">
        <w:rPr>
          <w:rFonts w:eastAsia="MS Mincho"/>
          <w:lang w:eastAsia="zh-CN"/>
        </w:rPr>
        <w:t>The requirements in this clause shall apply for the UE configured with PSCell.</w:t>
      </w:r>
    </w:p>
    <w:p w14:paraId="47E12066"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added or released:</w:t>
      </w:r>
    </w:p>
    <w:p w14:paraId="22A4C7FE" w14:textId="2B264759" w:rsidR="00977C68" w:rsidRPr="009C5807" w:rsidRDefault="00977C68" w:rsidP="001741D7">
      <w:pPr>
        <w:pStyle w:val="B10"/>
      </w:pPr>
      <w:r w:rsidRPr="009C5807">
        <w:t>-</w:t>
      </w:r>
      <w:r w:rsidRPr="009C5807">
        <w:tab/>
        <w:t xml:space="preserve">the UE is allowed an interruption on any </w:t>
      </w:r>
      <w:r w:rsidR="002F1C24" w:rsidRPr="009C5807">
        <w:t>active</w:t>
      </w:r>
      <w:r w:rsidRPr="009C5807">
        <w:t xml:space="preserve"> </w:t>
      </w:r>
      <w:r w:rsidRPr="009C5807">
        <w:rPr>
          <w:lang w:eastAsia="zh-CN"/>
        </w:rPr>
        <w:t>serving cell in SCG</w:t>
      </w:r>
      <w:r w:rsidRPr="009C5807">
        <w:t>:</w:t>
      </w:r>
    </w:p>
    <w:p w14:paraId="192051D0" w14:textId="77777777" w:rsidR="00F86A87" w:rsidRPr="009C5807" w:rsidRDefault="00F86A87" w:rsidP="00F86A87">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added or released, or</w:t>
      </w:r>
    </w:p>
    <w:p w14:paraId="07EF509D" w14:textId="77777777" w:rsidR="00F86A87" w:rsidRPr="00515E82" w:rsidRDefault="00F86A87" w:rsidP="00F86A87">
      <w:pPr>
        <w:pStyle w:val="B20"/>
        <w:rPr>
          <w:rFonts w:ascii="Tms Rmn" w:eastAsia="MS Mincho" w:hAnsi="Tms Rmn"/>
        </w:rPr>
      </w:pPr>
      <w:bookmarkStart w:id="30" w:name="_Hlk137979765"/>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w:t>
      </w:r>
      <w:r>
        <w:rPr>
          <w:lang w:eastAsia="zh-CN"/>
        </w:rPr>
        <w:t>is</w:t>
      </w:r>
      <w:r>
        <w:t xml:space="preserve"> in the band </w:t>
      </w:r>
      <w:r w:rsidRPr="00E04032">
        <w:rPr>
          <w:rFonts w:cs="Arial"/>
          <w:szCs w:val="18"/>
          <w:lang w:eastAsia="zh-CN"/>
        </w:rPr>
        <w:t>overlapping or partially overlapping</w:t>
      </w:r>
      <w:r>
        <w:t xml:space="preserve"> </w:t>
      </w:r>
      <w:r>
        <w:rPr>
          <w:rFonts w:hint="eastAsia"/>
          <w:lang w:eastAsia="zh-CN"/>
        </w:rPr>
        <w:t>with</w:t>
      </w:r>
      <w:r>
        <w:t xml:space="preserve"> </w:t>
      </w:r>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 being added or released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02F4456B" w14:textId="40B22822" w:rsidR="00F86A87" w:rsidRPr="009C5807" w:rsidRDefault="00F86A87" w:rsidP="00F86A87">
      <w:pPr>
        <w:pStyle w:val="B20"/>
        <w:rPr>
          <w:rFonts w:eastAsia="DengXian"/>
          <w:lang w:eastAsia="zh-CN"/>
        </w:rPr>
      </w:pPr>
      <w:r w:rsidRPr="009C5807">
        <w:t>-</w:t>
      </w:r>
      <w:r w:rsidRPr="009C5807">
        <w:tab/>
        <w:t>of up to max{</w:t>
      </w:r>
      <w:r w:rsidRPr="009C5807">
        <w:rPr>
          <w:lang w:eastAsia="zh-CN"/>
        </w:rPr>
        <w:t>Y1 slot + T</w:t>
      </w:r>
      <w:r w:rsidRPr="009C5807">
        <w:rPr>
          <w:vertAlign w:val="subscript"/>
          <w:lang w:eastAsia="zh-CN"/>
        </w:rPr>
        <w:t>SMTC_duration</w:t>
      </w:r>
      <w:r w:rsidRPr="009C5807">
        <w:t>, 5ms}</w:t>
      </w:r>
      <w:r>
        <w:t>,</w:t>
      </w:r>
      <w:r w:rsidRPr="009C5807">
        <w:t xml:space="preserve"> if the active </w:t>
      </w:r>
      <w:r w:rsidRPr="009C5807">
        <w:rPr>
          <w:lang w:eastAsia="zh-CN"/>
        </w:rPr>
        <w:t>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r w:rsidRPr="009C5807">
        <w:t xml:space="preserve">SCells being added or released, </w:t>
      </w:r>
      <w:r>
        <w:t xml:space="preserve">and </w:t>
      </w:r>
      <w:r w:rsidRPr="00052771">
        <w:t xml:space="preserve">UE </w:t>
      </w:r>
      <w:r>
        <w:t>does not 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sidRPr="009C5807">
        <w:t xml:space="preserve">provided </w:t>
      </w:r>
      <w:r w:rsidRPr="009C5807">
        <w:rPr>
          <w:lang w:eastAsia="zh-CN"/>
        </w:rPr>
        <w:t>the cell specific reference signals from the active serving cells and the E-UTRA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 the longest SMTC duration among all above active serving cells in SCG;</w:t>
      </w:r>
      <w:bookmarkEnd w:id="30"/>
    </w:p>
    <w:p w14:paraId="7AAC3FDC" w14:textId="77777777" w:rsidR="00977C68" w:rsidRPr="009C5807" w:rsidRDefault="00977C68" w:rsidP="00697992">
      <w:pPr>
        <w:pStyle w:val="B20"/>
        <w:rPr>
          <w:lang w:eastAsia="zh-CN"/>
        </w:rPr>
      </w:pPr>
      <w:r w:rsidRPr="009C5807">
        <w:t xml:space="preserve">Where X1 and Y1 are specified in </w:t>
      </w:r>
      <w:r w:rsidRPr="009C5807">
        <w:rPr>
          <w:lang w:eastAsia="zh-CN"/>
        </w:rPr>
        <w:t>Table 8.2.1.2.3-1.</w:t>
      </w:r>
    </w:p>
    <w:p w14:paraId="3D1AC3B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added or released:</w:t>
      </w:r>
    </w:p>
    <w:p w14:paraId="46D454B9" w14:textId="77777777" w:rsidR="00977C68" w:rsidRPr="009C5807" w:rsidRDefault="00977C68" w:rsidP="001741D7">
      <w:pPr>
        <w:pStyle w:val="B10"/>
      </w:pPr>
      <w:r w:rsidRPr="009C5807">
        <w:t>-</w:t>
      </w:r>
      <w:r w:rsidRPr="009C5807">
        <w:tab/>
        <w:t xml:space="preserve">the UE is allowed an interruption on any active </w:t>
      </w:r>
      <w:r w:rsidRPr="009C5807">
        <w:rPr>
          <w:lang w:eastAsia="zh-CN"/>
        </w:rPr>
        <w:t>serving cell in SCG</w:t>
      </w:r>
      <w:r w:rsidRPr="009C5807">
        <w:t>:</w:t>
      </w:r>
    </w:p>
    <w:p w14:paraId="1B54DF7C" w14:textId="7876C688" w:rsidR="00A7003E" w:rsidRDefault="001C2A8E" w:rsidP="00A7003E">
      <w:pPr>
        <w:pStyle w:val="B20"/>
        <w:rPr>
          <w:rFonts w:ascii="Tms Rmn" w:eastAsia="MS Mincho" w:hAnsi="Tms Rmn"/>
        </w:rPr>
      </w:pPr>
      <w:bookmarkStart w:id="31"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bookmarkEnd w:id="31"/>
    </w:p>
    <w:p w14:paraId="220E5DF5" w14:textId="3E7A32C5" w:rsidR="00A7003E" w:rsidRPr="00DB1281" w:rsidRDefault="00A7003E" w:rsidP="00A7003E">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slot, </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AC30AFB" w14:textId="6FB4C36D" w:rsidR="00977C68" w:rsidRPr="009C5807" w:rsidRDefault="00977C68" w:rsidP="001741D7">
      <w:pPr>
        <w:pStyle w:val="B20"/>
      </w:pPr>
      <w:r w:rsidRPr="009C5807">
        <w:t>or</w:t>
      </w:r>
    </w:p>
    <w:p w14:paraId="07892DDB" w14:textId="77777777" w:rsidR="00977C68" w:rsidRPr="009C5807" w:rsidRDefault="00977C68" w:rsidP="001741D7">
      <w:pPr>
        <w:pStyle w:val="B20"/>
        <w:rPr>
          <w:lang w:eastAsia="zh-CN"/>
        </w:rPr>
      </w:pPr>
      <w:r w:rsidRPr="009C5807">
        <w:t>-</w:t>
      </w:r>
      <w:r w:rsidRPr="009C5807">
        <w:tab/>
        <w:t xml:space="preserve">of up to </w:t>
      </w:r>
      <w:r w:rsidRPr="009C5807">
        <w:rPr>
          <w:lang w:eastAsia="zh-CN"/>
        </w:rPr>
        <w:t>Y1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86A7633" w14:textId="47E09C32" w:rsidR="007E50E0" w:rsidRDefault="007E50E0" w:rsidP="007E50E0">
      <w:pPr>
        <w:pStyle w:val="B30"/>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57458188" w:rsidR="00977C68" w:rsidRPr="009C5807" w:rsidRDefault="007E50E0" w:rsidP="007E50E0">
      <w:pPr>
        <w:pStyle w:val="B30"/>
        <w:rPr>
          <w:rFonts w:ascii="Tms Rmn" w:eastAsia="DengXian" w:hAnsi="Tms Rmn"/>
          <w:lang w:eastAsia="zh-CN"/>
        </w:rPr>
      </w:pPr>
      <w:r>
        <w:rPr>
          <w:lang w:eastAsia="zh-CN"/>
        </w:rPr>
        <w:t>-</w:t>
      </w:r>
      <w:r>
        <w:rPr>
          <w:lang w:eastAsia="zh-CN"/>
        </w:rP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rPr>
                <w:lang w:eastAsia="zh-CN"/>
              </w:rPr>
            </w:pPr>
            <w:r w:rsidRPr="009C5807">
              <w:rPr>
                <w:lang w:eastAsia="zh-CN"/>
              </w:rPr>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rPr>
                <w:lang w:eastAsia="zh-CN"/>
              </w:rPr>
            </w:pPr>
            <w:r w:rsidRPr="009C5807">
              <w:rPr>
                <w:lang w:eastAsia="zh-CN"/>
              </w:rPr>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rPr>
                <w:lang w:eastAsia="zh-CN"/>
              </w:rPr>
            </w:pPr>
            <w:r w:rsidRPr="009C5807">
              <w:rPr>
                <w:lang w:eastAsia="zh-CN"/>
              </w:rPr>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rPr>
                <w:lang w:eastAsia="zh-CN"/>
              </w:rPr>
            </w:pPr>
            <w:r w:rsidRPr="009C5807">
              <w:rPr>
                <w:lang w:eastAsia="zh-CN"/>
              </w:rPr>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rPr>
                <w:lang w:eastAsia="zh-CN"/>
              </w:rPr>
            </w:pPr>
            <w:r w:rsidRPr="009C5807">
              <w:rPr>
                <w:lang w:eastAsia="zh-CN"/>
              </w:rPr>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rPr>
                <w:lang w:eastAsia="zh-CN"/>
              </w:rPr>
            </w:pPr>
            <w:r w:rsidRPr="009C5807">
              <w:rPr>
                <w:lang w:eastAsia="zh-CN"/>
              </w:rPr>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rPr>
                <w:lang w:eastAsia="zh-CN"/>
              </w:rPr>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rPr>
                <w:lang w:eastAsia="zh-CN"/>
              </w:rPr>
            </w:pPr>
            <w:r w:rsidRPr="009C5807">
              <w:rPr>
                <w:lang w:eastAsia="zh-CN"/>
              </w:rPr>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rPr>
                <w:lang w:eastAsia="zh-CN"/>
              </w:rPr>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PSCell and one SCell.</w:t>
      </w:r>
    </w:p>
    <w:p w14:paraId="526A0F02" w14:textId="5067D750" w:rsidR="00977C68" w:rsidRPr="009C5807" w:rsidRDefault="00743732"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49CEB2BE" w14:textId="77777777" w:rsidR="00977C68" w:rsidRPr="009C5807" w:rsidRDefault="00977C68" w:rsidP="001741D7">
      <w:pPr>
        <w:pStyle w:val="B10"/>
      </w:pPr>
      <w:r w:rsidRPr="009C5807">
        <w:t>-</w:t>
      </w:r>
      <w:r w:rsidRPr="009C5807">
        <w:tab/>
        <w:t>the UE is allowed an interruption on any active serving cell</w:t>
      </w:r>
      <w:r w:rsidRPr="009C5807">
        <w:rPr>
          <w:lang w:eastAsia="zh-CN"/>
        </w:rPr>
        <w:t xml:space="preserve"> in SCG</w:t>
      </w:r>
      <w:r w:rsidRPr="009C5807">
        <w:t>:</w:t>
      </w:r>
    </w:p>
    <w:p w14:paraId="4A96192C" w14:textId="77777777" w:rsidR="00122405" w:rsidRDefault="00122405" w:rsidP="00122405">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activated or deactivated, or</w:t>
      </w:r>
    </w:p>
    <w:p w14:paraId="7B509009" w14:textId="77777777" w:rsidR="00122405" w:rsidRPr="009C5807" w:rsidRDefault="00122405" w:rsidP="00122405">
      <w:pPr>
        <w:pStyle w:val="B20"/>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w:t>
      </w:r>
      <w:r>
        <w:rPr>
          <w:rFonts w:ascii="Tms Rmn" w:hAnsi="Tms Rmn"/>
          <w:lang w:eastAsia="zh-CN"/>
        </w:rPr>
        <w:t>2</w:t>
      </w:r>
      <w:r w:rsidRPr="008C6DE4">
        <w:rPr>
          <w:rFonts w:ascii="Tms Rmn" w:hAnsi="Tms Rmn"/>
          <w:lang w:eastAsia="zh-CN"/>
        </w:rPr>
        <w:t xml:space="preserve"> slot</w:t>
      </w:r>
      <w:r w:rsidRPr="008C6DE4">
        <w:rPr>
          <w:rFonts w:ascii="Tms Rmn" w:eastAsia="MS Mincho" w:hAnsi="Tms Rmn"/>
        </w:rPr>
        <w:t xml:space="preserve">, if the active </w:t>
      </w:r>
      <w:r w:rsidRPr="008C6DE4">
        <w:rPr>
          <w:rFonts w:ascii="Tms Rmn" w:hAnsi="Tms Rmn"/>
          <w:lang w:eastAsia="zh-CN"/>
        </w:rPr>
        <w:t>serving cell</w:t>
      </w:r>
      <w:r>
        <w:rPr>
          <w:rFonts w:ascii="Tms Rmn" w:hAnsi="Tms Rmn"/>
          <w:lang w:eastAsia="zh-CN"/>
        </w:rPr>
        <w:t xml:space="preserve"> 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t xml:space="preserve">the </w:t>
      </w:r>
      <w:r w:rsidRPr="008C6DE4">
        <w:rPr>
          <w:lang w:eastAsia="zh-CN"/>
        </w:rPr>
        <w:t xml:space="preserve">E-UTRA </w:t>
      </w:r>
      <w:r w:rsidRPr="008C6DE4">
        <w:t>SCell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50527FB" w14:textId="0CB6BA36" w:rsidR="00977C68" w:rsidRPr="009C5807" w:rsidRDefault="00122405" w:rsidP="00122405">
      <w:pPr>
        <w:pStyle w:val="B20"/>
        <w:rPr>
          <w:rFonts w:eastAsia="DengXian"/>
          <w:lang w:eastAsia="zh-CN"/>
        </w:rPr>
      </w:pPr>
      <w:r w:rsidRPr="009C5807">
        <w:t>-</w:t>
      </w:r>
      <w:r w:rsidRPr="009C5807">
        <w:tab/>
        <w:t>of up to max{</w:t>
      </w:r>
      <w:r w:rsidRPr="009C5807">
        <w:rPr>
          <w:lang w:eastAsia="zh-CN"/>
        </w:rPr>
        <w:t>Y2 slot + T</w:t>
      </w:r>
      <w:r w:rsidRPr="009C5807">
        <w:rPr>
          <w:vertAlign w:val="subscript"/>
          <w:lang w:eastAsia="zh-CN"/>
        </w:rPr>
        <w:t>SMTC_duration</w:t>
      </w:r>
      <w:r w:rsidRPr="009C5807">
        <w:t>, 5ms}</w:t>
      </w:r>
      <w:r>
        <w:t>,</w:t>
      </w:r>
      <w:r w:rsidRPr="009C5807">
        <w:t xml:space="preserve"> if the active</w:t>
      </w:r>
      <w:r w:rsidRPr="009C5807">
        <w:rPr>
          <w:lang w:eastAsia="zh-CN"/>
        </w:rPr>
        <w:t xml:space="preserve"> 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r w:rsidRPr="009C5807">
        <w:t xml:space="preserve">SCells being activated or deactivated, </w:t>
      </w:r>
      <w:r>
        <w:t xml:space="preserve">and </w:t>
      </w:r>
      <w:r w:rsidRPr="00052771">
        <w:t xml:space="preserve">UE </w:t>
      </w:r>
      <w:r>
        <w:t>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the cell specific reference signals from the active serving cells and the E-UTRA SCells being activated or deactivated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SCG.</w:t>
      </w:r>
    </w:p>
    <w:p w14:paraId="61DBC78F" w14:textId="77777777" w:rsidR="00977C68" w:rsidRPr="009C5807" w:rsidRDefault="00977C68" w:rsidP="00C040A1">
      <w:pPr>
        <w:pStyle w:val="B20"/>
        <w:rPr>
          <w:rFonts w:eastAsia="DengXian"/>
          <w:lang w:eastAsia="zh-CN"/>
        </w:rPr>
      </w:pPr>
      <w:r w:rsidRPr="009C5807">
        <w:t>Where X2 and Y2 are specified in</w:t>
      </w:r>
      <w:r w:rsidRPr="009C5807">
        <w:rPr>
          <w:lang w:eastAsia="zh-CN"/>
        </w:rPr>
        <w:t xml:space="preserve"> Table 8.2.1.2.4-1.</w:t>
      </w:r>
    </w:p>
    <w:p w14:paraId="4783B10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activated or deactivated:</w:t>
      </w:r>
    </w:p>
    <w:p w14:paraId="222C6CCF" w14:textId="07F46178" w:rsidR="00977C68" w:rsidRPr="009C5807" w:rsidRDefault="00977C68" w:rsidP="001741D7">
      <w:pPr>
        <w:pStyle w:val="B10"/>
      </w:pPr>
      <w:r w:rsidRPr="009C5807">
        <w:t>-</w:t>
      </w:r>
      <w:r w:rsidRPr="009C5807">
        <w:tab/>
        <w:t xml:space="preserve">an interruption on any </w:t>
      </w:r>
      <w:r w:rsidR="002136BD" w:rsidRPr="009C5807">
        <w:t>active</w:t>
      </w:r>
      <w:r w:rsidR="002136BD" w:rsidRPr="009C5807">
        <w:rPr>
          <w:lang w:eastAsia="zh-CN"/>
        </w:rPr>
        <w:t xml:space="preserve"> </w:t>
      </w:r>
      <w:r w:rsidRPr="009C5807">
        <w:rPr>
          <w:lang w:eastAsia="zh-CN"/>
        </w:rPr>
        <w:t>serving cell in SCG</w:t>
      </w:r>
      <w:r w:rsidRPr="009C5807">
        <w:t>:</w:t>
      </w:r>
    </w:p>
    <w:p w14:paraId="687AE47B" w14:textId="55D7E75D" w:rsidR="00A7003E" w:rsidRDefault="00A7003E" w:rsidP="00A7003E">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570B4E" w14:textId="501D93F3" w:rsidR="00977C68" w:rsidRPr="009C5807" w:rsidRDefault="00977C68" w:rsidP="001741D7">
      <w:pPr>
        <w:pStyle w:val="B20"/>
      </w:pPr>
      <w:r w:rsidRPr="009C5807">
        <w:t>or</w:t>
      </w:r>
    </w:p>
    <w:p w14:paraId="2F597B77" w14:textId="77777777" w:rsidR="00977C68" w:rsidRPr="009C5807" w:rsidRDefault="00977C68" w:rsidP="001741D7">
      <w:pPr>
        <w:pStyle w:val="B20"/>
        <w:rPr>
          <w:lang w:eastAsia="zh-CN"/>
        </w:rPr>
      </w:pPr>
      <w:r w:rsidRPr="009C5807">
        <w:t>-</w:t>
      </w:r>
      <w:r w:rsidRPr="009C5807">
        <w:tab/>
        <w:t xml:space="preserve">of up to </w:t>
      </w:r>
      <w:r w:rsidRPr="009C5807">
        <w:rPr>
          <w:lang w:eastAsia="zh-CN"/>
        </w:rPr>
        <w:t>Y2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051BBA9" w14:textId="1E9FB0AD" w:rsidR="007E50E0" w:rsidRDefault="007E50E0" w:rsidP="007E50E0">
      <w:pPr>
        <w:pStyle w:val="B30"/>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3A993BEE" w:rsidR="00977C68" w:rsidRPr="009C5807" w:rsidRDefault="007E50E0" w:rsidP="007E50E0">
      <w:pPr>
        <w:pStyle w:val="B30"/>
        <w:rPr>
          <w:lang w:eastAsia="zh-CN"/>
        </w:rPr>
      </w:pPr>
      <w:r>
        <w:rPr>
          <w:lang w:eastAsia="zh-CN"/>
        </w:rPr>
        <w:t>-</w:t>
      </w:r>
      <w:r>
        <w:rPr>
          <w:lang w:eastAsia="zh-CN"/>
        </w:rPr>
        <w:tab/>
        <w:t>the longest SMTC duration among all above active serving cells in SCG when one SCell is deactivated.</w:t>
      </w:r>
    </w:p>
    <w:p w14:paraId="06A1BC60" w14:textId="77777777" w:rsidR="00977C68" w:rsidRPr="009C5807" w:rsidRDefault="00977C68" w:rsidP="002136BD">
      <w:pPr>
        <w:rPr>
          <w:rFonts w:eastAsia="DengXian"/>
          <w:lang w:eastAsia="zh-CN"/>
        </w:rPr>
      </w:pPr>
      <w:r w:rsidRPr="009C5807">
        <w:rPr>
          <w:rFonts w:eastAsia="MS Mincho"/>
        </w:rPr>
        <w:t xml:space="preserve">Where X2 and Y2 are specified in </w:t>
      </w:r>
      <w:r w:rsidRPr="009C5807">
        <w:rPr>
          <w:lang w:eastAsia="zh-C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eastAsia="zh-CN"/>
              </w:rPr>
            </w:pPr>
            <w:r w:rsidRPr="009C5807">
              <w:rPr>
                <w:noProof/>
                <w:lang w:val="en-US"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rPr>
                <w:lang w:eastAsia="zh-CN"/>
              </w:rPr>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rPr>
                <w:lang w:eastAsia="zh-CN"/>
              </w:rPr>
            </w:pPr>
            <w:r w:rsidRPr="009C5807">
              <w:rPr>
                <w:lang w:eastAsia="zh-CN"/>
              </w:rPr>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rPr>
                <w:lang w:eastAsia="zh-CN"/>
              </w:rPr>
            </w:pPr>
            <w:r w:rsidRPr="009C5807">
              <w:rPr>
                <w:lang w:eastAsia="zh-CN"/>
              </w:rPr>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rPr>
                <w:lang w:eastAsia="zh-CN"/>
              </w:rPr>
            </w:pPr>
            <w:r w:rsidRPr="009C5807">
              <w:rPr>
                <w:lang w:eastAsia="zh-CN"/>
              </w:rPr>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rPr>
                <w:lang w:eastAsia="zh-CN"/>
              </w:rPr>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lang w:eastAsia="zh-CN"/>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rPr>
                <w:lang w:eastAsia="zh-CN"/>
              </w:rPr>
            </w:pPr>
            <w:r w:rsidRPr="009C5807">
              <w:rPr>
                <w:lang w:eastAsia="zh-CN"/>
              </w:rPr>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rPr>
                <w:lang w:eastAsia="zh-CN"/>
              </w:rPr>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rPr>
                <w:lang w:eastAsia="zh-CN"/>
              </w:rPr>
            </w:pPr>
            <w:r w:rsidRPr="009C5807">
              <w:rPr>
                <w:lang w:eastAsia="zh-CN"/>
              </w:rPr>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rPr>
                <w:lang w:eastAsia="zh-CN"/>
              </w:rPr>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rPr>
          <w:lang w:eastAsia="zh-CN"/>
        </w:rPr>
      </w:pPr>
      <w:r w:rsidRPr="009C5807">
        <w:rPr>
          <w:lang w:eastAsia="zh-CN"/>
        </w:rPr>
        <w:t>8.2.1.2.5.1</w:t>
      </w:r>
      <w:r w:rsidRPr="009C5807">
        <w:rPr>
          <w:lang w:eastAsia="zh-CN"/>
        </w:rPr>
        <w:tab/>
        <w:t>Interruptions during measurements on deactivated NR SCC</w:t>
      </w:r>
    </w:p>
    <w:p w14:paraId="70874953" w14:textId="77777777" w:rsidR="00977C68" w:rsidRPr="009C5807" w:rsidRDefault="00977C68" w:rsidP="00977C68">
      <w:r w:rsidRPr="009C5807">
        <w:rPr>
          <w:lang w:eastAsia="zh-CN"/>
        </w:rPr>
        <w:t xml:space="preserve">Interruption on PSCell and other activated NR SCell(s) during measurement on the deactivated NR SCC shall meet requirements in clause </w:t>
      </w:r>
      <w:r w:rsidRPr="009C5807">
        <w:t>8.2.2.2.3, where the term PCell in clause 8.2.2.2.3 shall be deemed to be replaced with PSCell.</w:t>
      </w:r>
    </w:p>
    <w:p w14:paraId="1114E360" w14:textId="77777777" w:rsidR="00977C68" w:rsidRPr="009C5807" w:rsidRDefault="00977C68" w:rsidP="00A35A3B">
      <w:pPr>
        <w:pStyle w:val="Heading6"/>
        <w:rPr>
          <w:lang w:eastAsia="zh-CN"/>
        </w:rPr>
      </w:pPr>
      <w:r w:rsidRPr="009C5807">
        <w:rPr>
          <w:lang w:eastAsia="zh-CN"/>
        </w:rPr>
        <w:t>8.2.1.2.5.2</w:t>
      </w:r>
      <w:r w:rsidRPr="009C5807">
        <w:rPr>
          <w:lang w:eastAsia="zh-CN"/>
        </w:rPr>
        <w:tab/>
        <w:t>Interruptions during measurements on deactivated E-UTRAN SCC</w:t>
      </w:r>
    </w:p>
    <w:p w14:paraId="696394D7" w14:textId="77777777" w:rsidR="00977C68" w:rsidRPr="009C5807" w:rsidRDefault="00977C68" w:rsidP="00977C68">
      <w:pPr>
        <w:rPr>
          <w:lang w:eastAsia="zh-CN"/>
        </w:rPr>
      </w:pPr>
      <w:r w:rsidRPr="009C5807">
        <w:rPr>
          <w:lang w:eastAsia="zh-CN"/>
        </w:rPr>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rPr>
          <w:lang w:eastAsia="zh-CN"/>
        </w:rPr>
      </w:pPr>
      <w:r w:rsidRPr="009C5807">
        <w:rPr>
          <w:lang w:eastAsia="zh-CN"/>
        </w:rPr>
        <w:t>Each interruption shall not exceed</w:t>
      </w:r>
    </w:p>
    <w:p w14:paraId="113D6D62" w14:textId="77777777" w:rsidR="00237A16" w:rsidRDefault="00237A16" w:rsidP="00237A16">
      <w:pPr>
        <w:pStyle w:val="B20"/>
      </w:pPr>
      <w:r w:rsidRPr="009C5807">
        <w:t>-</w:t>
      </w:r>
      <w:r w:rsidRPr="009C5807">
        <w:tab/>
      </w:r>
      <w:r w:rsidRPr="009C5807">
        <w:rPr>
          <w:lang w:eastAsia="zh-CN"/>
        </w:rPr>
        <w:t>X3 slot</w:t>
      </w:r>
      <w:r w:rsidRPr="009C5807">
        <w:t>, if the PSCell or activated SCell is not in the same band as the E-UTRA deactivated SCC being measured, or</w:t>
      </w:r>
    </w:p>
    <w:p w14:paraId="7C9A12C7" w14:textId="77777777" w:rsidR="00237A16" w:rsidRPr="000E279F" w:rsidRDefault="00237A16" w:rsidP="00237A16">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lang w:eastAsia="zh-CN"/>
        </w:rPr>
        <w:t>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deactivated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F720BF8" w14:textId="59126077" w:rsidR="00977C68" w:rsidRPr="009C5807" w:rsidRDefault="00237A16" w:rsidP="00237A16">
      <w:pPr>
        <w:pStyle w:val="B20"/>
        <w:rPr>
          <w:lang w:eastAsia="zh-CN"/>
        </w:rPr>
      </w:pPr>
      <w:r w:rsidRPr="009C5807">
        <w:t>-</w:t>
      </w:r>
      <w:r w:rsidRPr="009C5807">
        <w:tab/>
      </w:r>
      <w:r w:rsidRPr="009C5807">
        <w:rPr>
          <w:lang w:eastAsia="zh-CN"/>
        </w:rPr>
        <w:t>Y3 slot + SMTC duration</w:t>
      </w:r>
      <w:r w:rsidRPr="009C5807">
        <w:t xml:space="preserve">, if the PSCell or activated SCell is in the same band </w:t>
      </w:r>
      <w:r>
        <w:t>or in the band overlapping or partially overlapping with</w:t>
      </w:r>
      <w:r w:rsidRPr="009C5807">
        <w:t xml:space="preserve"> the E-UTRA deactivated SCC being measured, </w:t>
      </w:r>
      <w:r>
        <w:t xml:space="preserve">and </w:t>
      </w:r>
      <w:r w:rsidRPr="00052771">
        <w:t xml:space="preserve">UE </w:t>
      </w:r>
      <w:r>
        <w:t>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the cell specific reference signals from the PSCell or activated SCell and the E-UTRA deactivated SCC being measured are available in the same slot</w:t>
      </w:r>
      <w:r w:rsidRPr="009C5807">
        <w: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eastAsia="zh-CN"/>
              </w:rPr>
            </w:pPr>
            <w:r w:rsidRPr="009C5807">
              <w:rPr>
                <w:noProof/>
                <w:lang w:val="en-US"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rPr>
                <w:lang w:eastAsia="zh-CN"/>
              </w:rPr>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rPr>
                <w:lang w:eastAsia="zh-CN"/>
              </w:rPr>
            </w:pPr>
            <w:r w:rsidRPr="009C5807">
              <w:rPr>
                <w:lang w:eastAsia="zh-CN"/>
              </w:rPr>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rPr>
                <w:lang w:eastAsia="zh-CN"/>
              </w:rPr>
            </w:pPr>
            <w:r w:rsidRPr="009C5807">
              <w:rPr>
                <w:lang w:eastAsia="zh-CN"/>
              </w:rPr>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rPr>
                <w:lang w:eastAsia="zh-CN"/>
              </w:rPr>
            </w:pPr>
            <w:r w:rsidRPr="009C5807">
              <w:rPr>
                <w:lang w:eastAsia="zh-CN"/>
              </w:rPr>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rPr>
                <w:lang w:eastAsia="zh-CN"/>
              </w:rPr>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rPr>
          <w:lang w:eastAsia="zh-CN"/>
        </w:rPr>
      </w:pPr>
      <w:r w:rsidRPr="009C5807">
        <w:rPr>
          <w:lang w:eastAsia="zh-CN"/>
        </w:rPr>
        <w:t>8.2.1.2.5.3</w:t>
      </w:r>
      <w:r w:rsidRPr="009C5807">
        <w:rPr>
          <w:lang w:eastAsia="zh-CN"/>
        </w:rPr>
        <w:tab/>
        <w:t>Interruptions during CQI measurements on dormant E-UTRAN SCell</w:t>
      </w:r>
    </w:p>
    <w:p w14:paraId="2D3103F2" w14:textId="4D88B7D9" w:rsidR="005B6B14" w:rsidRPr="009C5807" w:rsidRDefault="005B6B14" w:rsidP="005B6B14">
      <w:pPr>
        <w:rPr>
          <w:lang w:eastAsia="zh-CN"/>
        </w:rPr>
      </w:pPr>
      <w:r w:rsidRPr="009C5807">
        <w:rPr>
          <w:lang w:eastAsia="zh-CN"/>
        </w:rPr>
        <w:t>When one E-UTRA SCell in MCG is dormant, the UE is allowed due to CQI measurements on the dormant E-UTRA SCell:</w:t>
      </w:r>
    </w:p>
    <w:p w14:paraId="4C713893"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2E943B31" w14:textId="77777777" w:rsidR="005B6B14" w:rsidRPr="009C5807" w:rsidRDefault="005B6B14" w:rsidP="001741D7">
      <w:pPr>
        <w:pStyle w:val="B10"/>
        <w:rPr>
          <w:lang w:eastAsia="zh-CN"/>
        </w:rPr>
      </w:pPr>
      <w:r w:rsidRPr="009C5807">
        <w:rPr>
          <w:lang w:eastAsia="zh-CN"/>
        </w:rPr>
        <w:t>Each interruption shall not exceed</w:t>
      </w:r>
    </w:p>
    <w:p w14:paraId="044A099A" w14:textId="77777777" w:rsidR="004C7EA9" w:rsidRDefault="004C7EA9" w:rsidP="004C7EA9">
      <w:pPr>
        <w:pStyle w:val="B20"/>
      </w:pPr>
      <w:r w:rsidRPr="009C5807">
        <w:t>-</w:t>
      </w:r>
      <w:r w:rsidRPr="009C5807">
        <w:tab/>
      </w:r>
      <w:r w:rsidRPr="009C5807">
        <w:rPr>
          <w:lang w:eastAsia="zh-CN"/>
        </w:rPr>
        <w:t>X3 slot</w:t>
      </w:r>
      <w:r w:rsidRPr="009C5807">
        <w:t>, if the PSCell or activated SCell is not in the same band as the E-UTRA dormant SCell being measured, or</w:t>
      </w:r>
    </w:p>
    <w:p w14:paraId="275F01B5" w14:textId="77777777" w:rsidR="004C7EA9" w:rsidRPr="009C5807" w:rsidRDefault="004C7EA9" w:rsidP="004C7EA9">
      <w:pPr>
        <w:pStyle w:val="B20"/>
      </w:pPr>
      <w:r w:rsidRPr="008C6DE4">
        <w:rPr>
          <w:rFonts w:ascii="Tms Rmn" w:eastAsia="MS Mincho" w:hAnsi="Tms Rmn"/>
        </w:rPr>
        <w:t>-</w:t>
      </w:r>
      <w:r w:rsidRPr="008C6DE4">
        <w:rPr>
          <w:rFonts w:ascii="Tms Rmn" w:eastAsia="MS Mincho" w:hAnsi="Tms Rmn"/>
        </w:rPr>
        <w:tab/>
      </w:r>
      <w:r w:rsidRPr="00B334AF">
        <w:rPr>
          <w:rFonts w:ascii="Tms Rmn" w:hAnsi="Tms Rmn"/>
          <w:lang w:eastAsia="zh-CN"/>
        </w:rPr>
        <w:t xml:space="preserve"> </w:t>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lang w:eastAsia="zh-CN"/>
        </w:rPr>
        <w:t>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dormant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4E105B5" w14:textId="310B8D92" w:rsidR="005B6B14" w:rsidRPr="009C5807" w:rsidRDefault="004C7EA9" w:rsidP="004C7EA9">
      <w:pPr>
        <w:pStyle w:val="B20"/>
      </w:pPr>
      <w:r w:rsidRPr="009C5807">
        <w:t>-</w:t>
      </w:r>
      <w:r w:rsidRPr="009C5807">
        <w:tab/>
      </w:r>
      <w:r w:rsidRPr="009C5807">
        <w:rPr>
          <w:lang w:eastAsia="zh-CN"/>
        </w:rPr>
        <w:t>Y3 slot + SMTC duration</w:t>
      </w:r>
      <w:r w:rsidRPr="009C5807">
        <w:t xml:space="preserve">, if the PSCell or activated SCell is in the same band </w:t>
      </w:r>
      <w:r>
        <w:t>or in the band overlapping or partially overlapping with</w:t>
      </w:r>
      <w:r w:rsidRPr="009C5807">
        <w:t xml:space="preserve"> the E-UTRA dormant SCell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the cell specific reference signals from the PSCell or activated SCell and the E-UTRA dormant SCell being measured are available in the same slot</w:t>
      </w:r>
      <w:r w:rsidRPr="009C5807">
        <w:t>.</w:t>
      </w:r>
    </w:p>
    <w:p w14:paraId="77A4EF14"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0D74DC10" w14:textId="77777777" w:rsidR="005B6B14" w:rsidRPr="009C5807" w:rsidRDefault="005B6B14" w:rsidP="005B6B14">
      <w:pPr>
        <w:rPr>
          <w:noProof/>
          <w:lang w:eastAsia="zh-CN"/>
        </w:rPr>
      </w:pPr>
    </w:p>
    <w:p w14:paraId="572B06C9" w14:textId="77777777" w:rsidR="005B6B14" w:rsidRPr="009C5807" w:rsidRDefault="005B6B14" w:rsidP="00A35A3B">
      <w:pPr>
        <w:pStyle w:val="Heading6"/>
        <w:rPr>
          <w:lang w:eastAsia="zh-CN"/>
        </w:rPr>
      </w:pPr>
      <w:r w:rsidRPr="009C5807">
        <w:rPr>
          <w:lang w:eastAsia="zh-CN"/>
        </w:rPr>
        <w:t>8.2.1.2.5.4</w:t>
      </w:r>
      <w:r w:rsidRPr="009C5807">
        <w:rPr>
          <w:lang w:eastAsia="zh-CN"/>
        </w:rPr>
        <w:tab/>
        <w:t>Interruptions during RRM measurements on dormant E-UTRAN SCC</w:t>
      </w:r>
    </w:p>
    <w:p w14:paraId="28B036F8" w14:textId="77777777" w:rsidR="005B6B14" w:rsidRPr="009C5807" w:rsidRDefault="005B6B14" w:rsidP="005B6B14">
      <w:pPr>
        <w:rPr>
          <w:lang w:eastAsia="zh-CN"/>
        </w:rPr>
      </w:pPr>
      <w:r w:rsidRPr="009C5807">
        <w:rPr>
          <w:lang w:eastAsia="zh-CN"/>
        </w:rPr>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rPr>
          <w:lang w:eastAsia="zh-CN"/>
        </w:rPr>
      </w:pPr>
      <w:r w:rsidRPr="009C5807">
        <w:rPr>
          <w:lang w:eastAsia="zh-CN"/>
        </w:rPr>
        <w:t>Each interruption shall not exceed</w:t>
      </w:r>
    </w:p>
    <w:p w14:paraId="17465B93" w14:textId="77777777" w:rsidR="00265DC0" w:rsidRDefault="00265DC0" w:rsidP="00265DC0">
      <w:pPr>
        <w:pStyle w:val="B20"/>
      </w:pPr>
      <w:r w:rsidRPr="009C5807">
        <w:t>-</w:t>
      </w:r>
      <w:r w:rsidRPr="009C5807">
        <w:tab/>
      </w:r>
      <w:r w:rsidRPr="009C5807">
        <w:rPr>
          <w:lang w:eastAsia="zh-CN"/>
        </w:rPr>
        <w:t>X3 slot</w:t>
      </w:r>
      <w:r w:rsidRPr="009C5807">
        <w:t>, if the PSCell or activated SCell is not in the same band as the E-UTRA dormant SCC being measured, or</w:t>
      </w:r>
    </w:p>
    <w:p w14:paraId="0133D186" w14:textId="77777777" w:rsidR="00265DC0" w:rsidRPr="000E279F" w:rsidRDefault="00265DC0" w:rsidP="00265DC0">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eastAsia="MS Mincho" w:hAnsi="Tms Rmn" w:hint="eastAsia"/>
          <w:lang w:eastAsia="zh-CN"/>
        </w:rPr>
        <w:t>is</w:t>
      </w:r>
      <w:r>
        <w:rPr>
          <w:rFonts w:ascii="Tms Rmn" w:eastAsia="MS Mincho" w:hAnsi="Tms Rmn"/>
          <w:lang w:eastAsia="zh-CN"/>
        </w:rPr>
        <w:t xml:space="preserve">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with</w:t>
      </w:r>
      <w:r>
        <w:rPr>
          <w:rFonts w:ascii="Tms Rmn" w:eastAsia="MS Mincho" w:hAnsi="Tms Rmn"/>
          <w:lang w:eastAsia="zh-C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dormant SCC being measured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25B6CA4" w14:textId="2342F9CD" w:rsidR="005B6B14" w:rsidRPr="009C5807" w:rsidRDefault="00265DC0" w:rsidP="00265DC0">
      <w:pPr>
        <w:pStyle w:val="B20"/>
      </w:pPr>
      <w:r w:rsidRPr="009C5807">
        <w:t>-</w:t>
      </w:r>
      <w:r w:rsidRPr="009C5807">
        <w:tab/>
      </w:r>
      <w:r w:rsidRPr="009C5807">
        <w:rPr>
          <w:lang w:eastAsia="zh-CN"/>
        </w:rPr>
        <w:t>Y3 slot + SMTC duration</w:t>
      </w:r>
      <w:r w:rsidRPr="009C5807">
        <w:t>, if the PSCell or activated SCell is in the same band</w:t>
      </w:r>
      <w:r>
        <w:t xml:space="preserve"> or in the band overlapping or partially overlapping with</w:t>
      </w:r>
      <w:r w:rsidRPr="009C5807">
        <w:t xml:space="preserve"> the E-UTRA dormant SCC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the cell specific reference signals from the PSCell or activated SCell and the E-UTRA dormant SCC being measured are available in the same slot</w:t>
      </w:r>
      <w:r w:rsidRPr="009C5807">
        <w:t>.</w:t>
      </w:r>
    </w:p>
    <w:p w14:paraId="7863AF8F"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32" w:name="_Toc5952630"/>
      <w:r w:rsidRPr="009C5807">
        <w:t>8.2.1.2.6</w:t>
      </w:r>
      <w:r w:rsidRPr="009C5807">
        <w:tab/>
        <w:t>Interruptions at UL carrier RRC reconfiguration</w:t>
      </w:r>
      <w:bookmarkEnd w:id="32"/>
    </w:p>
    <w:p w14:paraId="5A1F71BC"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8202BB" w:rsidRPr="009C5807">
        <w:rPr>
          <w:rFonts w:eastAsia="MS Mincho"/>
          <w:lang w:eastAsia="zh-CN"/>
        </w:rPr>
        <w:t>de</w:t>
      </w:r>
      <w:r w:rsidR="008202BB" w:rsidRPr="009C5807">
        <w:rPr>
          <w:rFonts w:asciiTheme="minorEastAsia" w:hAnsiTheme="minorEastAsia" w:hint="eastAsia"/>
          <w:lang w:eastAsia="zh-CN"/>
        </w:rPr>
        <w:t>-</w:t>
      </w:r>
      <w:r w:rsidR="008202BB" w:rsidRPr="009C5807">
        <w:rPr>
          <w:rFonts w:eastAsia="MS Mincho"/>
          <w:lang w:eastAsia="zh-CN"/>
        </w:rPr>
        <w:t>configured</w:t>
      </w:r>
      <w:r w:rsidRPr="009C5807">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eastAsia="zh-CN"/>
              </w:rPr>
            </w:pPr>
            <w:r w:rsidRPr="009C5807">
              <w:rPr>
                <w:noProof/>
                <w:lang w:val="en-US"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eastAsia="zh-CN"/>
        </w:rPr>
      </w:pPr>
      <w:r w:rsidRPr="009C5807">
        <w:rPr>
          <w:lang w:val="en-US" w:eastAsia="zh-CN"/>
        </w:rPr>
        <w:t>8.2.1.2.7</w:t>
      </w:r>
      <w:r w:rsidRPr="009C5807">
        <w:rPr>
          <w:lang w:val="en-US" w:eastAsia="zh-CN"/>
        </w:rPr>
        <w:tab/>
      </w:r>
      <w:r w:rsidR="008E2873" w:rsidRPr="009C5807">
        <w:rPr>
          <w:lang w:val="en-US" w:eastAsia="zh-CN"/>
        </w:rPr>
        <w:t xml:space="preserve">Interruptions </w:t>
      </w:r>
      <w:r w:rsidRPr="009C5807">
        <w:rPr>
          <w:lang w:val="en-US" w:eastAsia="zh-CN"/>
        </w:rPr>
        <w:t>due to Active BWP switching Requirement</w:t>
      </w:r>
      <w:bookmarkEnd w:id="29"/>
    </w:p>
    <w:p w14:paraId="55DAB265" w14:textId="787F5760" w:rsidR="009323E2" w:rsidRDefault="00A46579" w:rsidP="009323E2">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CCA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01E49470" w14:textId="024E6D43" w:rsidR="00977C68" w:rsidRPr="009C5807" w:rsidRDefault="00977C68" w:rsidP="00977C68">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lang w:eastAsia="zh-CN"/>
        </w:rPr>
        <w:t xml:space="preserve">When a BWP timer </w:t>
      </w:r>
      <w:r w:rsidRPr="009C5807">
        <w:rPr>
          <w:rFonts w:cs="v4.2.0"/>
          <w:i/>
          <w:lang w:eastAsia="zh-CN"/>
        </w:rPr>
        <w:t xml:space="preserve">bwp-InactivityTimer </w:t>
      </w:r>
      <w:r w:rsidRPr="009C5807">
        <w:rPr>
          <w:rFonts w:cs="v4.2.0"/>
          <w:lang w:eastAsia="zh-CN"/>
        </w:rPr>
        <w:t xml:space="preserve">defined in </w:t>
      </w:r>
      <w:r w:rsidRPr="009C5807">
        <w:t>TS 38.331 </w:t>
      </w:r>
      <w:r w:rsidRPr="009C5807">
        <w:rPr>
          <w:rFonts w:cs="v4.2.0"/>
          <w:lang w:eastAsia="zh-CN"/>
        </w:rPr>
        <w:t>[2] expires</w:t>
      </w:r>
      <w:r w:rsidRPr="009C5807">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rPr>
          <w:lang w:eastAsia="zh-CN"/>
        </w:rPr>
        <w:t>T</w:t>
      </w:r>
      <w:r w:rsidR="004000F0" w:rsidRPr="009C5807">
        <w:rPr>
          <w:vertAlign w:val="subscript"/>
          <w:lang w:eastAsia="zh-CN"/>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t xml:space="preserve">Table </w:t>
      </w:r>
      <w:r w:rsidRPr="009C5807">
        <w:rPr>
          <w:lang w:val="en-US" w:eastAsia="zh-CN"/>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rPr>
                <w:lang w:eastAsia="zh-CN"/>
              </w:rPr>
            </w:pPr>
            <w:r w:rsidRPr="009C5807">
              <w:rPr>
                <w:lang w:eastAsia="zh-CN"/>
              </w:rPr>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rPr>
                <w:lang w:eastAsia="zh-CN"/>
              </w:rPr>
            </w:pPr>
            <w:r w:rsidRPr="009C5807">
              <w:rPr>
                <w:lang w:eastAsia="zh-CN"/>
              </w:rPr>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rPr>
                <w:lang w:eastAsia="zh-CN"/>
              </w:rPr>
            </w:pPr>
            <w:r w:rsidRPr="009C5807">
              <w:rPr>
                <w:lang w:eastAsia="zh-CN"/>
              </w:rPr>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rPr>
                <w:lang w:eastAsia="zh-CN"/>
              </w:rPr>
            </w:pPr>
            <w:r w:rsidRPr="009C5807">
              <w:rPr>
                <w:lang w:eastAsia="zh-CN"/>
              </w:rPr>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rPr>
                <w:lang w:eastAsia="zh-CN"/>
              </w:rPr>
            </w:pPr>
            <w:r>
              <w:rPr>
                <w:lang w:eastAsia="zh-CN"/>
              </w:rPr>
              <w:t>Note1:</w:t>
            </w:r>
            <w:r>
              <w:rPr>
                <w:sz w:val="28"/>
              </w:rPr>
              <w:tab/>
            </w:r>
            <w:r>
              <w:rPr>
                <w:lang w:eastAsia="zh-CN"/>
              </w:rPr>
              <w:t>void</w:t>
            </w:r>
          </w:p>
        </w:tc>
      </w:tr>
    </w:tbl>
    <w:p w14:paraId="154C5EB3" w14:textId="77777777" w:rsidR="00977C68" w:rsidRPr="009C5807" w:rsidRDefault="00977C68" w:rsidP="00977C68">
      <w:pPr>
        <w:rPr>
          <w:rFonts w:ascii="Tms Rmn" w:hAnsi="Tms Rmn"/>
          <w:lang w:eastAsia="zh-CN"/>
        </w:rPr>
      </w:pPr>
    </w:p>
    <w:p w14:paraId="4B5BF7E5" w14:textId="77777777" w:rsidR="00032B39" w:rsidRPr="009C5807" w:rsidRDefault="00032B39" w:rsidP="00155640">
      <w:pPr>
        <w:pStyle w:val="TH"/>
      </w:pPr>
      <w:r w:rsidRPr="009C5807">
        <w:t xml:space="preserve">Table </w:t>
      </w:r>
      <w:r w:rsidRPr="009C5807">
        <w:rPr>
          <w:lang w:val="en-US" w:eastAsia="zh-CN"/>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lang w:eastAsia="zh-CN"/>
              </w:rPr>
            </w:pPr>
            <w:r w:rsidRPr="001478AC">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lang w:eastAsia="zh-CN"/>
              </w:rPr>
            </w:pPr>
            <w:r w:rsidRPr="009C5807">
              <w:rPr>
                <w:lang w:eastAsia="zh-CN"/>
              </w:rPr>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lang w:eastAsia="zh-CN"/>
              </w:rPr>
            </w:pPr>
            <w:r w:rsidRPr="001478AC">
              <w:rPr>
                <w:i/>
                <w:iCs/>
                <w:lang w:eastAsia="zh-CN"/>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lang w:eastAsia="zh-CN"/>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lang w:eastAsia="zh-CN"/>
              </w:rPr>
            </w:pPr>
            <w:r w:rsidRPr="001478AC">
              <w:rPr>
                <w:rFonts w:hint="eastAsia"/>
                <w:i/>
                <w:iCs/>
                <w:lang w:eastAsia="zh-CN"/>
              </w:rPr>
              <w:t>m</w:t>
            </w:r>
            <w:r w:rsidRPr="001478AC">
              <w:rPr>
                <w:i/>
                <w:iCs/>
                <w:lang w:eastAsia="zh-CN"/>
              </w:rPr>
              <w:t>axMIMO-Layers</w:t>
            </w:r>
            <w:r w:rsidR="001C4338" w:rsidRPr="001478AC">
              <w:rPr>
                <w:rFonts w:ascii="Times New Roman" w:hAnsi="Times New Roman" w:cs="v4.2.0"/>
                <w:i/>
                <w:iCs/>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lang w:eastAsia="zh-CN"/>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rPr>
          <w:lang w:eastAsia="zh-CN"/>
        </w:rPr>
      </w:pPr>
      <w:r w:rsidRPr="009C5807">
        <w:rPr>
          <w:lang w:eastAsia="zh-CN"/>
        </w:rPr>
        <w:t>8.2.1.2.8.1</w:t>
      </w:r>
      <w:r w:rsidRPr="009C5807">
        <w:rPr>
          <w:lang w:eastAsia="zh-CN"/>
        </w:rPr>
        <w:tab/>
        <w:t>Interruptions during direct SCell activation and hibernation of E-UTRA SCell</w:t>
      </w:r>
    </w:p>
    <w:p w14:paraId="1AD9C42C" w14:textId="70729E2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26F4437C" w14:textId="77777777" w:rsidR="00E547A9" w:rsidRDefault="00E547A9" w:rsidP="00E547A9">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03CDBDB9" w14:textId="77777777" w:rsidR="00E547A9" w:rsidRPr="009C5807" w:rsidRDefault="00E547A9" w:rsidP="00E547A9">
      <w:pPr>
        <w:pStyle w:val="B20"/>
      </w:pPr>
      <w:r w:rsidRPr="008C6DE4">
        <w:rPr>
          <w:rFonts w:ascii="Tms Rmn" w:eastAsia="MS Mincho" w:hAnsi="Tms Rmn"/>
        </w:rPr>
        <w:t>-</w:t>
      </w:r>
      <w:r w:rsidRPr="008C6DE4">
        <w:rPr>
          <w:rFonts w:ascii="Tms Rmn" w:eastAsia="MS Mincho" w:hAnsi="Tms Rmn"/>
        </w:rPr>
        <w:tab/>
      </w:r>
      <w:r w:rsidRPr="009C5807">
        <w:t xml:space="preserve">of up to </w:t>
      </w:r>
      <w:r w:rsidRPr="009C5807">
        <w:rPr>
          <w:lang w:eastAsia="zh-CN"/>
        </w:rPr>
        <w:t>X1 slots</w:t>
      </w:r>
      <w:r w:rsidRPr="009C5807">
        <w:t>,</w:t>
      </w:r>
      <w:r w:rsidRPr="008C6DE4">
        <w:rPr>
          <w:rFonts w:ascii="Tms Rmn" w:eastAsia="MS Mincho" w:hAnsi="Tms Rmn"/>
        </w:rPr>
        <w:t xml:space="preserve"> if </w:t>
      </w:r>
      <w:r w:rsidRPr="009C5807">
        <w:t xml:space="preserve">the active </w:t>
      </w:r>
      <w:r w:rsidRPr="009C5807">
        <w:rPr>
          <w:lang w:eastAsia="zh-CN"/>
        </w:rPr>
        <w:t>serving cell</w:t>
      </w:r>
      <w:r>
        <w:rPr>
          <w:lang w:eastAsia="zh-CN"/>
        </w:rPr>
        <w:t xml:space="preserve"> is</w:t>
      </w:r>
      <w:r w:rsidRPr="008C6DE4">
        <w:rPr>
          <w:rFonts w:ascii="Tms Rmn" w:eastAsia="MS Mincho" w:hAnsi="Tms Rmn"/>
        </w:rPr>
        <w:t xml:space="preserve">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rsidRPr="009C5807">
        <w:t xml:space="preserve">any of the </w:t>
      </w:r>
      <w:r w:rsidRPr="009C5807">
        <w:rPr>
          <w:lang w:eastAsia="zh-CN"/>
        </w:rPr>
        <w:t xml:space="preserve">E-UTRA </w:t>
      </w:r>
      <w:r w:rsidRPr="009C5807">
        <w:t>SCells being directly activated or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211406EF" w14:textId="68ED9DE9" w:rsidR="00EE0490" w:rsidRPr="009C5807" w:rsidRDefault="00E547A9" w:rsidP="00E547A9">
      <w:pPr>
        <w:pStyle w:val="B20"/>
        <w:rPr>
          <w:rFonts w:eastAsia="DengXian"/>
          <w:lang w:eastAsia="zh-CN"/>
        </w:rPr>
      </w:pPr>
      <w:r w:rsidRPr="009C5807">
        <w:t>-</w:t>
      </w:r>
      <w:r w:rsidRPr="009C5807">
        <w:tab/>
        <w:t>of up to max{Y1 slots + T</w:t>
      </w:r>
      <w:r w:rsidRPr="009C5807">
        <w:rPr>
          <w:vertAlign w:val="subscript"/>
        </w:rPr>
        <w:t>SMTC_duration</w:t>
      </w:r>
      <w:r w:rsidRPr="009C5807">
        <w:t xml:space="preserve">, 5ms} if the active serving cells are in the same band </w:t>
      </w:r>
      <w:r>
        <w:t>or in the band overlapping or partially overlapping with</w:t>
      </w:r>
      <w:r w:rsidRPr="009C5807">
        <w:t xml:space="preserve"> any of the E-UTRA SCells being directly activated or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 Where X1 and Y1 are specified in </w:t>
      </w:r>
      <w:r w:rsidRPr="009C5807">
        <w:rPr>
          <w:lang w:eastAsia="zh-CN"/>
        </w:rPr>
        <w:t>Table 8.2.1.2.3-1.</w:t>
      </w:r>
    </w:p>
    <w:p w14:paraId="1F13ADDF" w14:textId="77777777" w:rsidR="000F7672" w:rsidRPr="00115DDD" w:rsidRDefault="000F7672" w:rsidP="005B48D9">
      <w:pPr>
        <w:pStyle w:val="Heading6"/>
        <w:rPr>
          <w:rFonts w:ascii="Tms Rmn" w:eastAsia="DengXian" w:hAnsi="Tms Rmn"/>
          <w:lang w:eastAsia="zh-CN"/>
        </w:rPr>
      </w:pPr>
      <w:r w:rsidRPr="00C0357E">
        <w:rPr>
          <w:lang w:eastAsia="zh-CN"/>
        </w:rPr>
        <w:t>8.2.1.2.</w:t>
      </w:r>
      <w:r>
        <w:rPr>
          <w:lang w:eastAsia="zh-CN"/>
        </w:rPr>
        <w:t>8.2</w:t>
      </w:r>
      <w:r w:rsidRPr="00C0357E">
        <w:rPr>
          <w:lang w:eastAsia="zh-CN"/>
        </w:rPr>
        <w:tab/>
        <w:t xml:space="preserve">Interruptions during </w:t>
      </w:r>
      <w:r>
        <w:rPr>
          <w:lang w:eastAsia="zh-CN"/>
        </w:rPr>
        <w:t>direct SCell activation</w:t>
      </w:r>
    </w:p>
    <w:p w14:paraId="766BBCDE" w14:textId="7A628769" w:rsidR="00985D9C" w:rsidRPr="00C0357E" w:rsidRDefault="00985D9C" w:rsidP="00985D9C">
      <w:pPr>
        <w:rPr>
          <w:lang w:eastAsia="zh-CN"/>
        </w:rPr>
      </w:pPr>
      <w:r w:rsidRPr="00C0357E">
        <w:rPr>
          <w:lang w:eastAsia="zh-CN"/>
        </w:rPr>
        <w:t>When one</w:t>
      </w:r>
      <w:r>
        <w:rPr>
          <w:lang w:eastAsia="zh-CN"/>
        </w:rPr>
        <w:t xml:space="preserve"> or multiple</w:t>
      </w:r>
      <w:r w:rsidRPr="00C0357E">
        <w:rPr>
          <w:lang w:eastAsia="zh-CN"/>
        </w:rPr>
        <w:t xml:space="preserve"> SCell</w:t>
      </w:r>
      <w:r>
        <w:rPr>
          <w:lang w:eastAsia="zh-CN"/>
        </w:rPr>
        <w:t>(s) in S</w:t>
      </w:r>
      <w:r w:rsidRPr="00C0357E">
        <w:rPr>
          <w:lang w:eastAsia="zh-CN"/>
        </w:rPr>
        <w:t xml:space="preserve">CG </w:t>
      </w:r>
      <w:r>
        <w:rPr>
          <w:lang w:eastAsia="zh-CN"/>
        </w:rPr>
        <w:t xml:space="preserve">are directly </w:t>
      </w:r>
      <w:r w:rsidRPr="00C0357E">
        <w:rPr>
          <w:lang w:eastAsia="zh-CN"/>
        </w:rPr>
        <w:t>activated</w:t>
      </w:r>
      <w:r>
        <w:rPr>
          <w:lang w:eastAsia="zh-CN"/>
        </w:rPr>
        <w:t xml:space="preserve"> at SCell addition</w:t>
      </w:r>
      <w:r w:rsidRPr="00C0357E">
        <w:rPr>
          <w:lang w:eastAsia="zh-CN"/>
        </w:rPr>
        <w:t>:</w:t>
      </w:r>
    </w:p>
    <w:p w14:paraId="547A5CD4" w14:textId="77777777" w:rsidR="000F7672" w:rsidRPr="00C0357E" w:rsidRDefault="000F7672" w:rsidP="000F7672">
      <w:pPr>
        <w:pStyle w:val="B10"/>
      </w:pPr>
      <w:r w:rsidRPr="00C0357E">
        <w:t>-</w:t>
      </w:r>
      <w:r w:rsidRPr="00C0357E">
        <w:tab/>
        <w:t>the UE is allowed an interruption on any active serving cell</w:t>
      </w:r>
      <w:r w:rsidRPr="00C0357E">
        <w:rPr>
          <w:lang w:eastAsia="zh-CN"/>
        </w:rPr>
        <w:t xml:space="preserve"> in SCG</w:t>
      </w:r>
      <w:r w:rsidRPr="00C0357E">
        <w:t>:</w:t>
      </w:r>
    </w:p>
    <w:p w14:paraId="75482381" w14:textId="77777777" w:rsidR="000F7672" w:rsidRPr="00C0357E" w:rsidRDefault="000F7672" w:rsidP="000F7672">
      <w:pPr>
        <w:pStyle w:val="B20"/>
      </w:pPr>
      <w:r w:rsidRPr="00C0357E">
        <w:t>-</w:t>
      </w:r>
      <w:r w:rsidRPr="00C0357E">
        <w:tab/>
        <w:t xml:space="preserve">of up to </w:t>
      </w:r>
      <w:r w:rsidRPr="00C0357E">
        <w:rPr>
          <w:lang w:eastAsia="zh-CN"/>
        </w:rPr>
        <w:t>X</w:t>
      </w:r>
      <w:r>
        <w:rPr>
          <w:lang w:eastAsia="zh-CN"/>
        </w:rPr>
        <w:t>1</w:t>
      </w:r>
      <w:r w:rsidRPr="00C0357E">
        <w:rPr>
          <w:lang w:eastAsia="zh-CN"/>
        </w:rPr>
        <w:t xml:space="preserve"> slot</w:t>
      </w:r>
      <w:r w:rsidRPr="00C0357E">
        <w:t xml:space="preserve">, if the active </w:t>
      </w:r>
      <w:r w:rsidRPr="00C0357E">
        <w:rPr>
          <w:lang w:eastAsia="zh-CN"/>
        </w:rPr>
        <w:t>serving cell</w:t>
      </w:r>
      <w:r w:rsidRPr="00C0357E">
        <w:t xml:space="preserve"> is not in the same band as </w:t>
      </w:r>
      <w:r>
        <w:t>the</w:t>
      </w:r>
      <w:r w:rsidRPr="00C0357E">
        <w:rPr>
          <w:lang w:eastAsia="zh-CN"/>
        </w:rPr>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lang w:eastAsia="zh-CN"/>
        </w:rPr>
      </w:pPr>
      <w:r w:rsidRPr="00C0357E">
        <w:t xml:space="preserve">Where X1 and Y1 are specified in </w:t>
      </w:r>
      <w:r w:rsidRPr="00C0357E">
        <w:rPr>
          <w:lang w:eastAsia="zh-CN"/>
        </w:rPr>
        <w:t>Table 8.2.1.2.3-</w:t>
      </w:r>
      <w:r>
        <w:rPr>
          <w:lang w:eastAsia="zh-CN"/>
        </w:rPr>
        <w:t>2</w:t>
      </w:r>
      <w:r w:rsidRPr="00C0357E">
        <w:rPr>
          <w:lang w:eastAsia="zh-CN"/>
        </w:rPr>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hibernated:</w:t>
      </w:r>
    </w:p>
    <w:p w14:paraId="7E55B1E7"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3511A0F6" w14:textId="77777777" w:rsidR="003B0AF1" w:rsidRDefault="003B0AF1" w:rsidP="003B0AF1">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0058BE69" w14:textId="77777777" w:rsidR="003B0AF1" w:rsidRPr="009C5807" w:rsidRDefault="003B0AF1" w:rsidP="003B0AF1">
      <w:pPr>
        <w:pStyle w:val="B20"/>
      </w:pPr>
      <w:r w:rsidRPr="008C6DE4">
        <w:rPr>
          <w:rFonts w:ascii="Tms Rmn" w:eastAsia="MS Mincho" w:hAnsi="Tms Rmn"/>
        </w:rPr>
        <w:t>-</w:t>
      </w:r>
      <w:r w:rsidRPr="008C6DE4">
        <w:rPr>
          <w:rFonts w:ascii="Tms Rmn" w:eastAsia="MS Mincho" w:hAnsi="Tms Rmn"/>
        </w:rPr>
        <w:tab/>
      </w:r>
      <w:r w:rsidRPr="009C5807">
        <w:t xml:space="preserve">of up to </w:t>
      </w:r>
      <w:r w:rsidRPr="009C5807">
        <w:rPr>
          <w:lang w:eastAsia="zh-CN"/>
        </w:rPr>
        <w:t>X</w:t>
      </w:r>
      <w:r>
        <w:rPr>
          <w:lang w:eastAsia="zh-CN"/>
        </w:rPr>
        <w:t>2</w:t>
      </w:r>
      <w:r w:rsidRPr="009C5807">
        <w:rPr>
          <w:lang w:eastAsia="zh-CN"/>
        </w:rPr>
        <w:t xml:space="preserve"> slots</w:t>
      </w:r>
      <w:r w:rsidRPr="009C5807">
        <w:t>,</w:t>
      </w:r>
      <w:r w:rsidRPr="008C6DE4">
        <w:rPr>
          <w:rFonts w:ascii="Tms Rmn" w:eastAsia="MS Mincho" w:hAnsi="Tms Rmn"/>
        </w:rPr>
        <w:t xml:space="preserve"> if </w:t>
      </w:r>
      <w:r w:rsidRPr="009C5807">
        <w:t xml:space="preserve">the active </w:t>
      </w:r>
      <w:r w:rsidRPr="009C5807">
        <w:rPr>
          <w:lang w:eastAsia="zh-CN"/>
        </w:rPr>
        <w:t>serving cell</w:t>
      </w:r>
      <w:r w:rsidRPr="008C6DE4">
        <w:rPr>
          <w:rFonts w:ascii="Tms Rmn" w:eastAsia="MS Mincho" w:hAnsi="Tms Rmn"/>
        </w:rPr>
        <w:t xml:space="preserve"> </w:t>
      </w:r>
      <w:r>
        <w:rPr>
          <w:rFonts w:ascii="Tms Rmn" w:eastAsia="MS Mincho" w:hAnsi="Tms Rmn"/>
        </w:rPr>
        <w:t xml:space="preserve">is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rsidRPr="009C5807">
        <w:t xml:space="preserve">any of the </w:t>
      </w:r>
      <w:r w:rsidRPr="009C5807">
        <w:rPr>
          <w:lang w:eastAsia="zh-CN"/>
        </w:rPr>
        <w:t xml:space="preserve">E-UTRA </w:t>
      </w:r>
      <w:r w:rsidRPr="009C5807">
        <w:t>SCells being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678D68BB" w14:textId="7ECFF56B" w:rsidR="003B0AF1" w:rsidRPr="009C5807" w:rsidRDefault="003B0AF1" w:rsidP="003B0AF1">
      <w:pPr>
        <w:pStyle w:val="B20"/>
      </w:pPr>
      <w:r w:rsidRPr="009C5807">
        <w:t>-</w:t>
      </w:r>
      <w:r w:rsidRPr="009C5807">
        <w:tab/>
        <w:t>of up to max{</w:t>
      </w:r>
      <w:r w:rsidRPr="009C5807">
        <w:rPr>
          <w:lang w:eastAsia="zh-CN"/>
        </w:rPr>
        <w:t>Y2 slots + T</w:t>
      </w:r>
      <w:r w:rsidRPr="009C5807">
        <w:rPr>
          <w:vertAlign w:val="subscript"/>
          <w:lang w:eastAsia="zh-CN"/>
        </w:rPr>
        <w:t>SMTC_duration</w:t>
      </w:r>
      <w:r w:rsidRPr="009C5807">
        <w:t>, 5ms}</w:t>
      </w:r>
      <w:r>
        <w:t>,</w:t>
      </w:r>
      <w:r w:rsidRPr="009C5807">
        <w:t xml:space="preserve"> if the active</w:t>
      </w:r>
      <w:r w:rsidRPr="009C5807">
        <w:rPr>
          <w:lang w:eastAsia="zh-CN"/>
        </w:rPr>
        <w:t xml:space="preserve"> serving cells</w:t>
      </w:r>
      <w:r w:rsidRPr="009C5807">
        <w:t xml:space="preserve"> are in the same band </w:t>
      </w:r>
      <w:r>
        <w:t>or in the band overlapping or partially overlapping with</w:t>
      </w:r>
      <w:r w:rsidRPr="009C5807">
        <w:t xml:space="preserve"> any of the </w:t>
      </w:r>
      <w:r w:rsidRPr="009C5807">
        <w:rPr>
          <w:lang w:eastAsia="zh-CN"/>
        </w:rPr>
        <w:t xml:space="preserve">E-UTRA </w:t>
      </w:r>
      <w:r w:rsidRPr="009C5807">
        <w:t xml:space="preserve">SCells being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 xml:space="preserve">the cell specific reference signals from the active serving cells and the E-UTRA SCells being </w:t>
      </w:r>
      <w:r w:rsidRPr="009C5807">
        <w:t>hibernated</w:t>
      </w:r>
      <w:r w:rsidRPr="009C5807">
        <w:rPr>
          <w:lang w:eastAsia="zh-CN"/>
        </w:rPr>
        <w:t xml:space="preserve">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MCG.</w:t>
      </w:r>
    </w:p>
    <w:p w14:paraId="406C1BFC" w14:textId="1758646E" w:rsidR="00A16ED2" w:rsidRPr="009C5807" w:rsidRDefault="00A16ED2" w:rsidP="00A16ED2">
      <w:pPr>
        <w:pStyle w:val="B20"/>
      </w:pP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lang w:eastAsia="zh-CN"/>
        </w:rPr>
      </w:pPr>
      <w:r w:rsidRPr="009C5807">
        <w:rPr>
          <w:rFonts w:eastAsia="MS Mincho"/>
          <w:lang w:eastAsia="zh-CN"/>
        </w:rPr>
        <w:t>The requirements in this clause shall apply for the UE configured with PSCell and up to 6 downlink SCell(s).</w:t>
      </w:r>
    </w:p>
    <w:p w14:paraId="4BA931CF" w14:textId="77777777" w:rsidR="00743059" w:rsidRPr="009C5807" w:rsidRDefault="00743059" w:rsidP="00743059">
      <w:pPr>
        <w:rPr>
          <w:rFonts w:eastAsia="MS Mincho"/>
          <w:lang w:eastAsia="zh-CN"/>
        </w:rPr>
      </w:pPr>
      <w:r w:rsidRPr="009C5807">
        <w:rPr>
          <w:rFonts w:eastAsia="MS Mincho"/>
          <w:lang w:eastAsia="zh-CN"/>
        </w:rPr>
        <w:t>When multiple SCells</w:t>
      </w:r>
      <w:r w:rsidRPr="009C5807">
        <w:rPr>
          <w:lang w:eastAsia="zh-CN"/>
        </w:rPr>
        <w:t xml:space="preserve"> in SCG </w:t>
      </w:r>
      <w:r w:rsidRPr="009C5807">
        <w:rPr>
          <w:rFonts w:eastAsia="MS Mincho"/>
          <w:lang w:eastAsia="zh-CN"/>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w:t>
      </w:r>
      <w:r w:rsidRPr="009C5807">
        <w:rPr>
          <w:lang w:eastAsia="zh-CN"/>
        </w:rPr>
        <w:t>serving cell in SCG</w:t>
      </w:r>
      <w:r w:rsidRPr="009C5807">
        <w:t xml:space="preserve"> is specified as in </w:t>
      </w:r>
      <w:r w:rsidR="0063092D">
        <w:t>clause</w:t>
      </w:r>
      <w:r w:rsidRPr="009C5807">
        <w:t xml:space="preserve"> 8.2.1.2.4.</w:t>
      </w:r>
    </w:p>
    <w:p w14:paraId="072C09B4" w14:textId="7262CBE8" w:rsidR="00D2705D" w:rsidRPr="009C5807" w:rsidRDefault="00D2705D" w:rsidP="00D2705D">
      <w:pPr>
        <w:pStyle w:val="Heading5"/>
        <w:rPr>
          <w:lang w:val="en-US" w:eastAsia="zh-CN"/>
        </w:rPr>
      </w:pPr>
      <w:r w:rsidRPr="009C5807">
        <w:rPr>
          <w:lang w:val="en-US" w:eastAsia="zh-CN"/>
        </w:rPr>
        <w:t>8.2.1.2.11</w:t>
      </w:r>
      <w:r w:rsidRPr="009C5807">
        <w:rPr>
          <w:lang w:val="en-US" w:eastAsia="zh-CN"/>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eastAsia="zh-CN"/>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rPr>
                <w:lang w:eastAsia="zh-CN"/>
              </w:rPr>
            </w:pPr>
            <w:r w:rsidRPr="009C5807">
              <w:rPr>
                <w:lang w:eastAsia="zh-CN"/>
              </w:rPr>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rPr>
                <w:lang w:eastAsia="zh-CN"/>
              </w:rPr>
            </w:pPr>
            <w:r w:rsidRPr="009C5807">
              <w:rPr>
                <w:lang w:eastAsia="zh-CN"/>
              </w:rPr>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rPr>
                <w:lang w:eastAsia="zh-CN"/>
              </w:rPr>
            </w:pPr>
            <w:r w:rsidRPr="009C5807">
              <w:rPr>
                <w:lang w:eastAsia="zh-CN"/>
              </w:rPr>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rPr>
                <w:lang w:eastAsia="zh-CN"/>
              </w:rPr>
            </w:pPr>
            <w:r w:rsidRPr="009C5807">
              <w:rPr>
                <w:lang w:eastAsia="zh-CN"/>
              </w:rPr>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eastAsia="zh-CN"/>
        </w:rPr>
        <w:t>-3</w:t>
      </w:r>
      <w:r w:rsidRPr="00CE2FF9">
        <w:t xml:space="preserve"> [</w:t>
      </w:r>
      <w:r w:rsidR="00B47FDA">
        <w:rPr>
          <w:rFonts w:hint="eastAsia"/>
          <w:lang w:val="en-US" w:eastAsia="zh-CN"/>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eastAsia="zh-CN"/>
              </w:rPr>
            </w:pPr>
            <w:r w:rsidRPr="00DD3199">
              <w:rPr>
                <w:noProof/>
                <w:lang w:val="en-US"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eastAsia="zh-CN"/>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eastAsia="zh-CN"/>
              </w:rPr>
            </w:pPr>
            <w:r w:rsidRPr="00DD3199">
              <w:rPr>
                <w:noProof/>
                <w:lang w:val="en-US"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eastAsia="zh-CN"/>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sidR="000A648F">
        <w:t xml:space="preserve">E-UTRA </w:t>
      </w:r>
      <w:r>
        <w:rPr>
          <w:rFonts w:hint="eastAsia"/>
          <w:lang w:eastAsia="zh-CN"/>
        </w:rPr>
        <w:t>carrier</w:t>
      </w:r>
      <w:r w:rsidRPr="00241959">
        <w:t>;</w:t>
      </w:r>
    </w:p>
    <w:p w14:paraId="67B7D7F6" w14:textId="076D53D3" w:rsidR="00AA68BB" w:rsidRPr="00241959" w:rsidRDefault="00AA68BB" w:rsidP="00AA68BB">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702D23BE" w14:textId="67C0BBF0" w:rsidR="00AA68BB" w:rsidRPr="00241959" w:rsidRDefault="00AA68BB" w:rsidP="00AA68BB">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rPr>
                <w:lang w:eastAsia="zh-CN"/>
              </w:rPr>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rPr>
                <w:lang w:eastAsia="zh-CN"/>
              </w:rPr>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rPr>
                <w:lang w:eastAsia="zh-CN"/>
              </w:rPr>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lang w:eastAsia="zh-CN"/>
        </w:rPr>
      </w:pPr>
      <w:r w:rsidRPr="00885F53">
        <w:rPr>
          <w:rFonts w:eastAsia="MS Mincho"/>
          <w:lang w:eastAsia="zh-CN"/>
        </w:rPr>
        <w:t xml:space="preserve">The </w:t>
      </w:r>
      <w:r>
        <w:rPr>
          <w:rFonts w:eastAsia="MS Mincho"/>
          <w:lang w:eastAsia="zh-CN"/>
        </w:rPr>
        <w:t xml:space="preserve">DL interruption </w:t>
      </w:r>
      <w:r w:rsidRPr="00885F53">
        <w:rPr>
          <w:rFonts w:eastAsia="MS Mincho"/>
          <w:lang w:eastAsia="zh-CN"/>
        </w:rPr>
        <w:t>re</w:t>
      </w:r>
      <w:r>
        <w:rPr>
          <w:rFonts w:eastAsia="MS Mincho"/>
          <w:lang w:eastAsia="zh-CN"/>
        </w:rPr>
        <w:t xml:space="preserve">quirements at dynamic switching between two uplink carriers specified in this </w:t>
      </w:r>
      <w:r w:rsidR="00A750BE">
        <w:rPr>
          <w:rFonts w:eastAsia="MS Mincho"/>
          <w:lang w:eastAsia="zh-CN"/>
        </w:rPr>
        <w:t>clause</w:t>
      </w:r>
      <w:r>
        <w:rPr>
          <w:rFonts w:eastAsia="MS Mincho"/>
          <w:lang w:eastAsia="zh-CN"/>
        </w:rPr>
        <w:t xml:space="preserve"> are applicable for </w:t>
      </w:r>
      <w:r>
        <w:t xml:space="preserve">an uplink band pair of an inter-band EN-DC configuration when the capability </w:t>
      </w:r>
      <w:r w:rsidRPr="00734785">
        <w:rPr>
          <w:i/>
        </w:rPr>
        <w:t>uplinkTxSwitchingPeriod</w:t>
      </w:r>
      <w:r>
        <w:t xml:space="preserve"> is present, and is</w:t>
      </w:r>
      <w:r>
        <w:rPr>
          <w:lang w:eastAsia="zh-CN"/>
        </w:rPr>
        <w:t xml:space="preserve"> only</w:t>
      </w:r>
      <w:r>
        <w:t xml:space="preserve">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lang w:eastAsia="zh-CN"/>
        </w:rPr>
        <w:t xml:space="preserve"> </w:t>
      </w:r>
    </w:p>
    <w:p w14:paraId="13EBDC4E" w14:textId="15893828" w:rsidR="00F67361" w:rsidRDefault="00F67361" w:rsidP="00F67361">
      <w:pPr>
        <w:rPr>
          <w:rFonts w:cs="v4.2.0"/>
        </w:rPr>
      </w:pPr>
      <w:r w:rsidRPr="00EF69F5">
        <w:rPr>
          <w:rFonts w:eastAsia="MS Mincho"/>
          <w:lang w:eastAsia="zh-CN"/>
        </w:rPr>
        <w:t>Whe</w:t>
      </w:r>
      <w:r>
        <w:rPr>
          <w:rFonts w:eastAsia="MS Mincho"/>
          <w:lang w:eastAsia="zh-CN"/>
        </w:rPr>
        <w:t xml:space="preserve">n dynamic </w:t>
      </w:r>
      <w:r>
        <w:t>switching between two uplink carriers is conducted</w:t>
      </w:r>
      <w:r>
        <w:rPr>
          <w:rFonts w:eastAsia="MS Mincho"/>
          <w:lang w:eastAsia="zh-CN"/>
        </w:rPr>
        <w:t xml:space="preserve">, </w:t>
      </w:r>
      <w:r w:rsidRPr="00445719">
        <w:rPr>
          <w:rFonts w:eastAsia="MS Mincho"/>
          <w:lang w:eastAsia="zh-CN"/>
        </w:rPr>
        <w:t>UE is allowed to cause D</w:t>
      </w:r>
      <w:r>
        <w:rPr>
          <w:rFonts w:eastAsia="MS Mincho"/>
          <w:lang w:eastAsia="zh-CN"/>
        </w:rPr>
        <w:t xml:space="preserve">L interruption of X OFDM symbols in NR downlink carrier(s) as indicated by </w:t>
      </w:r>
      <w:r w:rsidRPr="00734785">
        <w:rPr>
          <w:rFonts w:eastAsia="MS Mincho"/>
          <w:i/>
          <w:lang w:eastAsia="zh-CN"/>
        </w:rPr>
        <w:t>uplinkTxSwitching-DL-Interruption</w:t>
      </w:r>
      <w:r>
        <w:rPr>
          <w:rFonts w:eastAsia="MS Mincho"/>
          <w:lang w:eastAsia="zh-CN"/>
        </w:rPr>
        <w:t xml:space="preserve"> [2].</w:t>
      </w:r>
      <w:r w:rsidRPr="0038256C">
        <w:t xml:space="preserve"> </w:t>
      </w:r>
      <w:r w:rsidR="00665E6C" w:rsidRPr="0038256C">
        <w:rPr>
          <w:rFonts w:eastAsia="MS Mincho"/>
          <w:lang w:eastAsia="zh-CN"/>
        </w:rPr>
        <w:t>The DL interruption starts from the first OFDM symbol</w:t>
      </w:r>
      <w:r w:rsidR="00665E6C">
        <w:rPr>
          <w:rFonts w:eastAsia="MS Mincho"/>
          <w:lang w:eastAsia="zh-CN"/>
        </w:rPr>
        <w:t xml:space="preserve"> which fully or partially</w:t>
      </w:r>
      <w:r w:rsidR="00665E6C" w:rsidRPr="00445719">
        <w:rPr>
          <w:rFonts w:eastAsia="MS Mincho"/>
          <w:lang w:eastAsia="zh-CN"/>
        </w:rPr>
        <w:t xml:space="preserve"> overlap</w:t>
      </w:r>
      <w:r w:rsidR="00665E6C">
        <w:rPr>
          <w:rFonts w:hint="eastAsia"/>
          <w:lang w:eastAsia="zh-CN"/>
        </w:rPr>
        <w:t>s</w:t>
      </w:r>
      <w:r w:rsidR="00665E6C" w:rsidRPr="00445719">
        <w:rPr>
          <w:rFonts w:eastAsia="MS Mincho"/>
          <w:lang w:eastAsia="zh-CN"/>
        </w:rPr>
        <w:t xml:space="preserve"> with the UL switching period</w:t>
      </w:r>
      <w:r w:rsidR="00665E6C">
        <w:rPr>
          <w:rFonts w:eastAsia="MS Mincho"/>
          <w:lang w:eastAsia="zh-CN"/>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pPr>
        <w:rPr>
          <w:lang w:eastAsia="zh-CN"/>
        </w:rPr>
      </w:pPr>
      <w:r>
        <w:t xml:space="preserve">No DL interruption is allowed in the NR downlink carrier(s) which is not indicated by </w:t>
      </w:r>
      <w:r w:rsidRPr="00734785">
        <w:rPr>
          <w:i/>
        </w:rPr>
        <w:t>uplinkTxSwitching-DL-Interruption</w:t>
      </w:r>
      <w:r>
        <w:t>.</w:t>
      </w:r>
      <w:r>
        <w:rPr>
          <w:rFonts w:hint="eastAsia"/>
          <w:lang w:eastAsia="zh-CN"/>
        </w:rPr>
        <w:t xml:space="preserve"> No DL interruption is allowed for some </w:t>
      </w:r>
      <w:r>
        <w:t>inter-band EN-DC configuration</w:t>
      </w:r>
      <w:r>
        <w:rPr>
          <w:rFonts w:hint="eastAsia"/>
          <w:lang w:eastAsia="zh-CN"/>
        </w:rPr>
        <w:t>s as</w:t>
      </w:r>
      <w:r>
        <w:t xml:space="preserve"> </w:t>
      </w:r>
      <w:r>
        <w:rPr>
          <w:rFonts w:hint="eastAsia"/>
          <w:lang w:eastAsia="zh-CN"/>
        </w:rPr>
        <w:t xml:space="preserve">specified in clause </w:t>
      </w:r>
      <w:r w:rsidRPr="00DC2388">
        <w:rPr>
          <w:lang w:eastAsia="zh-CN"/>
        </w:rPr>
        <w:t>5.5B.4</w:t>
      </w:r>
      <w:r>
        <w:rPr>
          <w:rFonts w:hint="eastAsia"/>
          <w:lang w:eastAsia="zh-CN"/>
        </w:rPr>
        <w:t xml:space="preserve"> of</w:t>
      </w:r>
      <w:r w:rsidRPr="00CC6E8E">
        <w:t xml:space="preserve"> </w:t>
      </w:r>
      <w:r>
        <w:rPr>
          <w:lang w:eastAsia="zh-CN"/>
        </w:rPr>
        <w:t>TS 38.101-</w:t>
      </w:r>
      <w:r>
        <w:rPr>
          <w:rFonts w:hint="eastAsia"/>
          <w:lang w:eastAsia="zh-CN"/>
        </w:rPr>
        <w:t xml:space="preserve">3 </w:t>
      </w:r>
      <w:r w:rsidRPr="00CC6E8E">
        <w:rPr>
          <w:lang w:eastAsia="zh-CN"/>
        </w:rPr>
        <w:t>[</w:t>
      </w:r>
      <w:r w:rsidRPr="009C5807">
        <w:t>20</w:t>
      </w:r>
      <w:r>
        <w:rPr>
          <w:rFonts w:hint="eastAsia"/>
          <w:lang w:eastAsia="zh-CN"/>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rPr>
                <w:lang w:eastAsia="zh-CN"/>
              </w:rPr>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rPr>
                <w:lang w:eastAsia="zh-CN"/>
              </w:rP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rPr>
                <w:lang w:eastAsia="zh-CN"/>
              </w:rP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rPr>
                <w:lang w:eastAsia="zh-CN"/>
              </w:rPr>
            </w:pPr>
            <w:r>
              <w:rPr>
                <w:lang w:eastAsia="zh-CN"/>
              </w:rP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rPr>
          <w:lang w:eastAsia="zh-CN"/>
        </w:rPr>
      </w:pPr>
      <w:r>
        <w:rPr>
          <w:lang w:eastAsia="zh-CN"/>
        </w:rPr>
        <w:t>8.2.1.2.15</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14578551" w14:textId="5388FEA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CA2202E" w14:textId="499E80A5"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pPr>
        <w:rPr>
          <w:lang w:eastAsia="zh-CN"/>
        </w:rPr>
      </w:pPr>
      <w:r>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rPr>
          <w:lang w:eastAsia="zh-CN"/>
        </w:rPr>
      </w:pPr>
      <w:r>
        <w:rPr>
          <w:lang w:eastAsia="zh-CN"/>
        </w:rPr>
        <w:t>8.2.1.2.15</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5E639C6C" w14:textId="77777777" w:rsidR="008A3B7A" w:rsidRDefault="008A3B7A" w:rsidP="008A3B7A">
      <w:pPr>
        <w:rPr>
          <w:lang w:eastAsia="zh-CN"/>
        </w:rPr>
      </w:pPr>
      <w:r>
        <w:rPr>
          <w:lang w:eastAsia="zh-CN"/>
        </w:rP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rPr>
          <w:lang w:eastAsia="zh-CN"/>
        </w:rPr>
      </w:pPr>
      <w:r>
        <w:rPr>
          <w:lang w:eastAsia="zh-CN"/>
        </w:rPr>
        <w:t>8.2.1.2.15</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1F749FC4"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D64240D" w14:textId="3D58E735" w:rsidR="00AD547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pPr>
        <w:rPr>
          <w:lang w:eastAsia="zh-CN"/>
        </w:rPr>
      </w:pPr>
      <w:r>
        <w:rPr>
          <w:lang w:eastAsia="zh-CN"/>
        </w:rPr>
        <w:t>When a UE is identifying CGI of an NR cell with autonomous gaps, the UE is allowed</w:t>
      </w:r>
      <w:r>
        <w:t xml:space="preserve"> interruptions on PSCell or any activated SCell</w:t>
      </w:r>
      <w:r>
        <w:rPr>
          <w:lang w:eastAsia="zh-CN"/>
        </w:rPr>
        <w:t>:</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eastAsia="zh-CN"/>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eastAsia="zh-CN"/>
              </w:rPr>
            </w:pPr>
            <w:r>
              <w:rPr>
                <w:rFonts w:cs="Arial"/>
                <w:szCs w:val="18"/>
                <w:lang w:val="fr-FR" w:eastAsia="zh-CN"/>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eastAsia="zh-CN"/>
              </w:rPr>
            </w:pPr>
            <w:r>
              <w:rPr>
                <w:rFonts w:cs="Arial"/>
                <w:szCs w:val="18"/>
                <w:lang w:val="fr-FR" w:eastAsia="zh-CN"/>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rPr>
                <w:lang w:eastAsia="zh-CN"/>
              </w:rPr>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eastAsia="zh-CN"/>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eastAsia="zh-CN"/>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eastAsia="zh-CN"/>
              </w:rPr>
            </w:pPr>
            <w:r>
              <w:rPr>
                <w:rFonts w:cs="Arial"/>
                <w:szCs w:val="18"/>
                <w:lang w:val="fr-FR" w:eastAsia="zh-CN"/>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eastAsia="zh-CN"/>
              </w:rPr>
            </w:pPr>
            <w:r>
              <w:rPr>
                <w:rFonts w:cs="Arial"/>
                <w:szCs w:val="18"/>
                <w:lang w:val="fr-FR" w:eastAsia="zh-CN"/>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pPr>
        <w:rPr>
          <w:lang w:eastAsia="zh-CN"/>
        </w:rPr>
      </w:pPr>
      <w:r>
        <w:t xml:space="preserve">the UE shall be able to transmit at least the number of ACK/NACKs </w:t>
      </w:r>
      <w:r>
        <w:rPr>
          <w:lang w:eastAsia="zh-CN"/>
        </w:rPr>
        <w:t>specified</w:t>
      </w:r>
      <w:r>
        <w:t xml:space="preserve"> in Table 8.2.1.2.17-1 on PSCell or any activated SCell </w:t>
      </w:r>
      <w:r>
        <w:rPr>
          <w:lang w:eastAsia="zh-CN"/>
        </w:rPr>
        <w:t>in the frequency range where autonomous gaps are used</w:t>
      </w:r>
      <w:r>
        <w:t>,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32C6247" w14:textId="77777777" w:rsidR="000649EF" w:rsidRPr="000649EF" w:rsidRDefault="000649EF" w:rsidP="000649EF">
      <w:pPr>
        <w:overflowPunct/>
        <w:autoSpaceDE/>
        <w:autoSpaceDN/>
        <w:adjustRightInd/>
        <w:textAlignment w:val="auto"/>
        <w:rPr>
          <w:rFonts w:eastAsia="Malgun Gothic"/>
          <w:lang w:eastAsia="en-US"/>
        </w:rPr>
      </w:pPr>
      <w:r w:rsidRPr="000649EF">
        <w:rPr>
          <w:rFonts w:eastAsia="Malgun Gothic"/>
          <w:lang w:eastAsia="en-US"/>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lang w:eastAsia="en-US"/>
        </w:rPr>
      </w:pPr>
      <w:bookmarkStart w:id="33" w:name="_Hlk103787926"/>
      <w:r w:rsidRPr="000649EF">
        <w:rPr>
          <w:rFonts w:eastAsia="Malgun Gothic"/>
          <w:lang w:eastAsia="en-US"/>
        </w:rPr>
        <w:t>-</w:t>
      </w:r>
      <w:r w:rsidRPr="000649EF">
        <w:rPr>
          <w:rFonts w:eastAsia="Malgun Gothic"/>
          <w:lang w:eastAsia="en-US"/>
        </w:rPr>
        <w:tab/>
      </w:r>
      <w:r w:rsidRPr="000649EF">
        <w:rPr>
          <w:rFonts w:eastAsia="Malgun Gothic" w:hint="eastAsia"/>
          <w:lang w:eastAsia="en-US"/>
        </w:rPr>
        <w:t xml:space="preserve"> the SRS switching is not colliding with any other </w:t>
      </w:r>
      <w:r w:rsidRPr="000649EF">
        <w:rPr>
          <w:rFonts w:eastAsia="Malgun Gothic"/>
          <w:lang w:eastAsia="en-US"/>
        </w:rPr>
        <w:t xml:space="preserve">UL </w:t>
      </w:r>
      <w:r w:rsidRPr="000649EF">
        <w:rPr>
          <w:rFonts w:eastAsia="Malgun Gothic" w:hint="eastAsia"/>
          <w:lang w:eastAsia="en-US"/>
        </w:rPr>
        <w:t xml:space="preserve">transmission with higher priority defined in </w:t>
      </w:r>
      <w:r w:rsidRPr="000649EF">
        <w:rPr>
          <w:rFonts w:eastAsia="Malgun Gothic"/>
          <w:lang w:eastAsia="en-US"/>
        </w:rPr>
        <w:t xml:space="preserve">TS 38.214 [26] if the serving cell on which the higher priority transmission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bookmarkEnd w:id="33"/>
    <w:p w14:paraId="41E3F75A" w14:textId="1CCDA8E0" w:rsidR="000649EF" w:rsidRPr="000649EF" w:rsidRDefault="000649EF" w:rsidP="000649EF">
      <w:pPr>
        <w:overflowPunct/>
        <w:autoSpaceDE/>
        <w:autoSpaceDN/>
        <w:adjustRightInd/>
        <w:ind w:left="568" w:hanging="284"/>
        <w:textAlignment w:val="auto"/>
        <w:rPr>
          <w:rFonts w:eastAsia="Malgun Gothic"/>
          <w:lang w:eastAsia="en-US"/>
        </w:rPr>
      </w:pPr>
      <w:r w:rsidRPr="000649EF">
        <w:rPr>
          <w:rFonts w:eastAsia="Malgun Gothic"/>
          <w:lang w:eastAsia="en-US"/>
        </w:rPr>
        <w:t>-</w:t>
      </w:r>
      <w:r w:rsidRPr="000649EF">
        <w:rPr>
          <w:rFonts w:eastAsia="Malgun Gothic"/>
          <w:lang w:eastAsia="en-US"/>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i/>
          <w:iCs/>
          <w:lang w:eastAsia="en-US"/>
        </w:rPr>
        <w:t>txSwitchImpactToRx</w:t>
      </w:r>
      <w:r w:rsidRPr="000649EF">
        <w:rPr>
          <w:i/>
          <w:iCs/>
          <w:lang w:eastAsia="en-US"/>
        </w:rPr>
        <w:t xml:space="preserve"> </w:t>
      </w:r>
      <w:r w:rsidRPr="000649EF">
        <w:rPr>
          <w:rFonts w:eastAsia="Malgun Gothic"/>
          <w:lang w:eastAsia="en-US"/>
        </w:rPr>
        <w:t xml:space="preserve">or is the same carrier on which SRS is transmitted. </w:t>
      </w:r>
    </w:p>
    <w:p w14:paraId="38E0E0BA" w14:textId="77777777" w:rsidR="00D4660D" w:rsidRDefault="00D4660D" w:rsidP="00D4660D">
      <w:pPr>
        <w:rPr>
          <w:rFonts w:eastAsia="Malgun Gothic"/>
          <w:lang w:eastAsia="zh-CN"/>
        </w:rPr>
      </w:pPr>
      <w:r w:rsidRPr="001A050E">
        <w:rPr>
          <w:rFonts w:eastAsia="Malgun Gothic"/>
          <w:lang w:eastAsia="zh-CN"/>
        </w:rPr>
        <w:t xml:space="preserve">No requirements </w:t>
      </w:r>
      <w:r w:rsidRPr="001A050E">
        <w:rPr>
          <w:rFonts w:eastAsia="Malgun Gothic" w:hint="eastAsia"/>
        </w:rPr>
        <w:t>are defined for SRS antenna port switching</w:t>
      </w:r>
      <w:r w:rsidRPr="001A050E">
        <w:rPr>
          <w:rFonts w:eastAsia="Malgun Gothic"/>
          <w:lang w:eastAsia="zh-CN"/>
        </w:rPr>
        <w:t xml:space="preserve"> if aperiodic </w:t>
      </w:r>
      <w:r w:rsidRPr="001A050E">
        <w:rPr>
          <w:rFonts w:eastAsia="Malgun Gothic"/>
        </w:rPr>
        <w:t xml:space="preserve">SRS switching is colliding with </w:t>
      </w:r>
      <w:r w:rsidRPr="001A050E">
        <w:rPr>
          <w:rFonts w:eastAsia="Malgun Gothic"/>
          <w:lang w:eastAsia="zh-CN"/>
        </w:rPr>
        <w:t xml:space="preserve">aperiodic L1-RSRP/L1-SINR measurements and the serving cell on which the aperiodic L1-RSRP/L1-SINR measurement is configured is indicated in </w:t>
      </w:r>
      <w:r w:rsidRPr="001A050E">
        <w:rPr>
          <w:rFonts w:eastAsia="Malgun Gothic"/>
          <w:i/>
          <w:iCs/>
          <w:lang w:eastAsia="zh-CN"/>
        </w:rPr>
        <w:t>txSwitchImpactToRx</w:t>
      </w:r>
      <w:r w:rsidRPr="001A050E">
        <w:rPr>
          <w:rFonts w:eastAsia="Malgun Gothic"/>
          <w:lang w:eastAsia="zh-CN"/>
        </w:rPr>
        <w:t xml:space="preserve"> or is the same carrier on which aperiodic SRS is scheduled/configured.</w:t>
      </w:r>
    </w:p>
    <w:p w14:paraId="261A20AE" w14:textId="77777777" w:rsidR="00D4660D" w:rsidRDefault="00D4660D" w:rsidP="00D4660D">
      <w:pPr>
        <w:rPr>
          <w:rFonts w:eastAsia="Malgun Gothic"/>
          <w:lang w:eastAsia="zh-CN"/>
        </w:rPr>
      </w:pPr>
      <w:r w:rsidRPr="001A050E">
        <w:rPr>
          <w:rFonts w:eastAsia="Malgun Gothic"/>
        </w:rPr>
        <w:t>No requirements apply when SRS antenna port switching is colliding with E-UTRA measurement if the carrier on which the E-UTRA measurement is performed is indicated in </w:t>
      </w:r>
      <w:r w:rsidRPr="001A050E">
        <w:rPr>
          <w:rFonts w:eastAsia="Malgun Gothic"/>
          <w:i/>
          <w:iCs/>
        </w:rPr>
        <w:t>txSwitchImpactToRx</w:t>
      </w:r>
      <w:r w:rsidRPr="001A050E">
        <w:rPr>
          <w:rFonts w:eastAsia="Malgun Gothic"/>
        </w:rPr>
        <w:t xml:space="preserve"> or is the same carrier on which SRS is scheduled/configured.</w:t>
      </w:r>
      <w:r w:rsidRPr="001A050E">
        <w:rPr>
          <w:rFonts w:eastAsia="Malgun Gothic"/>
          <w:lang w:eastAsia="zh-CN"/>
        </w:rPr>
        <w:t xml:space="preserve">When 1 SRS symbol is configured in a slot for SRS antenna switching and the aggressor and victim cells are synchronized, the interruption requirement in Table 8.2.1.2.18-1 applies. </w:t>
      </w:r>
    </w:p>
    <w:p w14:paraId="74EF8E85" w14:textId="53647645" w:rsidR="00471F4F" w:rsidRPr="00DA05D6" w:rsidRDefault="00D4660D" w:rsidP="00D4660D">
      <w:pPr>
        <w:rPr>
          <w:lang w:eastAsia="x-none"/>
        </w:rPr>
      </w:pPr>
      <w:r w:rsidRPr="001A050E">
        <w:rPr>
          <w:rFonts w:eastAsia="Malgun Gothic"/>
          <w:lang w:eastAsia="zh-CN"/>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59FB1272" w:rsidR="000649EF" w:rsidRPr="000649EF" w:rsidRDefault="000649EF" w:rsidP="009A6F2C">
      <w:pPr>
        <w:pStyle w:val="TH"/>
        <w:rPr>
          <w:rFonts w:eastAsia="Malgun Gothic"/>
          <w:lang w:eastAsia="en-US"/>
        </w:rPr>
      </w:pPr>
      <w:r w:rsidRPr="000649EF">
        <w:rPr>
          <w:rFonts w:eastAsia="Malgun Gothic"/>
          <w:lang w:eastAsia="en-US"/>
        </w:rPr>
        <w:t>Table 8.2.1.2.18-1:</w:t>
      </w:r>
      <w:r w:rsidR="00D4660D" w:rsidRPr="001A050E">
        <w:rPr>
          <w:rFonts w:eastAsia="Malgun Gothic"/>
        </w:rPr>
        <w:t xml:space="preserve"> Interruption length in symbols</w:t>
      </w:r>
      <w:r w:rsidR="00D4660D" w:rsidRPr="00CD08D5">
        <w:rPr>
          <w:rFonts w:eastAsia="Malgun Gothic"/>
        </w:rPr>
        <w:t xml:space="preserve"> of victim CC</w:t>
      </w:r>
      <w:r w:rsidR="00D4660D" w:rsidRPr="001A050E">
        <w:rPr>
          <w:rFonts w:eastAsia="Malgun Gothic"/>
        </w:rPr>
        <w:t xml:space="preserve"> when 1 SRS symbol is configured</w:t>
      </w:r>
      <w:r w:rsidR="00D4660D">
        <w:rPr>
          <w:rFonts w:eastAsia="Malgun Gothic"/>
        </w:rPr>
        <w:t>,</w:t>
      </w:r>
      <w:r w:rsidR="00D4660D" w:rsidRPr="001A050E">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37E0FB46" w:rsidR="000649EF" w:rsidRPr="000649EF" w:rsidRDefault="000649EF" w:rsidP="009A6F2C">
      <w:pPr>
        <w:pStyle w:val="TH"/>
        <w:rPr>
          <w:rFonts w:eastAsia="Malgun Gothic"/>
          <w:lang w:eastAsia="en-US"/>
        </w:rPr>
      </w:pPr>
      <w:r w:rsidRPr="000649EF">
        <w:rPr>
          <w:rFonts w:eastAsia="Malgun Gothic"/>
          <w:lang w:eastAsia="en-US"/>
        </w:rPr>
        <w:t>Table 8.2.1.2.18-</w:t>
      </w:r>
      <w:r w:rsidR="009A6F2C">
        <w:rPr>
          <w:rFonts w:eastAsia="Malgun Gothic"/>
          <w:lang w:eastAsia="en-US"/>
        </w:rPr>
        <w:t>2</w:t>
      </w:r>
      <w:r w:rsidRPr="000649EF">
        <w:rPr>
          <w:rFonts w:eastAsia="Malgun Gothic"/>
          <w:lang w:eastAsia="en-US"/>
        </w:rPr>
        <w:t>:</w:t>
      </w:r>
      <w:r w:rsidR="00D4660D" w:rsidRPr="001A050E">
        <w:rPr>
          <w:rFonts w:eastAsia="Malgun Gothic"/>
        </w:rPr>
        <w:t xml:space="preserve"> Interruption length in slots</w:t>
      </w:r>
      <w:r w:rsidR="00D4660D" w:rsidRPr="00222E99">
        <w:rPr>
          <w:rFonts w:eastAsia="Malgun Gothic"/>
        </w:rPr>
        <w:t xml:space="preserve"> of victim CC</w:t>
      </w:r>
      <w:r w:rsidR="00D4660D" w:rsidRPr="001A050E">
        <w:rPr>
          <w:rFonts w:eastAsia="Malgun Gothic"/>
        </w:rPr>
        <w:t xml:space="preserve"> when 1 SRS symbol is configured</w:t>
      </w:r>
      <w:r w:rsidR="00D4660D">
        <w:rPr>
          <w:rFonts w:eastAsia="Malgun Gothic"/>
        </w:rPr>
        <w:t>,</w:t>
      </w:r>
      <w:r w:rsidR="00D4660D" w:rsidRPr="001A050E">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49D8F5F1" w:rsidR="000649EF" w:rsidRPr="000649EF" w:rsidRDefault="000649EF" w:rsidP="009A6F2C">
      <w:pPr>
        <w:pStyle w:val="TH"/>
        <w:rPr>
          <w:rFonts w:eastAsia="Malgun Gothic"/>
          <w:lang w:eastAsia="en-US"/>
        </w:rPr>
      </w:pPr>
      <w:r w:rsidRPr="000649EF">
        <w:rPr>
          <w:rFonts w:eastAsia="Malgun Gothic"/>
          <w:lang w:eastAsia="en-US"/>
        </w:rPr>
        <w:t>Table 8.2.1.2.18-</w:t>
      </w:r>
      <w:r w:rsidR="009A6F2C">
        <w:rPr>
          <w:rFonts w:eastAsia="Malgun Gothic"/>
          <w:lang w:eastAsia="en-US"/>
        </w:rPr>
        <w:t>3</w:t>
      </w:r>
      <w:r w:rsidRPr="000649EF">
        <w:rPr>
          <w:rFonts w:eastAsia="Malgun Gothic"/>
          <w:lang w:eastAsia="en-US"/>
        </w:rPr>
        <w:t>:</w:t>
      </w:r>
      <w:r w:rsidR="00824C54" w:rsidRPr="001A050E">
        <w:rPr>
          <w:rFonts w:eastAsia="Malgun Gothic"/>
        </w:rPr>
        <w:t xml:space="preserve"> Interruption length in slots</w:t>
      </w:r>
      <w:r w:rsidR="00824C54" w:rsidRPr="00222E99">
        <w:rPr>
          <w:rFonts w:eastAsia="Malgun Gothic"/>
        </w:rPr>
        <w:t xml:space="preserve"> of victim CC</w:t>
      </w:r>
      <w:r w:rsidR="00824C54" w:rsidRPr="001A050E">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lang w:eastAsia="zh-CN"/>
        </w:rPr>
      </w:pPr>
      <w:r w:rsidRPr="009C5807">
        <w:rPr>
          <w:rFonts w:eastAsia="MS Mincho"/>
          <w:lang w:eastAsia="zh-CN"/>
        </w:rPr>
        <w:t>The requirements in this clause shall apply for the UE configured with PSCell and one SCell</w:t>
      </w:r>
      <w:r>
        <w:rPr>
          <w:rFonts w:eastAsia="MS Mincho"/>
          <w:lang w:eastAsia="zh-CN"/>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lang w:eastAsia="zh-CN"/>
        </w:rPr>
      </w:pPr>
      <w:r w:rsidRPr="00C82738">
        <w:rPr>
          <w:rFonts w:eastAsia="MS Mincho"/>
          <w:lang w:eastAsia="zh-CN"/>
        </w:rPr>
        <w:t>When one SCell</w:t>
      </w:r>
      <w:r w:rsidRPr="00C82738">
        <w:rPr>
          <w:rFonts w:eastAsia="SimSun"/>
          <w:lang w:eastAsia="zh-CN"/>
        </w:rPr>
        <w:t xml:space="preserve"> in SCG</w:t>
      </w:r>
      <w:r>
        <w:rPr>
          <w:rFonts w:eastAsia="SimSun"/>
          <w:lang w:eastAsia="zh-CN"/>
        </w:rPr>
        <w:tab/>
      </w:r>
      <w:r w:rsidRPr="00C82738">
        <w:rPr>
          <w:rFonts w:eastAsia="SimSun"/>
          <w:lang w:eastAsia="zh-CN"/>
        </w:rPr>
        <w:t xml:space="preserve">configured with aperiodic CSI-RS resources is configured for fast SCell activation </w:t>
      </w:r>
      <w:r w:rsidRPr="00C82738">
        <w:rPr>
          <w:rFonts w:eastAsia="MS Mincho"/>
          <w:lang w:eastAsia="zh-CN"/>
        </w:rPr>
        <w:t>is activated</w:t>
      </w:r>
      <w:r>
        <w:rPr>
          <w:rFonts w:eastAsia="MS Mincho"/>
          <w:lang w:eastAsia="zh-CN"/>
        </w:rPr>
        <w:t xml:space="preserve"> </w:t>
      </w:r>
      <w:r w:rsidRPr="009C5807">
        <w:rPr>
          <w:rFonts w:eastAsia="MS Mincho"/>
          <w:lang w:eastAsia="zh-CN"/>
        </w:rPr>
        <w:t>from deactivated</w:t>
      </w:r>
      <w:r w:rsidRPr="00C82738">
        <w:rPr>
          <w:rFonts w:eastAsia="SimSun"/>
        </w:rPr>
        <w:t>, the UE is allowed</w:t>
      </w:r>
      <w:r w:rsidRPr="00C82738">
        <w:rPr>
          <w:rFonts w:eastAsia="MS Mincho"/>
          <w:lang w:eastAsia="zh-CN"/>
        </w:rPr>
        <w:t>:</w:t>
      </w:r>
    </w:p>
    <w:p w14:paraId="6F671AED" w14:textId="77777777" w:rsidR="003922D6" w:rsidRPr="009C5807" w:rsidRDefault="003922D6" w:rsidP="008C3ADD">
      <w:pPr>
        <w:pStyle w:val="B10"/>
      </w:pPr>
      <w:r w:rsidRPr="009C5807">
        <w:t>-</w:t>
      </w:r>
      <w:r w:rsidRPr="009C5807">
        <w:tab/>
        <w:t xml:space="preserve">an interruption on any </w:t>
      </w:r>
      <w:r w:rsidRPr="009C5807">
        <w:rPr>
          <w:lang w:eastAsia="zh-CN"/>
        </w:rPr>
        <w:t>serving cell in SCG</w:t>
      </w:r>
      <w:r w:rsidRPr="009C5807">
        <w:t>:</w:t>
      </w:r>
    </w:p>
    <w:p w14:paraId="6180F1CD" w14:textId="77777777" w:rsidR="003922D6" w:rsidRDefault="003922D6" w:rsidP="008C3ADD">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 xml:space="preserve">activated </w:t>
      </w:r>
      <w:r w:rsidRPr="00DB1281">
        <w:rPr>
          <w:lang w:eastAsia="zh-CN"/>
        </w:rPr>
        <w:t xml:space="preserve">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 xml:space="preserve">of up to </w:t>
      </w:r>
      <w:r w:rsidRPr="009C5807">
        <w:rPr>
          <w:lang w:eastAsia="zh-CN"/>
        </w:rPr>
        <w:t>Y2 slot +</w:t>
      </w:r>
      <w:r>
        <w:rPr>
          <w:lang w:eastAsia="zh-CN"/>
        </w:rPr>
        <w:t>T</w:t>
      </w:r>
      <w:r w:rsidRPr="00421BE8">
        <w:rPr>
          <w:vertAlign w:val="subscript"/>
          <w:lang w:eastAsia="zh-CN"/>
        </w:rPr>
        <w:t>ATRS_duration</w:t>
      </w:r>
      <w:r w:rsidRPr="00421BE8">
        <w:rPr>
          <w:lang w:eastAsia="zh-CN"/>
        </w:rPr>
        <w:t xml:space="preserve">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B7034A0" w14:textId="0BD9679D" w:rsidR="003922D6" w:rsidRPr="00C16371" w:rsidRDefault="008C3ADD" w:rsidP="00BC02C9">
      <w:pPr>
        <w:pStyle w:val="NO"/>
        <w:rPr>
          <w:lang w:val="en-US"/>
        </w:rPr>
      </w:pPr>
      <w:r>
        <w:rPr>
          <w:lang w:val="en-US"/>
        </w:rPr>
        <w:t>-</w:t>
      </w:r>
      <w:r>
        <w:rPr>
          <w:lang w:val="en-US"/>
        </w:rPr>
        <w:tab/>
      </w:r>
      <w:r w:rsidR="003922D6" w:rsidRPr="00C16371">
        <w:rPr>
          <w:lang w:val="en-US"/>
        </w:rPr>
        <w:t>SCell to be activated is known and belongs to FR1, if the measurement period of the SCell being act</w:t>
      </w:r>
      <w:r w:rsidR="003922D6">
        <w:rPr>
          <w:lang w:val="en-US"/>
        </w:rPr>
        <w: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rPr>
          <w:lang w:eastAsia="zh-CN"/>
        </w:rPr>
      </w:pPr>
      <w:r>
        <w:rPr>
          <w:rFonts w:hint="eastAsia"/>
          <w:lang w:eastAsia="zh-CN"/>
        </w:rPr>
        <w:t>o</w:t>
      </w:r>
      <w:r>
        <w:rPr>
          <w:lang w:eastAsia="zh-CN"/>
        </w:rPr>
        <w:t>r</w:t>
      </w:r>
    </w:p>
    <w:p w14:paraId="75A3618F" w14:textId="77777777" w:rsidR="00D95E1D" w:rsidRPr="00421BE8" w:rsidRDefault="00D95E1D" w:rsidP="00D95E1D">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17E2AEE7" w14:textId="77777777" w:rsidR="00D95E1D" w:rsidRPr="00C16371" w:rsidRDefault="00D95E1D" w:rsidP="00D95E1D">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190573E8" w14:textId="77777777" w:rsidR="003922D6" w:rsidRPr="00535E69" w:rsidRDefault="003922D6" w:rsidP="008C3ADD">
      <w:pPr>
        <w:pStyle w:val="B20"/>
        <w:rPr>
          <w:rFonts w:ascii="Tms Rmn" w:hAnsi="Tms Rmn"/>
          <w:lang w:eastAsia="zh-C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8.2.1.2.4-2</w:t>
      </w:r>
      <w:r>
        <w:rPr>
          <w:rFonts w:ascii="Tms Rmn" w:hAnsi="Tms Rmn"/>
          <w:lang w:eastAsia="zh-C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 xml:space="preserve">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rPr>
          <w:lang w:eastAsia="zh-CN"/>
        </w:rPr>
        <w:t>as defined in clause 8.2.1.2.</w:t>
      </w:r>
      <w:r w:rsidR="0090188A">
        <w:rPr>
          <w:lang w:eastAsia="zh-CN"/>
        </w:rPr>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345C907F" w:rsidR="00390048" w:rsidRPr="00663CA8" w:rsidRDefault="00597B50" w:rsidP="00390048">
      <w:pPr>
        <w:pStyle w:val="B10"/>
        <w:rPr>
          <w:lang w:eastAsia="zh-CN"/>
        </w:rPr>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SCell</w:t>
      </w:r>
      <w:r>
        <w:rPr>
          <w:rFonts w:hint="eastAsia"/>
          <w:lang w:eastAsia="zh-CN"/>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lang w:eastAsia="zh-CN"/>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lang w:eastAsia="zh-CN"/>
        </w:rPr>
        <w:t>-</w:t>
      </w:r>
      <w:r w:rsidR="00D146E7" w:rsidRPr="009C5807">
        <w:t>configured</w:t>
      </w:r>
      <w:r w:rsidR="00977C68" w:rsidRPr="009C5807">
        <w:t>, activated or deactivated</w:t>
      </w:r>
      <w:bookmarkStart w:id="34"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34"/>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lang w:eastAsia="zh-CN"/>
        </w:rPr>
        <w:tab/>
        <w:t>CGI reading of an E-UTRA neighbour cell with autonomous gaps.</w:t>
      </w:r>
    </w:p>
    <w:p w14:paraId="3C2C5CCD" w14:textId="43090982" w:rsidR="00FA12C0" w:rsidRPr="00885F53" w:rsidRDefault="00503BF9" w:rsidP="00FA12C0">
      <w:pPr>
        <w:pStyle w:val="B10"/>
      </w:pPr>
      <w:r>
        <w:rPr>
          <w:lang w:eastAsia="zh-CN"/>
        </w:rPr>
        <w:tab/>
      </w:r>
      <w:r w:rsidR="00D2705D" w:rsidRPr="00734785">
        <w:rPr>
          <w:lang w:eastAsia="zh-CN"/>
        </w:rPr>
        <w:t>UE-specific CBW is changed on PCell or SCell</w:t>
      </w:r>
      <w:r w:rsidR="00FA12C0">
        <w:t>, or</w:t>
      </w:r>
    </w:p>
    <w:p w14:paraId="760381E7" w14:textId="4CBE9C3D" w:rsidR="00F67361" w:rsidRDefault="00503BF9" w:rsidP="00F67361">
      <w:pPr>
        <w:pStyle w:val="B10"/>
      </w:pPr>
      <w:r>
        <w:rPr>
          <w:lang w:eastAsia="zh-CN"/>
        </w:rPr>
        <w:tab/>
      </w:r>
      <w:r w:rsidR="00FA12C0">
        <w:rPr>
          <w:lang w:eastAsia="zh-CN"/>
        </w:rPr>
        <w:t>NR SRS carrier based switching</w:t>
      </w:r>
      <w:r w:rsidR="00F67361">
        <w:t>, or</w:t>
      </w:r>
    </w:p>
    <w:p w14:paraId="04A07B9F" w14:textId="6354C1D2" w:rsidR="00B85848" w:rsidRPr="00B85848" w:rsidRDefault="00B85848" w:rsidP="00B85848">
      <w:pPr>
        <w:pStyle w:val="B10"/>
        <w:rPr>
          <w:rFonts w:eastAsia="Malgun Gothic"/>
          <w:lang w:eastAsia="en-US"/>
        </w:rPr>
      </w:pPr>
      <w:r>
        <w:rPr>
          <w:rFonts w:eastAsia="Malgun Gothic"/>
          <w:lang w:eastAsia="zh-CN"/>
        </w:rPr>
        <w:tab/>
      </w:r>
      <w:r w:rsidRPr="00B85848">
        <w:rPr>
          <w:rFonts w:eastAsia="Malgun Gothic"/>
          <w:lang w:eastAsia="zh-CN"/>
        </w:rPr>
        <w:t>NR SRS antenna port switching</w:t>
      </w:r>
      <w:r w:rsidRPr="00B85848">
        <w:rPr>
          <w:rFonts w:eastAsia="Malgun Gothic"/>
          <w:lang w:eastAsia="en-US"/>
        </w:rPr>
        <w:t>, or</w:t>
      </w:r>
    </w:p>
    <w:p w14:paraId="5DFB7324" w14:textId="72326581" w:rsidR="00C8622E" w:rsidRDefault="00C8622E" w:rsidP="00C8622E">
      <w:pPr>
        <w:pStyle w:val="B10"/>
        <w:rPr>
          <w:lang w:eastAsia="zh-CN"/>
        </w:rPr>
      </w:pPr>
      <w:r>
        <w:rPr>
          <w:rFonts w:ascii="Tms Rmn" w:eastAsia="MS Mincho" w:hAnsi="Tms Rmn"/>
          <w:lang w:eastAsia="zh-CN"/>
        </w:rPr>
        <w:tab/>
        <w:t>UE dynamic Tx switches between two uplink carriers, or</w:t>
      </w:r>
    </w:p>
    <w:p w14:paraId="127D02B3" w14:textId="39542D89" w:rsidR="00C8622E" w:rsidRDefault="00C8622E" w:rsidP="00C8622E">
      <w:pPr>
        <w:pStyle w:val="B10"/>
        <w:rPr>
          <w:rFonts w:ascii="Tms Rmn" w:eastAsia="MS Mincho" w:hAnsi="Tms Rmn"/>
          <w:lang w:eastAsia="zh-CN"/>
        </w:rPr>
      </w:pPr>
      <w:r>
        <w:rPr>
          <w:lang w:eastAsia="zh-CN"/>
        </w:rPr>
        <w:tab/>
        <w:t>SCell is activated based on aperiodic CSI-RS</w:t>
      </w:r>
      <w:r>
        <w:rPr>
          <w:rFonts w:ascii="Tms Rmn" w:eastAsia="MS Mincho" w:hAnsi="Tms Rmn"/>
          <w:lang w:eastAsia="zh-CN"/>
        </w:rPr>
        <w:t>.</w:t>
      </w:r>
    </w:p>
    <w:p w14:paraId="595D64D6" w14:textId="77777777" w:rsidR="00977C68" w:rsidRPr="009C5807" w:rsidRDefault="00977C68" w:rsidP="00977C68">
      <w:pPr>
        <w:pStyle w:val="NO"/>
        <w:rPr>
          <w:lang w:eastAsia="zh-CN"/>
        </w:rPr>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lang w:eastAsia="zh-CN"/>
        </w:rPr>
      </w:pPr>
      <w:r w:rsidRPr="009C5807">
        <w:rPr>
          <w:rFonts w:ascii="Tms Rmn" w:eastAsia="DengXian" w:hAnsi="Tms Rmn"/>
          <w:lang w:eastAsia="zh-CN"/>
        </w:rPr>
        <w:t xml:space="preserve">This </w:t>
      </w:r>
      <w:r w:rsidRPr="009C5807">
        <w:rPr>
          <w:lang w:val="en-US" w:eastAsia="ko-KR"/>
        </w:rPr>
        <w:t>clause</w:t>
      </w:r>
      <w:r w:rsidRPr="009C5807">
        <w:rPr>
          <w:rFonts w:ascii="Tms Rmn" w:eastAsia="DengXian" w:hAnsi="Tms Rmn"/>
          <w:lang w:eastAsia="zh-C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lang w:eastAsia="zh-CN"/>
        </w:rPr>
      </w:pPr>
      <w:r w:rsidRPr="009C5807">
        <w:rPr>
          <w:rFonts w:ascii="Tms Rmn" w:eastAsia="MS Mincho" w:hAnsi="Tms Rmn"/>
          <w:lang w:eastAsia="zh-CN"/>
        </w:rPr>
        <w:t xml:space="preserve">For a UE which does not support per-FR measurement gap, interruptions to the </w:t>
      </w:r>
      <w:r w:rsidRPr="009C5807">
        <w:t xml:space="preserve">PCell and activated SCell </w:t>
      </w:r>
      <w:r w:rsidRPr="009C5807">
        <w:rPr>
          <w:rFonts w:ascii="Tms Rmn" w:eastAsia="MS Mincho" w:hAnsi="Tms Rmn"/>
          <w:lang w:eastAsia="zh-CN"/>
        </w:rPr>
        <w:t xml:space="preserve">may be caused by SCells on any frequency range. For a UE which supports per-FR gaps, interruptions to </w:t>
      </w:r>
      <w:r w:rsidRPr="009C5807">
        <w:t>PCell and activated SCell</w:t>
      </w:r>
      <w:r w:rsidRPr="009C5807">
        <w:rPr>
          <w:rFonts w:ascii="Tms Rmn" w:eastAsia="MS Mincho" w:hAnsi="Tms Rmn"/>
          <w:lang w:eastAsia="zh-C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lang w:eastAsia="zh-CN"/>
        </w:rPr>
      </w:pPr>
      <w:r w:rsidRPr="009C5807">
        <w:rPr>
          <w:rFonts w:ascii="Tms Rmn" w:eastAsia="MS Mincho" w:hAnsi="Tms Rmn"/>
          <w:lang w:eastAsia="zh-CN"/>
        </w:rPr>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rPr>
          <w:lang w:eastAsia="zh-CN"/>
        </w:rPr>
      </w:pPr>
      <w:r w:rsidRPr="009C5807">
        <w:rPr>
          <w:lang w:eastAsia="zh-CN"/>
        </w:rPr>
        <w:tab/>
        <w:t xml:space="preserve">-A PCell not using CCA in downlink and one or more SCells using CCA in </w:t>
      </w:r>
      <w:r w:rsidR="00155640" w:rsidRPr="009C5807">
        <w:rPr>
          <w:lang w:eastAsia="zh-CN"/>
        </w:rPr>
        <w:t>downlink or</w:t>
      </w:r>
    </w:p>
    <w:p w14:paraId="1EA60A65" w14:textId="77777777" w:rsidR="00A2387B" w:rsidRPr="009C5807" w:rsidRDefault="00A2387B" w:rsidP="00ED2012">
      <w:pPr>
        <w:pStyle w:val="B10"/>
        <w:rPr>
          <w:lang w:eastAsia="zh-CN"/>
        </w:rPr>
      </w:pPr>
      <w:r w:rsidRPr="009C5807">
        <w:rPr>
          <w:lang w:eastAsia="zh-CN"/>
        </w:rPr>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35" w:name="_Toc5952632"/>
      <w:r w:rsidRPr="009C5807">
        <w:t>8.2.2.2.1</w:t>
      </w:r>
      <w:r w:rsidRPr="009C5807">
        <w:tab/>
        <w:t>Interruptions at SCell addition/release</w:t>
      </w:r>
      <w:bookmarkEnd w:id="35"/>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372EB31" w14:textId="77777777" w:rsidR="0006582E" w:rsidRPr="00885F53" w:rsidRDefault="0006582E" w:rsidP="0006582E">
      <w:pPr>
        <w:pStyle w:val="B30"/>
        <w:rPr>
          <w:rFonts w:eastAsia="DengXian"/>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20562269" w14:textId="50816600" w:rsidR="0006582E" w:rsidRPr="009C5807" w:rsidRDefault="0006582E" w:rsidP="0006582E">
      <w:pPr>
        <w:pStyle w:val="B20"/>
      </w:pPr>
      <w:r w:rsidRPr="00885F53">
        <w:t>or</w:t>
      </w:r>
    </w:p>
    <w:p w14:paraId="2D296AB6" w14:textId="77777777" w:rsidR="00977C68" w:rsidRPr="009C5807" w:rsidRDefault="00977C68" w:rsidP="00ED2012">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SCells being added or released are available in the same slot</w:t>
      </w:r>
      <w:r w:rsidRPr="009C5807">
        <w: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lang w:eastAsia="zh-CN"/>
              </w:rPr>
              <w:t>3</w:t>
            </w:r>
            <w:r w:rsidRPr="00415158">
              <w:rPr>
                <w:rFonts w:eastAsiaTheme="minorEastAsia"/>
                <w:lang w:eastAsia="zh-CN"/>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lang w:eastAsia="zh-CN"/>
              </w:rPr>
              <w:t>6</w:t>
            </w:r>
            <w:r w:rsidRPr="00415158">
              <w:rPr>
                <w:rFonts w:eastAsiaTheme="minorEastAsia"/>
                <w:lang w:eastAsia="zh-CN"/>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36" w:name="_Toc5952633"/>
      <w:r w:rsidRPr="009C5807">
        <w:t>8.2.2.2.2</w:t>
      </w:r>
      <w:r w:rsidRPr="009C5807">
        <w:tab/>
        <w:t>Interruptions at SCell activation/deactivation</w:t>
      </w:r>
      <w:bookmarkEnd w:id="36"/>
    </w:p>
    <w:p w14:paraId="2D193469" w14:textId="0B06FACB" w:rsidR="00977C68" w:rsidRPr="009C5807" w:rsidRDefault="00A11D8C" w:rsidP="00977C68">
      <w:r w:rsidRPr="009C5807">
        <w:t>When an SCell is activated or deactivated as defined in TS 37.340 [</w:t>
      </w:r>
      <w:r w:rsidRPr="009C5807">
        <w:rPr>
          <w:lang w:eastAsia="zh-CN"/>
        </w:rPr>
        <w:t>17</w:t>
      </w:r>
      <w:r w:rsidRPr="009C5807">
        <w:t>],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04DFE8C" w14:textId="77777777" w:rsidR="0006582E" w:rsidRPr="00885F53" w:rsidRDefault="0006582E" w:rsidP="0006582E">
      <w:pPr>
        <w:pStyle w:val="B30"/>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6B2AF934" w14:textId="77777777" w:rsidR="0006582E" w:rsidRPr="00885F53" w:rsidRDefault="0006582E" w:rsidP="0006582E">
      <w:pPr>
        <w:pStyle w:val="B20"/>
      </w:pPr>
      <w:r w:rsidRPr="00885F53">
        <w:t>or</w:t>
      </w:r>
    </w:p>
    <w:p w14:paraId="21573BC4" w14:textId="77777777" w:rsidR="00977C68" w:rsidRPr="009C5807" w:rsidRDefault="00977C68" w:rsidP="00ED2012">
      <w:pPr>
        <w:pStyle w:val="B20"/>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2A9C9829" w14:textId="2442F198" w:rsidR="00977C68" w:rsidRPr="009C5807" w:rsidRDefault="00977C68" w:rsidP="00781199">
      <w:pPr>
        <w:pStyle w:val="TH"/>
      </w:pPr>
      <w:r w:rsidRPr="009C5807">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lang w:eastAsia="zh-CN"/>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lang w:eastAsia="zh-CN"/>
              </w:rPr>
              <w:t>3</w:t>
            </w:r>
            <w:r w:rsidRPr="00415158">
              <w:rPr>
                <w:rFonts w:eastAsiaTheme="minorEastAsia"/>
                <w:lang w:eastAsia="zh-CN"/>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rPr>
                <w:lang w:eastAsia="zh-CN"/>
              </w:rPr>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rPr>
                <w:lang w:eastAsia="zh-CN"/>
              </w:rPr>
            </w:pPr>
            <w:r w:rsidRPr="009C5807">
              <w:rPr>
                <w:lang w:eastAsia="ko-KR"/>
              </w:rPr>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4830B70"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25AA739" w14:textId="01487EE4"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584AC81C" w14:textId="3ACDFFE3" w:rsidR="00977C68" w:rsidRPr="009C5807" w:rsidRDefault="007E50E0" w:rsidP="007E50E0">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37" w:name="_Toc5952634"/>
      <w:r w:rsidRPr="009C5807">
        <w:t>8.2.2.2.3</w:t>
      </w:r>
      <w:r w:rsidRPr="009C5807">
        <w:tab/>
      </w:r>
      <w:bookmarkEnd w:id="37"/>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4EEA9B09" w:rsidR="00EB048C" w:rsidRDefault="00EB048C">
      <w:pPr>
        <w:pStyle w:val="B10"/>
        <w:numPr>
          <w:ilvl w:val="0"/>
          <w:numId w:val="16"/>
        </w:numPr>
      </w:pPr>
      <w:r>
        <w:t>If the</w:t>
      </w:r>
      <w:r w:rsidRPr="008C6DE4">
        <w:t xml:space="preserve"> PCell</w:t>
      </w:r>
      <w:r>
        <w:t xml:space="preserve"> or activated SCell(s)</w:t>
      </w:r>
      <w:r w:rsidRPr="008C6DE4">
        <w:t xml:space="preserve"> is not in the same band as the deactivated SCell</w:t>
      </w:r>
      <w:r>
        <w:t>, the UE is only allowed</w:t>
      </w:r>
      <w:r w:rsidR="00977C68" w:rsidRPr="009C5807">
        <w:t xml:space="preserve"> to cause interruptions</w:t>
      </w:r>
      <w:r>
        <w:t xml:space="preserve"> on </w:t>
      </w:r>
      <w:r w:rsidRPr="008C6DE4">
        <w:t>PCell</w:t>
      </w:r>
      <w:r>
        <w:t xml:space="preserve"> or activated SCell(s)</w:t>
      </w:r>
      <w:r w:rsidR="00977C68" w:rsidRPr="009C5807">
        <w:t xml:space="preserve"> immediately before and immediately after an SMTC. </w:t>
      </w:r>
      <w:r w:rsidR="00977C68" w:rsidRPr="009C5807">
        <w:rPr>
          <w:lang w:eastAsia="zh-CN"/>
        </w:rPr>
        <w:t xml:space="preserve">Each interruption shall not exceed requirement in </w:t>
      </w:r>
      <w:r w:rsidR="00977C68" w:rsidRPr="009C5807">
        <w:t>Table 8.2.2.2.2-1</w:t>
      </w:r>
      <w:r>
        <w:t>.</w:t>
      </w:r>
    </w:p>
    <w:p w14:paraId="18C6EC44" w14:textId="5A64577D" w:rsidR="00EB048C" w:rsidRDefault="00EB048C" w:rsidP="00F37389">
      <w:pPr>
        <w:pStyle w:val="B10"/>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EB048C">
        <w:rPr>
          <w:vertAlign w:val="subscript"/>
        </w:rPr>
        <w:t>SMTC_duration</w:t>
      </w:r>
      <w:r>
        <w:rPr>
          <w:lang w:eastAsia="zh-CN"/>
        </w:rPr>
        <w:t xml:space="preserve"> are given by </w:t>
      </w:r>
      <w:r>
        <w:t>Table 8.2.2.2.3</w:t>
      </w:r>
      <w:r w:rsidRPr="008C6DE4">
        <w:t>-1</w:t>
      </w:r>
      <w:r>
        <w:t>. The interruption shall not exceed requirements in Table 8.2.2.2.3-1.</w:t>
      </w:r>
    </w:p>
    <w:p w14:paraId="1B3AFE3A" w14:textId="77777777" w:rsidR="00253D0B" w:rsidRPr="001F0749" w:rsidRDefault="00253D0B" w:rsidP="00253D0B">
      <w:r w:rsidRPr="001F0749">
        <w:t>The interruption requirements in Table 8.2.2.2.3-1 are not applicable when a UE is configured with NCSG</w:t>
      </w:r>
      <w:r w:rsidRPr="001F0749">
        <w:rPr>
          <w:iCs/>
        </w:rPr>
        <w:t xml:space="preserve"> unless the SMTC on the deactivated SCC is fully non-overlapped with NCSG.</w:t>
      </w:r>
    </w:p>
    <w:p w14:paraId="567D2D2D" w14:textId="77777777" w:rsidR="00253D0B" w:rsidRDefault="00253D0B" w:rsidP="00253D0B"/>
    <w:p w14:paraId="2262BC47" w14:textId="77777777"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rPr>
                <w:lang w:eastAsia="zh-CN"/>
              </w:rPr>
            </w:pPr>
            <w:r>
              <w:rPr>
                <w:lang w:eastAsia="ko-KR"/>
              </w:rPr>
              <w:t xml:space="preserve">Interruption length </w:t>
            </w:r>
            <w:r w:rsidRPr="008C6DE4">
              <w:rPr>
                <w:lang w:eastAsia="ko-KR"/>
              </w:rPr>
              <w:t>(slots)</w:t>
            </w:r>
          </w:p>
        </w:tc>
      </w:tr>
      <w:tr w:rsidR="00EB048C" w:rsidRPr="008C6DE4"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8C6DE4" w:rsidRDefault="00EB048C" w:rsidP="00F37389">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8C6DE4" w:rsidRDefault="00EB048C" w:rsidP="00F37389">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8C6DE4"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eastAsia="zh-CN"/>
              </w:rPr>
            </w:pPr>
            <w:r w:rsidRPr="00415158">
              <w:rPr>
                <w:rFonts w:eastAsiaTheme="minorEastAsia"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eastAsia="zh-CN"/>
              </w:rPr>
              <w:t>32</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8C6DE4"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eastAsia="zh-CN"/>
              </w:rPr>
            </w:pPr>
            <w:r w:rsidRPr="00415158">
              <w:rPr>
                <w:rFonts w:eastAsiaTheme="minorEastAsia"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eastAsia="zh-CN"/>
              </w:rPr>
              <w:t>64</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28430F" w:rsidRPr="009C5807">
        <w:rPr>
          <w:rFonts w:eastAsia="MS Mincho"/>
          <w:lang w:eastAsia="zh-CN"/>
        </w:rPr>
        <w:t>de</w:t>
      </w:r>
      <w:r w:rsidR="0028430F" w:rsidRPr="009C5807">
        <w:rPr>
          <w:rFonts w:asciiTheme="minorEastAsia" w:hAnsiTheme="minorEastAsia" w:hint="eastAsia"/>
          <w:lang w:eastAsia="zh-CN"/>
        </w:rPr>
        <w:t>-</w:t>
      </w:r>
      <w:r w:rsidR="0028430F" w:rsidRPr="009C5807">
        <w:rPr>
          <w:rFonts w:eastAsia="MS Mincho"/>
          <w:lang w:eastAsia="zh-CN"/>
        </w:rPr>
        <w:t>configured</w:t>
      </w:r>
      <w:r w:rsidRPr="009C5807">
        <w:rPr>
          <w:lang w:eastAsia="zh-CN"/>
        </w:rPr>
        <w:t xml:space="preserve">, an interruption of up to </w:t>
      </w:r>
      <w:r w:rsidRPr="009C5807">
        <w:t>the duration shown in table 8.2.2.2.4-1</w:t>
      </w:r>
      <w:r w:rsidRPr="009C5807">
        <w:rPr>
          <w:lang w:eastAsia="zh-CN"/>
        </w:rPr>
        <w:t xml:space="preserve">,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rPr>
                <w:lang w:eastAsia="zh-CN"/>
              </w:rPr>
            </w:pPr>
            <w:r w:rsidRPr="009C5807">
              <w:rPr>
                <w:lang w:eastAsia="zh-CN"/>
              </w:rPr>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rPr>
                <w:lang w:eastAsia="zh-CN"/>
              </w:rPr>
            </w:pPr>
            <w:r w:rsidRPr="009C5807">
              <w:rPr>
                <w:lang w:eastAsia="zh-CN"/>
              </w:rPr>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rPr>
                <w:lang w:eastAsia="zh-CN"/>
              </w:rPr>
            </w:pPr>
            <w:r w:rsidRPr="009C5807">
              <w:rPr>
                <w:lang w:eastAsia="zh-CN"/>
              </w:rPr>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lang w:eastAsia="zh-CN"/>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rPr>
                <w:lang w:eastAsia="zh-CN"/>
              </w:rPr>
            </w:pPr>
            <w:r w:rsidRPr="00415158">
              <w:rPr>
                <w:rFonts w:eastAsiaTheme="minorEastAsia" w:hint="eastAsia"/>
                <w:lang w:eastAsia="zh-CN"/>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lang w:eastAsia="zh-CN"/>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rPr>
                <w:lang w:eastAsia="zh-CN"/>
              </w:rPr>
            </w:pPr>
            <w:r w:rsidRPr="00415158">
              <w:rPr>
                <w:rFonts w:eastAsiaTheme="minorEastAsia" w:hint="eastAsia"/>
                <w:lang w:eastAsia="zh-CN"/>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eastAsia="zh-CN"/>
        </w:rPr>
      </w:pPr>
      <w:r w:rsidRPr="009C5807">
        <w:rPr>
          <w:lang w:val="en-US" w:eastAsia="zh-CN"/>
        </w:rPr>
        <w:t>8.2.2.2.5</w:t>
      </w:r>
      <w:r w:rsidRPr="009C5807">
        <w:rPr>
          <w:lang w:val="en-US" w:eastAsia="zh-CN"/>
        </w:rPr>
        <w:tab/>
      </w:r>
      <w:r w:rsidR="00EB1D8F" w:rsidRPr="009C5807">
        <w:rPr>
          <w:lang w:val="en-US" w:eastAsia="zh-CN"/>
        </w:rPr>
        <w:t xml:space="preserve">Interruptions </w:t>
      </w:r>
      <w:r w:rsidRPr="009C5807">
        <w:rPr>
          <w:lang w:val="en-US" w:eastAsia="zh-CN"/>
        </w:rPr>
        <w:t>due to Active BWP switching Requirement</w:t>
      </w:r>
    </w:p>
    <w:p w14:paraId="78E6CBFF" w14:textId="37FCD621" w:rsidR="009323E2" w:rsidRDefault="00A46579" w:rsidP="000C77DD">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rPr>
          <w:lang w:eastAsia="zh-CN"/>
        </w:rPr>
        <w:t xml:space="preserve">When </w:t>
      </w:r>
      <w:r w:rsidRPr="009C5807">
        <w:t>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lang w:eastAsia="zh-CN"/>
        </w:rPr>
        <w:t xml:space="preserve">When a BWP timer </w:t>
      </w:r>
      <w:r w:rsidRPr="009C5807">
        <w:rPr>
          <w:i/>
        </w:rPr>
        <w:t xml:space="preserve">bwp-InactivityTimer </w:t>
      </w:r>
      <w:r w:rsidRPr="009C5807">
        <w:t>defined in TS 38.331 [2]</w:t>
      </w:r>
      <w:r w:rsidRPr="009C5807">
        <w:rPr>
          <w:rFonts w:cs="v4.2.0"/>
          <w:lang w:eastAsia="zh-CN"/>
        </w:rPr>
        <w:t xml:space="preserve"> expires</w:t>
      </w:r>
      <w:r w:rsidRPr="009C5807">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eastAsia="zh-CN"/>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rPr>
                <w:lang w:eastAsia="zh-CN"/>
              </w:rPr>
            </w:pPr>
            <w:r w:rsidRPr="009C5807">
              <w:rPr>
                <w:lang w:eastAsia="zh-CN"/>
              </w:rPr>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rPr>
                <w:lang w:eastAsia="zh-CN"/>
              </w:rPr>
            </w:pPr>
            <w:r w:rsidRPr="009C5807">
              <w:rPr>
                <w:lang w:eastAsia="zh-CN"/>
              </w:rPr>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rPr>
                <w:lang w:eastAsia="zh-CN"/>
              </w:rPr>
            </w:pPr>
            <w:r w:rsidRPr="009C5807">
              <w:rPr>
                <w:lang w:eastAsia="zh-CN"/>
              </w:rPr>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rPr>
                <w:lang w:eastAsia="zh-CN"/>
              </w:rPr>
            </w:pPr>
            <w:r w:rsidRPr="009C5807">
              <w:rPr>
                <w:lang w:eastAsia="zh-CN"/>
              </w:rPr>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rPr>
                <w:lang w:eastAsia="zh-CN"/>
              </w:rPr>
            </w:pPr>
            <w:r w:rsidRPr="00415158">
              <w:rPr>
                <w:rFonts w:eastAsiaTheme="minorEastAsia" w:hint="eastAsia"/>
                <w:lang w:eastAsia="zh-CN"/>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rPr>
                <w:lang w:eastAsia="zh-CN"/>
              </w:rPr>
            </w:pPr>
            <w:r w:rsidRPr="00415158">
              <w:rPr>
                <w:rFonts w:eastAsiaTheme="minorEastAsia" w:hint="eastAsia"/>
                <w:lang w:eastAsia="zh-CN"/>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rPr>
                <w:lang w:eastAsia="zh-CN"/>
              </w:rPr>
            </w:pPr>
            <w:r w:rsidRPr="009C5807">
              <w:rPr>
                <w:lang w:eastAsia="zh-CN"/>
              </w:rPr>
              <w:t>Note1:</w:t>
            </w:r>
            <w:r w:rsidRPr="009C5807">
              <w:tab/>
            </w:r>
            <w:r w:rsidR="00877A71">
              <w:rPr>
                <w:lang w:eastAsia="zh-CN"/>
              </w:rPr>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eastAsia="zh-CN"/>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lang w:eastAsia="zh-CN"/>
              </w:rPr>
            </w:pPr>
            <w:r w:rsidRPr="009C5807">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rPr>
                <w:lang w:eastAsia="zh-CN"/>
              </w:rPr>
            </w:pPr>
            <w:r w:rsidRPr="009C5807">
              <w:rPr>
                <w:lang w:eastAsia="zh-CN"/>
              </w:rPr>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lang w:eastAsia="zh-CN"/>
              </w:rPr>
            </w:pPr>
            <w:r w:rsidRPr="009C5807">
              <w:rPr>
                <w:i/>
                <w:iCs/>
                <w:lang w:eastAsia="zh-CN"/>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rPr>
                <w:lang w:eastAsia="zh-CN"/>
              </w:rPr>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lang w:eastAsia="zh-CN"/>
              </w:rPr>
            </w:pPr>
            <w:r w:rsidRPr="009C5807">
              <w:rPr>
                <w:rFonts w:hint="eastAsia"/>
                <w:i/>
                <w:iCs/>
                <w:lang w:eastAsia="zh-CN"/>
              </w:rPr>
              <w:t>m</w:t>
            </w:r>
            <w:r w:rsidRPr="009C5807">
              <w:rPr>
                <w:i/>
                <w:iCs/>
                <w:lang w:eastAsia="zh-CN"/>
              </w:rPr>
              <w:t>axMIMO-Layers</w:t>
            </w:r>
            <w:r w:rsidR="001C4338">
              <w:rPr>
                <w:rFonts w:ascii="Times New Roman" w:hAnsi="Times New Roman" w:cs="v4.2.0"/>
                <w:i/>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rPr>
                <w:lang w:eastAsia="zh-CN"/>
              </w:rPr>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9C5807" w:rsidRDefault="00977C68" w:rsidP="00977C68">
      <w:pPr>
        <w:rPr>
          <w:lang w:val="en-US" w:eastAsia="zh-CN"/>
        </w:rPr>
      </w:pPr>
      <w:r w:rsidRPr="009C5807">
        <w:rPr>
          <w:lang w:val="en-US" w:eastAsia="zh-CN"/>
        </w:rPr>
        <w:t>For a UE with per-FR gap capability:</w:t>
      </w:r>
    </w:p>
    <w:p w14:paraId="2BE2A8AE" w14:textId="77777777" w:rsidR="00977C68" w:rsidRPr="009C5807" w:rsidRDefault="00977C68" w:rsidP="00977C68">
      <w:pPr>
        <w:pStyle w:val="B10"/>
        <w:rPr>
          <w:lang w:eastAsia="zh-CN"/>
        </w:rPr>
      </w:pPr>
      <w:r w:rsidRPr="009C5807">
        <w:rPr>
          <w:lang w:eastAsia="zh-CN"/>
        </w:rPr>
        <w:t>-</w:t>
      </w:r>
      <w:r w:rsidRPr="009C5807">
        <w:rPr>
          <w:lang w:eastAsia="zh-CN"/>
        </w:rPr>
        <w:tab/>
        <w:t>for neighbour cell in FR1:</w:t>
      </w:r>
    </w:p>
    <w:p w14:paraId="316DF32E"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percentage of interrupted slots on uplink and downlink </w:t>
      </w:r>
      <w:r w:rsidRPr="009C5807">
        <w:rPr>
          <w:lang w:val="en-US" w:eastAsia="ko-KR"/>
        </w:rPr>
        <w:t xml:space="preserve">on FR1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D6A8277" w14:textId="77777777" w:rsidR="00977C68" w:rsidRPr="009C5807" w:rsidRDefault="00977C68" w:rsidP="00977C68">
      <w:pPr>
        <w:rPr>
          <w:lang w:val="en-US" w:eastAsia="zh-CN"/>
        </w:rPr>
      </w:pPr>
      <w:r w:rsidRPr="009C5807">
        <w:rPr>
          <w:lang w:val="en-US" w:eastAsia="zh-CN"/>
        </w:rPr>
        <w:t>For a UE with per-UE gap capability:</w:t>
      </w:r>
    </w:p>
    <w:p w14:paraId="7A1C1B0B"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FR1 and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eastAsia="zh-CN"/>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.2.2.6-1: Requirement</w:t>
      </w:r>
      <w:r w:rsidRPr="009C5807">
        <w:rPr>
          <w:lang w:val="en-US" w:eastAsia="zh-CN"/>
        </w:rPr>
        <w:t>s</w:t>
      </w:r>
      <w:r w:rsidRPr="009C5807">
        <w:rPr>
          <w:lang w:eastAsia="ko-KR"/>
        </w:rPr>
        <w:t xml:space="preserve"> on </w:t>
      </w:r>
      <w:r w:rsidRPr="009C5807">
        <w:rPr>
          <w:lang w:val="en-US"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eastAsia="zh-CN"/>
              </w:rPr>
            </w:pPr>
            <w:r w:rsidRPr="009C5807">
              <w:rPr>
                <w:lang w:val="en-US" w:eastAsia="zh-CN"/>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eastAsia="zh-CN"/>
              </w:rPr>
            </w:pPr>
            <w:r w:rsidRPr="009C5807">
              <w:rPr>
                <w:lang w:val="en-US" w:eastAsia="zh-CN"/>
              </w:rPr>
              <w:t xml:space="preserve">Serving cell </w:t>
            </w:r>
            <w:r w:rsidRPr="009C5807">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eastAsia="zh-CN"/>
              </w:rPr>
            </w:pPr>
            <w:r w:rsidRPr="009C5807">
              <w:rPr>
                <w:lang w:val="en-US" w:eastAsia="zh-CN"/>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eastAsia="zh-CN"/>
              </w:rPr>
            </w:pPr>
            <w:r w:rsidRPr="009C5807">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eastAsia="zh-CN"/>
              </w:rPr>
            </w:pPr>
            <w:r w:rsidRPr="009C5807">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eastAsia="zh-CN"/>
              </w:rPr>
            </w:pPr>
            <w:r w:rsidRPr="009C5807">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eastAsia="zh-CN"/>
              </w:rPr>
            </w:pPr>
            <w:r w:rsidRPr="009C5807">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eastAsia="zh-CN"/>
              </w:rPr>
            </w:pPr>
            <w:r w:rsidRPr="009C5807">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eastAsia="zh-CN"/>
              </w:rPr>
            </w:pPr>
            <w:r w:rsidRPr="009C5807">
              <w:rPr>
                <w:lang w:val="en-US" w:eastAsia="zh-CN"/>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eastAsia="zh-CN"/>
              </w:rPr>
            </w:pPr>
            <w:r w:rsidRPr="009C5807">
              <w:rPr>
                <w:lang w:val="en-US" w:eastAsia="zh-CN"/>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eastAsia="zh-CN"/>
              </w:rPr>
            </w:pPr>
            <w:r w:rsidRPr="009C5807">
              <w:rPr>
                <w:lang w:val="en-US" w:eastAsia="zh-CN"/>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eastAsia="zh-CN"/>
              </w:rPr>
            </w:pPr>
            <w:r w:rsidRPr="009C5807">
              <w:rPr>
                <w:lang w:val="en-US" w:eastAsia="zh-CN"/>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eastAsia="zh-CN"/>
              </w:rPr>
            </w:pPr>
            <w:r w:rsidRPr="009C5807">
              <w:rPr>
                <w:lang w:val="en-US" w:eastAsia="zh-CN"/>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eastAsia="zh-CN"/>
              </w:rPr>
            </w:pPr>
            <w:r w:rsidRPr="009C5807">
              <w:rPr>
                <w:lang w:val="en-US" w:eastAsia="zh-CN"/>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eastAsia="zh-CN"/>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eastAsia="zh-CN"/>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eastAsia="zh-CN"/>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eastAsia="zh-CN"/>
              </w:rPr>
            </w:pPr>
            <w:r w:rsidRPr="009C5807">
              <w:rPr>
                <w:lang w:val="en-US" w:eastAsia="zh-CN"/>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eastAsia="zh-CN"/>
              </w:rPr>
            </w:pPr>
            <w:r w:rsidRPr="009C5807">
              <w:rPr>
                <w:lang w:val="en-US" w:eastAsia="zh-CN"/>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eastAsia="zh-CN"/>
              </w:rPr>
            </w:pPr>
            <w:r w:rsidRPr="009C5807">
              <w:rPr>
                <w:lang w:val="en-US" w:eastAsia="zh-CN"/>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eastAsia="zh-CN"/>
              </w:rPr>
            </w:pPr>
            <w:r w:rsidRPr="009C5807">
              <w:rPr>
                <w:lang w:val="en-US" w:eastAsia="zh-CN"/>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eastAsia="zh-CN"/>
              </w:rPr>
            </w:pPr>
            <w:r w:rsidRPr="009C5807">
              <w:rPr>
                <w:lang w:val="en-US" w:eastAsia="zh-CN"/>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eastAsia="zh-CN"/>
              </w:rPr>
            </w:pPr>
            <w:r w:rsidRPr="009C5807">
              <w:rPr>
                <w:lang w:val="en-US" w:eastAsia="zh-CN"/>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eastAsia="zh-CN"/>
              </w:rPr>
            </w:pPr>
            <w:r w:rsidRPr="009C5807">
              <w:rPr>
                <w:lang w:val="en-US" w:eastAsia="zh-CN"/>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eastAsia="zh-CN"/>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eastAsia="zh-CN"/>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eastAsia="zh-CN"/>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rPr>
                <w:lang w:eastAsia="zh-CN"/>
              </w:rPr>
            </w:pPr>
            <w:r w:rsidRPr="009C5807">
              <w:rPr>
                <w:lang w:eastAsia="zh-CN"/>
              </w:rPr>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rPr>
                <w:lang w:eastAsia="zh-CN"/>
              </w:rPr>
            </w:pPr>
            <w:r w:rsidRPr="009C5807">
              <w:rPr>
                <w:lang w:eastAsia="zh-CN"/>
              </w:rPr>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rPr>
                <w:lang w:eastAsia="zh-CN"/>
              </w:rPr>
            </w:pPr>
            <w:r w:rsidRPr="009C5807">
              <w:rPr>
                <w:lang w:eastAsia="zh-CN"/>
              </w:rPr>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lang w:eastAsia="zh-CN"/>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eastAsia="zh-CN"/>
        </w:rPr>
      </w:pPr>
      <w:r w:rsidRPr="009C5807">
        <w:rPr>
          <w:lang w:val="en-US" w:eastAsia="zh-CN"/>
        </w:rPr>
        <w:t>8.2.2.2.8</w:t>
      </w:r>
      <w:r w:rsidRPr="009C5807">
        <w:rPr>
          <w:lang w:val="en-US" w:eastAsia="zh-CN"/>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lang w:eastAsia="zh-CN"/>
        </w:rPr>
        <w:t>offsetToCarrier</w:t>
      </w:r>
      <w:r w:rsidRPr="00415158">
        <w:rPr>
          <w:rFonts w:eastAsiaTheme="minorEastAsia"/>
          <w:lang w:eastAsia="zh-CN"/>
        </w:rPr>
        <w:t xml:space="preserve"> or </w:t>
      </w:r>
      <w:r w:rsidRPr="00415158">
        <w:rPr>
          <w:rFonts w:eastAsiaTheme="minorEastAsia"/>
          <w:i/>
          <w:iCs/>
          <w:lang w:eastAsia="zh-CN"/>
        </w:rPr>
        <w:t>carrierBandwidth</w:t>
      </w:r>
      <w:r w:rsidRPr="00415158">
        <w:rPr>
          <w:rFonts w:eastAsiaTheme="minorEastAsia"/>
          <w:lang w:eastAsia="zh-CN"/>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lang w:eastAsia="zh-CN"/>
        </w:rPr>
        <w:t>2</w:t>
      </w:r>
      <w:r w:rsidRPr="00415158">
        <w:rPr>
          <w:rFonts w:eastAsiaTheme="minorEastAsia" w:cs="v4.2.0"/>
        </w:rPr>
        <w:t>.2.</w:t>
      </w:r>
      <w:r w:rsidRPr="00415158">
        <w:rPr>
          <w:rFonts w:eastAsiaTheme="minorEastAsia" w:cs="v4.2.0" w:hint="eastAsia"/>
          <w:lang w:eastAsia="zh-CN"/>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eastAsia="zh-CN"/>
        </w:rPr>
        <w:t>8.2.</w:t>
      </w:r>
      <w:r w:rsidRPr="00415158">
        <w:rPr>
          <w:rFonts w:eastAsiaTheme="minorEastAsia" w:hint="eastAsia"/>
          <w:lang w:val="en-US" w:eastAsia="zh-CN"/>
        </w:rPr>
        <w:t>2</w:t>
      </w:r>
      <w:r w:rsidRPr="00415158">
        <w:rPr>
          <w:rFonts w:eastAsiaTheme="minorEastAsia"/>
          <w:lang w:val="en-US" w:eastAsia="zh-CN"/>
        </w:rPr>
        <w:t>.2.</w:t>
      </w:r>
      <w:r w:rsidRPr="00415158">
        <w:rPr>
          <w:rFonts w:eastAsiaTheme="minorEastAsia" w:hint="eastAsia"/>
          <w:lang w:val="en-US" w:eastAsia="zh-CN"/>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eastAsia="zh-CN"/>
        </w:rPr>
        <w:t>-1</w:t>
      </w:r>
      <w:r w:rsidR="009B6E74">
        <w:t xml:space="preserve"> [</w:t>
      </w:r>
      <w:r w:rsidR="009B6E74">
        <w:rPr>
          <w:rFonts w:hint="eastAsia"/>
          <w:lang w:val="en-US" w:eastAsia="zh-CN"/>
        </w:rPr>
        <w:t>18</w:t>
      </w:r>
      <w:r w:rsidR="009B6E74">
        <w:t>]</w:t>
      </w:r>
      <w:r w:rsidR="009B6E74">
        <w:rPr>
          <w:rFonts w:hint="eastAsia"/>
          <w:lang w:val="en-US" w:eastAsia="zh-CN"/>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00605824" w14:textId="4AEEE543"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eastAsia="zh-CN"/>
              </w:rPr>
            </w:pPr>
            <w:r w:rsidRPr="00DD3199">
              <w:rPr>
                <w:noProof/>
                <w:lang w:val="en-US"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eastAsia="zh-CN"/>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eastAsia="zh-CN"/>
              </w:rPr>
            </w:pPr>
            <w:r w:rsidRPr="00415158">
              <w:rPr>
                <w:rFonts w:ascii="Arial" w:eastAsiaTheme="minorEastAsia" w:hAnsi="Arial"/>
                <w:b/>
                <w:noProof/>
                <w:sz w:val="18"/>
                <w:lang w:val="en-US"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eastAsia="zh-CN"/>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b/>
                <w:sz w:val="18"/>
                <w:lang w:val="fr-FR" w:eastAsia="zh-CN"/>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Pr>
        <w:rPr>
          <w:lang w:eastAsia="zh-CN"/>
        </w:rPr>
      </w:pPr>
    </w:p>
    <w:p w14:paraId="77945491" w14:textId="14EB0A24" w:rsidR="0006310A" w:rsidRPr="00060515" w:rsidRDefault="00345E02" w:rsidP="0006310A">
      <w:pPr>
        <w:rPr>
          <w:lang w:eastAsia="zh-CN"/>
        </w:rPr>
      </w:pPr>
      <w:r w:rsidRPr="00060515">
        <w:rPr>
          <w:rFonts w:hint="eastAsia"/>
          <w:lang w:eastAsia="zh-CN"/>
        </w:rPr>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nter-band SRS carrier switching in FR1,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0006310A" w:rsidRPr="00060515">
        <w:rPr>
          <w:lang w:eastAsia="zh-CN"/>
        </w:rPr>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lang w:eastAsia="zh-CN"/>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A928C1">
        <w:rPr>
          <w:rFonts w:eastAsia="SimSun"/>
          <w:lang w:eastAsia="zh-CN"/>
        </w:rPr>
        <w:t xml:space="preserve"> </w:t>
      </w:r>
    </w:p>
    <w:p w14:paraId="64F43E75" w14:textId="45C9ED1D" w:rsidR="00F67361" w:rsidRPr="00151FFA" w:rsidRDefault="00F67361" w:rsidP="00F67361">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00665E6C" w:rsidRPr="0038256C">
        <w:rPr>
          <w:rFonts w:eastAsia="MS Mincho"/>
          <w:lang w:eastAsia="zh-CN"/>
        </w:rPr>
        <w:t>The DL interruption starts from the first OFDM symbol</w:t>
      </w:r>
      <w:r w:rsidR="00665E6C" w:rsidRPr="00151FFA">
        <w:rPr>
          <w:rFonts w:eastAsia="MS Mincho"/>
          <w:lang w:eastAsia="zh-CN"/>
        </w:rPr>
        <w:t xml:space="preserve"> which </w:t>
      </w:r>
      <w:r w:rsidR="00665E6C">
        <w:rPr>
          <w:rFonts w:eastAsia="MS Mincho"/>
          <w:lang w:eastAsia="zh-CN"/>
        </w:rPr>
        <w:t>fully or partially</w:t>
      </w:r>
      <w:r w:rsidR="00665E6C" w:rsidRPr="00151FFA">
        <w:rPr>
          <w:rFonts w:eastAsia="MS Mincho"/>
          <w:lang w:eastAsia="zh-CN"/>
        </w:rPr>
        <w:t xml:space="preserve"> overlap</w:t>
      </w:r>
      <w:r w:rsidR="00665E6C">
        <w:rPr>
          <w:rFonts w:hint="eastAsia"/>
          <w:lang w:eastAsia="zh-CN"/>
        </w:rPr>
        <w:t>s</w:t>
      </w:r>
      <w:r w:rsidR="00665E6C" w:rsidRPr="00151FFA">
        <w:rPr>
          <w:rFonts w:eastAsia="MS Mincho"/>
          <w:lang w:eastAsia="zh-CN"/>
        </w:rPr>
        <w:t xml:space="preserve"> with the UL switching period located in either NR carrier 1 or carrier 2 as indicated in RRC signalling [2]</w:t>
      </w:r>
      <w:r w:rsidR="00665E6C" w:rsidRPr="00151FFA">
        <w:rPr>
          <w:lang w:eastAsia="zh-CN"/>
        </w:rPr>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rPr>
                <w:lang w:eastAsia="zh-CN"/>
              </w:rPr>
            </w:pPr>
            <w:r w:rsidRPr="00151FFA">
              <w:rPr>
                <w:rFonts w:hint="eastAsia"/>
                <w:lang w:eastAsia="zh-CN"/>
              </w:rPr>
              <w:t>2</w:t>
            </w:r>
            <w:r w:rsidRPr="00151FFA">
              <w:rPr>
                <w:lang w:eastAsia="zh-CN"/>
              </w:rPr>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rPr>
                <w:lang w:eastAsia="zh-CN"/>
              </w:rPr>
            </w:pPr>
            <w:r w:rsidRPr="00151FFA">
              <w:rPr>
                <w:lang w:eastAsia="zh-CN"/>
              </w:rPr>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rPr>
                <w:lang w:eastAsia="zh-CN"/>
              </w:rPr>
            </w:pPr>
            <w:r w:rsidRPr="00151FFA">
              <w:rPr>
                <w:lang w:eastAsia="zh-CN"/>
              </w:rPr>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rPr>
                <w:lang w:eastAsia="zh-CN"/>
              </w:rPr>
            </w:pPr>
            <w:r w:rsidRPr="00151FFA">
              <w:rPr>
                <w:lang w:eastAsia="zh-CN"/>
              </w:rPr>
              <w:t>1</w:t>
            </w:r>
            <w:r>
              <w:rPr>
                <w:lang w:eastAsia="zh-CN"/>
              </w:rP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carriers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7526B818" w14:textId="77777777" w:rsidR="00375A56" w:rsidRPr="00151FFA" w:rsidRDefault="00375A56" w:rsidP="00375A56">
      <w:pPr>
        <w:pStyle w:val="TH"/>
      </w:pPr>
      <w:r w:rsidRPr="00151FFA">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rPr>
                <w:lang w:eastAsia="zh-CN"/>
              </w:rPr>
            </w:pPr>
            <w:r w:rsidRPr="00151FFA">
              <w:rPr>
                <w:rFonts w:hint="eastAsia"/>
                <w:lang w:eastAsia="zh-CN"/>
              </w:rPr>
              <w:t>2</w:t>
            </w:r>
            <w:r w:rsidRPr="00151FFA">
              <w:rPr>
                <w:lang w:eastAsia="zh-CN"/>
              </w:rPr>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rPr>
                <w:lang w:eastAsia="zh-CN"/>
              </w:rPr>
            </w:pPr>
            <w:r w:rsidRPr="00151FFA">
              <w:rPr>
                <w:lang w:eastAsia="zh-CN"/>
              </w:rPr>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rPr>
                <w:lang w:eastAsia="zh-CN"/>
              </w:rPr>
            </w:pPr>
            <w:r w:rsidRPr="00151FFA">
              <w:rPr>
                <w:lang w:eastAsia="zh-CN"/>
              </w:rPr>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rPr>
                <w:lang w:eastAsia="zh-CN"/>
              </w:rPr>
            </w:pPr>
            <w:r w:rsidRPr="00151FFA">
              <w:rPr>
                <w:lang w:eastAsia="zh-CN"/>
              </w:rPr>
              <w:t>1</w:t>
            </w:r>
            <w:r>
              <w:rPr>
                <w:lang w:eastAsia="zh-CN"/>
              </w:rP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lang w:eastAsia="zh-CN"/>
        </w:rPr>
        <w:t xml:space="preserve">When dynamic </w:t>
      </w:r>
      <w:r w:rsidRPr="00F31C0D">
        <w:t>switching between two uplink bands is conducted,</w:t>
      </w:r>
      <w:r w:rsidRPr="00F31C0D">
        <w:rPr>
          <w:rFonts w:eastAsia="MS Mincho"/>
          <w:lang w:eastAsia="zh-CN"/>
        </w:rPr>
        <w:t xml:space="preserve"> UE is allowed to cause DL interruption of X OFDM symbols in NR downlink carrier(s) </w:t>
      </w:r>
      <w:r w:rsidRPr="00F31C0D">
        <w:rPr>
          <w:rFonts w:hint="eastAsia"/>
          <w:lang w:eastAsia="zh-CN"/>
        </w:rPr>
        <w:t>a</w:t>
      </w:r>
      <w:r w:rsidRPr="00F31C0D">
        <w:rPr>
          <w:lang w:eastAsia="zh-CN"/>
        </w:rPr>
        <w:t xml:space="preserve">s indicated by </w:t>
      </w:r>
      <w:r w:rsidRPr="00F31C0D">
        <w:rPr>
          <w:i/>
          <w:lang w:eastAsia="zh-CN"/>
        </w:rPr>
        <w:t>uplinkTxSwitching-DL-Interruption</w:t>
      </w:r>
      <w:r w:rsidRPr="00F31C0D">
        <w:rPr>
          <w:lang w:eastAsia="zh-CN"/>
        </w:rPr>
        <w:t xml:space="preserve"> [2]</w:t>
      </w:r>
      <w:r w:rsidRPr="00F31C0D">
        <w:rPr>
          <w:rFonts w:eastAsia="MS Mincho"/>
          <w:lang w:eastAsia="zh-CN"/>
        </w:rPr>
        <w:t>.</w:t>
      </w:r>
      <w:r w:rsidRPr="00F31C0D">
        <w:t xml:space="preserve"> </w:t>
      </w:r>
      <w:r w:rsidRPr="00F31C0D">
        <w:rPr>
          <w:rFonts w:eastAsia="MS Mincho"/>
          <w:lang w:eastAsia="zh-CN"/>
        </w:rPr>
        <w:t>The DL interruption starts from the first OFDM symbol which fully or partially overlap</w:t>
      </w:r>
      <w:r w:rsidRPr="00F31C0D">
        <w:rPr>
          <w:rFonts w:hint="eastAsia"/>
          <w:lang w:eastAsia="zh-CN"/>
        </w:rPr>
        <w:t>s</w:t>
      </w:r>
      <w:r w:rsidRPr="00F31C0D">
        <w:rPr>
          <w:rFonts w:eastAsia="MS Mincho"/>
          <w:lang w:eastAsia="zh-CN"/>
        </w:rPr>
        <w:t xml:space="preserve"> with the UL switching period located in either NR band A or band B as indicated in RRC signalling [2]</w:t>
      </w:r>
      <w:r w:rsidRPr="00F31C0D">
        <w:rPr>
          <w:lang w:eastAsia="zh-CN"/>
        </w:rPr>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63FD075B" w14:textId="77777777" w:rsidR="00F42825" w:rsidRPr="00151FFA" w:rsidRDefault="00F42825" w:rsidP="00375A56">
      <w:pPr>
        <w:rPr>
          <w:rFonts w:eastAsia="MS Mincho"/>
          <w:lang w:eastAsia="zh-CN"/>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of TS 38.214 [26],</w:t>
      </w:r>
      <w:r w:rsidRPr="00151FFA">
        <w:rPr>
          <w:lang w:eastAsia="zh-CN"/>
        </w:rPr>
        <w:t xml:space="preserve"> </w:t>
      </w:r>
      <w:r w:rsidRPr="00C0195D">
        <w:rPr>
          <w:lang w:eastAsia="zh-CN"/>
        </w:rPr>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lang w:eastAsia="zh-CN"/>
        </w:rPr>
        <w:t xml:space="preserve">When dynamic </w:t>
      </w:r>
      <w:r w:rsidRPr="00151FFA">
        <w:t xml:space="preserve">switching between two uplink </w:t>
      </w:r>
      <w:r>
        <w:t>bands</w:t>
      </w:r>
      <w:r w:rsidRPr="00151FFA">
        <w:t xml:space="preserve">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w:t>
      </w:r>
      <w:r w:rsidRPr="00C0195D">
        <w:rPr>
          <w:rFonts w:eastAsia="MS Mincho"/>
          <w:lang w:eastAsia="zh-CN"/>
        </w:rPr>
        <w:t>in either NR band A or band B</w:t>
      </w:r>
      <w:r w:rsidRPr="00151FFA">
        <w:rPr>
          <w:rFonts w:eastAsia="MS Mincho"/>
          <w:lang w:eastAsia="zh-CN"/>
        </w:rPr>
        <w:t xml:space="preserve"> as indicated in RRC signalling [2]</w:t>
      </w:r>
      <w:r w:rsidRPr="00151FFA">
        <w:rPr>
          <w:lang w:eastAsia="zh-CN"/>
        </w:rPr>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pPr>
        <w:rPr>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39CFE785" w14:textId="1E11EE39" w:rsidR="00375A56" w:rsidRDefault="00375A56" w:rsidP="00F67361"/>
    <w:p w14:paraId="22CEFDDA" w14:textId="77777777" w:rsidR="00857DDA" w:rsidRPr="00DB67E9" w:rsidRDefault="00857DDA" w:rsidP="00857DDA">
      <w:pPr>
        <w:pStyle w:val="Heading5"/>
      </w:pPr>
      <w:r w:rsidRPr="00DB67E9">
        <w:t>8.2.2.2.10D</w:t>
      </w:r>
      <w:r w:rsidRPr="00DB67E9">
        <w:tab/>
        <w:t xml:space="preserve">DL Interruptions at UE </w:t>
      </w:r>
      <w:r w:rsidRPr="00DB67E9">
        <w:rPr>
          <w:lang w:eastAsia="zh-CN"/>
        </w:rPr>
        <w:t>s</w:t>
      </w:r>
      <w:r w:rsidRPr="00DB67E9">
        <w:t xml:space="preserve">witching </w:t>
      </w:r>
      <w:r w:rsidRPr="00DB67E9">
        <w:rPr>
          <w:rFonts w:hint="eastAsia"/>
          <w:lang w:eastAsia="zh-CN"/>
        </w:rPr>
        <w:t>across three or four uplink bands</w:t>
      </w:r>
    </w:p>
    <w:p w14:paraId="79ED5156" w14:textId="77777777" w:rsidR="00857DDA" w:rsidRPr="00DB67E9" w:rsidRDefault="00857DDA" w:rsidP="00857DDA">
      <w:r w:rsidRPr="00DB67E9">
        <w:rPr>
          <w:rFonts w:eastAsia="MS Mincho"/>
          <w:lang w:eastAsia="zh-CN"/>
        </w:rPr>
        <w:t xml:space="preserve">The DL interruption requirements at dynamic switching across three or four uplink bands specified in this clause are applicable </w:t>
      </w:r>
      <w:r w:rsidRPr="00DB67E9">
        <w:rPr>
          <w:rFonts w:eastAsia="SimSun"/>
          <w:lang w:eastAsia="zh-CN"/>
        </w:rPr>
        <w:t>for a</w:t>
      </w:r>
      <w:r w:rsidRPr="00DB67E9">
        <w:rPr>
          <w:rFonts w:eastAsia="SimSun" w:hint="eastAsia"/>
          <w:lang w:eastAsia="zh-CN"/>
        </w:rPr>
        <w:t>n</w:t>
      </w:r>
      <w:r w:rsidRPr="00DB67E9">
        <w:rPr>
          <w:rFonts w:eastAsia="SimSun"/>
          <w:lang w:eastAsia="zh-CN"/>
        </w:rPr>
        <w:t xml:space="preserve"> </w:t>
      </w:r>
      <w:r w:rsidRPr="00DB67E9">
        <w:rPr>
          <w:rFonts w:eastAsia="SimSun" w:hint="eastAsia"/>
          <w:lang w:eastAsia="zh-CN"/>
        </w:rPr>
        <w:t xml:space="preserve">NR </w:t>
      </w:r>
      <w:r w:rsidRPr="00DB67E9">
        <w:rPr>
          <w:rFonts w:eastAsia="SimSun"/>
          <w:lang w:eastAsia="zh-CN"/>
        </w:rPr>
        <w:t xml:space="preserve">inter-band CA configuration and SUL band configuration with inter-band CA when the </w:t>
      </w:r>
      <w:r w:rsidRPr="00DB67E9">
        <w:rPr>
          <w:rFonts w:eastAsia="SimSun"/>
        </w:rPr>
        <w:t>capability</w:t>
      </w:r>
      <w:r w:rsidRPr="00DB67E9">
        <w:rPr>
          <w:rFonts w:eastAsia="SimSun"/>
          <w:lang w:eastAsia="zh-CN"/>
        </w:rPr>
        <w:t xml:space="preserve"> </w:t>
      </w:r>
      <w:r w:rsidRPr="00DB67E9">
        <w:rPr>
          <w:rFonts w:eastAsia="SimSun" w:hint="eastAsia"/>
          <w:lang w:eastAsia="zh-CN"/>
        </w:rPr>
        <w:t>[</w:t>
      </w:r>
      <w:r w:rsidRPr="00DB67E9">
        <w:rPr>
          <w:rFonts w:eastAsia="SimSun"/>
          <w:i/>
          <w:lang w:eastAsia="zh-CN"/>
        </w:rPr>
        <w:t>BandCombination-UplinkTxSwitch-r1</w:t>
      </w:r>
      <w:r w:rsidRPr="00DB67E9">
        <w:rPr>
          <w:rFonts w:eastAsia="SimSun" w:hint="eastAsia"/>
          <w:i/>
          <w:lang w:eastAsia="zh-CN"/>
        </w:rPr>
        <w:t>8</w:t>
      </w:r>
      <w:r w:rsidRPr="00DB67E9">
        <w:rPr>
          <w:rFonts w:eastAsia="SimSun" w:hint="eastAsia"/>
          <w:lang w:eastAsia="zh-CN"/>
        </w:rPr>
        <w:t>]</w:t>
      </w:r>
      <w:r w:rsidRPr="00DB67E9">
        <w:rPr>
          <w:rFonts w:eastAsia="SimSun"/>
          <w:lang w:eastAsia="zh-CN"/>
        </w:rPr>
        <w:t xml:space="preserve"> is present, and </w:t>
      </w:r>
      <w:r w:rsidRPr="00DB67E9">
        <w:rPr>
          <w:rFonts w:eastAsia="SimSun" w:hint="eastAsia"/>
          <w:lang w:eastAsia="zh-CN"/>
        </w:rPr>
        <w:t>are</w:t>
      </w:r>
      <w:r w:rsidRPr="00DB67E9">
        <w:rPr>
          <w:rFonts w:eastAsia="SimSun"/>
        </w:rPr>
        <w:t xml:space="preserve"> only applicable for uplink switching mechanisms specified in clause </w:t>
      </w:r>
      <w:r w:rsidRPr="00DB67E9">
        <w:rPr>
          <w:rFonts w:eastAsia="SimSun" w:hint="eastAsia"/>
          <w:lang w:eastAsia="zh-CN"/>
        </w:rPr>
        <w:t>[</w:t>
      </w:r>
      <w:r w:rsidRPr="00DB67E9">
        <w:rPr>
          <w:rFonts w:eastAsia="SimSun"/>
        </w:rPr>
        <w:t>6.1.</w:t>
      </w:r>
      <w:r w:rsidRPr="00DB67E9">
        <w:rPr>
          <w:rFonts w:eastAsia="SimSun"/>
          <w:lang w:eastAsia="zh-CN"/>
        </w:rPr>
        <w:t>6</w:t>
      </w:r>
      <w:r w:rsidRPr="00DB67E9">
        <w:rPr>
          <w:rFonts w:eastAsia="SimSun" w:hint="eastAsia"/>
          <w:lang w:eastAsia="zh-CN"/>
        </w:rPr>
        <w:t>]</w:t>
      </w:r>
      <w:r w:rsidRPr="00DB67E9">
        <w:rPr>
          <w:rFonts w:eastAsia="SimSun"/>
        </w:rPr>
        <w:t xml:space="preserve"> of TS 38.214</w:t>
      </w:r>
      <w:r w:rsidRPr="00DB67E9">
        <w:t xml:space="preserve"> [26]. </w:t>
      </w:r>
      <w:r w:rsidRPr="00DB67E9">
        <w:rPr>
          <w:rFonts w:eastAsia="SimSun" w:hint="eastAsia"/>
          <w:lang w:eastAsia="zh-CN"/>
        </w:rPr>
        <w:t>In the NR inter-band CA configuration</w:t>
      </w:r>
      <w:r w:rsidRPr="00DB67E9">
        <w:rPr>
          <w:rFonts w:eastAsia="SimSun"/>
          <w:lang w:eastAsia="zh-CN"/>
        </w:rPr>
        <w:t xml:space="preserve"> and SUL band configuration with inter-band CA</w:t>
      </w:r>
      <w:r w:rsidRPr="00DB67E9">
        <w:rPr>
          <w:rFonts w:eastAsia="SimSun" w:hint="eastAsia"/>
          <w:lang w:eastAsia="zh-CN"/>
        </w:rPr>
        <w:t xml:space="preserve">, the number of NR uplink bands with </w:t>
      </w:r>
      <w:r w:rsidRPr="00DB67E9">
        <w:rPr>
          <w:rFonts w:eastAsia="SimSun"/>
          <w:lang w:eastAsia="zh-CN"/>
        </w:rPr>
        <w:t>different</w:t>
      </w:r>
      <w:r w:rsidRPr="00DB67E9">
        <w:rPr>
          <w:rFonts w:eastAsia="SimSun" w:hint="eastAsia"/>
          <w:lang w:eastAsia="zh-CN"/>
        </w:rPr>
        <w:t xml:space="preserve"> carrier frequencies is three or four. NR UL carrier(s) in each of the three or four uplink bands are capable of one or two </w:t>
      </w:r>
      <w:r w:rsidRPr="00DB67E9">
        <w:rPr>
          <w:rFonts w:eastAsia="SimSun"/>
        </w:rPr>
        <w:t>transmit antenna connector</w:t>
      </w:r>
      <w:r w:rsidRPr="00DB67E9">
        <w:rPr>
          <w:rFonts w:eastAsia="SimSun" w:hint="eastAsia"/>
          <w:lang w:eastAsia="zh-CN"/>
        </w:rPr>
        <w:t>(</w:t>
      </w:r>
      <w:r w:rsidRPr="00DB67E9">
        <w:rPr>
          <w:rFonts w:eastAsia="SimSun"/>
          <w:lang w:eastAsia="zh-CN"/>
        </w:rPr>
        <w:t>s</w:t>
      </w:r>
      <w:r w:rsidRPr="00DB67E9">
        <w:rPr>
          <w:rFonts w:eastAsia="SimSun" w:hint="eastAsia"/>
          <w:lang w:eastAsia="zh-CN"/>
        </w:rPr>
        <w:t xml:space="preserve">), according to </w:t>
      </w:r>
      <w:r w:rsidRPr="00DB67E9">
        <w:rPr>
          <w:rFonts w:eastAsia="SimSun" w:hint="eastAsia"/>
          <w:lang w:val="en-US" w:eastAsia="zh-CN"/>
        </w:rPr>
        <w:t xml:space="preserve">the </w:t>
      </w:r>
      <w:r w:rsidRPr="00DB67E9">
        <w:rPr>
          <w:rFonts w:eastAsia="SimSun" w:hint="eastAsia"/>
          <w:lang w:eastAsia="zh-CN"/>
        </w:rPr>
        <w:t>UE capability.</w:t>
      </w:r>
    </w:p>
    <w:p w14:paraId="2056497A" w14:textId="29A49CB4" w:rsidR="00857DDA" w:rsidRDefault="00857DDA" w:rsidP="00857DDA">
      <w:pPr>
        <w:rPr>
          <w:rFonts w:cs="v4.2.0"/>
        </w:rPr>
      </w:pPr>
      <w:r w:rsidRPr="00DB67E9">
        <w:rPr>
          <w:rFonts w:eastAsia="MS Mincho"/>
          <w:lang w:eastAsia="zh-CN"/>
        </w:rPr>
        <w:t xml:space="preserve">When dynamic </w:t>
      </w:r>
      <w:r w:rsidRPr="00DB67E9">
        <w:t>switching across three or four uplink bands is conducted,</w:t>
      </w:r>
      <w:r w:rsidRPr="00DB67E9">
        <w:rPr>
          <w:rFonts w:eastAsia="MS Mincho"/>
          <w:lang w:eastAsia="zh-CN"/>
        </w:rPr>
        <w:t xml:space="preserve"> UE is allowed to cause DL interruption of X OFDM symbols in NR downlink carrier(s) </w:t>
      </w:r>
      <w:r w:rsidRPr="00DB67E9">
        <w:rPr>
          <w:rFonts w:hint="eastAsia"/>
          <w:lang w:eastAsia="zh-CN"/>
        </w:rPr>
        <w:t>a</w:t>
      </w:r>
      <w:r w:rsidRPr="00DB67E9">
        <w:rPr>
          <w:lang w:eastAsia="zh-CN"/>
        </w:rPr>
        <w:t xml:space="preserve">s indicated by </w:t>
      </w:r>
      <w:r w:rsidRPr="00DB67E9">
        <w:rPr>
          <w:i/>
          <w:lang w:eastAsia="zh-CN"/>
        </w:rPr>
        <w:t>uplinkTxSwitching-DL-Interruption</w:t>
      </w:r>
      <w:r w:rsidRPr="00DB67E9">
        <w:rPr>
          <w:lang w:eastAsia="zh-CN"/>
        </w:rPr>
        <w:t xml:space="preserve"> [2]</w:t>
      </w:r>
      <w:r w:rsidRPr="00DB67E9">
        <w:rPr>
          <w:rFonts w:eastAsia="MS Mincho"/>
          <w:lang w:eastAsia="zh-CN"/>
        </w:rPr>
        <w:t>.</w:t>
      </w:r>
      <w:r w:rsidRPr="00DB67E9">
        <w:t xml:space="preserve"> </w:t>
      </w:r>
      <w:r w:rsidRPr="00DB67E9">
        <w:rPr>
          <w:rFonts w:eastAsia="MS Mincho"/>
          <w:lang w:eastAsia="zh-CN"/>
        </w:rPr>
        <w:t>The DL interruption starts from the first OFDM symbol which fully or partially overlap</w:t>
      </w:r>
      <w:r w:rsidRPr="00DB67E9">
        <w:rPr>
          <w:rFonts w:hint="eastAsia"/>
          <w:lang w:eastAsia="zh-CN"/>
        </w:rPr>
        <w:t>s</w:t>
      </w:r>
      <w:r w:rsidRPr="00DB67E9">
        <w:rPr>
          <w:rFonts w:eastAsia="MS Mincho"/>
          <w:lang w:eastAsia="zh-CN"/>
        </w:rPr>
        <w:t xml:space="preserve"> with the UL Tx switching period located in uplink NR band(s) as indicated in RRC signalling [2]</w:t>
      </w:r>
      <w:r w:rsidRPr="00DB67E9">
        <w:rPr>
          <w:lang w:eastAsia="zh-CN"/>
        </w:rPr>
        <w:t xml:space="preserve">. </w:t>
      </w:r>
      <w:r w:rsidRPr="00DB67E9">
        <w:rPr>
          <w:rFonts w:cs="v4.2.0"/>
        </w:rPr>
        <w:t>The DL interruption lengths of X for single TAG</w:t>
      </w:r>
      <w:r>
        <w:rPr>
          <w:rFonts w:cs="v4.2.0"/>
        </w:rPr>
        <w:t xml:space="preserve"> and for 2-TAG</w:t>
      </w:r>
      <w:r w:rsidRPr="00DB67E9">
        <w:rPr>
          <w:rFonts w:cs="v4.2.0"/>
        </w:rPr>
        <w:t xml:space="preserve"> </w:t>
      </w:r>
      <w:r>
        <w:rPr>
          <w:rFonts w:cs="v4.2.0"/>
        </w:rPr>
        <w:t>are</w:t>
      </w:r>
      <w:r w:rsidRPr="00DB67E9">
        <w:rPr>
          <w:rFonts w:cs="v4.2.0"/>
        </w:rPr>
        <w:t xml:space="preserve"> defined in Table 8.2.2.2.</w:t>
      </w:r>
      <w:r w:rsidRPr="00DB67E9">
        <w:t>10D</w:t>
      </w:r>
      <w:r w:rsidRPr="00DB67E9">
        <w:rPr>
          <w:rFonts w:cs="v4.2.0"/>
        </w:rPr>
        <w:t>-1</w:t>
      </w:r>
      <w:r>
        <w:rPr>
          <w:rFonts w:cs="v4.2.0"/>
        </w:rPr>
        <w:t xml:space="preserve"> and </w:t>
      </w:r>
      <w:r w:rsidRPr="00DB67E9">
        <w:rPr>
          <w:rFonts w:cs="v4.2.0"/>
        </w:rPr>
        <w:t>Table 8.2.2.2.</w:t>
      </w:r>
      <w:r w:rsidRPr="00DB67E9">
        <w:t>10D</w:t>
      </w:r>
      <w:r>
        <w:rPr>
          <w:rFonts w:cs="v4.2.0"/>
        </w:rPr>
        <w:t>-2</w:t>
      </w:r>
      <w:r w:rsidRPr="00DB67E9">
        <w:rPr>
          <w:rFonts w:cs="v4.2.0"/>
        </w:rPr>
        <w:t>.</w:t>
      </w:r>
    </w:p>
    <w:p w14:paraId="2B1C8035" w14:textId="15A62DC1" w:rsidR="00ED2082" w:rsidRPr="00DB67E9" w:rsidRDefault="00ED2082" w:rsidP="00ED2082">
      <w:pPr>
        <w:pStyle w:val="NO"/>
      </w:pPr>
      <w:r w:rsidRPr="009063C5">
        <w:t>Note:</w:t>
      </w:r>
      <w:r>
        <w:tab/>
      </w:r>
      <w:r w:rsidRPr="009063C5">
        <w:t>If one downlink carrier is indicated to be interrupted by two band pairs for dynamic switching simultaneously, the DL interruption length on the victim carrier is determined by the maximum of uplink switching periods of the two band pairs</w:t>
      </w:r>
      <w:r w:rsidRPr="009063C5">
        <w:rPr>
          <w:lang w:eastAsia="zh-CN"/>
        </w:rPr>
        <w:t>.</w:t>
      </w:r>
      <w:r w:rsidRPr="009063C5">
        <w:t xml:space="preserve"> If </w:t>
      </w:r>
      <w:r w:rsidRPr="009063C5">
        <w:rPr>
          <w:lang w:eastAsia="ko-KR"/>
        </w:rPr>
        <w:t>[</w:t>
      </w:r>
      <w:r w:rsidRPr="009063C5">
        <w:rPr>
          <w:i/>
        </w:rPr>
        <w:t>uplinkTxSwitchingPeriod1T1Tto2T</w:t>
      </w:r>
      <w:r w:rsidRPr="009063C5">
        <w:t xml:space="preserve">] is reported, DL interruption length is determined by the </w:t>
      </w:r>
      <w:r w:rsidRPr="009063C5">
        <w:rPr>
          <w:lang w:eastAsia="ko-KR"/>
        </w:rPr>
        <w:t>uplink Tx switching period, which is indicated by [</w:t>
      </w:r>
      <w:r w:rsidRPr="009063C5">
        <w:rPr>
          <w:i/>
        </w:rPr>
        <w:t>uplinkTxSwitchingPeriod1T1Tto2T</w:t>
      </w:r>
      <w:r w:rsidRPr="009063C5">
        <w:t>]. If [</w:t>
      </w:r>
      <w:r w:rsidRPr="001F4119">
        <w:rPr>
          <w:i/>
        </w:rPr>
        <w:t>TBD on-unaffeacted-band-invovled</w:t>
      </w:r>
      <w:r w:rsidRPr="009063C5">
        <w:t xml:space="preserve">] is reported, DL interruption length is determined by the </w:t>
      </w:r>
      <w:r w:rsidRPr="009063C5">
        <w:rPr>
          <w:lang w:eastAsia="ko-KR"/>
        </w:rPr>
        <w:t xml:space="preserve">uplink Tx switching period, which is </w:t>
      </w:r>
      <w:r w:rsidRPr="009063C5">
        <w:t>the next larger value from the set {35 us, 140 us, 210 us} w.r.t. the length of the switching period of the band pair, and</w:t>
      </w:r>
      <w:r w:rsidRPr="009063C5">
        <w:rPr>
          <w:lang w:eastAsia="ko-KR"/>
        </w:rPr>
        <w:t xml:space="preserve"> the uplink Tx switching period is</w:t>
      </w:r>
      <w:r w:rsidRPr="009063C5">
        <w:t xml:space="preserve"> 210 us when the length of the switching period for the band pair is 210 us.</w:t>
      </w:r>
    </w:p>
    <w:p w14:paraId="294DA344" w14:textId="77777777" w:rsidR="00857DDA" w:rsidRPr="00DB67E9" w:rsidRDefault="00857DDA" w:rsidP="00857DDA">
      <w:pPr>
        <w:rPr>
          <w:rFonts w:eastAsia="MS Mincho"/>
          <w:lang w:eastAsia="zh-CN"/>
        </w:rPr>
      </w:pPr>
      <w:r w:rsidRPr="00DB67E9">
        <w:rPr>
          <w:rFonts w:cs="v4.2.0"/>
        </w:rPr>
        <w:t xml:space="preserve">No DL interruption is allowed in the NR downlink carrier(s) which is not indicated by </w:t>
      </w:r>
      <w:r w:rsidRPr="00DB67E9">
        <w:rPr>
          <w:rFonts w:cs="v4.2.0"/>
          <w:i/>
        </w:rPr>
        <w:t>uplinkTxSwitching-DL-Interruption</w:t>
      </w:r>
      <w:r w:rsidRPr="00DB67E9">
        <w:rPr>
          <w:rFonts w:cs="v4.2.0"/>
        </w:rPr>
        <w:t>.</w:t>
      </w:r>
      <w:r w:rsidRPr="00DB67E9">
        <w:rPr>
          <w:rFonts w:cs="v4.2.0" w:hint="eastAsia"/>
          <w:lang w:eastAsia="zh-CN"/>
        </w:rPr>
        <w:t xml:space="preserve"> No DL interruption is allowed for some </w:t>
      </w:r>
      <w:r w:rsidRPr="00DB67E9">
        <w:t xml:space="preserve">inter-band </w:t>
      </w:r>
      <w:r w:rsidRPr="00DB67E9">
        <w:rPr>
          <w:rFonts w:cs="v4.2.0" w:hint="eastAsia"/>
          <w:lang w:eastAsia="zh-CN"/>
        </w:rPr>
        <w:t>UL CA configurations</w:t>
      </w:r>
      <w:r w:rsidRPr="00DB67E9">
        <w:rPr>
          <w:rFonts w:cs="v4.2.0"/>
          <w:lang w:eastAsia="zh-CN"/>
        </w:rPr>
        <w:t xml:space="preserve"> </w:t>
      </w:r>
      <w:r w:rsidRPr="00DB67E9">
        <w:rPr>
          <w:rFonts w:eastAsia="SimSun"/>
          <w:lang w:eastAsia="zh-CN"/>
        </w:rPr>
        <w:t>and SUL band configurations with inter-band CA</w:t>
      </w:r>
      <w:r w:rsidRPr="00DB67E9">
        <w:rPr>
          <w:rFonts w:cs="v4.2.0" w:hint="eastAsia"/>
          <w:lang w:eastAsia="zh-CN"/>
        </w:rPr>
        <w:t xml:space="preserve"> as specified in</w:t>
      </w:r>
      <w:r w:rsidRPr="00DB67E9">
        <w:t xml:space="preserve"> </w:t>
      </w:r>
      <w:r w:rsidRPr="00DB67E9">
        <w:rPr>
          <w:rFonts w:cs="v4.2.0"/>
          <w:lang w:eastAsia="zh-CN"/>
        </w:rPr>
        <w:t>TS 38.101-1</w:t>
      </w:r>
      <w:r w:rsidRPr="00DB67E9">
        <w:rPr>
          <w:rFonts w:cs="v4.2.0" w:hint="eastAsia"/>
          <w:lang w:eastAsia="zh-CN"/>
        </w:rPr>
        <w:t xml:space="preserve"> </w:t>
      </w:r>
      <w:r w:rsidRPr="00DB67E9">
        <w:rPr>
          <w:rFonts w:cs="v4.2.0"/>
          <w:lang w:eastAsia="zh-CN"/>
        </w:rPr>
        <w:t>[18</w:t>
      </w:r>
      <w:r w:rsidRPr="00DB67E9">
        <w:rPr>
          <w:rFonts w:cs="v4.2.0" w:hint="eastAsia"/>
          <w:lang w:eastAsia="zh-CN"/>
        </w:rPr>
        <w:t>].</w:t>
      </w:r>
    </w:p>
    <w:p w14:paraId="227D284B" w14:textId="77777777" w:rsidR="00857DDA" w:rsidRPr="00DB67E9" w:rsidRDefault="00857DDA" w:rsidP="00857DDA">
      <w:pPr>
        <w:pStyle w:val="TH"/>
      </w:pPr>
      <w:r w:rsidRPr="00DB67E9">
        <w:t xml:space="preserve">Table 8.2.2.2.10D -1: DL interruption length on NR carrier(s) in the unit of OFDM symbols (X) for switching </w:t>
      </w:r>
      <w:r w:rsidRPr="00DB67E9">
        <w:rPr>
          <w:rFonts w:hint="eastAsia"/>
          <w:lang w:eastAsia="zh-CN"/>
        </w:rPr>
        <w:t>across three or four uplink bands</w:t>
      </w:r>
      <w:r w:rsidRPr="00DB67E9">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57DDA" w:rsidRPr="00DB67E9" w14:paraId="731A3AD3" w14:textId="77777777" w:rsidTr="00C4245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67F8EC0" w14:textId="77777777" w:rsidR="00857DDA" w:rsidRPr="00DB67E9" w:rsidRDefault="00857DDA" w:rsidP="00C42450">
            <w:pPr>
              <w:pStyle w:val="TAH"/>
            </w:pPr>
            <w:r w:rsidRPr="00DB67E9">
              <w:rPr>
                <w:noProof/>
                <w:lang w:val="en-US" w:eastAsia="zh-CN"/>
              </w:rPr>
              <w:drawing>
                <wp:inline distT="0" distB="0" distL="0" distR="0" wp14:anchorId="15A2EE94" wp14:editId="26A76F25">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6943CDB" w14:textId="77777777" w:rsidR="00857DDA" w:rsidRPr="00DB67E9" w:rsidRDefault="00857DDA" w:rsidP="00C42450">
            <w:pPr>
              <w:pStyle w:val="TAH"/>
            </w:pPr>
            <w:r w:rsidRPr="00DB67E9">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0FEF86FC" w14:textId="77777777" w:rsidR="00857DDA" w:rsidRPr="00DB67E9" w:rsidRDefault="00857DDA" w:rsidP="00C42450">
            <w:pPr>
              <w:pStyle w:val="TAH"/>
              <w:rPr>
                <w:lang w:eastAsia="ko-KR"/>
              </w:rPr>
            </w:pPr>
            <w:r w:rsidRPr="00DB67E9">
              <w:rPr>
                <w:lang w:eastAsia="ko-KR"/>
              </w:rPr>
              <w:t xml:space="preserve">Uplink Tx switching period </w:t>
            </w:r>
            <w:r w:rsidRPr="00DB67E9">
              <w:rPr>
                <w:vertAlign w:val="superscript"/>
                <w:lang w:eastAsia="ko-KR"/>
              </w:rPr>
              <w:t>Note1</w:t>
            </w:r>
          </w:p>
        </w:tc>
      </w:tr>
      <w:tr w:rsidR="00857DDA" w:rsidRPr="00DB67E9" w14:paraId="1ACACA26" w14:textId="77777777" w:rsidTr="00C4245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04FA338" w14:textId="77777777" w:rsidR="00857DDA" w:rsidRPr="00DB67E9" w:rsidRDefault="00857DDA" w:rsidP="00C42450">
            <w:pPr>
              <w:pStyle w:val="TAH"/>
            </w:pPr>
          </w:p>
        </w:tc>
        <w:tc>
          <w:tcPr>
            <w:tcW w:w="0" w:type="auto"/>
            <w:tcBorders>
              <w:top w:val="nil"/>
              <w:left w:val="single" w:sz="4" w:space="0" w:color="auto"/>
              <w:bottom w:val="single" w:sz="4" w:space="0" w:color="auto"/>
              <w:right w:val="single" w:sz="4" w:space="0" w:color="auto"/>
            </w:tcBorders>
            <w:vAlign w:val="center"/>
            <w:hideMark/>
          </w:tcPr>
          <w:p w14:paraId="1A356AD8" w14:textId="77777777" w:rsidR="00857DDA" w:rsidRPr="00DB67E9" w:rsidRDefault="00857DDA" w:rsidP="00C4245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E50AF99" w14:textId="77777777" w:rsidR="00857DDA" w:rsidRPr="00DB67E9" w:rsidRDefault="00857DDA" w:rsidP="00C42450">
            <w:pPr>
              <w:pStyle w:val="TAH"/>
            </w:pPr>
            <w:r w:rsidRPr="00DB67E9">
              <w:rPr>
                <w:rFonts w:hint="eastAsia"/>
                <w:lang w:eastAsia="ko-KR"/>
              </w:rPr>
              <w:t>3</w:t>
            </w:r>
            <w:r w:rsidRPr="00DB67E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486D2CDD" w14:textId="77777777" w:rsidR="00857DDA" w:rsidRPr="00DB67E9" w:rsidRDefault="00857DDA" w:rsidP="00C42450">
            <w:pPr>
              <w:pStyle w:val="TAH"/>
            </w:pPr>
            <w:r w:rsidRPr="00DB67E9">
              <w:rPr>
                <w:rFonts w:hint="eastAsia"/>
                <w:lang w:eastAsia="ko-KR"/>
              </w:rPr>
              <w:t>1</w:t>
            </w:r>
            <w:r w:rsidRPr="00DB67E9">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1F5F018A" w14:textId="77777777" w:rsidR="00857DDA" w:rsidRPr="00DB67E9" w:rsidRDefault="00857DDA" w:rsidP="00C42450">
            <w:pPr>
              <w:pStyle w:val="TAH"/>
              <w:rPr>
                <w:lang w:eastAsia="zh-CN"/>
              </w:rPr>
            </w:pPr>
            <w:r w:rsidRPr="00DB67E9">
              <w:rPr>
                <w:rFonts w:hint="eastAsia"/>
                <w:lang w:eastAsia="zh-CN"/>
              </w:rPr>
              <w:t>2</w:t>
            </w:r>
            <w:r w:rsidRPr="00DB67E9">
              <w:rPr>
                <w:lang w:eastAsia="zh-CN"/>
              </w:rPr>
              <w:t>10us</w:t>
            </w:r>
          </w:p>
        </w:tc>
      </w:tr>
      <w:tr w:rsidR="00857DDA" w:rsidRPr="00DB67E9" w14:paraId="69524D78"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70B9E46D" w14:textId="77777777" w:rsidR="00857DDA" w:rsidRPr="00DB67E9" w:rsidRDefault="00857DDA" w:rsidP="00C42450">
            <w:pPr>
              <w:pStyle w:val="TAC"/>
            </w:pPr>
            <w:r w:rsidRPr="00DB67E9">
              <w:t>0</w:t>
            </w:r>
          </w:p>
        </w:tc>
        <w:tc>
          <w:tcPr>
            <w:tcW w:w="1276" w:type="dxa"/>
            <w:tcBorders>
              <w:top w:val="single" w:sz="4" w:space="0" w:color="auto"/>
              <w:left w:val="single" w:sz="4" w:space="0" w:color="auto"/>
              <w:bottom w:val="single" w:sz="4" w:space="0" w:color="auto"/>
              <w:right w:val="single" w:sz="4" w:space="0" w:color="auto"/>
            </w:tcBorders>
            <w:hideMark/>
          </w:tcPr>
          <w:p w14:paraId="267D1486" w14:textId="77777777" w:rsidR="00857DDA" w:rsidRPr="00DB67E9" w:rsidRDefault="00857DDA" w:rsidP="00C42450">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278913F3" w14:textId="77777777" w:rsidR="00857DDA" w:rsidRPr="00DB67E9" w:rsidRDefault="00857DDA" w:rsidP="00C42450">
            <w:pPr>
              <w:pStyle w:val="TAC"/>
            </w:pPr>
            <w:r w:rsidRPr="00DB67E9">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0CF1EC1" w14:textId="77777777" w:rsidR="00857DDA" w:rsidRPr="00DB67E9" w:rsidRDefault="00857DDA" w:rsidP="00C42450">
            <w:pPr>
              <w:pStyle w:val="TAC"/>
            </w:pPr>
            <w:r w:rsidRPr="00DB67E9">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4DBA4E9" w14:textId="77777777" w:rsidR="00857DDA" w:rsidRPr="00DB67E9" w:rsidRDefault="00857DDA" w:rsidP="00C42450">
            <w:pPr>
              <w:pStyle w:val="TAC"/>
              <w:rPr>
                <w:lang w:eastAsia="zh-CN"/>
              </w:rPr>
            </w:pPr>
            <w:r w:rsidRPr="00DB67E9">
              <w:rPr>
                <w:lang w:eastAsia="zh-CN"/>
              </w:rPr>
              <w:t>4</w:t>
            </w:r>
          </w:p>
        </w:tc>
      </w:tr>
      <w:tr w:rsidR="00857DDA" w:rsidRPr="00DB67E9" w14:paraId="668A7F8A"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1572D1BC" w14:textId="77777777" w:rsidR="00857DDA" w:rsidRPr="00DB67E9" w:rsidRDefault="00857DDA" w:rsidP="00C42450">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70E4C44E" w14:textId="77777777" w:rsidR="00857DDA" w:rsidRPr="00DB67E9" w:rsidRDefault="00857DDA" w:rsidP="00C42450">
            <w:pPr>
              <w:pStyle w:val="TAC"/>
            </w:pPr>
            <w:r w:rsidRPr="00DB67E9">
              <w:t>0.5</w:t>
            </w:r>
          </w:p>
        </w:tc>
        <w:tc>
          <w:tcPr>
            <w:tcW w:w="1276" w:type="dxa"/>
            <w:tcBorders>
              <w:top w:val="single" w:sz="4" w:space="0" w:color="auto"/>
              <w:left w:val="single" w:sz="4" w:space="0" w:color="auto"/>
              <w:bottom w:val="single" w:sz="4" w:space="0" w:color="auto"/>
              <w:right w:val="single" w:sz="4" w:space="0" w:color="auto"/>
            </w:tcBorders>
            <w:hideMark/>
          </w:tcPr>
          <w:p w14:paraId="134BC838" w14:textId="77777777" w:rsidR="00857DDA" w:rsidRPr="00DB67E9" w:rsidRDefault="00857DDA" w:rsidP="00C42450">
            <w:pPr>
              <w:pStyle w:val="TAC"/>
            </w:pPr>
            <w:r w:rsidRPr="00DB67E9">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D4CC4C3" w14:textId="77777777" w:rsidR="00857DDA" w:rsidRPr="00DB67E9" w:rsidRDefault="00857DDA" w:rsidP="00C42450">
            <w:pPr>
              <w:pStyle w:val="TAC"/>
            </w:pPr>
            <w:r w:rsidRPr="00DB67E9">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525646C" w14:textId="77777777" w:rsidR="00857DDA" w:rsidRPr="00DB67E9" w:rsidRDefault="00857DDA" w:rsidP="00C42450">
            <w:pPr>
              <w:pStyle w:val="TAC"/>
              <w:rPr>
                <w:lang w:eastAsia="zh-CN"/>
              </w:rPr>
            </w:pPr>
            <w:r w:rsidRPr="00DB67E9">
              <w:rPr>
                <w:lang w:eastAsia="zh-CN"/>
              </w:rPr>
              <w:t>7</w:t>
            </w:r>
          </w:p>
        </w:tc>
      </w:tr>
      <w:tr w:rsidR="00857DDA" w:rsidRPr="00DB67E9" w14:paraId="4320B606"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6A4BB815" w14:textId="77777777" w:rsidR="00857DDA" w:rsidRPr="00DB67E9" w:rsidRDefault="00857DDA" w:rsidP="00C42450">
            <w:pPr>
              <w:pStyle w:val="TAC"/>
            </w:pPr>
            <w:r w:rsidRPr="00DB67E9">
              <w:t>2</w:t>
            </w:r>
          </w:p>
        </w:tc>
        <w:tc>
          <w:tcPr>
            <w:tcW w:w="1276" w:type="dxa"/>
            <w:tcBorders>
              <w:top w:val="single" w:sz="4" w:space="0" w:color="auto"/>
              <w:left w:val="single" w:sz="4" w:space="0" w:color="auto"/>
              <w:bottom w:val="single" w:sz="4" w:space="0" w:color="auto"/>
              <w:right w:val="single" w:sz="4" w:space="0" w:color="auto"/>
            </w:tcBorders>
            <w:hideMark/>
          </w:tcPr>
          <w:p w14:paraId="75E1ED7E" w14:textId="77777777" w:rsidR="00857DDA" w:rsidRPr="00DB67E9" w:rsidRDefault="00857DDA" w:rsidP="00C42450">
            <w:pPr>
              <w:pStyle w:val="TAC"/>
            </w:pPr>
            <w:r w:rsidRPr="00DB67E9">
              <w:t>0.25</w:t>
            </w:r>
          </w:p>
        </w:tc>
        <w:tc>
          <w:tcPr>
            <w:tcW w:w="1276" w:type="dxa"/>
            <w:tcBorders>
              <w:top w:val="single" w:sz="4" w:space="0" w:color="auto"/>
              <w:left w:val="single" w:sz="4" w:space="0" w:color="auto"/>
              <w:bottom w:val="single" w:sz="4" w:space="0" w:color="auto"/>
              <w:right w:val="single" w:sz="4" w:space="0" w:color="auto"/>
            </w:tcBorders>
            <w:hideMark/>
          </w:tcPr>
          <w:p w14:paraId="7761023E" w14:textId="77777777" w:rsidR="00857DDA" w:rsidRPr="00DB67E9" w:rsidRDefault="00857DDA" w:rsidP="00C42450">
            <w:pPr>
              <w:pStyle w:val="TAC"/>
            </w:pPr>
            <w:r w:rsidRPr="00DB67E9">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F9FEDF2" w14:textId="77777777" w:rsidR="00857DDA" w:rsidRPr="00DB67E9" w:rsidRDefault="00857DDA" w:rsidP="00C42450">
            <w:pPr>
              <w:pStyle w:val="TAC"/>
              <w:rPr>
                <w:lang w:eastAsia="zh-CN"/>
              </w:rPr>
            </w:pPr>
            <w:r w:rsidRPr="00DB67E9">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5784CA3" w14:textId="77777777" w:rsidR="00857DDA" w:rsidRPr="00DB67E9" w:rsidRDefault="00857DDA" w:rsidP="00C42450">
            <w:pPr>
              <w:pStyle w:val="TAC"/>
              <w:rPr>
                <w:lang w:eastAsia="zh-CN"/>
              </w:rPr>
            </w:pPr>
            <w:r w:rsidRPr="00DB67E9">
              <w:rPr>
                <w:lang w:eastAsia="zh-CN"/>
              </w:rPr>
              <w:t>14</w:t>
            </w:r>
          </w:p>
        </w:tc>
      </w:tr>
      <w:tr w:rsidR="00857DDA" w:rsidRPr="00DB67E9" w14:paraId="52AEB25C" w14:textId="77777777" w:rsidTr="00C4245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8F3CF7B" w14:textId="77777777" w:rsidR="00857DDA" w:rsidRPr="00DB67E9" w:rsidRDefault="00857DDA" w:rsidP="00C42450">
            <w:pPr>
              <w:pStyle w:val="TAN"/>
              <w:ind w:leftChars="50" w:left="100" w:firstLine="0"/>
              <w:rPr>
                <w:lang w:eastAsia="ko-KR"/>
              </w:rPr>
            </w:pPr>
            <w:r w:rsidRPr="00DB67E9">
              <w:t xml:space="preserve">Note 1: </w:t>
            </w:r>
            <w:r w:rsidRPr="00DB67E9">
              <w:rPr>
                <w:lang w:eastAsia="ko-KR"/>
              </w:rPr>
              <w:t>Uplink Tx switching period depends on UE capability [TBD].</w:t>
            </w:r>
          </w:p>
          <w:p w14:paraId="1C6B9094" w14:textId="77777777" w:rsidR="00857DDA" w:rsidRPr="00DB67E9" w:rsidRDefault="00857DDA" w:rsidP="00C42450">
            <w:pPr>
              <w:pStyle w:val="TAN"/>
              <w:ind w:leftChars="50" w:left="100" w:firstLine="0"/>
              <w:rPr>
                <w:rFonts w:eastAsia="SimSun"/>
                <w:lang w:eastAsia="zh-CN"/>
              </w:rPr>
            </w:pPr>
            <w:r w:rsidRPr="00DB67E9">
              <w:rPr>
                <w:rFonts w:eastAsia="SimSun" w:hint="eastAsia"/>
                <w:lang w:eastAsia="zh-CN"/>
              </w:rPr>
              <w:t>N</w:t>
            </w:r>
            <w:r w:rsidRPr="00DB67E9">
              <w:rPr>
                <w:rFonts w:eastAsia="SimSun"/>
                <w:lang w:eastAsia="zh-CN"/>
              </w:rPr>
              <w:t>ote 2:</w:t>
            </w:r>
            <w:r w:rsidRPr="00DB67E9">
              <w:t xml:space="preserve"> RTD=3us is assumed to derive the DL interruption length.</w:t>
            </w:r>
          </w:p>
          <w:p w14:paraId="65965102" w14:textId="77777777" w:rsidR="00857DDA" w:rsidRPr="00DB67E9" w:rsidRDefault="00857DDA" w:rsidP="00C42450">
            <w:pPr>
              <w:pStyle w:val="TAN"/>
              <w:ind w:left="0" w:firstLine="0"/>
            </w:pPr>
          </w:p>
        </w:tc>
      </w:tr>
    </w:tbl>
    <w:p w14:paraId="0FC2678D" w14:textId="77777777" w:rsidR="00857DDA" w:rsidRDefault="00857DDA" w:rsidP="00857DDA"/>
    <w:p w14:paraId="12FD5E33" w14:textId="20C063D3" w:rsidR="00857DDA" w:rsidRPr="00291728" w:rsidRDefault="00857DDA" w:rsidP="00857DDA">
      <w:pPr>
        <w:pStyle w:val="TH"/>
      </w:pPr>
      <w:r w:rsidRPr="00DB67E9">
        <w:t>Table 8.2.2.2.10</w:t>
      </w:r>
      <w:r w:rsidRPr="00291728">
        <w:t xml:space="preserve">D -2: DL interruption length on NR carrier(s) in the unit of OFDM symbols (X) for switching </w:t>
      </w:r>
      <w:r w:rsidRPr="00291728">
        <w:rPr>
          <w:rFonts w:hint="eastAsia"/>
          <w:lang w:eastAsia="zh-CN"/>
        </w:rPr>
        <w:t>across three or four uplink bands</w:t>
      </w:r>
      <w:r w:rsidRPr="00291728">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57DDA" w:rsidRPr="00291728" w14:paraId="771478C9" w14:textId="77777777" w:rsidTr="00C4245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D1377C9" w14:textId="77777777" w:rsidR="00857DDA" w:rsidRPr="00291728" w:rsidRDefault="00857DDA" w:rsidP="00C42450">
            <w:pPr>
              <w:pStyle w:val="TAH"/>
            </w:pPr>
            <w:r w:rsidRPr="00291728">
              <w:rPr>
                <w:noProof/>
                <w:lang w:val="en-US" w:eastAsia="zh-CN"/>
              </w:rPr>
              <w:drawing>
                <wp:inline distT="0" distB="0" distL="0" distR="0" wp14:anchorId="005FADF2" wp14:editId="71A0C5AC">
                  <wp:extent cx="154305" cy="154305"/>
                  <wp:effectExtent l="0" t="0" r="0" b="0"/>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EE728C6" w14:textId="77777777" w:rsidR="00857DDA" w:rsidRPr="00291728" w:rsidRDefault="00857DDA" w:rsidP="00C42450">
            <w:pPr>
              <w:pStyle w:val="TAH"/>
            </w:pPr>
            <w:r w:rsidRPr="00291728">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513E3BC" w14:textId="77777777" w:rsidR="00857DDA" w:rsidRPr="00291728" w:rsidRDefault="00857DDA" w:rsidP="00C42450">
            <w:pPr>
              <w:pStyle w:val="TAH"/>
              <w:rPr>
                <w:lang w:eastAsia="ko-KR"/>
              </w:rPr>
            </w:pPr>
            <w:r w:rsidRPr="00291728">
              <w:rPr>
                <w:lang w:eastAsia="ko-KR"/>
              </w:rPr>
              <w:t xml:space="preserve">Uplink Tx switching period </w:t>
            </w:r>
            <w:r w:rsidRPr="00291728">
              <w:rPr>
                <w:vertAlign w:val="superscript"/>
                <w:lang w:eastAsia="ko-KR"/>
              </w:rPr>
              <w:t>Note1</w:t>
            </w:r>
          </w:p>
        </w:tc>
      </w:tr>
      <w:tr w:rsidR="00857DDA" w:rsidRPr="00291728" w14:paraId="76FB27B4" w14:textId="77777777" w:rsidTr="00C4245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76AC0E3" w14:textId="77777777" w:rsidR="00857DDA" w:rsidRPr="00291728" w:rsidRDefault="00857DDA" w:rsidP="00C42450">
            <w:pPr>
              <w:pStyle w:val="TAH"/>
            </w:pPr>
          </w:p>
        </w:tc>
        <w:tc>
          <w:tcPr>
            <w:tcW w:w="0" w:type="auto"/>
            <w:tcBorders>
              <w:top w:val="nil"/>
              <w:left w:val="single" w:sz="4" w:space="0" w:color="auto"/>
              <w:bottom w:val="single" w:sz="4" w:space="0" w:color="auto"/>
              <w:right w:val="single" w:sz="4" w:space="0" w:color="auto"/>
            </w:tcBorders>
            <w:vAlign w:val="center"/>
            <w:hideMark/>
          </w:tcPr>
          <w:p w14:paraId="0576A6B3" w14:textId="77777777" w:rsidR="00857DDA" w:rsidRPr="00291728" w:rsidRDefault="00857DDA" w:rsidP="00C4245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E5D986" w14:textId="77777777" w:rsidR="00857DDA" w:rsidRPr="00291728" w:rsidRDefault="00857DDA" w:rsidP="00C42450">
            <w:pPr>
              <w:pStyle w:val="TAH"/>
            </w:pPr>
            <w:r w:rsidRPr="00291728">
              <w:rPr>
                <w:rFonts w:hint="eastAsia"/>
                <w:lang w:eastAsia="ko-KR"/>
              </w:rPr>
              <w:t>3</w:t>
            </w:r>
            <w:r w:rsidRPr="00291728">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13D6C1E0" w14:textId="77777777" w:rsidR="00857DDA" w:rsidRPr="00291728" w:rsidRDefault="00857DDA" w:rsidP="00C42450">
            <w:pPr>
              <w:pStyle w:val="TAH"/>
            </w:pPr>
            <w:r w:rsidRPr="00291728">
              <w:rPr>
                <w:rFonts w:hint="eastAsia"/>
                <w:lang w:eastAsia="ko-KR"/>
              </w:rPr>
              <w:t>1</w:t>
            </w:r>
            <w:r w:rsidRPr="00291728">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30D859D6" w14:textId="77777777" w:rsidR="00857DDA" w:rsidRPr="00291728" w:rsidRDefault="00857DDA" w:rsidP="00C42450">
            <w:pPr>
              <w:pStyle w:val="TAH"/>
              <w:rPr>
                <w:lang w:eastAsia="zh-CN"/>
              </w:rPr>
            </w:pPr>
            <w:r w:rsidRPr="00291728">
              <w:rPr>
                <w:rFonts w:hint="eastAsia"/>
                <w:lang w:eastAsia="zh-CN"/>
              </w:rPr>
              <w:t>2</w:t>
            </w:r>
            <w:r w:rsidRPr="00291728">
              <w:rPr>
                <w:lang w:eastAsia="zh-CN"/>
              </w:rPr>
              <w:t>10us</w:t>
            </w:r>
          </w:p>
        </w:tc>
      </w:tr>
      <w:tr w:rsidR="00857DDA" w:rsidRPr="00291728" w14:paraId="2696E242"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1C2F10BD" w14:textId="77777777" w:rsidR="00857DDA" w:rsidRPr="00291728" w:rsidRDefault="00857DDA" w:rsidP="00C42450">
            <w:pPr>
              <w:pStyle w:val="TAC"/>
            </w:pPr>
            <w:r w:rsidRPr="00291728">
              <w:t>0</w:t>
            </w:r>
          </w:p>
        </w:tc>
        <w:tc>
          <w:tcPr>
            <w:tcW w:w="1276" w:type="dxa"/>
            <w:tcBorders>
              <w:top w:val="single" w:sz="4" w:space="0" w:color="auto"/>
              <w:left w:val="single" w:sz="4" w:space="0" w:color="auto"/>
              <w:bottom w:val="single" w:sz="4" w:space="0" w:color="auto"/>
              <w:right w:val="single" w:sz="4" w:space="0" w:color="auto"/>
            </w:tcBorders>
            <w:hideMark/>
          </w:tcPr>
          <w:p w14:paraId="54A1EF50" w14:textId="77777777" w:rsidR="00857DDA" w:rsidRPr="00291728" w:rsidRDefault="00857DDA" w:rsidP="00C42450">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6366A2EE" w14:textId="77777777" w:rsidR="00857DDA" w:rsidRPr="00291728" w:rsidRDefault="00857DDA" w:rsidP="00C42450">
            <w:pPr>
              <w:pStyle w:val="TAC"/>
            </w:pPr>
            <w:r w:rsidRPr="00291728">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385809D" w14:textId="77777777" w:rsidR="00857DDA" w:rsidRPr="00291728" w:rsidRDefault="00857DDA" w:rsidP="00C42450">
            <w:pPr>
              <w:pStyle w:val="TAC"/>
            </w:pPr>
            <w:r w:rsidRPr="00291728">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3A40669" w14:textId="77777777" w:rsidR="00857DDA" w:rsidRPr="00291728" w:rsidRDefault="00857DDA" w:rsidP="00C42450">
            <w:pPr>
              <w:pStyle w:val="TAC"/>
              <w:rPr>
                <w:lang w:eastAsia="zh-CN"/>
              </w:rPr>
            </w:pPr>
            <w:r w:rsidRPr="00291728">
              <w:rPr>
                <w:lang w:eastAsia="zh-CN"/>
              </w:rPr>
              <w:t>4</w:t>
            </w:r>
          </w:p>
        </w:tc>
      </w:tr>
      <w:tr w:rsidR="00857DDA" w:rsidRPr="00291728" w14:paraId="4E770A20"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0572B7FA" w14:textId="77777777" w:rsidR="00857DDA" w:rsidRPr="00291728" w:rsidRDefault="00857DDA" w:rsidP="00C42450">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1D089590" w14:textId="77777777" w:rsidR="00857DDA" w:rsidRPr="00291728" w:rsidRDefault="00857DDA" w:rsidP="00C42450">
            <w:pPr>
              <w:pStyle w:val="TAC"/>
            </w:pPr>
            <w:r w:rsidRPr="00291728">
              <w:t>0.5</w:t>
            </w:r>
          </w:p>
        </w:tc>
        <w:tc>
          <w:tcPr>
            <w:tcW w:w="1276" w:type="dxa"/>
            <w:tcBorders>
              <w:top w:val="single" w:sz="4" w:space="0" w:color="auto"/>
              <w:left w:val="single" w:sz="4" w:space="0" w:color="auto"/>
              <w:bottom w:val="single" w:sz="4" w:space="0" w:color="auto"/>
              <w:right w:val="single" w:sz="4" w:space="0" w:color="auto"/>
            </w:tcBorders>
            <w:hideMark/>
          </w:tcPr>
          <w:p w14:paraId="6D5E8170" w14:textId="77777777" w:rsidR="00857DDA" w:rsidRPr="00291728" w:rsidRDefault="00857DDA" w:rsidP="00C42450">
            <w:pPr>
              <w:pStyle w:val="TAC"/>
            </w:pPr>
            <w:r w:rsidRPr="00291728">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D989481" w14:textId="77777777" w:rsidR="00857DDA" w:rsidRPr="00291728" w:rsidRDefault="00857DDA" w:rsidP="00C42450">
            <w:pPr>
              <w:pStyle w:val="TAC"/>
            </w:pPr>
            <w:r w:rsidRPr="00291728">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1860B94" w14:textId="77777777" w:rsidR="00857DDA" w:rsidRPr="00291728" w:rsidRDefault="00857DDA" w:rsidP="00C42450">
            <w:pPr>
              <w:pStyle w:val="TAC"/>
              <w:rPr>
                <w:lang w:eastAsia="zh-CN"/>
              </w:rPr>
            </w:pPr>
            <w:r w:rsidRPr="00291728">
              <w:rPr>
                <w:lang w:eastAsia="zh-CN"/>
              </w:rPr>
              <w:t xml:space="preserve"> 8</w:t>
            </w:r>
          </w:p>
        </w:tc>
      </w:tr>
      <w:tr w:rsidR="00857DDA" w:rsidRPr="00291728" w14:paraId="1626E4B8"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47CC53E7" w14:textId="77777777" w:rsidR="00857DDA" w:rsidRPr="00291728" w:rsidRDefault="00857DDA" w:rsidP="00C42450">
            <w:pPr>
              <w:pStyle w:val="TAC"/>
            </w:pPr>
            <w:r w:rsidRPr="00291728">
              <w:t>2</w:t>
            </w:r>
          </w:p>
        </w:tc>
        <w:tc>
          <w:tcPr>
            <w:tcW w:w="1276" w:type="dxa"/>
            <w:tcBorders>
              <w:top w:val="single" w:sz="4" w:space="0" w:color="auto"/>
              <w:left w:val="single" w:sz="4" w:space="0" w:color="auto"/>
              <w:bottom w:val="single" w:sz="4" w:space="0" w:color="auto"/>
              <w:right w:val="single" w:sz="4" w:space="0" w:color="auto"/>
            </w:tcBorders>
            <w:hideMark/>
          </w:tcPr>
          <w:p w14:paraId="04BB9C70" w14:textId="77777777" w:rsidR="00857DDA" w:rsidRPr="00291728" w:rsidRDefault="00857DDA" w:rsidP="00C42450">
            <w:pPr>
              <w:pStyle w:val="TAC"/>
            </w:pPr>
            <w:r w:rsidRPr="00291728">
              <w:t>0.25</w:t>
            </w:r>
          </w:p>
        </w:tc>
        <w:tc>
          <w:tcPr>
            <w:tcW w:w="1276" w:type="dxa"/>
            <w:tcBorders>
              <w:top w:val="single" w:sz="4" w:space="0" w:color="auto"/>
              <w:left w:val="single" w:sz="4" w:space="0" w:color="auto"/>
              <w:bottom w:val="single" w:sz="4" w:space="0" w:color="auto"/>
              <w:right w:val="single" w:sz="4" w:space="0" w:color="auto"/>
            </w:tcBorders>
            <w:hideMark/>
          </w:tcPr>
          <w:p w14:paraId="2C6D2E29" w14:textId="77777777" w:rsidR="00857DDA" w:rsidRPr="00291728" w:rsidRDefault="00857DDA" w:rsidP="00C42450">
            <w:pPr>
              <w:pStyle w:val="TAC"/>
            </w:pPr>
            <w:r w:rsidRPr="00291728">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3909A95" w14:textId="77777777" w:rsidR="00857DDA" w:rsidRPr="00291728" w:rsidRDefault="00857DDA" w:rsidP="00C42450">
            <w:pPr>
              <w:pStyle w:val="TAC"/>
              <w:rPr>
                <w:lang w:eastAsia="zh-CN"/>
              </w:rPr>
            </w:pPr>
            <w:r w:rsidRPr="00291728">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D872F1B" w14:textId="77777777" w:rsidR="00857DDA" w:rsidRPr="00291728" w:rsidRDefault="00857DDA" w:rsidP="00C42450">
            <w:pPr>
              <w:pStyle w:val="TAC"/>
              <w:rPr>
                <w:lang w:eastAsia="zh-CN"/>
              </w:rPr>
            </w:pPr>
            <w:r w:rsidRPr="00291728">
              <w:rPr>
                <w:lang w:eastAsia="zh-CN"/>
              </w:rPr>
              <w:t>14</w:t>
            </w:r>
          </w:p>
        </w:tc>
      </w:tr>
      <w:tr w:rsidR="00857DDA" w:rsidRPr="008C6DE4" w14:paraId="78D32FF0" w14:textId="77777777" w:rsidTr="00C4245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D212C60" w14:textId="77777777" w:rsidR="00857DDA" w:rsidRPr="00291728" w:rsidRDefault="00857DDA" w:rsidP="00C42450">
            <w:pPr>
              <w:pStyle w:val="TAN"/>
              <w:ind w:leftChars="50" w:left="100" w:firstLine="0"/>
              <w:rPr>
                <w:lang w:eastAsia="ko-KR"/>
              </w:rPr>
            </w:pPr>
            <w:r w:rsidRPr="00291728">
              <w:t xml:space="preserve">Note 1: </w:t>
            </w:r>
            <w:r w:rsidRPr="00291728">
              <w:rPr>
                <w:lang w:eastAsia="ko-KR"/>
              </w:rPr>
              <w:t>Uplink Tx switching period depends on UE capability [TBD].</w:t>
            </w:r>
          </w:p>
          <w:p w14:paraId="2CB04E4B" w14:textId="77777777" w:rsidR="00857DDA" w:rsidRDefault="00857DDA" w:rsidP="00C42450">
            <w:pPr>
              <w:pStyle w:val="TAN"/>
              <w:ind w:leftChars="50" w:left="100" w:firstLine="0"/>
              <w:rPr>
                <w:rFonts w:eastAsia="SimSun"/>
                <w:lang w:eastAsia="zh-CN"/>
              </w:rPr>
            </w:pPr>
            <w:r w:rsidRPr="00291728">
              <w:rPr>
                <w:rFonts w:eastAsia="SimSun" w:hint="eastAsia"/>
                <w:lang w:eastAsia="zh-CN"/>
              </w:rPr>
              <w:t>N</w:t>
            </w:r>
            <w:r w:rsidRPr="00291728">
              <w:rPr>
                <w:rFonts w:eastAsia="SimSun"/>
                <w:lang w:eastAsia="zh-CN"/>
              </w:rPr>
              <w:t>ote 2:</w:t>
            </w:r>
            <w:r w:rsidRPr="00291728">
              <w:t xml:space="preserve"> RTD=9 us is assumed to derive the DL interruption length.</w:t>
            </w:r>
          </w:p>
          <w:p w14:paraId="02B870FC" w14:textId="77777777" w:rsidR="00857DDA" w:rsidRDefault="00857DDA" w:rsidP="00C42450">
            <w:pPr>
              <w:pStyle w:val="TAN"/>
              <w:ind w:left="0" w:firstLine="0"/>
            </w:pPr>
          </w:p>
        </w:tc>
      </w:tr>
    </w:tbl>
    <w:p w14:paraId="58E2F377" w14:textId="77777777" w:rsidR="00857DDA" w:rsidRPr="00424C62" w:rsidRDefault="00857DDA" w:rsidP="00857DDA"/>
    <w:p w14:paraId="5266B684" w14:textId="410F492C" w:rsidR="000F7672" w:rsidRPr="00885F53" w:rsidRDefault="000F7672" w:rsidP="000F7672">
      <w:pPr>
        <w:pStyle w:val="Heading5"/>
      </w:pPr>
      <w:bookmarkStart w:id="38"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lang w:eastAsia="zh-CN"/>
        </w:rPr>
        <w:t xml:space="preserve"> </w:t>
      </w:r>
      <w:r>
        <w:rPr>
          <w:rFonts w:eastAsia="MS Mincho"/>
          <w:lang w:eastAsia="zh-CN"/>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 </w:t>
      </w:r>
      <w:r w:rsidRPr="00885F53">
        <w:t xml:space="preserve">activated </w:t>
      </w:r>
      <w:r w:rsidRPr="00885F53">
        <w:rPr>
          <w:lang w:eastAsia="zh-CN"/>
        </w:rPr>
        <w:t>are available in the same slot</w:t>
      </w:r>
      <w:r w:rsidRPr="00885F53">
        <w:t>.</w:t>
      </w:r>
      <w:bookmarkEnd w:id="38"/>
    </w:p>
    <w:p w14:paraId="0440934C" w14:textId="724DC0D0" w:rsidR="000F7672" w:rsidRDefault="000F7672" w:rsidP="000F7672">
      <w:pPr>
        <w:pStyle w:val="Heading5"/>
      </w:pPr>
      <w:bookmarkStart w:id="39" w:name="_Hlk45611802"/>
      <w:r>
        <w:t>8.2.2.2.12</w:t>
      </w:r>
      <w:r w:rsidRPr="00EF69F5">
        <w:tab/>
        <w:t xml:space="preserve">Interruptions </w:t>
      </w:r>
      <w:r>
        <w:t>due to SCell dormancy</w:t>
      </w:r>
    </w:p>
    <w:p w14:paraId="3C5F6B34" w14:textId="1C260C76" w:rsidR="000F7672" w:rsidRPr="00C0357E" w:rsidRDefault="000F7672" w:rsidP="008B0625">
      <w:pPr>
        <w:pStyle w:val="Heading6"/>
        <w:rPr>
          <w:lang w:eastAsia="zh-CN"/>
        </w:rPr>
      </w:pPr>
      <w:r>
        <w:rPr>
          <w:lang w:eastAsia="zh-CN"/>
        </w:rPr>
        <w:t>8.2.2.2.12</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25A034EC" w14:textId="4ED66A8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0E1B19EE" w14:textId="35735041"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rPr>
          <w:lang w:eastAsia="zh-CN"/>
        </w:rPr>
      </w:pPr>
      <w:r>
        <w:rPr>
          <w:lang w:eastAsia="zh-CN"/>
        </w:rPr>
        <w:t>8.2.2.2.12</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40D2F128" w14:textId="77777777" w:rsidR="008A3B7A" w:rsidRPr="00D556CF"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2D7117AC" w14:textId="037D0F7C" w:rsidR="000F7672" w:rsidRDefault="000F7672" w:rsidP="008B0625">
      <w:pPr>
        <w:pStyle w:val="Heading6"/>
        <w:rPr>
          <w:lang w:eastAsia="zh-CN"/>
        </w:rPr>
      </w:pPr>
      <w:r>
        <w:rPr>
          <w:lang w:eastAsia="zh-CN"/>
        </w:rPr>
        <w:t>8.2.2.2.12</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5ED339EF"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2039CFFE" w14:textId="77777777" w:rsidR="00B368A7" w:rsidRDefault="00B368A7" w:rsidP="00B368A7">
      <w:pPr>
        <w:pStyle w:val="Heading5"/>
        <w:rPr>
          <w:lang w:val="en-US" w:eastAsia="zh-CN"/>
        </w:rPr>
      </w:pPr>
      <w:r>
        <w:t>8.2.2.2.13</w:t>
      </w:r>
      <w:r w:rsidRPr="00EF69F5">
        <w:tab/>
      </w:r>
      <w:r w:rsidRPr="009C5807">
        <w:rPr>
          <w:lang w:val="en-US" w:eastAsia="zh-CN"/>
        </w:rPr>
        <w:t>Interruptions at transitions between active and non-active during DRX</w:t>
      </w:r>
    </w:p>
    <w:p w14:paraId="08E77ADE" w14:textId="47EDCB1F" w:rsidR="00B368A7" w:rsidRPr="00B368A7" w:rsidRDefault="00B368A7" w:rsidP="00B368A7">
      <w:pPr>
        <w:rPr>
          <w:lang w:eastAsia="zh-CN"/>
        </w:rPr>
      </w:pPr>
      <w:r>
        <w:rPr>
          <w:lang w:val="en-US" w:eastAsia="zh-CN"/>
        </w:rPr>
        <w:t xml:space="preserve">For the UEs that are capable of </w:t>
      </w:r>
      <w:r w:rsidRPr="006269BE">
        <w:rPr>
          <w:i/>
          <w:iCs/>
          <w:lang w:val="en-US" w:eastAsia="zh-CN"/>
        </w:rPr>
        <w:t>secondaryDRX-Group</w:t>
      </w:r>
      <w:r w:rsidRPr="006269BE">
        <w:rPr>
          <w:lang w:val="en-US" w:eastAsia="zh-CN"/>
        </w:rPr>
        <w:t>[14]</w:t>
      </w:r>
      <w:r>
        <w:rPr>
          <w:lang w:val="en-US" w:eastAsia="zh-CN"/>
        </w:rPr>
        <w:t xml:space="preserve"> in </w:t>
      </w:r>
      <w:r w:rsidRPr="00DA5706">
        <w:rPr>
          <w:lang w:val="en-US" w:eastAsia="zh-CN"/>
        </w:rPr>
        <w:t>FR1+FR2</w:t>
      </w:r>
      <w:r>
        <w:rPr>
          <w:lang w:val="en-US" w:eastAsia="zh-CN"/>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39"/>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eastAsia="zh-CN"/>
              </w:rPr>
            </w:pPr>
            <w:r>
              <w:rPr>
                <w:rFonts w:cs="Arial"/>
                <w:szCs w:val="18"/>
                <w:lang w:val="fr-FR" w:eastAsia="zh-CN"/>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eastAsia="zh-CN"/>
              </w:rPr>
            </w:pPr>
            <w:r>
              <w:rPr>
                <w:rFonts w:cs="Arial"/>
                <w:szCs w:val="18"/>
                <w:lang w:val="fr-FR" w:eastAsia="zh-CN"/>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eastAsia="zh-CN"/>
              </w:rPr>
            </w:pPr>
            <w:r>
              <w:rPr>
                <w:rFonts w:cs="Arial"/>
                <w:szCs w:val="18"/>
                <w:lang w:val="fr-FR" w:eastAsia="zh-CN"/>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eastAsia="zh-CN"/>
              </w:rPr>
            </w:pPr>
            <w:r>
              <w:rPr>
                <w:rFonts w:cs="Arial"/>
                <w:szCs w:val="18"/>
                <w:lang w:val="fr-FR" w:eastAsia="zh-CN"/>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8.2.2.2.15-1 on PCell or any activated SCell </w:t>
      </w:r>
      <w:r>
        <w:rPr>
          <w:lang w:eastAsia="zh-CN"/>
        </w:rPr>
        <w:t>in the frequency range where autonomous gaps are used</w:t>
      </w:r>
      <w:r>
        <w:t>,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42DB7E7" w14:textId="77777777" w:rsidR="00D26657" w:rsidRPr="00D26657" w:rsidRDefault="00D26657" w:rsidP="00D26657">
      <w:pPr>
        <w:overflowPunct/>
        <w:autoSpaceDE/>
        <w:autoSpaceDN/>
        <w:adjustRightInd/>
        <w:textAlignment w:val="auto"/>
        <w:rPr>
          <w:rFonts w:eastAsia="Malgun Gothic"/>
          <w:lang w:eastAsia="en-US"/>
        </w:rPr>
      </w:pPr>
      <w:r w:rsidRPr="00D26657">
        <w:rPr>
          <w:rFonts w:eastAsia="Malgun Gothic"/>
          <w:lang w:eastAsia="en-US"/>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lang w:eastAsia="en-US"/>
        </w:rPr>
      </w:pPr>
      <w:r w:rsidRPr="00D26657">
        <w:rPr>
          <w:rFonts w:eastAsia="Malgun Gothic"/>
          <w:lang w:eastAsia="en-US"/>
        </w:rPr>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 xml:space="preserve">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zh-CN"/>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7278A15F" w14:textId="2097110B" w:rsidR="00D26657" w:rsidRPr="00D26657" w:rsidRDefault="00D26657" w:rsidP="00143341">
      <w:pPr>
        <w:rPr>
          <w:rFonts w:eastAsia="Malgun Gothic"/>
          <w:lang w:eastAsia="zh-CN"/>
        </w:rPr>
      </w:pPr>
      <w:r w:rsidRPr="008A7648">
        <w:rPr>
          <w:rFonts w:eastAsia="Malgun Gothic"/>
          <w:lang w:eastAsia="zh-CN"/>
        </w:rPr>
        <w:t xml:space="preserve">No requirements </w:t>
      </w:r>
      <w:r w:rsidRPr="00D26657">
        <w:rPr>
          <w:rFonts w:eastAsia="Malgun Gothic" w:hint="eastAsia"/>
          <w:lang w:eastAsia="en-US"/>
        </w:rPr>
        <w:t>are defined for SRS antenna port switching</w:t>
      </w:r>
      <w:r w:rsidRPr="008A7648">
        <w:rPr>
          <w:rFonts w:eastAsia="Malgun Gothic"/>
          <w:lang w:eastAsia="zh-CN"/>
        </w:rPr>
        <w:t xml:space="preserve"> if</w:t>
      </w:r>
      <w:r w:rsidRPr="00D26657">
        <w:rPr>
          <w:rFonts w:eastAsia="Malgun Gothic"/>
          <w:lang w:eastAsia="zh-CN"/>
        </w:rPr>
        <w:t xml:space="preserve"> aperiodic SRS switching is colliding with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0D437656" w14:textId="252E153D" w:rsidR="00D26657" w:rsidRPr="00D26657" w:rsidRDefault="00D26657" w:rsidP="00143341">
      <w:pPr>
        <w:rPr>
          <w:rFonts w:eastAsia="Malgun Gothic"/>
          <w:lang w:eastAsia="zh-CN"/>
        </w:rPr>
      </w:pPr>
      <w:r w:rsidRPr="00D26657">
        <w:rPr>
          <w:rFonts w:eastAsia="Malgun Gothic"/>
          <w:lang w:eastAsia="zh-CN"/>
        </w:rPr>
        <w:t>When 1 SRS symbol is configured in a slot for SRS antenna switching and the aggressor and victim cells are synchronized, the interruption requirement in Table 8.2.2.2.16-1 applies. When 1 SRS symbol is configured in a slot for SRS antenna switching and the aggressor and victim cells are asynchronized, the interruption requirement in Table 8.2.2.2.16-2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54008DC1"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8.2.2.2.16-1:</w:t>
      </w:r>
      <w:r w:rsidR="00824C54" w:rsidRPr="001A050E">
        <w:rPr>
          <w:rFonts w:ascii="Arial" w:eastAsia="Malgun Gothic" w:hAnsi="Arial"/>
          <w:b/>
        </w:rPr>
        <w:t xml:space="preserve"> Interruption length in symbols</w:t>
      </w:r>
      <w:r w:rsidR="00824C54" w:rsidRPr="00222E99">
        <w:rPr>
          <w:rFonts w:ascii="Arial" w:eastAsia="Malgun Gothic" w:hAnsi="Arial"/>
          <w:b/>
        </w:rPr>
        <w:t xml:space="preserve"> of victim CC</w:t>
      </w:r>
      <w:r w:rsidR="00824C54" w:rsidRPr="001A050E">
        <w:rPr>
          <w:rFonts w:ascii="Arial" w:eastAsia="Malgun Gothic" w:hAnsi="Arial"/>
          <w:b/>
        </w:rPr>
        <w:t xml:space="preserve"> when 1 SRS symbol is configured</w:t>
      </w:r>
      <w:r w:rsidR="00824C54">
        <w:rPr>
          <w:rFonts w:ascii="Arial" w:eastAsia="Malgun Gothic" w:hAnsi="Arial"/>
          <w:b/>
        </w:rPr>
        <w:t>,</w:t>
      </w:r>
      <w:r w:rsidR="00824C54" w:rsidRPr="001A050E">
        <w:rPr>
          <w:rFonts w:ascii="Arial" w:eastAsia="Malgun Gothic" w:hAnsi="Arial"/>
          <w:b/>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6DF5CD4C"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8.2.2.2.16.2:</w:t>
      </w:r>
      <w:r w:rsidR="00824C54" w:rsidRPr="001A050E">
        <w:rPr>
          <w:rFonts w:ascii="Arial" w:eastAsia="Malgun Gothic" w:hAnsi="Arial"/>
          <w:b/>
        </w:rPr>
        <w:t xml:space="preserve"> Interruption length in slots</w:t>
      </w:r>
      <w:r w:rsidR="00824C54" w:rsidRPr="00222E99">
        <w:rPr>
          <w:rFonts w:ascii="Arial" w:eastAsia="Malgun Gothic" w:hAnsi="Arial"/>
          <w:b/>
        </w:rPr>
        <w:t xml:space="preserve"> of victim CC</w:t>
      </w:r>
      <w:r w:rsidR="00824C54" w:rsidRPr="001A050E">
        <w:rPr>
          <w:rFonts w:ascii="Arial" w:eastAsia="Malgun Gothic" w:hAnsi="Arial"/>
          <w:b/>
        </w:rPr>
        <w:t xml:space="preserve"> when 1 SRS symbol is configured</w:t>
      </w:r>
      <w:r w:rsidR="00824C54">
        <w:rPr>
          <w:rFonts w:ascii="Arial" w:eastAsia="Malgun Gothic" w:hAnsi="Arial"/>
          <w:b/>
        </w:rPr>
        <w:t>,</w:t>
      </w:r>
      <w:r w:rsidR="00824C54" w:rsidRPr="001A050E">
        <w:rPr>
          <w:rFonts w:ascii="Arial" w:eastAsia="Malgun Gothic" w:hAnsi="Arial"/>
          <w:b/>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345CFCE"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1B3F3373" w14:textId="7C8EA2F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2A58756" w14:textId="070EC61C"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6C743F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1B1FB"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B55C1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DDE7E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3163A4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0044F9CA"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587F43D" w14:textId="5CD2D4B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3BB18BE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2550B1D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3C2B9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3B7AACF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2F6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41EFD5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28E27B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39AFA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22D9D73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C4A459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785B8A3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AD339C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45C45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64AD2E0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A21EB1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22458FB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1A7A46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775A77A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14:paraId="62CB1C1A" w14:textId="77777777" w:rsidR="00D26657" w:rsidRPr="00D26657" w:rsidRDefault="00D26657" w:rsidP="00D26657">
      <w:pPr>
        <w:overflowPunct/>
        <w:autoSpaceDE/>
        <w:autoSpaceDN/>
        <w:adjustRightInd/>
        <w:textAlignment w:val="auto"/>
        <w:rPr>
          <w:rFonts w:eastAsia="Malgun Gothic"/>
          <w:lang w:eastAsia="x-none"/>
        </w:rPr>
      </w:pPr>
    </w:p>
    <w:p w14:paraId="25020AAE" w14:textId="3032EF42"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8.2.2.2.16-3:</w:t>
      </w:r>
      <w:r w:rsidR="00824C54" w:rsidRPr="001A050E">
        <w:rPr>
          <w:rFonts w:ascii="Arial" w:eastAsia="Malgun Gothic" w:hAnsi="Arial"/>
          <w:b/>
        </w:rPr>
        <w:t xml:space="preserve"> Interruption length in slots</w:t>
      </w:r>
      <w:r w:rsidR="00824C54" w:rsidRPr="00222E99">
        <w:rPr>
          <w:rFonts w:ascii="Arial" w:eastAsia="Malgun Gothic" w:hAnsi="Arial"/>
          <w:b/>
        </w:rPr>
        <w:t xml:space="preserve"> of victim CC</w:t>
      </w:r>
      <w:r w:rsidR="00824C54" w:rsidRPr="001A050E">
        <w:rPr>
          <w:rFonts w:ascii="Arial" w:eastAsia="Malgun Gothic" w:hAnsi="Arial"/>
          <w:b/>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lang w:eastAsia="zh-CN"/>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lang w:eastAsia="zh-CN"/>
        </w:rPr>
        <w:t xml:space="preserve">configured with aperiodic CSI-RS resources is configured for fast SCell activation </w:t>
      </w:r>
      <w:r w:rsidRPr="00C82738">
        <w:rPr>
          <w:rFonts w:eastAsia="SimSun"/>
        </w:rPr>
        <w:t xml:space="preserve">is activated </w:t>
      </w:r>
      <w:r w:rsidRPr="009C5807">
        <w:rPr>
          <w:rFonts w:eastAsia="MS Mincho"/>
          <w:lang w:eastAsia="zh-CN"/>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 xml:space="preserve">activated </w:t>
      </w:r>
      <w:r w:rsidRPr="00DB1281">
        <w:rPr>
          <w:lang w:eastAsia="zh-CN"/>
        </w:rPr>
        <w:t xml:space="preserve">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lang w:eastAsia="zh-CN"/>
        </w:rPr>
      </w:pPr>
      <w:r>
        <w:t>-</w:t>
      </w:r>
      <w:r>
        <w:tab/>
      </w:r>
      <w:r w:rsidR="00C8622E" w:rsidRPr="00885F53">
        <w:t>Where X</w:t>
      </w:r>
      <w:r w:rsidR="00C8622E">
        <w:t>2</w:t>
      </w:r>
      <w:r w:rsidR="00C8622E" w:rsidRPr="00885F53">
        <w:t xml:space="preserve"> </w:t>
      </w:r>
      <w:r w:rsidR="00C8622E">
        <w:t>is</w:t>
      </w:r>
      <w:r w:rsidR="00C8622E" w:rsidRPr="00885F53">
        <w:t xml:space="preserve"> specified in </w:t>
      </w:r>
      <w:r w:rsidR="00C8622E" w:rsidRPr="00885F53">
        <w:rPr>
          <w:lang w:eastAsia="zh-CN"/>
        </w:rPr>
        <w:t>Table 8.2.</w:t>
      </w:r>
      <w:r w:rsidR="00C8622E">
        <w:rPr>
          <w:lang w:eastAsia="zh-CN"/>
        </w:rPr>
        <w:t>2</w:t>
      </w:r>
      <w:r w:rsidR="00C8622E" w:rsidRPr="00885F53">
        <w:rPr>
          <w:lang w:eastAsia="zh-CN"/>
        </w:rPr>
        <w:t>.2.</w:t>
      </w:r>
      <w:r w:rsidR="00C8622E">
        <w:rPr>
          <w:lang w:eastAsia="zh-CN"/>
        </w:rPr>
        <w:t>2</w:t>
      </w:r>
      <w:r w:rsidR="00C8622E" w:rsidRPr="00885F53">
        <w:rPr>
          <w:lang w:eastAsia="zh-CN"/>
        </w:rPr>
        <w:t>-</w:t>
      </w:r>
      <w:r w:rsidR="00C8622E">
        <w:rPr>
          <w:lang w:eastAsia="zh-CN"/>
        </w:rPr>
        <w:t>1</w:t>
      </w:r>
      <w:r w:rsidR="00C8622E" w:rsidRPr="00885F53">
        <w:rPr>
          <w:lang w:eastAsia="zh-CN"/>
        </w:rPr>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rPr>
          <w:lang w:eastAsia="zh-CN"/>
        </w:rPr>
        <w:t xml:space="preserve"> </w:t>
      </w:r>
      <w:r w:rsidRPr="009C5807">
        <w:rPr>
          <w:lang w:eastAsia="zh-CN"/>
        </w:rPr>
        <w:t>Y2 slot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201EDD86" w14:textId="74F19C53" w:rsidR="00C8622E" w:rsidRPr="00C16371" w:rsidRDefault="00231798" w:rsidP="00231798">
      <w:pPr>
        <w:pStyle w:val="B20"/>
        <w:rPr>
          <w:lang w:val="en-US"/>
        </w:rPr>
      </w:pPr>
      <w:r>
        <w:t>-</w:t>
      </w:r>
      <w:r w:rsidR="006C5EC9">
        <w:tab/>
      </w:r>
      <w:r w:rsidR="00C8622E" w:rsidRPr="00C16371">
        <w:rPr>
          <w:lang w:val="en-US"/>
        </w:rPr>
        <w:t>SCell to be activated is known and belongs to FR1, if the measurement period of the SCell being act</w:t>
      </w:r>
      <w:r w:rsidR="00C8622E">
        <w:rPr>
          <w:lang w:val="en-US"/>
        </w:rPr>
        <w: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rPr>
          <w:lang w:eastAsia="zh-CN"/>
        </w:rPr>
      </w:pPr>
      <w:r>
        <w:rPr>
          <w:rFonts w:hint="eastAsia"/>
          <w:lang w:eastAsia="zh-CN"/>
        </w:rPr>
        <w:t>o</w:t>
      </w:r>
      <w:r>
        <w:rPr>
          <w:lang w:eastAsia="zh-CN"/>
        </w:rPr>
        <w:t>r</w:t>
      </w:r>
    </w:p>
    <w:p w14:paraId="2046F008" w14:textId="77777777" w:rsidR="00C408EB" w:rsidRPr="00421BE8" w:rsidRDefault="00C408EB" w:rsidP="00C408E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5C732212" w14:textId="77777777" w:rsidR="00C408EB" w:rsidRPr="00C16371" w:rsidRDefault="00C408EB" w:rsidP="00C408E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3D6DEB56" w14:textId="5E005141" w:rsidR="00C8622E" w:rsidRDefault="00C8622E" w:rsidP="00231798">
      <w:pPr>
        <w:pStyle w:val="B20"/>
        <w:rPr>
          <w:rFonts w:ascii="Tms Rmn" w:hAnsi="Tms Rmn"/>
          <w:lang w:eastAsia="zh-CN"/>
        </w:rPr>
      </w:pPr>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8.2.1.2.4-2</w:t>
      </w:r>
      <w:r>
        <w:rPr>
          <w:rFonts w:ascii="Tms Rmn" w:hAnsi="Tms Rmn"/>
          <w:lang w:eastAsia="zh-CN"/>
        </w:rPr>
        <w:t>.</w:t>
      </w:r>
    </w:p>
    <w:p w14:paraId="4D3A08DF" w14:textId="77777777" w:rsidR="00CA26C7" w:rsidRPr="00535E69" w:rsidRDefault="00CA26C7" w:rsidP="00CA26C7">
      <w:pPr>
        <w:rPr>
          <w:lang w:eastAsia="zh-CN"/>
        </w:rPr>
      </w:pPr>
    </w:p>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w:t>
      </w:r>
      <w:r>
        <w:rPr>
          <w:lang w:eastAsia="zh-CN"/>
        </w:rPr>
        <w:t xml:space="preserve">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rPr>
          <w:lang w:eastAsia="zh-CN"/>
        </w:rPr>
        <w:t>as defined in clause 8.2.</w:t>
      </w:r>
      <w:r w:rsidR="0090188A">
        <w:rPr>
          <w:lang w:eastAsia="zh-CN"/>
        </w:rPr>
        <w:t>2</w:t>
      </w:r>
      <w:r w:rsidR="0090188A" w:rsidRPr="00946E49">
        <w:rPr>
          <w:lang w:eastAsia="zh-CN"/>
        </w:rPr>
        <w:t>.2.</w:t>
      </w:r>
      <w:r w:rsidR="0090188A">
        <w:rPr>
          <w:lang w:eastAsia="zh-CN"/>
        </w:rPr>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5D0E4D20" w:rsidR="002A1EF3" w:rsidRPr="00AF5628" w:rsidRDefault="00597B50" w:rsidP="002A1EF3">
      <w:pPr>
        <w:pStyle w:val="B10"/>
        <w:rPr>
          <w:lang w:eastAsia="zh-CN"/>
        </w:rPr>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1A268A8E" w14:textId="77777777" w:rsidR="0090188A" w:rsidRDefault="0090188A" w:rsidP="009F6F6D"/>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Cell and SCell, when</w:t>
      </w:r>
    </w:p>
    <w:p w14:paraId="58BE0416" w14:textId="14E3100E" w:rsidR="00977C68" w:rsidRPr="009C5807" w:rsidRDefault="00503BF9" w:rsidP="00861D86">
      <w:pPr>
        <w:pStyle w:val="B10"/>
      </w:pPr>
      <w:r>
        <w:rPr>
          <w:lang w:eastAsia="zh-CN"/>
        </w:rPr>
        <w:tab/>
      </w:r>
      <w:r w:rsidR="00977C68" w:rsidRPr="009C5807">
        <w:rPr>
          <w:lang w:eastAsia="zh-CN"/>
        </w:rPr>
        <w:t>E-UTRA PSCell transitions between active and non-active during DRX, or</w:t>
      </w:r>
    </w:p>
    <w:p w14:paraId="0CAFB46F" w14:textId="65EB9BCF" w:rsidR="00977C68" w:rsidRPr="009C5807" w:rsidRDefault="00503BF9" w:rsidP="00861D86">
      <w:pPr>
        <w:pStyle w:val="B10"/>
        <w:rPr>
          <w:lang w:eastAsia="zh-CN"/>
        </w:rPr>
      </w:pPr>
      <w:r>
        <w:rPr>
          <w:lang w:eastAsia="zh-CN"/>
        </w:rPr>
        <w:tab/>
      </w:r>
      <w:r w:rsidR="00977C68" w:rsidRPr="009C5807">
        <w:rPr>
          <w:lang w:eastAsia="zh-CN"/>
        </w:rPr>
        <w:t>E-UTRA PSCell transitions from non-DRX to DRX, or</w:t>
      </w:r>
    </w:p>
    <w:p w14:paraId="4BA9C424" w14:textId="1AC55348" w:rsidR="00977C68" w:rsidRPr="009C5807" w:rsidRDefault="00503BF9" w:rsidP="00861D86">
      <w:pPr>
        <w:pStyle w:val="B10"/>
        <w:rPr>
          <w:lang w:eastAsia="zh-CN"/>
        </w:rPr>
      </w:pPr>
      <w:r>
        <w:rPr>
          <w:lang w:eastAsia="ko-KR"/>
        </w:rPr>
        <w:tab/>
      </w:r>
      <w:r w:rsidR="00977C68" w:rsidRPr="009C5807">
        <w:rPr>
          <w:lang w:eastAsia="ko-KR"/>
        </w:rPr>
        <w:t>E-UTRA</w:t>
      </w:r>
      <w:r w:rsidR="00977C68" w:rsidRPr="009C5807">
        <w:rPr>
          <w:lang w:eastAsia="zh-CN"/>
        </w:rPr>
        <w:t xml:space="preserve"> PSCell/SCell in SCG or SCell in MCG is added or released, or</w:t>
      </w:r>
    </w:p>
    <w:p w14:paraId="753AE2B0" w14:textId="1F18A708" w:rsidR="00764A79" w:rsidRPr="009C5807" w:rsidRDefault="00503BF9" w:rsidP="00861D86">
      <w:pPr>
        <w:pStyle w:val="B10"/>
        <w:rPr>
          <w:lang w:eastAsia="zh-CN"/>
        </w:rPr>
      </w:pPr>
      <w:r>
        <w:rPr>
          <w:lang w:eastAsia="ko-KR"/>
        </w:rPr>
        <w:tab/>
      </w:r>
      <w:r w:rsidR="00764A79" w:rsidRPr="009C5807">
        <w:rPr>
          <w:lang w:eastAsia="ko-KR"/>
        </w:rPr>
        <w:t>E-UTRA</w:t>
      </w:r>
      <w:r w:rsidR="00764A79" w:rsidRPr="009C5807">
        <w:rPr>
          <w:lang w:eastAsia="zh-CN"/>
        </w:rPr>
        <w:t xml:space="preserve"> PSCell/SCell in SCG or SCell(s) in MCG is activated or deactivated, or</w:t>
      </w:r>
    </w:p>
    <w:p w14:paraId="1F2BDCBF" w14:textId="0FCCA863" w:rsidR="00977C68" w:rsidRPr="009C5807" w:rsidRDefault="00503BF9" w:rsidP="00861D86">
      <w:pPr>
        <w:pStyle w:val="B10"/>
        <w:rPr>
          <w:lang w:eastAsia="zh-CN"/>
        </w:rPr>
      </w:pPr>
      <w:r>
        <w:rPr>
          <w:lang w:eastAsia="zh-CN"/>
        </w:rPr>
        <w:tab/>
      </w:r>
      <w:r w:rsidR="00977C68" w:rsidRPr="009C5807">
        <w:rPr>
          <w:lang w:eastAsia="zh-CN"/>
        </w:rPr>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rPr>
          <w:lang w:eastAsia="zh-CN"/>
        </w:rPr>
      </w:pPr>
      <w:r>
        <w:rPr>
          <w:lang w:eastAsia="zh-CN"/>
        </w:rPr>
        <w:tab/>
        <w:t>CGI reading of an NR neighbour cell with autonomous gaps, or</w:t>
      </w:r>
    </w:p>
    <w:p w14:paraId="57168526" w14:textId="6B01A160" w:rsidR="003F7998" w:rsidRPr="00885F53" w:rsidRDefault="009F6F6D" w:rsidP="000F7672">
      <w:pPr>
        <w:pStyle w:val="B10"/>
        <w:rPr>
          <w:lang w:eastAsia="ko-KR"/>
        </w:rPr>
      </w:pPr>
      <w:r>
        <w:rPr>
          <w:lang w:eastAsia="zh-CN"/>
        </w:rPr>
        <w:tab/>
        <w:t>CGI reading of an E-UTRA neighbour cell with autonomous gaps.</w:t>
      </w:r>
    </w:p>
    <w:p w14:paraId="15FED9E0" w14:textId="570AD0C3" w:rsidR="003F7998" w:rsidRDefault="00503BF9" w:rsidP="000F7672">
      <w:pPr>
        <w:pStyle w:val="B10"/>
        <w:rPr>
          <w:rFonts w:ascii="Tms Rmn" w:eastAsia="MS Mincho" w:hAnsi="Tms Rmn"/>
          <w:lang w:eastAsia="zh-CN"/>
        </w:rPr>
      </w:pPr>
      <w:r>
        <w:rPr>
          <w:rFonts w:ascii="Tms Rmn" w:eastAsia="MS Mincho" w:hAnsi="Tms Rmn"/>
          <w:lang w:eastAsia="zh-CN"/>
        </w:rPr>
        <w:tab/>
      </w:r>
      <w:r w:rsidR="003F7998">
        <w:rPr>
          <w:rFonts w:ascii="Tms Rmn" w:eastAsia="MS Mincho" w:hAnsi="Tms Rmn"/>
          <w:lang w:eastAsia="zh-CN"/>
        </w:rPr>
        <w:t>NR SRS carrier based switching, or</w:t>
      </w:r>
    </w:p>
    <w:p w14:paraId="7252568F" w14:textId="126CED0B" w:rsidR="00C8622E" w:rsidRDefault="00C8622E" w:rsidP="00C8622E">
      <w:pPr>
        <w:pStyle w:val="B10"/>
        <w:rPr>
          <w:lang w:eastAsia="ko-KR"/>
        </w:rPr>
      </w:pPr>
      <w:r>
        <w:rPr>
          <w:rFonts w:ascii="Tms Rmn" w:eastAsia="MS Mincho" w:hAnsi="Tms Rmn"/>
          <w:lang w:eastAsia="zh-C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lang w:eastAsia="zh-CN"/>
        </w:rPr>
        <w:tab/>
      </w:r>
      <w:r w:rsidRPr="00D149D9">
        <w:rPr>
          <w:rFonts w:eastAsia="Malgun Gothic"/>
          <w:lang w:eastAsia="zh-CN"/>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lang w:eastAsia="zh-CN"/>
        </w:rPr>
      </w:pPr>
      <w:r>
        <w:rPr>
          <w:lang w:eastAsia="zh-CN"/>
        </w:rPr>
        <w:tab/>
        <w:t>SCell in NR MCG is activated based on aperiodic CSI-RS</w:t>
      </w:r>
      <w:r>
        <w:rPr>
          <w:rFonts w:ascii="Tms Rmn" w:eastAsia="MS Mincho" w:hAnsi="Tms Rmn"/>
          <w:lang w:eastAsia="zh-CN"/>
        </w:rPr>
        <w:t>.</w:t>
      </w:r>
    </w:p>
    <w:p w14:paraId="6B6594F4" w14:textId="77777777" w:rsidR="00977C68" w:rsidRPr="009C5807" w:rsidRDefault="00977C68" w:rsidP="00977C68">
      <w:pPr>
        <w:rPr>
          <w:lang w:eastAsia="zh-CN"/>
        </w:rPr>
      </w:pPr>
      <w:r w:rsidRPr="009C5807">
        <w:rPr>
          <w:rFonts w:eastAsia="MS Mincho"/>
        </w:rPr>
        <w:t xml:space="preserve">The requirements shall apply for NE-DC </w:t>
      </w:r>
      <w:r w:rsidRPr="009C5807">
        <w:rPr>
          <w:lang w:eastAsia="zh-CN"/>
        </w:rPr>
        <w:t>with an</w:t>
      </w:r>
      <w:r w:rsidRPr="009C5807">
        <w:rPr>
          <w:rFonts w:eastAsia="MS Mincho"/>
        </w:rPr>
        <w:t xml:space="preserve"> NR </w:t>
      </w:r>
      <w:r w:rsidRPr="009C5807">
        <w:rPr>
          <w:lang w:eastAsia="zh-CN"/>
        </w:rPr>
        <w:t>PCell</w:t>
      </w:r>
      <w:r w:rsidRPr="009C5807">
        <w:rPr>
          <w:rFonts w:eastAsia="MS Mincho"/>
        </w:rPr>
        <w:t>.</w:t>
      </w:r>
    </w:p>
    <w:p w14:paraId="33103274" w14:textId="5049136A"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eastAsia="zh-CN"/>
        </w:rPr>
        <w:t xml:space="preserve"> PSCell or </w:t>
      </w:r>
      <w:r w:rsidRPr="009C5807">
        <w:rPr>
          <w:lang w:eastAsia="ko-KR"/>
        </w:rPr>
        <w:t>E-UTRA</w:t>
      </w:r>
      <w:r w:rsidRPr="009C5807">
        <w:rPr>
          <w:lang w:val="en-US" w:eastAsia="zh-CN"/>
        </w:rPr>
        <w:t xml:space="preserve"> SCell belonging to SCG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6350FD13" w14:textId="00EC4144" w:rsidR="00155640" w:rsidRPr="009C5807" w:rsidRDefault="00155640" w:rsidP="00155640">
      <w:pPr>
        <w:rPr>
          <w:rFonts w:eastAsia="MS Mincho"/>
        </w:rPr>
      </w:pPr>
      <w:r w:rsidRPr="009C5807">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40" w:name="_Toc5952639"/>
      <w:r w:rsidRPr="009C5807">
        <w:t>8.2.3.2.1</w:t>
      </w:r>
      <w:r w:rsidRPr="009C5807">
        <w:tab/>
        <w:t>Interruptions at transitions between active and non-active during DRX</w:t>
      </w:r>
      <w:bookmarkEnd w:id="40"/>
    </w:p>
    <w:p w14:paraId="476A54AC" w14:textId="77777777" w:rsidR="00977C68" w:rsidRPr="009C5807" w:rsidRDefault="00977C68" w:rsidP="00977C68">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 xml:space="preserve">PSCell transitions between active and non-active druing DRX when PCell or SCell is in non-DRX </w:t>
      </w:r>
      <w:r w:rsidRPr="009C5807">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8.2.3.2.</w:t>
      </w:r>
      <w:r w:rsidRPr="009C5807">
        <w:rPr>
          <w:lang w:eastAsia="zh-CN"/>
        </w:rPr>
        <w:t>1</w:t>
      </w:r>
      <w:r w:rsidRPr="009C5807">
        <w:rPr>
          <w:rFonts w:eastAsia="MS Mincho"/>
          <w:lang w:eastAsia="zh-CN"/>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Pr>
        <w:rPr>
          <w:lang w:eastAsia="zh-CN"/>
        </w:rPr>
      </w:pPr>
    </w:p>
    <w:p w14:paraId="41D443C5" w14:textId="77777777" w:rsidR="00977C68" w:rsidRPr="009C5807" w:rsidRDefault="00977C68" w:rsidP="00977C68">
      <w:pPr>
        <w:rPr>
          <w:lang w:eastAsia="zh-CN"/>
        </w:rPr>
      </w:pPr>
      <w:r w:rsidRPr="009C5807">
        <w:rPr>
          <w:lang w:eastAsia="zh-CN"/>
        </w:rPr>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PSCell transitions from non-DRX to DRX when PCell or SCell is in non-DRX shall not exceed X slots as defined in table 8.2.3.2.</w:t>
      </w:r>
      <w:r w:rsidRPr="009C5807">
        <w:rPr>
          <w:lang w:eastAsia="zh-CN"/>
        </w:rPr>
        <w:t>1</w:t>
      </w:r>
      <w:r w:rsidRPr="009C5807">
        <w:rPr>
          <w:rFonts w:eastAsia="MS Mincho"/>
          <w:lang w:eastAsia="zh-CN"/>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w:t>
      </w:r>
    </w:p>
    <w:p w14:paraId="6450B8DB"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E-UTRA PSCell/</w:t>
      </w:r>
      <w:r w:rsidRPr="009C5807">
        <w:rPr>
          <w:rFonts w:eastAsia="MS Mincho"/>
          <w:lang w:eastAsia="zh-CN"/>
        </w:rPr>
        <w:t>SCell</w:t>
      </w:r>
      <w:r w:rsidRPr="009C5807">
        <w:rPr>
          <w:lang w:eastAsia="zh-CN"/>
        </w:rPr>
        <w:t xml:space="preserve"> in SCG </w:t>
      </w:r>
      <w:r w:rsidRPr="009C5807">
        <w:rPr>
          <w:rFonts w:eastAsia="MS Mincho"/>
          <w:lang w:eastAsia="zh-CN"/>
        </w:rPr>
        <w:t>is added or released:</w:t>
      </w:r>
    </w:p>
    <w:p w14:paraId="07D0A143" w14:textId="77777777" w:rsidR="00977C68" w:rsidRPr="009C5807" w:rsidRDefault="00977C68" w:rsidP="00155640">
      <w:pPr>
        <w:pStyle w:val="B10"/>
      </w:pPr>
      <w:r w:rsidRPr="009C5807">
        <w:t>-</w:t>
      </w:r>
      <w:r w:rsidRPr="009C5807">
        <w:tab/>
        <w:t xml:space="preserve">the UE is allowed an interruption on any active </w:t>
      </w:r>
      <w:r w:rsidRPr="009C5807">
        <w:rPr>
          <w:lang w:eastAsia="zh-CN"/>
        </w:rPr>
        <w:t>serving cell in MCG</w:t>
      </w:r>
      <w:r w:rsidRPr="009C5807">
        <w:t>:</w:t>
      </w:r>
    </w:p>
    <w:p w14:paraId="7A6D7F67" w14:textId="77777777" w:rsidR="00155640" w:rsidRPr="009C5807" w:rsidRDefault="00155640" w:rsidP="00155640">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E-UTRA PSCell/</w:t>
      </w:r>
      <w:r w:rsidRPr="009C5807">
        <w:t>SCells being added or released, or</w:t>
      </w:r>
    </w:p>
    <w:p w14:paraId="55BD7CD1" w14:textId="77777777" w:rsidR="00155640" w:rsidRPr="009C5807" w:rsidRDefault="00155640" w:rsidP="00155640">
      <w:pPr>
        <w:pStyle w:val="B20"/>
        <w:rPr>
          <w:rFonts w:eastAsia="DengXian"/>
          <w:lang w:eastAsia="zh-CN"/>
        </w:rPr>
      </w:pPr>
      <w:r w:rsidRPr="009C5807">
        <w:t>-</w:t>
      </w:r>
      <w:r w:rsidRPr="009C5807">
        <w:tab/>
        <w:t>of up to max{</w:t>
      </w:r>
      <w:r w:rsidRPr="009C5807">
        <w:rPr>
          <w:lang w:eastAsia="zh-CN"/>
        </w:rPr>
        <w:t>Y1 slots + T</w:t>
      </w:r>
      <w:r w:rsidRPr="009C5807">
        <w:rPr>
          <w:vertAlign w:val="subscript"/>
          <w:lang w:eastAsia="zh-CN"/>
        </w:rPr>
        <w:t>SMTC_duration</w:t>
      </w:r>
      <w:r w:rsidRPr="009C5807">
        <w:t xml:space="preserve">, 5ms} if the active </w:t>
      </w:r>
      <w:r w:rsidRPr="009C5807">
        <w:rPr>
          <w:lang w:eastAsia="zh-CN"/>
        </w:rPr>
        <w:t>serving cells</w:t>
      </w:r>
      <w:r w:rsidRPr="009C5807">
        <w:t xml:space="preserve"> are in the same band as any of the </w:t>
      </w:r>
      <w:r w:rsidRPr="009C5807">
        <w:rPr>
          <w:lang w:eastAsia="zh-CN"/>
        </w:rPr>
        <w:t>E-UTRA PSCell/</w:t>
      </w:r>
      <w:r w:rsidRPr="009C5807">
        <w:t xml:space="preserve">SCells being added or released, provided </w:t>
      </w:r>
      <w:r w:rsidRPr="009C5807">
        <w:rPr>
          <w:lang w:eastAsia="zh-CN"/>
        </w:rPr>
        <w:t>the cell specific reference signals from the active serving cells and the E-UTRA PSCell/SCells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 the longest SMTC duration among all above activated serving cells in MCG;</w:t>
      </w:r>
    </w:p>
    <w:p w14:paraId="24212074" w14:textId="77777777" w:rsidR="00977C68" w:rsidRPr="009C5807" w:rsidRDefault="00977C68" w:rsidP="007538C4">
      <w:pPr>
        <w:pStyle w:val="B20"/>
        <w:rPr>
          <w:lang w:eastAsia="zh-CN"/>
        </w:rPr>
      </w:pPr>
      <w:r w:rsidRPr="009C5807">
        <w:t xml:space="preserve">Where X1 and Y1 are specified in </w:t>
      </w:r>
      <w:r w:rsidRPr="009C5807">
        <w:rPr>
          <w:lang w:eastAsia="zh-CN"/>
        </w:rPr>
        <w:t>Table 8.2.3.2.3-1.</w:t>
      </w:r>
    </w:p>
    <w:p w14:paraId="25E6B76B"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added or released:</w:t>
      </w:r>
    </w:p>
    <w:p w14:paraId="1F173CF8" w14:textId="255E1B60" w:rsidR="00977C68" w:rsidRPr="009C5807" w:rsidRDefault="00977C68" w:rsidP="00155640">
      <w:pPr>
        <w:pStyle w:val="B10"/>
      </w:pPr>
      <w:r w:rsidRPr="009C5807">
        <w:t>-</w:t>
      </w:r>
      <w:r w:rsidRPr="009C5807">
        <w:tab/>
        <w:t xml:space="preserve">the UE is allowed an interruption on any activated </w:t>
      </w:r>
      <w:r w:rsidRPr="009C5807">
        <w:rPr>
          <w:lang w:eastAsia="zh-CN"/>
        </w:rPr>
        <w:t>serving cell in MCG</w:t>
      </w:r>
      <w:r w:rsidRPr="009C5807">
        <w:t>:</w:t>
      </w:r>
    </w:p>
    <w:p w14:paraId="1F38A597" w14:textId="1D0DD9A2" w:rsidR="00A7003E" w:rsidRDefault="00A7003E" w:rsidP="00A7003E">
      <w:pPr>
        <w:pStyle w:val="B20"/>
      </w:pPr>
      <w:r w:rsidRPr="00DB1281">
        <w:t>-</w:t>
      </w:r>
      <w:r w:rsidRPr="00DB1281">
        <w:tab/>
        <w:t xml:space="preserve">of up to </w:t>
      </w:r>
      <w:r w:rsidRPr="00DB1281">
        <w:rPr>
          <w:lang w:eastAsia="zh-CN"/>
        </w:rPr>
        <w:t>X1 slots</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w:t>
      </w:r>
      <w:r w:rsidRPr="00DB1281">
        <w:rPr>
          <w:lang w:eastAsia="zh-CN"/>
        </w:rPr>
        <w:t xml:space="preserve">the active serving cell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Y1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57FD3573" w14:textId="00C115A0"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27F86CD6" w:rsidR="00977C68" w:rsidRPr="009C5807" w:rsidRDefault="00536719" w:rsidP="00536719">
      <w:pPr>
        <w:pStyle w:val="B30"/>
        <w:rPr>
          <w:rFonts w:ascii="Tms Rmn" w:eastAsia="DengXian" w:hAnsi="Tms Rmn"/>
          <w:lang w:eastAsia="zh-CN"/>
        </w:rPr>
      </w:pPr>
      <w:r>
        <w:rPr>
          <w:lang w:eastAsia="zh-CN"/>
        </w:rPr>
        <w:t>-</w:t>
      </w:r>
      <w:r>
        <w:rPr>
          <w:lang w:eastAsia="zh-CN"/>
        </w:rP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rPr>
                <w:lang w:eastAsia="zh-CN"/>
              </w:rPr>
            </w:pPr>
            <w:r w:rsidRPr="009C5807">
              <w:rPr>
                <w:lang w:eastAsia="zh-CN"/>
              </w:rPr>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rPr>
                <w:lang w:eastAsia="zh-CN"/>
              </w:rPr>
            </w:pPr>
            <w:r w:rsidRPr="009C5807">
              <w:rPr>
                <w:lang w:eastAsia="zh-CN"/>
              </w:rPr>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rPr>
                <w:lang w:eastAsia="zh-CN"/>
              </w:rPr>
            </w:pPr>
            <w:r w:rsidRPr="009C5807">
              <w:rPr>
                <w:lang w:eastAsia="zh-CN"/>
              </w:rPr>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rPr>
                <w:lang w:eastAsia="zh-CN"/>
              </w:rPr>
            </w:pPr>
            <w:r w:rsidRPr="009C5807">
              <w:rPr>
                <w:lang w:eastAsia="zh-CN"/>
              </w:rPr>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rPr>
                <w:lang w:eastAsia="zh-CN"/>
              </w:rPr>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lang w:eastAsia="zh-CN"/>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rPr>
                <w:lang w:eastAsia="zh-CN"/>
              </w:rPr>
            </w:pPr>
            <w:r w:rsidRPr="009C5807">
              <w:rPr>
                <w:lang w:eastAsia="zh-CN"/>
              </w:rPr>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rPr>
                <w:lang w:eastAsia="zh-CN"/>
              </w:rPr>
            </w:pPr>
            <w:r w:rsidRPr="009C5807">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rPr>
                <w:lang w:eastAsia="zh-CN"/>
              </w:rPr>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rPr>
                <w:lang w:eastAsia="zh-CN"/>
              </w:rPr>
            </w:pPr>
            <w:r w:rsidRPr="009C5807">
              <w:rPr>
                <w:lang w:eastAsia="zh-CN"/>
              </w:rPr>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rPr>
                <w:lang w:eastAsia="zh-CN"/>
              </w:rPr>
            </w:pPr>
            <w:r w:rsidRPr="009C5807">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rPr>
                <w:lang w:eastAsia="zh-CN"/>
              </w:rPr>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 and one SCell.</w:t>
      </w:r>
    </w:p>
    <w:p w14:paraId="3A416908" w14:textId="04FC97B2" w:rsidR="00977C68" w:rsidRPr="009C5807" w:rsidRDefault="00F11C0B"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386DA064" w14:textId="25381EDB" w:rsidR="00C2746E" w:rsidRPr="001C618A" w:rsidRDefault="00C2746E" w:rsidP="00F65D93">
      <w:pPr>
        <w:pStyle w:val="B10"/>
      </w:pPr>
      <w:r w:rsidRPr="001C618A">
        <w:t>-</w:t>
      </w:r>
      <w:r w:rsidRPr="001C618A">
        <w:tab/>
        <w:t>the UE is allowed an interruption on any active serving cell</w:t>
      </w:r>
      <w:r w:rsidRPr="001C618A">
        <w:rPr>
          <w:lang w:eastAsia="zh-CN"/>
        </w:rPr>
        <w:t xml:space="preserve"> in MCG</w:t>
      </w:r>
      <w:r w:rsidRPr="001C618A">
        <w:t>:</w:t>
      </w:r>
    </w:p>
    <w:p w14:paraId="60AEED53" w14:textId="77777777" w:rsidR="00C2746E" w:rsidRPr="001C618A" w:rsidRDefault="00C2746E" w:rsidP="00F65D93">
      <w:pPr>
        <w:pStyle w:val="B20"/>
      </w:pPr>
      <w:r w:rsidRPr="001C618A">
        <w:t>-</w:t>
      </w:r>
      <w:r w:rsidRPr="001C618A">
        <w:tab/>
        <w:t xml:space="preserve">of up to </w:t>
      </w:r>
      <w:r w:rsidRPr="001C618A">
        <w:rPr>
          <w:lang w:eastAsia="zh-CN"/>
        </w:rPr>
        <w:t>X2 slots</w:t>
      </w:r>
      <w:r w:rsidRPr="001C618A">
        <w:t xml:space="preserve">, if the active </w:t>
      </w:r>
      <w:r w:rsidRPr="001C618A">
        <w:rPr>
          <w:lang w:eastAsia="zh-CN"/>
        </w:rPr>
        <w:t>serving cell</w:t>
      </w:r>
      <w:r w:rsidRPr="001C618A">
        <w:t xml:space="preserve"> is not in the same band as any of the SCells being activated or deactivated, or</w:t>
      </w:r>
    </w:p>
    <w:p w14:paraId="48F34F43" w14:textId="77777777" w:rsidR="00C2746E" w:rsidRPr="001C618A" w:rsidRDefault="00C2746E" w:rsidP="00F65D93">
      <w:pPr>
        <w:pStyle w:val="B20"/>
        <w:rPr>
          <w:rFonts w:eastAsia="DengXian"/>
          <w:lang w:eastAsia="zh-CN"/>
        </w:rPr>
      </w:pPr>
      <w:r w:rsidRPr="001C618A">
        <w:t>-</w:t>
      </w:r>
      <w:r w:rsidRPr="001C618A">
        <w:tab/>
        <w:t>of up to max{</w:t>
      </w:r>
      <w:r w:rsidRPr="001C618A">
        <w:rPr>
          <w:lang w:eastAsia="zh-CN"/>
        </w:rPr>
        <w:t>Y2 slots + T</w:t>
      </w:r>
      <w:r w:rsidRPr="001C618A">
        <w:rPr>
          <w:vertAlign w:val="subscript"/>
          <w:lang w:eastAsia="zh-CN"/>
        </w:rPr>
        <w:t>SMTC_duration</w:t>
      </w:r>
      <w:r w:rsidRPr="001C618A">
        <w:t>, 5ms} if the active</w:t>
      </w:r>
      <w:r w:rsidRPr="001C618A">
        <w:rPr>
          <w:lang w:eastAsia="zh-CN"/>
        </w:rPr>
        <w:t xml:space="preserve"> serving cells</w:t>
      </w:r>
      <w:r w:rsidRPr="001C618A">
        <w:t xml:space="preserve"> are in the same band as any of the </w:t>
      </w:r>
      <w:r w:rsidRPr="001C618A">
        <w:rPr>
          <w:lang w:eastAsia="zh-CN"/>
        </w:rPr>
        <w:t xml:space="preserve">E-UTRA </w:t>
      </w:r>
      <w:r w:rsidRPr="001C618A">
        <w:t xml:space="preserve">SCells being activated or deactivated, provided </w:t>
      </w:r>
      <w:r w:rsidRPr="001C618A">
        <w:rPr>
          <w:lang w:eastAsia="zh-CN"/>
        </w:rPr>
        <w:t>the cell specific reference signals from the active serving cells and the E-UTRA SCells being activated or deactivated are available in the same slot</w:t>
      </w:r>
      <w:r w:rsidRPr="001C618A">
        <w:t>,</w:t>
      </w:r>
      <w:r w:rsidRPr="001C618A">
        <w:rPr>
          <w:lang w:eastAsia="zh-CN"/>
        </w:rPr>
        <w:t xml:space="preserve"> where T</w:t>
      </w:r>
      <w:r w:rsidRPr="001C618A">
        <w:rPr>
          <w:vertAlign w:val="subscript"/>
          <w:lang w:eastAsia="zh-CN"/>
        </w:rPr>
        <w:t>SMTC_duration</w:t>
      </w:r>
      <w:r w:rsidRPr="001C618A">
        <w:rPr>
          <w:lang w:eastAsia="zh-CN"/>
        </w:rPr>
        <w:t xml:space="preserve"> is the longest SMTC duration among all above active serving cells in MCG.</w:t>
      </w:r>
    </w:p>
    <w:p w14:paraId="393497DB" w14:textId="77777777" w:rsidR="00C2746E" w:rsidRPr="001C618A" w:rsidRDefault="00C2746E" w:rsidP="00117519">
      <w:pPr>
        <w:pStyle w:val="B20"/>
        <w:rPr>
          <w:rFonts w:eastAsia="DengXian"/>
          <w:lang w:eastAsia="zh-CN"/>
        </w:rPr>
      </w:pPr>
      <w:r w:rsidRPr="001C618A">
        <w:t xml:space="preserve">Where X2 and Y2 are specified in </w:t>
      </w:r>
      <w:r w:rsidRPr="001C618A">
        <w:rPr>
          <w:lang w:eastAsia="zh-CN"/>
        </w:rPr>
        <w:t>Table 8.2.3.2.4-1.</w:t>
      </w:r>
    </w:p>
    <w:p w14:paraId="319B2A16" w14:textId="31B27038" w:rsidR="00977C68" w:rsidRPr="009C5807" w:rsidRDefault="00977C68" w:rsidP="00C2746E">
      <w:pPr>
        <w:pStyle w:val="B10"/>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activated or deactivated:</w:t>
      </w:r>
    </w:p>
    <w:p w14:paraId="28AA6403" w14:textId="77777777" w:rsidR="00977C68" w:rsidRPr="009C5807" w:rsidRDefault="00977C68" w:rsidP="00155640">
      <w:pPr>
        <w:pStyle w:val="B10"/>
      </w:pPr>
      <w:r w:rsidRPr="009C5807">
        <w:t>-</w:t>
      </w:r>
      <w:r w:rsidRPr="009C5807">
        <w:tab/>
        <w:t xml:space="preserve">the UE is allowed an interruption on any </w:t>
      </w:r>
      <w:r w:rsidRPr="009C5807">
        <w:rPr>
          <w:lang w:eastAsia="zh-CN"/>
        </w:rPr>
        <w:t>serving cell in MCG</w:t>
      </w:r>
      <w:r w:rsidRPr="009C5807">
        <w:t>:</w:t>
      </w:r>
    </w:p>
    <w:p w14:paraId="2CC4D5E1" w14:textId="77777777" w:rsidR="00155640" w:rsidRPr="009C5807" w:rsidRDefault="00155640" w:rsidP="00155640">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 deactivated, or</w:t>
      </w:r>
    </w:p>
    <w:p w14:paraId="164DF594"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Y2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7AABECA4" w14:textId="350080FF"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30A24FC8" w:rsidR="00977C68" w:rsidRPr="009C5807" w:rsidRDefault="00536719" w:rsidP="00536719">
      <w:pPr>
        <w:pStyle w:val="B30"/>
        <w:rPr>
          <w:lang w:eastAsia="zh-CN"/>
        </w:rPr>
      </w:pPr>
      <w:r>
        <w:rPr>
          <w:lang w:eastAsia="zh-CN"/>
        </w:rPr>
        <w:t>-</w:t>
      </w:r>
      <w:r>
        <w:rPr>
          <w:lang w:eastAsia="zh-CN"/>
        </w:rP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8.2.3.2.4-2.</w:t>
      </w:r>
    </w:p>
    <w:p w14:paraId="415AF43F" w14:textId="77777777" w:rsidR="00977C68" w:rsidRPr="009C5807" w:rsidRDefault="00977C68" w:rsidP="00977C68">
      <w:pPr>
        <w:pStyle w:val="TH"/>
      </w:pPr>
      <w:r w:rsidRPr="009C5807">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rPr>
                <w:lang w:eastAsia="zh-CN"/>
              </w:rPr>
            </w:pPr>
            <w:r w:rsidRPr="009C5807">
              <w:rPr>
                <w:lang w:eastAsia="zh-CN"/>
              </w:rPr>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rPr>
                <w:lang w:eastAsia="zh-CN"/>
              </w:rPr>
            </w:pPr>
            <w:r w:rsidRPr="009C5807">
              <w:rPr>
                <w:lang w:eastAsia="zh-CN"/>
              </w:rPr>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rPr>
                <w:lang w:eastAsia="zh-CN"/>
              </w:rPr>
            </w:pPr>
            <w:r w:rsidRPr="009C5807">
              <w:rPr>
                <w:lang w:eastAsia="zh-CN"/>
              </w:rPr>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rPr>
                <w:lang w:eastAsia="zh-CN"/>
              </w:rPr>
            </w:pPr>
            <w:r w:rsidRPr="009C5807">
              <w:rPr>
                <w:lang w:eastAsia="zh-CN"/>
              </w:rPr>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rPr>
                <w:lang w:eastAsia="zh-CN"/>
              </w:rPr>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lang w:eastAsia="zh-CN"/>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rPr>
                <w:lang w:eastAsia="zh-CN"/>
              </w:rPr>
            </w:pPr>
            <w:r w:rsidRPr="009C5807">
              <w:rPr>
                <w:lang w:eastAsia="zh-CN"/>
              </w:rPr>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rPr>
                <w:lang w:eastAsia="zh-CN"/>
              </w:rPr>
            </w:pPr>
            <w:r w:rsidRPr="009C5807">
              <w:rPr>
                <w:lang w:eastAsia="zh-CN"/>
              </w:rPr>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rPr>
                <w:lang w:eastAsia="zh-CN"/>
              </w:rPr>
            </w:pPr>
            <w:r w:rsidRPr="009C5807">
              <w:rPr>
                <w:lang w:eastAsia="zh-CN"/>
              </w:rPr>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rPr>
                <w:lang w:eastAsia="zh-CN"/>
              </w:rPr>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rPr>
                <w:lang w:eastAsia="zh-CN"/>
              </w:rPr>
            </w:pPr>
            <w:r w:rsidRPr="009C5807">
              <w:rPr>
                <w:lang w:eastAsia="zh-CN"/>
              </w:rPr>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rPr>
                <w:lang w:eastAsia="zh-CN"/>
              </w:rPr>
            </w:pPr>
            <w:r w:rsidRPr="009C5807">
              <w:rPr>
                <w:lang w:eastAsia="zh-CN"/>
              </w:rPr>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rPr>
                <w:lang w:eastAsia="zh-CN"/>
              </w:rPr>
            </w:pPr>
            <w:r w:rsidRPr="009C5807">
              <w:rPr>
                <w:lang w:eastAsia="zh-CN"/>
              </w:rPr>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rPr>
                <w:lang w:eastAsia="zh-CN"/>
              </w:rPr>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rPr>
          <w:lang w:eastAsia="zh-CN"/>
        </w:rPr>
      </w:pPr>
      <w:r w:rsidRPr="009C5807">
        <w:rPr>
          <w:lang w:eastAsia="zh-CN"/>
        </w:rPr>
        <w:t>8.2.3.2.5.1</w:t>
      </w:r>
      <w:r w:rsidRPr="009C5807">
        <w:rPr>
          <w:lang w:eastAsia="zh-CN"/>
        </w:rPr>
        <w:tab/>
        <w:t>Interruptions during measurements on deactivated NR SCC</w:t>
      </w:r>
    </w:p>
    <w:p w14:paraId="4109921B" w14:textId="77777777" w:rsidR="00977C68" w:rsidRPr="009C5807" w:rsidRDefault="00977C68" w:rsidP="00977C68">
      <w:r w:rsidRPr="009C5807">
        <w:rPr>
          <w:lang w:eastAsia="zh-CN"/>
        </w:rPr>
        <w:t xml:space="preserve">Interruption on PCell and other activated SCell(s) during measurement on the deactivated NR SCC shall meet requirements in clause </w:t>
      </w:r>
      <w:r w:rsidRPr="009C5807">
        <w:t>8.2.2.2.3.</w:t>
      </w:r>
    </w:p>
    <w:p w14:paraId="2736E1CA" w14:textId="77777777" w:rsidR="00977C68" w:rsidRPr="009C5807" w:rsidRDefault="00977C68" w:rsidP="00117519">
      <w:pPr>
        <w:pStyle w:val="Heading6"/>
        <w:rPr>
          <w:lang w:eastAsia="zh-CN"/>
        </w:rPr>
      </w:pPr>
      <w:r w:rsidRPr="009C5807">
        <w:rPr>
          <w:lang w:eastAsia="zh-CN"/>
        </w:rPr>
        <w:t>8.2.3.2.5.2</w:t>
      </w:r>
      <w:r w:rsidRPr="009C5807">
        <w:rPr>
          <w:lang w:eastAsia="zh-CN"/>
        </w:rPr>
        <w:tab/>
        <w:t>Interruptions during measurements on deactivated E-UTRAN SCC</w:t>
      </w:r>
    </w:p>
    <w:p w14:paraId="7F80BCE6" w14:textId="77777777" w:rsidR="00977C68" w:rsidRPr="009C5807" w:rsidRDefault="00977C68" w:rsidP="00977C68">
      <w:pPr>
        <w:rPr>
          <w:lang w:eastAsia="zh-CN"/>
        </w:rPr>
      </w:pPr>
      <w:r w:rsidRPr="009C5807">
        <w:rPr>
          <w:lang w:eastAsia="zh-CN"/>
        </w:rPr>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rPr>
          <w:lang w:eastAsia="zh-CN"/>
        </w:rPr>
      </w:pPr>
      <w:r w:rsidRPr="009C5807">
        <w:rPr>
          <w:lang w:eastAsia="zh-CN"/>
        </w:rPr>
        <w:t>Each interruption shall not exceed</w:t>
      </w:r>
    </w:p>
    <w:p w14:paraId="7BB494FE"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deactivated SCC being measured, provided </w:t>
      </w:r>
      <w:r w:rsidRPr="009C5807">
        <w:rPr>
          <w:lang w:eastAsia="zh-CN"/>
        </w:rPr>
        <w:t>the cell specific reference signals from the PCell or activated SCell and the E-UTRA deactivated SCC being measured are available in the same slot</w:t>
      </w:r>
      <w:r w:rsidRPr="009C5807">
        <w:t>.</w:t>
      </w:r>
    </w:p>
    <w:p w14:paraId="0C9EED09" w14:textId="77777777" w:rsidR="00977C68" w:rsidRPr="009C5807" w:rsidRDefault="00977C68" w:rsidP="00155640">
      <w:pPr>
        <w:pStyle w:val="B30"/>
        <w:rPr>
          <w:lang w:eastAsia="zh-CN"/>
        </w:rPr>
      </w:pPr>
      <w:r w:rsidRPr="009C5807">
        <w:t xml:space="preserve">Where X3 and Y3 are specified in </w:t>
      </w:r>
      <w:r w:rsidRPr="009C5807">
        <w:rPr>
          <w:lang w:eastAsia="zh-CN"/>
        </w:rPr>
        <w:t>Table 8.2.3.2.5-1</w:t>
      </w:r>
    </w:p>
    <w:p w14:paraId="47F81BB4" w14:textId="77777777" w:rsidR="00977C68" w:rsidRPr="009C5807" w:rsidRDefault="00977C68" w:rsidP="00977C68">
      <w:pPr>
        <w:pStyle w:val="TH"/>
      </w:pPr>
      <w:r w:rsidRPr="009C5807">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rPr>
                <w:lang w:eastAsia="zh-CN"/>
              </w:rPr>
            </w:pPr>
            <w:r w:rsidRPr="009C5807">
              <w:rPr>
                <w:lang w:eastAsia="zh-CN"/>
              </w:rPr>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rPr>
                <w:lang w:eastAsia="zh-CN"/>
              </w:rPr>
            </w:pPr>
            <w:r w:rsidRPr="009C5807">
              <w:rPr>
                <w:lang w:eastAsia="zh-CN"/>
              </w:rPr>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rPr>
                <w:lang w:eastAsia="zh-CN"/>
              </w:rPr>
            </w:pPr>
            <w:r w:rsidRPr="009C5807">
              <w:rPr>
                <w:lang w:eastAsia="zh-CN"/>
              </w:rPr>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rPr>
                <w:lang w:eastAsia="zh-CN"/>
              </w:rPr>
            </w:pPr>
            <w:r w:rsidRPr="009C5807">
              <w:rPr>
                <w:lang w:eastAsia="zh-CN"/>
              </w:rPr>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rPr>
                <w:lang w:eastAsia="zh-CN"/>
              </w:rPr>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rPr>
          <w:lang w:eastAsia="zh-CN"/>
        </w:rPr>
      </w:pPr>
      <w:r w:rsidRPr="009C5807">
        <w:rPr>
          <w:lang w:eastAsia="zh-CN"/>
        </w:rPr>
        <w:t>8.2.3.2.5.3</w:t>
      </w:r>
      <w:r w:rsidRPr="009C5807">
        <w:rPr>
          <w:lang w:eastAsia="zh-CN"/>
        </w:rPr>
        <w:tab/>
        <w:t>Interruptions during CQI measurements on dormant E-UTRAN SCC</w:t>
      </w:r>
    </w:p>
    <w:p w14:paraId="244A3494" w14:textId="77777777" w:rsidR="009A1E1A" w:rsidRPr="009C5807" w:rsidRDefault="009A1E1A" w:rsidP="009A1E1A">
      <w:pPr>
        <w:rPr>
          <w:lang w:eastAsia="zh-CN"/>
        </w:rPr>
      </w:pPr>
      <w:r w:rsidRPr="009C5807">
        <w:rPr>
          <w:lang w:eastAsia="zh-CN"/>
        </w:rPr>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rPr>
          <w:lang w:eastAsia="zh-CN"/>
        </w:rPr>
      </w:pPr>
      <w:r w:rsidRPr="009C5807">
        <w:rPr>
          <w:lang w:eastAsia="zh-CN"/>
        </w:rPr>
        <w:t>Each interruption shall not exceed</w:t>
      </w:r>
    </w:p>
    <w:p w14:paraId="1C4AC94D"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dormant SCell being measured, provided </w:t>
      </w:r>
      <w:r w:rsidRPr="009C5807">
        <w:rPr>
          <w:lang w:eastAsia="zh-CN"/>
        </w:rPr>
        <w:t>the cell specific reference signals from the PSCell or activated SCell and the E-UTRA dormant SCell being measured are available in the same slot</w:t>
      </w:r>
      <w:r w:rsidRPr="009C5807">
        <w:t>.</w:t>
      </w:r>
    </w:p>
    <w:p w14:paraId="71619893" w14:textId="77777777" w:rsidR="00155640" w:rsidRPr="009C5807" w:rsidRDefault="00155640" w:rsidP="00155640">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6CC3E833" w14:textId="77777777" w:rsidR="009A1E1A" w:rsidRPr="009C5807" w:rsidRDefault="009A1E1A" w:rsidP="00117519">
      <w:pPr>
        <w:pStyle w:val="Heading6"/>
        <w:rPr>
          <w:lang w:eastAsia="zh-CN"/>
        </w:rPr>
      </w:pPr>
      <w:r w:rsidRPr="009C5807">
        <w:rPr>
          <w:lang w:eastAsia="zh-CN"/>
        </w:rPr>
        <w:t>8.2.3.2.5.4</w:t>
      </w:r>
      <w:r w:rsidRPr="009C5807">
        <w:rPr>
          <w:lang w:eastAsia="zh-CN"/>
        </w:rPr>
        <w:tab/>
        <w:t>Interruptions during RRM measurements on dormant E-UTRAN SCC</w:t>
      </w:r>
    </w:p>
    <w:p w14:paraId="32AFD19B" w14:textId="77777777" w:rsidR="009A1E1A" w:rsidRPr="009C5807" w:rsidRDefault="009A1E1A" w:rsidP="009A1E1A">
      <w:pPr>
        <w:rPr>
          <w:lang w:eastAsia="zh-CN"/>
        </w:rPr>
      </w:pPr>
      <w:r w:rsidRPr="009C5807">
        <w:rPr>
          <w:lang w:eastAsia="zh-CN"/>
        </w:rPr>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rPr>
          <w:lang w:eastAsia="zh-CN"/>
        </w:rPr>
      </w:pPr>
      <w:r w:rsidRPr="009C5807">
        <w:rPr>
          <w:lang w:eastAsia="zh-CN"/>
        </w:rPr>
        <w:t>Each interruption shall not exceed</w:t>
      </w:r>
    </w:p>
    <w:p w14:paraId="147EC320" w14:textId="77777777" w:rsidR="005166D5" w:rsidRPr="009C5807" w:rsidRDefault="005166D5" w:rsidP="005166D5">
      <w:pPr>
        <w:pStyle w:val="B20"/>
      </w:pPr>
      <w:bookmarkStart w:id="41" w:name="_Toc5952641"/>
      <w:r w:rsidRPr="009C5807">
        <w:t>-</w:t>
      </w:r>
      <w:r w:rsidRPr="009C5807">
        <w:tab/>
      </w:r>
      <w:r w:rsidRPr="009C5807">
        <w:rPr>
          <w:lang w:eastAsia="zh-CN"/>
        </w:rPr>
        <w:t>X3 slots</w:t>
      </w:r>
      <w:r w:rsidRPr="009C5807">
        <w:t>,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r>
      <w:r w:rsidRPr="009C5807">
        <w:rPr>
          <w:lang w:eastAsia="zh-CN"/>
        </w:rPr>
        <w:t>Y3 slots + SMTC duration</w:t>
      </w:r>
      <w:r w:rsidRPr="009C5807">
        <w:t xml:space="preserve">, if the PCell or activated SCell is in the same band as the E-UTRA dormant SCC being measured, provided </w:t>
      </w:r>
      <w:r w:rsidRPr="009C5807">
        <w:rPr>
          <w:lang w:eastAsia="zh-CN"/>
        </w:rPr>
        <w:t>the cell specific reference signals from the PSCell or activated SCell and the E-UTRA dormant SCC being measured are available in the same slot</w:t>
      </w:r>
      <w:r w:rsidRPr="009C5807">
        <w:t>.</w:t>
      </w:r>
    </w:p>
    <w:p w14:paraId="36D4B1D0" w14:textId="77777777" w:rsidR="005166D5" w:rsidRPr="009C5807" w:rsidRDefault="005166D5" w:rsidP="005166D5">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41"/>
    </w:p>
    <w:p w14:paraId="270B9116"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X4 slot as specified in </w:t>
      </w:r>
      <w:r w:rsidRPr="009C5807">
        <w:t>Table 8.2.3.2.6-1</w:t>
      </w:r>
      <w:r w:rsidRPr="009C5807">
        <w:rPr>
          <w:lang w:eastAsia="zh-CN"/>
        </w:rPr>
        <w:t xml:space="preserve">, is allowed during the RRC reconfiguration procedure </w:t>
      </w:r>
      <w:r w:rsidRPr="009C5807">
        <w:t>in TS 38.331 </w:t>
      </w:r>
      <w:r w:rsidRPr="009C5807">
        <w:rPr>
          <w:lang w:eastAsia="zh-CN"/>
        </w:rPr>
        <w:t xml:space="preserve">[2]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Pr>
        <w:rPr>
          <w:lang w:eastAsia="zh-CN"/>
        </w:rPr>
      </w:pPr>
    </w:p>
    <w:p w14:paraId="583B5FDA" w14:textId="55D69782" w:rsidR="00977C68" w:rsidRPr="009C5807" w:rsidRDefault="00977C68" w:rsidP="00977C68">
      <w:pPr>
        <w:pStyle w:val="Heading5"/>
        <w:rPr>
          <w:lang w:eastAsia="zh-CN"/>
        </w:rPr>
      </w:pPr>
      <w:bookmarkStart w:id="42" w:name="_Toc5952642"/>
      <w:r w:rsidRPr="009C5807">
        <w:rPr>
          <w:lang w:eastAsia="zh-CN"/>
        </w:rPr>
        <w:t>8.2.3.2.7</w:t>
      </w:r>
      <w:r w:rsidRPr="009C5807">
        <w:rPr>
          <w:lang w:eastAsia="zh-CN"/>
        </w:rPr>
        <w:tab/>
        <w:t>Interruption</w:t>
      </w:r>
      <w:r w:rsidR="00964DFA" w:rsidRPr="009C5807">
        <w:rPr>
          <w:lang w:eastAsia="zh-CN"/>
        </w:rPr>
        <w:t>s</w:t>
      </w:r>
      <w:r w:rsidRPr="009C5807">
        <w:rPr>
          <w:lang w:eastAsia="zh-CN"/>
        </w:rPr>
        <w:t xml:space="preserve"> due to Active BWP switching Requirement</w:t>
      </w:r>
      <w:bookmarkEnd w:id="42"/>
    </w:p>
    <w:p w14:paraId="33AE6C1B" w14:textId="6B21B3F3" w:rsidR="009323E2" w:rsidRPr="00A47E03" w:rsidRDefault="00A46579" w:rsidP="009323E2">
      <w:pPr>
        <w:rPr>
          <w:rFonts w:cs="v4.2.0"/>
          <w:lang w:val="en-US" w:eastAsia="zh-CN"/>
        </w:rPr>
      </w:pPr>
      <w:r w:rsidRPr="00A47E03">
        <w:rPr>
          <w:lang w:eastAsia="zh-CN"/>
        </w:rPr>
        <w:t>The requirements for DCI-based BWP switch</w:t>
      </w:r>
      <w:r>
        <w:rPr>
          <w:lang w:eastAsia="zh-CN"/>
        </w:rPr>
        <w:t xml:space="preserve"> , </w:t>
      </w:r>
      <w:r w:rsidRPr="00A47E0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A47E03" w:rsidDel="00B7438A">
        <w:rPr>
          <w:lang w:eastAsia="zh-CN"/>
        </w:rPr>
        <w:t xml:space="preserve"> </w:t>
      </w:r>
      <w:r w:rsidRPr="00A47E03">
        <w:rPr>
          <w:lang w:eastAsia="zh-CN"/>
        </w:rPr>
        <w:t xml:space="preserve"> in this clause apply to the case </w:t>
      </w:r>
      <w:r w:rsidRPr="00A47E03">
        <w:t>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EE016B">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45760DCB" w14:textId="07015622" w:rsidR="009323E2" w:rsidRDefault="00A46579" w:rsidP="009323E2">
      <w:pPr>
        <w:rPr>
          <w:lang w:eastAsia="zh-CN"/>
        </w:rPr>
      </w:pPr>
      <w:r w:rsidRPr="00A47E03">
        <w:rPr>
          <w:rFonts w:cs="v4.2.0"/>
          <w:lang w:eastAsia="zh-CN"/>
        </w:rPr>
        <w:t xml:space="preserve">When </w:t>
      </w:r>
      <w:r w:rsidRPr="00A47E03">
        <w:rPr>
          <w:rFonts w:cs="v4.2.0"/>
        </w:rPr>
        <w:t xml:space="preserve">UE receives a DCI indicating the UE to switch its active BWP, or when </w:t>
      </w:r>
      <w:r w:rsidRPr="00A47E03">
        <w:rPr>
          <w:rFonts w:cs="v4.2.0"/>
          <w:lang w:eastAsia="zh-CN"/>
        </w:rPr>
        <w:t xml:space="preserve">a BWP timer </w:t>
      </w:r>
      <w:r w:rsidRPr="00A47E03">
        <w:rPr>
          <w:i/>
        </w:rPr>
        <w:t xml:space="preserve">bwp-InactivityTimer </w:t>
      </w:r>
      <w:r w:rsidRPr="00A47E03">
        <w:t>defined in TS 38.331 [2]</w:t>
      </w:r>
      <w:r w:rsidRPr="00A47E03">
        <w:rPr>
          <w:rFonts w:cs="v4.2.0"/>
          <w:lang w:eastAsia="zh-CN"/>
        </w:rPr>
        <w:t xml:space="preserve"> expires, or when the UE receives an RRC command </w:t>
      </w:r>
      <w:r w:rsidRPr="00A47E03">
        <w:rPr>
          <w:rFonts w:cs="v4.2.0"/>
        </w:rPr>
        <w:t>indicating the UE to switch its active BWP</w:t>
      </w:r>
      <w:r w:rsidRPr="005B2D93">
        <w:rPr>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rPr>
          <w:lang w:eastAsia="zh-CN"/>
        </w:rPr>
      </w:pPr>
      <w:r w:rsidRPr="009C5807">
        <w:rPr>
          <w:lang w:eastAsia="zh-CN"/>
        </w:rPr>
        <w:t>8.2.</w:t>
      </w:r>
      <w:r w:rsidR="000F7672">
        <w:rPr>
          <w:lang w:eastAsia="zh-CN"/>
        </w:rPr>
        <w:t>3</w:t>
      </w:r>
      <w:r w:rsidRPr="009C5807">
        <w:rPr>
          <w:lang w:eastAsia="zh-CN"/>
        </w:rPr>
        <w:t>.2.8.1</w:t>
      </w:r>
      <w:r w:rsidRPr="009C5807">
        <w:rPr>
          <w:lang w:eastAsia="zh-CN"/>
        </w:rPr>
        <w:tab/>
        <w:t>Interruptions during direct SCell activation and hibernation of E-UTRA SCell</w:t>
      </w:r>
    </w:p>
    <w:p w14:paraId="47F054CB" w14:textId="5EA9ABE2"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7D42207A" w14:textId="77777777" w:rsidR="005D69D3" w:rsidRPr="009C5807" w:rsidRDefault="005D69D3" w:rsidP="00ED2012">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rPr>
          <w:lang w:eastAsia="zh-CN"/>
        </w:rPr>
      </w:pPr>
      <w:r w:rsidRPr="009C5807">
        <w:t xml:space="preserve">Where X1 and Y1 are specified in </w:t>
      </w:r>
      <w:r w:rsidRPr="009C5807">
        <w:rPr>
          <w:lang w:eastAsia="zh-CN"/>
        </w:rPr>
        <w:t>Table 8.2.3.2.3-1.</w:t>
      </w:r>
    </w:p>
    <w:p w14:paraId="32F27E15" w14:textId="77777777" w:rsidR="000F7672" w:rsidRPr="00DE7973" w:rsidRDefault="000F7672" w:rsidP="000F7672">
      <w:pPr>
        <w:pStyle w:val="H6"/>
        <w:rPr>
          <w:lang w:eastAsia="zh-CN"/>
        </w:rPr>
      </w:pPr>
      <w:r w:rsidRPr="00DE7973">
        <w:rPr>
          <w:lang w:eastAsia="zh-CN"/>
        </w:rPr>
        <w:t>8.2.</w:t>
      </w:r>
      <w:r>
        <w:rPr>
          <w:lang w:eastAsia="zh-CN"/>
        </w:rPr>
        <w:t>3.2.8.2</w:t>
      </w:r>
      <w:r w:rsidRPr="00DE7973">
        <w:rPr>
          <w:lang w:eastAsia="zh-CN"/>
        </w:rPr>
        <w:tab/>
        <w:t>Interruptions</w:t>
      </w:r>
      <w:r>
        <w:rPr>
          <w:lang w:eastAsia="zh-CN"/>
        </w:rPr>
        <w:t xml:space="preserve"> during direct SCell activation</w:t>
      </w:r>
    </w:p>
    <w:p w14:paraId="7F0A39FF" w14:textId="1465BFF6" w:rsidR="00985D9C" w:rsidRPr="00DE7973" w:rsidRDefault="00985D9C" w:rsidP="00985D9C">
      <w:pPr>
        <w:rPr>
          <w:rFonts w:eastAsia="MS Mincho"/>
          <w:lang w:eastAsia="zh-CN"/>
        </w:rPr>
      </w:pPr>
      <w:r w:rsidRPr="00DE7973">
        <w:rPr>
          <w:rFonts w:eastAsia="MS Mincho"/>
          <w:lang w:eastAsia="zh-CN"/>
        </w:rPr>
        <w:t>When one</w:t>
      </w:r>
      <w:r>
        <w:rPr>
          <w:rFonts w:eastAsia="MS Mincho"/>
          <w:lang w:eastAsia="zh-CN"/>
        </w:rPr>
        <w:t xml:space="preserve"> or multiple</w:t>
      </w:r>
      <w:r w:rsidRPr="00DE7973">
        <w:rPr>
          <w:rFonts w:eastAsia="MS Mincho"/>
          <w:lang w:eastAsia="zh-CN"/>
        </w:rPr>
        <w:t xml:space="preserve"> SCell</w:t>
      </w:r>
      <w:r>
        <w:rPr>
          <w:rFonts w:eastAsia="MS Mincho"/>
          <w:lang w:eastAsia="zh-CN"/>
        </w:rPr>
        <w:t>(s)</w:t>
      </w:r>
      <w:r w:rsidRPr="00DE7973">
        <w:rPr>
          <w:lang w:eastAsia="zh-CN"/>
        </w:rPr>
        <w:t xml:space="preserve"> in </w:t>
      </w:r>
      <w:r>
        <w:rPr>
          <w:lang w:eastAsia="zh-CN"/>
        </w:rPr>
        <w:t>MCG</w:t>
      </w:r>
      <w:r w:rsidRPr="00DE7973">
        <w:rPr>
          <w:lang w:eastAsia="zh-CN"/>
        </w:rPr>
        <w:t xml:space="preserve"> </w:t>
      </w:r>
      <w:r>
        <w:rPr>
          <w:rFonts w:eastAsia="MS Mincho"/>
          <w:lang w:eastAsia="zh-CN"/>
        </w:rPr>
        <w:t xml:space="preserve">are </w:t>
      </w:r>
      <w:r w:rsidRPr="00DE7973">
        <w:rPr>
          <w:rFonts w:eastAsia="MS Mincho"/>
          <w:lang w:eastAsia="zh-CN"/>
        </w:rPr>
        <w:t>directly activated</w:t>
      </w:r>
      <w:r w:rsidRPr="00FA547E">
        <w:rPr>
          <w:rFonts w:eastAsia="MS Mincho"/>
          <w:lang w:eastAsia="zh-CN"/>
        </w:rPr>
        <w:t xml:space="preserve"> </w:t>
      </w:r>
      <w:r>
        <w:rPr>
          <w:rFonts w:eastAsia="MS Mincho"/>
          <w:lang w:eastAsia="zh-CN"/>
        </w:rPr>
        <w:t>at SCell addition</w:t>
      </w:r>
      <w:r w:rsidRPr="00DE7973">
        <w:rPr>
          <w:rFonts w:eastAsia="MS Mincho"/>
          <w:lang w:eastAsia="zh-CN"/>
        </w:rPr>
        <w:t>:</w:t>
      </w:r>
    </w:p>
    <w:p w14:paraId="54FA8EE4" w14:textId="77777777" w:rsidR="000F7672" w:rsidRPr="00DE7973" w:rsidRDefault="000F7672" w:rsidP="000F7672">
      <w:pPr>
        <w:pStyle w:val="B10"/>
      </w:pPr>
      <w:r w:rsidRPr="00DE7973">
        <w:t>-</w:t>
      </w:r>
      <w:r w:rsidRPr="00DE7973">
        <w:tab/>
        <w:t>the UE is allowed an interruption on any active serving cell</w:t>
      </w:r>
      <w:r w:rsidRPr="00DE7973">
        <w:rPr>
          <w:lang w:eastAsia="zh-CN"/>
        </w:rPr>
        <w:t xml:space="preserve"> in MCG</w:t>
      </w:r>
      <w:r w:rsidRPr="00DE7973">
        <w:t>:</w:t>
      </w:r>
    </w:p>
    <w:p w14:paraId="2B48A934" w14:textId="77777777" w:rsidR="000F7672" w:rsidRPr="00DE7973" w:rsidRDefault="000F7672" w:rsidP="000F7672">
      <w:pPr>
        <w:pStyle w:val="B20"/>
      </w:pPr>
      <w:r w:rsidRPr="00DE7973">
        <w:t>-</w:t>
      </w:r>
      <w:r w:rsidRPr="00DE7973">
        <w:tab/>
        <w:t xml:space="preserve">of up to </w:t>
      </w:r>
      <w:r w:rsidRPr="00DE7973">
        <w:rPr>
          <w:lang w:eastAsia="zh-CN"/>
        </w:rPr>
        <w:t>X1 slot</w:t>
      </w:r>
      <w:r w:rsidRPr="00DE7973">
        <w:t xml:space="preserve">, if the active </w:t>
      </w:r>
      <w:r w:rsidRPr="00DE7973">
        <w:rPr>
          <w:lang w:eastAsia="zh-CN"/>
        </w:rPr>
        <w:t>serving cell</w:t>
      </w:r>
      <w:r w:rsidRPr="00DE7973">
        <w:t xml:space="preserve"> is not in the same band as </w:t>
      </w:r>
      <w:r>
        <w:t>the</w:t>
      </w:r>
      <w:r w:rsidRPr="00DE7973">
        <w:rPr>
          <w:lang w:eastAsia="zh-CN"/>
        </w:rPr>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lang w:eastAsia="zh-CN"/>
        </w:rPr>
      </w:pPr>
      <w:r w:rsidRPr="00DE7973">
        <w:t xml:space="preserve">Where X1 and Y1 are specified in </w:t>
      </w:r>
      <w:r w:rsidRPr="00DE7973">
        <w:rPr>
          <w:lang w:eastAsia="zh-CN"/>
        </w:rPr>
        <w:t>Table 8.2.3.2.3-</w:t>
      </w:r>
      <w:r>
        <w:rPr>
          <w:lang w:eastAsia="zh-CN"/>
        </w:rPr>
        <w:t>2</w:t>
      </w:r>
      <w:r w:rsidRPr="00DE7973">
        <w:rPr>
          <w:lang w:eastAsia="zh-CN"/>
        </w:rPr>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hibernated:</w:t>
      </w:r>
    </w:p>
    <w:p w14:paraId="5C6F22CE"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2E9724BC" w14:textId="77777777" w:rsidR="005D69D3" w:rsidRPr="009C5807" w:rsidRDefault="005D69D3" w:rsidP="00ED2012">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77690959" w14:textId="77777777" w:rsidR="005D69D3" w:rsidRPr="009C5807" w:rsidRDefault="005D69D3" w:rsidP="00ED2012">
      <w:pPr>
        <w:pStyle w:val="B20"/>
      </w:pPr>
      <w:r w:rsidRPr="009C5807">
        <w:t>-</w:t>
      </w:r>
      <w:r w:rsidRPr="009C5807">
        <w:tab/>
        <w:t>of up to max{</w:t>
      </w:r>
      <w:r w:rsidRPr="009C5807">
        <w:rPr>
          <w:lang w:eastAsia="zh-CN"/>
        </w:rPr>
        <w:t>Y2 slot + T</w:t>
      </w:r>
      <w:r w:rsidRPr="009C5807">
        <w:rPr>
          <w:vertAlign w:val="subscript"/>
          <w:lang w:eastAsia="zh-CN"/>
        </w:rPr>
        <w:t>SMTC_duration</w:t>
      </w:r>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r w:rsidRPr="009C5807">
        <w:t xml:space="preserve">SCells being hibernated, provided </w:t>
      </w:r>
      <w:r w:rsidRPr="009C5807">
        <w:rPr>
          <w:lang w:eastAsia="zh-CN"/>
        </w:rPr>
        <w:t xml:space="preserve">the cell specific reference signals from the active serving cells and the E-UTRA SCells being </w:t>
      </w:r>
      <w:r w:rsidRPr="009C5807">
        <w:t>hibernated</w:t>
      </w:r>
      <w:r w:rsidRPr="009C5807">
        <w:rPr>
          <w:lang w:eastAsia="zh-CN"/>
        </w:rPr>
        <w:t xml:space="preserve">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E-UTRA PSCell and up to 6 downlink SCell(s).</w:t>
      </w:r>
    </w:p>
    <w:p w14:paraId="31EF0D6D" w14:textId="77777777" w:rsidR="00764A79" w:rsidRPr="009C5807" w:rsidRDefault="00764A79" w:rsidP="00764A79">
      <w:pPr>
        <w:rPr>
          <w:rFonts w:eastAsia="MS Mincho"/>
          <w:lang w:eastAsia="zh-CN"/>
        </w:rPr>
      </w:pPr>
      <w:r w:rsidRPr="009C5807">
        <w:rPr>
          <w:rFonts w:eastAsia="MS Mincho"/>
          <w:lang w:eastAsia="zh-CN"/>
        </w:rPr>
        <w:t>When multiple SCells</w:t>
      </w:r>
      <w:r w:rsidRPr="009C5807">
        <w:rPr>
          <w:lang w:eastAsia="zh-CN"/>
        </w:rPr>
        <w:t xml:space="preserve"> in MCG </w:t>
      </w:r>
      <w:r w:rsidRPr="009C5807">
        <w:rPr>
          <w:rFonts w:eastAsia="MS Mincho"/>
          <w:lang w:eastAsia="zh-CN"/>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eastAsia="zh-CN"/>
        </w:rPr>
        <w:t>-3</w:t>
      </w:r>
      <w:r w:rsidR="003F7998" w:rsidRPr="00CE2FF9">
        <w:t xml:space="preserve"> [</w:t>
      </w:r>
      <w:r w:rsidR="00D31FBC">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eastAsia="zh-CN"/>
              </w:rPr>
            </w:pPr>
            <w:r w:rsidRPr="00DD3199">
              <w:rPr>
                <w:noProof/>
                <w:lang w:val="en-US"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eastAsia="zh-CN"/>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eastAsia="zh-CN"/>
              </w:rPr>
            </w:pPr>
            <w:r w:rsidRPr="00DD3199">
              <w:rPr>
                <w:noProof/>
                <w:lang w:val="en-US"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eastAsia="zh-CN"/>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622E505F" w14:textId="781BF0C0" w:rsidR="003F7998" w:rsidRPr="00241959" w:rsidRDefault="003F7998" w:rsidP="003F7998">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7126566A" w14:textId="77777777" w:rsidR="003F7998" w:rsidRPr="00241959" w:rsidRDefault="003F7998" w:rsidP="003F7998">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rPr>
                <w:lang w:eastAsia="zh-CN"/>
              </w:rPr>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rPr>
                <w:lang w:eastAsia="zh-CN"/>
              </w:rPr>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rPr>
                <w:lang w:eastAsia="zh-CN"/>
              </w:rPr>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rPr>
                <w:lang w:eastAsia="zh-CN"/>
              </w:rPr>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43" w:name="_Hlk45611883"/>
      <w:r>
        <w:t>8.2.3.2.13</w:t>
      </w:r>
      <w:r w:rsidRPr="00EF69F5">
        <w:tab/>
        <w:t xml:space="preserve">Interruptions </w:t>
      </w:r>
      <w:r>
        <w:t>due to SCell dormancy</w:t>
      </w:r>
    </w:p>
    <w:p w14:paraId="1D98BDBE" w14:textId="45366312" w:rsidR="000F7672" w:rsidRPr="00C0357E" w:rsidRDefault="000F7672" w:rsidP="000F7672">
      <w:pPr>
        <w:pStyle w:val="H6"/>
        <w:rPr>
          <w:lang w:eastAsia="zh-CN"/>
        </w:rPr>
      </w:pPr>
      <w:r>
        <w:rPr>
          <w:lang w:eastAsia="zh-CN"/>
        </w:rPr>
        <w:t>8.2.3.2.13</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4F981928" w14:textId="2BCFE1C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1909F8C3" w14:textId="145416A0"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rPr>
          <w:lang w:eastAsia="zh-CN"/>
        </w:rPr>
      </w:pPr>
      <w:r>
        <w:rPr>
          <w:lang w:eastAsia="zh-CN"/>
        </w:rPr>
        <w:t>8.2.3.2.13</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0BC0A672" w14:textId="77777777" w:rsidR="008A3B7A"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45042642" w14:textId="1FCA9FAA" w:rsidR="000F7672" w:rsidRDefault="000F7672" w:rsidP="000F7672">
      <w:pPr>
        <w:pStyle w:val="H6"/>
        <w:rPr>
          <w:lang w:eastAsia="zh-CN"/>
        </w:rPr>
      </w:pPr>
      <w:r>
        <w:rPr>
          <w:lang w:eastAsia="zh-CN"/>
        </w:rPr>
        <w:t>8.2.3.2.13</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bookmarkEnd w:id="43"/>
    </w:p>
    <w:p w14:paraId="5E8D3498" w14:textId="77777777" w:rsidR="00AD5476" w:rsidRDefault="00AD5476" w:rsidP="00AD5476">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eastAsia="zh-CN"/>
              </w:rPr>
            </w:pPr>
            <w:r>
              <w:rPr>
                <w:rFonts w:cs="Arial"/>
                <w:szCs w:val="18"/>
                <w:lang w:val="fr-FR" w:eastAsia="zh-CN"/>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eastAsia="zh-CN"/>
              </w:rPr>
            </w:pPr>
            <w:r>
              <w:rPr>
                <w:rFonts w:cs="Arial"/>
                <w:szCs w:val="18"/>
                <w:lang w:val="fr-FR" w:eastAsia="zh-CN"/>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eastAsia="zh-CN"/>
              </w:rPr>
            </w:pPr>
            <w:r>
              <w:rPr>
                <w:rFonts w:cs="Arial"/>
                <w:szCs w:val="18"/>
                <w:lang w:val="fr-FR" w:eastAsia="zh-CN"/>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eastAsia="zh-CN"/>
              </w:rPr>
            </w:pPr>
            <w:r>
              <w:rPr>
                <w:rFonts w:cs="Arial"/>
                <w:szCs w:val="18"/>
                <w:lang w:val="fr-FR" w:eastAsia="zh-CN"/>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pPr>
        <w:rPr>
          <w:lang w:eastAsia="zh-CN"/>
        </w:rPr>
      </w:pPr>
      <w:r>
        <w:t xml:space="preserve">the UE shall be able to transmit at least the number of ACK/NACKs </w:t>
      </w:r>
      <w:r>
        <w:rPr>
          <w:lang w:eastAsia="zh-CN"/>
        </w:rPr>
        <w:t>specified</w:t>
      </w:r>
      <w:r>
        <w:t xml:space="preserve"> in Table 8.2.3.2.15-1 on PCell or any activated SCell </w:t>
      </w:r>
      <w:r>
        <w:rPr>
          <w:lang w:eastAsia="zh-CN"/>
        </w:rPr>
        <w:t>in the frequency range where autonomous gaps are used</w:t>
      </w:r>
      <w:r>
        <w:t>,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lang w:eastAsia="zh-CN"/>
        </w:rPr>
      </w:pPr>
      <w:r w:rsidRPr="00D26657">
        <w:rPr>
          <w:rFonts w:eastAsia="Malgun Gothic"/>
          <w:lang w:eastAsia="en-US"/>
        </w:rPr>
        <w:t xml:space="preserve">The requirements in this clause are applicable to SRS antenna port switching on FR1 and SRS resource(s) is only configured within the last 6 symbols of a slot. </w:t>
      </w:r>
      <w:r w:rsidRPr="00D26657">
        <w:rPr>
          <w:rFonts w:eastAsia="Malgun Gothic"/>
          <w:lang w:eastAsia="zh-CN"/>
        </w:rPr>
        <w:t xml:space="preserve">For interruption caused by SRS antenna port switching, the victim cell is based on the entry number of the band indicated by </w:t>
      </w:r>
      <w:r w:rsidRPr="00D26657">
        <w:rPr>
          <w:rFonts w:eastAsia="Malgun Gothic"/>
          <w:i/>
          <w:iCs/>
          <w:lang w:eastAsia="zh-CN"/>
        </w:rPr>
        <w:t>txSwitchImpactToRx</w:t>
      </w:r>
      <w:r w:rsidRPr="00D26657">
        <w:rPr>
          <w:rFonts w:eastAsia="Malgun Gothic"/>
          <w:lang w:eastAsia="zh-CN"/>
        </w:rPr>
        <w:t xml:space="preserve"> and/or </w:t>
      </w:r>
      <w:r w:rsidRPr="00D26657">
        <w:rPr>
          <w:rFonts w:eastAsia="Malgun Gothic"/>
          <w:i/>
          <w:iCs/>
          <w:lang w:eastAsia="zh-CN"/>
        </w:rPr>
        <w:t>txSwitchWithAnotherBand</w:t>
      </w:r>
      <w:r w:rsidRPr="00D26657">
        <w:rPr>
          <w:rFonts w:eastAsia="Malgun Gothic"/>
          <w:lang w:eastAsia="zh-CN"/>
        </w:rPr>
        <w:t xml:space="preserve"> regardless of per-FR MG capability. An UL interruption is allowed on any of the serving cells as indicated in </w:t>
      </w:r>
      <w:r w:rsidRPr="00D26657">
        <w:rPr>
          <w:rFonts w:eastAsia="Malgun Gothic"/>
          <w:i/>
          <w:iCs/>
          <w:lang w:eastAsia="zh-CN"/>
        </w:rPr>
        <w:t>txSwitchWithAnotherBand</w:t>
      </w:r>
      <w:r w:rsidRPr="00D26657">
        <w:rPr>
          <w:rFonts w:eastAsia="Malgun Gothic"/>
          <w:lang w:eastAsia="zh-CN"/>
        </w:rPr>
        <w:t xml:space="preserve">, and a DL interruption is allowed on any of the serving cells as indicated in </w:t>
      </w:r>
      <w:r w:rsidRPr="00D26657">
        <w:rPr>
          <w:rFonts w:eastAsia="Malgun Gothic"/>
          <w:i/>
          <w:iCs/>
          <w:lang w:eastAsia="zh-CN"/>
        </w:rPr>
        <w:t>txSwitchImpactToRx</w:t>
      </w:r>
      <w:r w:rsidRPr="00D26657">
        <w:rPr>
          <w:rFonts w:eastAsia="Malgun Gothic"/>
          <w:lang w:eastAsia="zh-CN"/>
        </w:rPr>
        <w:t>.</w:t>
      </w:r>
    </w:p>
    <w:p w14:paraId="08B54328" w14:textId="77777777" w:rsidR="00D26657" w:rsidRPr="00D26657" w:rsidRDefault="00D26657" w:rsidP="00143341">
      <w:pPr>
        <w:rPr>
          <w:rFonts w:eastAsia="Malgun Gothic"/>
          <w:lang w:eastAsia="en-US"/>
        </w:rPr>
      </w:pPr>
      <w:r w:rsidRPr="00D26657">
        <w:rPr>
          <w:rFonts w:eastAsia="Malgun Gothic"/>
          <w:lang w:eastAsia="en-US"/>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lang w:eastAsia="en-US"/>
        </w:rPr>
      </w:pPr>
      <w:r w:rsidRPr="00D26657">
        <w:rPr>
          <w:rFonts w:eastAsia="Malgun Gothic"/>
          <w:lang w:eastAsia="en-US"/>
        </w:rPr>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5F372A70" w14:textId="7E3C85B3" w:rsidR="00D26657" w:rsidRPr="008A7648" w:rsidRDefault="00D26657" w:rsidP="00143341">
      <w:pPr>
        <w:pStyle w:val="B10"/>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6263EE57" w14:textId="2C3FA36C" w:rsidR="00D26657" w:rsidRPr="00D26657" w:rsidRDefault="00D26657" w:rsidP="00143341">
      <w:pPr>
        <w:rPr>
          <w:rFonts w:eastAsia="Malgun Gothic"/>
          <w:lang w:eastAsia="zh-CN"/>
        </w:rPr>
      </w:pPr>
      <w:r w:rsidRPr="00D26657">
        <w:rPr>
          <w:rFonts w:eastAsia="Malgun Gothic"/>
          <w:lang w:eastAsia="zh-CN"/>
        </w:rPr>
        <w:t xml:space="preserve">No requirements </w:t>
      </w:r>
      <w:r w:rsidRPr="00D26657">
        <w:rPr>
          <w:rFonts w:eastAsia="Malgun Gothic" w:hint="eastAsia"/>
          <w:lang w:eastAsia="en-US"/>
        </w:rPr>
        <w:t>are defined for SRS antenna port switching</w:t>
      </w:r>
      <w:r w:rsidRPr="00D26657">
        <w:rPr>
          <w:rFonts w:eastAsia="Malgun Gothic"/>
          <w:lang w:eastAsia="zh-CN"/>
        </w:rPr>
        <w:t xml:space="preserve"> if aperiodic </w:t>
      </w:r>
      <w:r w:rsidRPr="00D26657">
        <w:rPr>
          <w:rFonts w:eastAsia="Malgun Gothic"/>
          <w:lang w:eastAsia="en-US"/>
        </w:rPr>
        <w:t>SRS switching is colliding with</w:t>
      </w:r>
      <w:r w:rsidRPr="00D26657">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2EBB6FC6" w14:textId="77777777" w:rsidR="00D26657" w:rsidRPr="00D26657" w:rsidRDefault="00D26657" w:rsidP="00143341">
      <w:pPr>
        <w:rPr>
          <w:rFonts w:eastAsia="Malgun Gothic"/>
          <w:lang w:eastAsia="zh-CN"/>
        </w:rPr>
      </w:pPr>
      <w:r w:rsidRPr="00D26657">
        <w:rPr>
          <w:rFonts w:eastAsia="Malgun Gothic"/>
          <w:lang w:eastAsia="en-US"/>
        </w:rPr>
        <w:t>No requirements apply when SRS antenna port switching is colliding with E-UTRA measurement if the carrier on which the E-UTRA measurement is performed is indicated in </w:t>
      </w:r>
      <w:r w:rsidRPr="00D26657">
        <w:rPr>
          <w:rFonts w:eastAsia="Malgun Gothic"/>
          <w:i/>
          <w:iCs/>
          <w:lang w:eastAsia="en-US"/>
        </w:rPr>
        <w:t>txSwitchImpactToRx</w:t>
      </w:r>
      <w:r w:rsidRPr="00D26657">
        <w:rPr>
          <w:rFonts w:eastAsia="Malgun Gothic"/>
          <w:lang w:eastAsia="en-US"/>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lang w:eastAsia="zh-CN"/>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7CD641FF" w:rsidR="00D26657" w:rsidRPr="00D26657" w:rsidRDefault="00D26657" w:rsidP="00D26657">
      <w:pPr>
        <w:pStyle w:val="TH"/>
        <w:rPr>
          <w:rFonts w:eastAsia="Malgun Gothic"/>
          <w:lang w:eastAsia="en-US"/>
        </w:rPr>
      </w:pPr>
      <w:r w:rsidRPr="00D26657">
        <w:rPr>
          <w:rFonts w:eastAsia="Malgun Gothic"/>
          <w:lang w:eastAsia="en-US"/>
        </w:rPr>
        <w:t>Table 8.2.3.2.16-1:</w:t>
      </w:r>
      <w:r w:rsidR="00824C54" w:rsidRPr="006350FF">
        <w:rPr>
          <w:rFonts w:eastAsia="Malgun Gothic"/>
        </w:rPr>
        <w:t xml:space="preserve"> Interruption length in symbols</w:t>
      </w:r>
      <w:r w:rsidR="00824C54" w:rsidRPr="00222E99">
        <w:rPr>
          <w:rFonts w:eastAsia="Malgun Gothic"/>
        </w:rPr>
        <w:t xml:space="preserve"> of victim CC</w:t>
      </w:r>
      <w:r w:rsidR="00824C54" w:rsidRPr="006350FF">
        <w:rPr>
          <w:rFonts w:eastAsia="Malgun Gothic"/>
        </w:rPr>
        <w:t xml:space="preserve"> when 1 SRS symbol is configured</w:t>
      </w:r>
      <w:r w:rsidR="00824C54">
        <w:rPr>
          <w:rFonts w:eastAsia="Malgun Gothic"/>
        </w:rPr>
        <w:t>,</w:t>
      </w:r>
      <w:r w:rsidR="00824C54" w:rsidRPr="006350F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78F5FB11" w:rsidR="00D26657" w:rsidRPr="00D26657" w:rsidRDefault="00D26657" w:rsidP="00D26657">
      <w:pPr>
        <w:pStyle w:val="TH"/>
        <w:rPr>
          <w:rFonts w:eastAsia="Malgun Gothic"/>
          <w:lang w:eastAsia="en-US"/>
        </w:rPr>
      </w:pPr>
      <w:r w:rsidRPr="00D26657">
        <w:rPr>
          <w:rFonts w:eastAsia="Malgun Gothic"/>
          <w:lang w:eastAsia="en-US"/>
        </w:rPr>
        <w:t>Table 8.2.3.2.16-</w:t>
      </w:r>
      <w:r>
        <w:rPr>
          <w:rFonts w:eastAsia="Malgun Gothic"/>
          <w:lang w:eastAsia="en-US"/>
        </w:rPr>
        <w:t>2</w:t>
      </w:r>
      <w:r w:rsidRPr="00D26657">
        <w:rPr>
          <w:rFonts w:eastAsia="Malgun Gothic"/>
          <w:lang w:eastAsia="en-US"/>
        </w:rPr>
        <w:t>:</w:t>
      </w:r>
      <w:r w:rsidR="00824C54" w:rsidRPr="006350FF">
        <w:rPr>
          <w:rFonts w:eastAsia="Malgun Gothic"/>
        </w:rPr>
        <w:t xml:space="preserve"> Interruption length in slots</w:t>
      </w:r>
      <w:r w:rsidR="00824C54" w:rsidRPr="00222E99">
        <w:rPr>
          <w:rFonts w:eastAsia="Malgun Gothic"/>
        </w:rPr>
        <w:t xml:space="preserve"> of victim CC</w:t>
      </w:r>
      <w:r w:rsidR="00824C54" w:rsidRPr="006350FF">
        <w:rPr>
          <w:rFonts w:eastAsia="Malgun Gothic"/>
        </w:rPr>
        <w:t xml:space="preserve"> when 1 SRS symbol is configured</w:t>
      </w:r>
      <w:r w:rsidR="00824C54">
        <w:rPr>
          <w:rFonts w:eastAsia="Malgun Gothic"/>
        </w:rPr>
        <w:t>,</w:t>
      </w:r>
      <w:r w:rsidR="00824C54" w:rsidRPr="006350F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2B71BCC7" w:rsidR="00D26657" w:rsidRPr="00D26657" w:rsidRDefault="00D26657" w:rsidP="00D26657">
      <w:pPr>
        <w:pStyle w:val="TH"/>
        <w:rPr>
          <w:rFonts w:eastAsia="Malgun Gothic"/>
          <w:lang w:eastAsia="en-US"/>
        </w:rPr>
      </w:pPr>
      <w:r w:rsidRPr="00D26657">
        <w:rPr>
          <w:rFonts w:eastAsia="Malgun Gothic"/>
          <w:lang w:eastAsia="en-US"/>
        </w:rPr>
        <w:t>Table 8.2.3.2.16-</w:t>
      </w:r>
      <w:r>
        <w:rPr>
          <w:rFonts w:eastAsia="Malgun Gothic"/>
          <w:lang w:eastAsia="en-US"/>
        </w:rPr>
        <w:t>3</w:t>
      </w:r>
      <w:r w:rsidRPr="00D26657">
        <w:rPr>
          <w:rFonts w:eastAsia="Malgun Gothic"/>
          <w:lang w:eastAsia="en-US"/>
        </w:rPr>
        <w:t>:</w:t>
      </w:r>
      <w:r w:rsidR="00824C54" w:rsidRPr="006350FF">
        <w:rPr>
          <w:rFonts w:eastAsia="Malgun Gothic"/>
        </w:rPr>
        <w:t xml:space="preserve"> Interruption length in slots</w:t>
      </w:r>
      <w:r w:rsidR="00824C54" w:rsidRPr="00222E99">
        <w:rPr>
          <w:rFonts w:eastAsia="Malgun Gothic"/>
        </w:rPr>
        <w:t xml:space="preserve"> of victim CC</w:t>
      </w:r>
      <w:r w:rsidR="00824C54" w:rsidRPr="006350FF">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00D76A4D" w14:textId="77777777" w:rsidR="00D26657" w:rsidRPr="00D26657" w:rsidRDefault="00D26657" w:rsidP="00D26657">
      <w:pPr>
        <w:overflowPunct/>
        <w:autoSpaceDE/>
        <w:autoSpaceDN/>
        <w:adjustRightInd/>
        <w:textAlignment w:val="auto"/>
        <w:rPr>
          <w:rFonts w:eastAsia="Malgun Gothic"/>
          <w:noProof/>
          <w:lang w:eastAsia="en-US"/>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lang w:eastAsia="zh-CN"/>
        </w:rPr>
        <w:t xml:space="preserve">The requirements in this clause shall apply for the UE configured with E-UTRA PSCell and one SCell </w:t>
      </w:r>
      <w:r>
        <w:rPr>
          <w:rFonts w:eastAsia="MS Mincho"/>
          <w:lang w:eastAsia="zh-CN"/>
        </w:rPr>
        <w:t xml:space="preserve">in MCG </w:t>
      </w:r>
      <w:r w:rsidRPr="0008219E">
        <w:rPr>
          <w:rFonts w:eastAsia="MS Mincho"/>
          <w:lang w:eastAsia="zh-CN"/>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lang w:eastAsia="zh-CN"/>
        </w:rPr>
      </w:pPr>
      <w:r w:rsidRPr="0008219E">
        <w:rPr>
          <w:rFonts w:eastAsia="MS Mincho"/>
          <w:lang w:eastAsia="zh-CN"/>
        </w:rPr>
        <w:t>When one SCell</w:t>
      </w:r>
      <w:r w:rsidRPr="0008219E">
        <w:rPr>
          <w:rFonts w:eastAsia="SimSun"/>
          <w:lang w:eastAsia="zh-CN"/>
        </w:rPr>
        <w:t xml:space="preserve"> in MCG </w:t>
      </w:r>
      <w:r w:rsidRPr="00C82738">
        <w:rPr>
          <w:rFonts w:eastAsia="SimSun"/>
          <w:lang w:eastAsia="zh-CN"/>
        </w:rPr>
        <w:t>configured with aperiodic CSI-RS resources is configured for fast SCell activation</w:t>
      </w:r>
      <w:r w:rsidRPr="0008219E">
        <w:rPr>
          <w:rFonts w:eastAsia="SimSun"/>
          <w:lang w:eastAsia="zh-CN"/>
        </w:rPr>
        <w:t xml:space="preserve"> </w:t>
      </w:r>
      <w:r w:rsidRPr="0008219E">
        <w:rPr>
          <w:rFonts w:eastAsia="MS Mincho"/>
          <w:lang w:eastAsia="zh-CN"/>
        </w:rPr>
        <w:t>is activated</w:t>
      </w:r>
      <w:r>
        <w:rPr>
          <w:rFonts w:eastAsia="MS Mincho"/>
          <w:lang w:eastAsia="zh-CN"/>
        </w:rPr>
        <w:t xml:space="preserve"> </w:t>
      </w:r>
      <w:r w:rsidRPr="009C5807">
        <w:rPr>
          <w:rFonts w:eastAsia="MS Mincho"/>
          <w:lang w:eastAsia="zh-CN"/>
        </w:rPr>
        <w:t>from deactivate</w:t>
      </w:r>
      <w:r>
        <w:rPr>
          <w:rFonts w:eastAsia="MS Mincho"/>
          <w:lang w:eastAsia="zh-CN"/>
        </w:rPr>
        <w:t>d</w:t>
      </w:r>
      <w:r w:rsidRPr="00C82738">
        <w:rPr>
          <w:rFonts w:eastAsia="SimSun"/>
        </w:rPr>
        <w:t>, the UE is allowed</w:t>
      </w:r>
      <w:r w:rsidRPr="0008219E">
        <w:rPr>
          <w:rFonts w:eastAsia="MS Mincho"/>
          <w:lang w:eastAsia="zh-CN"/>
        </w:rPr>
        <w:t>:</w:t>
      </w:r>
    </w:p>
    <w:p w14:paraId="731B344E" w14:textId="77777777" w:rsidR="007B166B" w:rsidRPr="009C5807" w:rsidRDefault="007B166B" w:rsidP="007B166B">
      <w:pPr>
        <w:pStyle w:val="B10"/>
      </w:pPr>
      <w:r w:rsidRPr="009C5807">
        <w:t>-</w:t>
      </w:r>
      <w:r w:rsidRPr="009C5807">
        <w:tab/>
        <w:t xml:space="preserve">the UE is allowed an interruption on any </w:t>
      </w:r>
      <w:r w:rsidRPr="009C5807">
        <w:rPr>
          <w:lang w:eastAsia="zh-CN"/>
        </w:rPr>
        <w:t>serving cell in MCG</w:t>
      </w:r>
      <w:r w:rsidRPr="009C5807">
        <w:t>:</w:t>
      </w:r>
    </w:p>
    <w:p w14:paraId="75B27AC3" w14:textId="77777777" w:rsidR="007B166B" w:rsidRPr="009C5807" w:rsidRDefault="007B166B" w:rsidP="007B166B">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w:t>
      </w:r>
      <w:r w:rsidRPr="009C5807">
        <w:rPr>
          <w:lang w:eastAsia="zh-CN"/>
        </w:rPr>
        <w:t xml:space="preserve">Y2 slots +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6D0FA4C8" w14:textId="13537B59" w:rsidR="007B166B" w:rsidRPr="00C16371" w:rsidRDefault="00F36ADA" w:rsidP="00F36ADA">
      <w:pPr>
        <w:pStyle w:val="B20"/>
        <w:rPr>
          <w:lang w:val="en-US"/>
        </w:rPr>
      </w:pPr>
      <w:r>
        <w:t>-</w:t>
      </w:r>
      <w:r>
        <w:tab/>
      </w:r>
      <w:r w:rsidR="007B166B" w:rsidRPr="00C16371">
        <w:rPr>
          <w:lang w:val="en-US"/>
        </w:rPr>
        <w:t>SCell to be activated is known and belongs to FR1, if the measurement period of the SCell being act</w:t>
      </w:r>
      <w:r w:rsidR="007B166B">
        <w:rPr>
          <w:lang w:val="en-US"/>
        </w:rPr>
        <w: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A74591D" w14:textId="77777777" w:rsidR="00A71BCB" w:rsidRPr="00C16371" w:rsidRDefault="00A71BCB" w:rsidP="00A71BC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eastAsia="zh-CN"/>
        </w:rPr>
      </w:pPr>
      <w:r>
        <w:rPr>
          <w:lang w:val="en-US" w:eastAsia="zh-CN"/>
        </w:rPr>
        <w:t>8.2.3.2.1</w:t>
      </w:r>
      <w:r w:rsidR="007B166B">
        <w:rPr>
          <w:lang w:val="en-US" w:eastAsia="zh-CN"/>
        </w:rPr>
        <w:t>8</w:t>
      </w:r>
      <w:r w:rsidRPr="009C5807">
        <w:rPr>
          <w:lang w:val="en-US" w:eastAsia="zh-CN"/>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rPr>
          <w:lang w:eastAsia="zh-CN"/>
        </w:rPr>
        <w:t>as defined in clause 8.2.</w:t>
      </w:r>
      <w:r w:rsidR="00116F08">
        <w:rPr>
          <w:lang w:eastAsia="zh-CN"/>
        </w:rPr>
        <w:t>3</w:t>
      </w:r>
      <w:r w:rsidR="00116F08" w:rsidRPr="00946E49">
        <w:rPr>
          <w:lang w:eastAsia="zh-CN"/>
        </w:rPr>
        <w:t>.2.</w:t>
      </w:r>
      <w:r w:rsidR="00116F08">
        <w:rPr>
          <w:lang w:eastAsia="zh-CN"/>
        </w:rPr>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769C8313" w:rsidR="002A1EF3" w:rsidRPr="004449D1" w:rsidRDefault="002A1EF3" w:rsidP="002A1EF3">
      <w:pPr>
        <w:pStyle w:val="B10"/>
        <w:rPr>
          <w:lang w:eastAsia="zh-CN"/>
        </w:rPr>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lang w:eastAsia="zh-CN"/>
        </w:rPr>
        <w:t>allowed</w:t>
      </w:r>
      <w:r w:rsidR="00597B50" w:rsidRPr="00712141">
        <w:rPr>
          <w:rFonts w:hint="eastAsia"/>
        </w:rPr>
        <w:t xml:space="preserve"> </w:t>
      </w:r>
      <w:r w:rsidR="00597B50" w:rsidRPr="00712141">
        <w:t>on SRS</w:t>
      </w:r>
      <w:r w:rsidR="00597B50">
        <w:rPr>
          <w:rFonts w:hint="eastAsia"/>
          <w:lang w:eastAsia="zh-CN"/>
        </w:rPr>
        <w:t>/</w:t>
      </w:r>
      <w:r w:rsidR="00597B50" w:rsidRPr="00712141">
        <w:t>PUCCH</w:t>
      </w:r>
      <w:r w:rsidR="00597B50">
        <w:rPr>
          <w:rFonts w:hint="eastAsia"/>
          <w:lang w:eastAsia="zh-CN"/>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lang w:eastAsia="zh-CN"/>
        </w:rPr>
        <w:t>c</w:t>
      </w:r>
      <w:r w:rsidR="00597B50" w:rsidRPr="00712141">
        <w:t xml:space="preserve">ells when colliding with RACH transmission on PUCCH </w:t>
      </w:r>
      <w:r w:rsidR="00597B50">
        <w:t>SCell</w:t>
      </w:r>
      <w:r w:rsidR="00597B50">
        <w:rPr>
          <w:rFonts w:hint="eastAsia"/>
          <w:lang w:eastAsia="zh-CN"/>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D6C0ADE" w14:textId="2C1DC499" w:rsidR="00764A79" w:rsidRPr="009C5807" w:rsidRDefault="00ED2012" w:rsidP="00ED2012">
      <w:pPr>
        <w:pStyle w:val="B10"/>
      </w:pPr>
      <w:r>
        <w:tab/>
      </w:r>
      <w:r w:rsidR="00764A79" w:rsidRPr="009C5807">
        <w:t>up to 1 SCell in FR1 and up to 7 SCell(s) in FR2 are configured, deconfigured, activated or deactivated 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rPr>
          <w:lang w:eastAsia="zh-CN"/>
        </w:rPr>
      </w:pPr>
      <w:r>
        <w:tab/>
      </w:r>
      <w:r w:rsidRPr="009C5807">
        <w:t>UL/DL BWP is switched on PCell, PSCell or SCell</w:t>
      </w:r>
      <w:r>
        <w:t>,</w:t>
      </w:r>
      <w:r w:rsidRPr="009C5807">
        <w:rPr>
          <w:lang w:eastAsia="zh-CN"/>
        </w:rPr>
        <w:t xml:space="preserve"> </w:t>
      </w:r>
    </w:p>
    <w:p w14:paraId="466CDB48" w14:textId="77777777" w:rsidR="00B009E8" w:rsidRPr="009C5807" w:rsidRDefault="00B009E8" w:rsidP="00B009E8">
      <w:pPr>
        <w:pStyle w:val="B10"/>
        <w:rPr>
          <w:lang w:eastAsia="zh-CN"/>
        </w:rPr>
      </w:pPr>
      <w:r>
        <w:tab/>
      </w:r>
      <w:r w:rsidRPr="00EC2DF9">
        <w:t>UE-specific CBW is changed on PCell, PSCell or SCell, or</w:t>
      </w:r>
    </w:p>
    <w:p w14:paraId="59253BB0" w14:textId="77777777" w:rsidR="00B009E8" w:rsidRPr="009C5807" w:rsidRDefault="00B009E8" w:rsidP="00B009E8">
      <w:pPr>
        <w:pStyle w:val="B10"/>
        <w:rPr>
          <w:lang w:eastAsia="zh-CN"/>
        </w:rPr>
      </w:pPr>
      <w:r>
        <w:rPr>
          <w:lang w:eastAsia="zh-CN"/>
        </w:rPr>
        <w:tab/>
      </w:r>
      <w:r w:rsidRPr="009C5807">
        <w:rPr>
          <w:lang w:eastAsia="zh-CN"/>
        </w:rPr>
        <w:t>transitions between active and non-active during DRX, or</w:t>
      </w:r>
    </w:p>
    <w:p w14:paraId="3367F96A" w14:textId="27CC6AF7" w:rsidR="009F6F6D" w:rsidRDefault="00ED2012" w:rsidP="002F5786">
      <w:pPr>
        <w:pStyle w:val="B10"/>
      </w:pPr>
      <w:r>
        <w:rPr>
          <w:lang w:eastAsia="zh-CN"/>
        </w:rPr>
        <w:tab/>
      </w:r>
      <w:r w:rsidR="00977C68" w:rsidRPr="009C5807">
        <w:rPr>
          <w:lang w:eastAsia="zh-CN"/>
        </w:rPr>
        <w:t xml:space="preserve">transitions </w:t>
      </w:r>
      <w:r w:rsidR="00977C68" w:rsidRPr="009C5807">
        <w:rPr>
          <w:rFonts w:hint="eastAsia"/>
          <w:lang w:eastAsia="zh-CN"/>
        </w:rPr>
        <w:t>from</w:t>
      </w:r>
      <w:r w:rsidR="00977C68" w:rsidRPr="009C5807">
        <w:rPr>
          <w:lang w:eastAsia="zh-CN"/>
        </w:rPr>
        <w:t xml:space="preserve"> non-DRX </w:t>
      </w:r>
      <w:r w:rsidR="00977C68" w:rsidRPr="009C5807">
        <w:rPr>
          <w:rFonts w:hint="eastAsia"/>
          <w:lang w:eastAsia="zh-CN"/>
        </w:rPr>
        <w:t>to</w:t>
      </w:r>
      <w:r w:rsidR="00977C68" w:rsidRPr="009C5807">
        <w:rPr>
          <w:lang w:eastAsia="zh-CN"/>
        </w:rPr>
        <w:t xml:space="preserve"> DRX</w:t>
      </w:r>
      <w:r w:rsidR="009F6F6D">
        <w:rPr>
          <w:lang w:eastAsia="zh-CN"/>
        </w:rPr>
        <w:t>, or</w:t>
      </w:r>
    </w:p>
    <w:p w14:paraId="36D83133" w14:textId="77777777" w:rsidR="009F6F6D" w:rsidRDefault="009F6F6D" w:rsidP="002F5786">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lang w:eastAsia="zh-C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lang w:eastAsia="zh-CN"/>
        </w:rPr>
      </w:pPr>
      <w:r w:rsidRPr="00D149D9">
        <w:rPr>
          <w:rFonts w:ascii="Tms Rmn" w:eastAsia="MS Mincho" w:hAnsi="Tms Rmn"/>
          <w:lang w:eastAsia="zh-CN"/>
        </w:rPr>
        <w:tab/>
        <w:t>NR SRS carrier based switching, or</w:t>
      </w:r>
    </w:p>
    <w:p w14:paraId="293F7D06" w14:textId="74A83402" w:rsidR="00D149D9" w:rsidRPr="00D149D9" w:rsidRDefault="00D149D9" w:rsidP="00D149D9">
      <w:pPr>
        <w:pStyle w:val="B10"/>
        <w:rPr>
          <w:rFonts w:eastAsia="Malgun Gothic"/>
          <w:lang w:eastAsia="en-US"/>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7E2301CE" w14:textId="086AD744" w:rsidR="006D3F36" w:rsidRDefault="006D3F36" w:rsidP="006D3F36">
      <w:pPr>
        <w:pStyle w:val="B10"/>
      </w:pPr>
      <w:r>
        <w:tab/>
        <w:t>RLM</w:t>
      </w:r>
      <w:r>
        <w:rPr>
          <w:lang w:val="en-US"/>
        </w:rPr>
        <w:t xml:space="preserve">/BFD </w:t>
      </w:r>
      <w:r>
        <w:t>Measurement on deactivatd NR PSCell, or</w:t>
      </w:r>
    </w:p>
    <w:p w14:paraId="20093BF7" w14:textId="750482DC" w:rsidR="006D3F36" w:rsidRDefault="00F65D93" w:rsidP="006D3F36">
      <w:pPr>
        <w:pStyle w:val="B10"/>
        <w:rPr>
          <w:rFonts w:ascii="Tms Rmn" w:eastAsia="MS Mincho" w:hAnsi="Tms Rmn"/>
          <w:lang w:eastAsia="zh-CN"/>
        </w:rPr>
      </w:pPr>
      <w:r>
        <w:rPr>
          <w:lang w:eastAsia="zh-CN"/>
        </w:rPr>
        <w:tab/>
      </w:r>
      <w:r w:rsidR="006D3F36">
        <w:rPr>
          <w:lang w:eastAsia="zh-CN"/>
        </w:rPr>
        <w:t>NR SCell is activated based on aperiodic CSI-RS</w:t>
      </w:r>
      <w:r w:rsidR="006D3F36">
        <w:rPr>
          <w:rFonts w:ascii="Tms Rmn" w:eastAsia="MS Mincho" w:hAnsi="Tms Rmn"/>
          <w:lang w:eastAsia="zh-CN"/>
        </w:rPr>
        <w:t>.</w:t>
      </w:r>
    </w:p>
    <w:p w14:paraId="59CF4C28" w14:textId="77777777" w:rsidR="00977C68" w:rsidRPr="009C5807" w:rsidRDefault="00977C68" w:rsidP="00ED2012">
      <w:pPr>
        <w:pStyle w:val="NO"/>
        <w:rPr>
          <w:lang w:eastAsia="zh-CN"/>
        </w:rPr>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r w:rsidRPr="009C5807">
        <w:rPr>
          <w:lang w:eastAsia="zh-CN"/>
        </w:rPr>
        <w:t>PCell, PSCell or SCell.</w:t>
      </w:r>
    </w:p>
    <w:p w14:paraId="7F0D9E87" w14:textId="18DA2197" w:rsidR="005166D5" w:rsidRPr="009C5807" w:rsidRDefault="005166D5" w:rsidP="00125AB5">
      <w:pPr>
        <w:rPr>
          <w:rFonts w:eastAsia="DengXian"/>
        </w:rPr>
      </w:pPr>
      <w:r w:rsidRPr="009C5807">
        <w:rPr>
          <w:lang w:eastAsia="zh-CN"/>
        </w:rPr>
        <w:t xml:space="preserve">For a UE which does not support per-FR measurement gap, interruptions to the </w:t>
      </w:r>
      <w:r w:rsidRPr="009C5807">
        <w:t xml:space="preserve">PCell and activated SCell </w:t>
      </w:r>
      <w:r w:rsidRPr="009C5807">
        <w:rPr>
          <w:lang w:eastAsia="zh-CN"/>
        </w:rPr>
        <w:t xml:space="preserve">may be caused by SCells on any frequency range. For a UE which supports per-FR gaps, interruptions to </w:t>
      </w:r>
      <w:r w:rsidRPr="009C5807">
        <w:t>PCell, PSCell and activated SCell</w:t>
      </w:r>
      <w:r w:rsidRPr="009C5807">
        <w:rPr>
          <w:lang w:eastAsia="zh-CN"/>
        </w:rPr>
        <w:t xml:space="preserve">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 being added or released are available in the same slot</w:t>
      </w:r>
      <w:r w:rsidRPr="009C5807">
        <w: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 xml:space="preserve">1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 xml:space="preserve">2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 xml:space="preserve">4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 xml:space="preserve">8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5E08FE5A" w14:textId="35171F1D" w:rsidR="00D43768" w:rsidRDefault="00D43768" w:rsidP="00D43768">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1A129F3C" w14:textId="77777777" w:rsidR="00D43768" w:rsidRDefault="00D43768" w:rsidP="00D43768">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w:t>
      </w:r>
      <w:r w:rsidRPr="009C5807">
        <w:rPr>
          <w:lang w:eastAsia="zh-CN"/>
        </w:rPr>
        <w:t>17</w:t>
      </w:r>
      <w:r w:rsidRPr="009C5807">
        <w:t>],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5C470B37" w14:textId="77777777" w:rsidR="007B626D" w:rsidRPr="009C5807" w:rsidRDefault="007B626D" w:rsidP="00781199">
      <w:pPr>
        <w:pStyle w:val="TH"/>
      </w:pPr>
      <w:r w:rsidRPr="009C5807">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eastAsia="zh-CN"/>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eastAsia="zh-CN"/>
              </w:rPr>
            </w:pPr>
            <w:r w:rsidRPr="009C5807">
              <w:rPr>
                <w:noProof/>
                <w:lang w:val="en-US"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lang w:eastAsia="zh-CN"/>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rPr>
                <w:lang w:eastAsia="zh-CN"/>
              </w:rPr>
            </w:pPr>
            <w:r w:rsidRPr="009C5807">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rPr>
                <w:lang w:eastAsia="zh-CN"/>
              </w:rPr>
            </w:pPr>
            <w:r w:rsidRPr="009C5807">
              <w:rPr>
                <w:rFonts w:hint="eastAsia"/>
                <w:lang w:eastAsia="zh-CN"/>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rPr>
                <w:lang w:eastAsia="zh-CN"/>
              </w:rPr>
            </w:pPr>
            <w:r w:rsidRPr="009C5807">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rPr>
                <w:lang w:eastAsia="zh-CN"/>
              </w:rPr>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rPr>
                <w:lang w:eastAsia="zh-CN"/>
              </w:rPr>
            </w:pPr>
            <w:r w:rsidRPr="009C5807">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rPr>
                <w:lang w:eastAsia="zh-CN"/>
              </w:rPr>
            </w:pPr>
            <w:r w:rsidRPr="009C5807">
              <w:rPr>
                <w:rFonts w:hint="eastAsia"/>
                <w:lang w:eastAsia="zh-CN"/>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rPr>
                <w:lang w:eastAsia="zh-CN"/>
              </w:rPr>
            </w:pPr>
            <w:r w:rsidRPr="009C5807">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rPr>
                <w:lang w:eastAsia="zh-CN"/>
              </w:rPr>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rPr>
                <w:lang w:eastAsia="zh-CN"/>
              </w:rPr>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rPr>
                <w:lang w:eastAsia="zh-CN"/>
              </w:rPr>
            </w:pPr>
            <w:r w:rsidRPr="009C5807">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1CE68346" w14:textId="5DC58D15" w:rsidR="00D43768" w:rsidRDefault="00D43768" w:rsidP="00D43768">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5246D5FE" w14:textId="77777777" w:rsidR="00D43768" w:rsidRDefault="00D43768" w:rsidP="00D43768">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5BC0E238" w14:textId="028C48A5" w:rsidR="00977C68" w:rsidRPr="009C5807" w:rsidRDefault="00D43768" w:rsidP="00D43768">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44" w:name="_Toc5952648"/>
      <w:r w:rsidRPr="009C5807">
        <w:t>8.2.4.2.3</w:t>
      </w:r>
      <w:r w:rsidRPr="009C5807">
        <w:tab/>
        <w:t>Interruptions during measurements on SCC</w:t>
      </w:r>
      <w:bookmarkEnd w:id="44"/>
    </w:p>
    <w:p w14:paraId="7F020B89" w14:textId="77777777" w:rsidR="00EB048C" w:rsidRPr="005B4EE2" w:rsidRDefault="00EB048C" w:rsidP="00EB048C">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1C7C9DA6" w14:textId="612A8084" w:rsidR="00977C68" w:rsidRPr="009C5807" w:rsidRDefault="00977C68" w:rsidP="00977C68">
      <w:pPr>
        <w:rPr>
          <w:lang w:eastAsia="zh-CN"/>
        </w:rPr>
      </w:pPr>
    </w:p>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w:t>
      </w:r>
      <w:r w:rsidRPr="009C5807">
        <w:t>the duration shown in table 8.2.4.2.4-1</w:t>
      </w:r>
      <w:r w:rsidRPr="009C5807">
        <w:rPr>
          <w:lang w:eastAsia="zh-CN"/>
        </w:rPr>
        <w:t xml:space="preserve">,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rPr>
                <w:lang w:eastAsia="zh-CN"/>
              </w:rPr>
            </w:pPr>
            <w:r w:rsidRPr="009C5807">
              <w:rPr>
                <w:lang w:eastAsia="zh-CN"/>
              </w:rPr>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rPr>
                <w:lang w:eastAsia="zh-CN"/>
              </w:rPr>
            </w:pPr>
            <w:r w:rsidRPr="009C5807">
              <w:rPr>
                <w:lang w:eastAsia="zh-CN"/>
              </w:rPr>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rPr>
                <w:lang w:eastAsia="zh-CN"/>
              </w:rPr>
            </w:pPr>
            <w:r w:rsidRPr="009C5807">
              <w:rPr>
                <w:lang w:eastAsia="zh-CN"/>
              </w:rPr>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rPr>
                <w:lang w:eastAsia="zh-CN"/>
              </w:rPr>
            </w:pPr>
            <w:r w:rsidRPr="00415158">
              <w:rPr>
                <w:rFonts w:eastAsiaTheme="minorEastAsia" w:hint="eastAsia"/>
                <w:lang w:eastAsia="zh-CN"/>
              </w:rPr>
              <w:t>3</w:t>
            </w:r>
            <w:r w:rsidRPr="00415158">
              <w:rPr>
                <w:rFonts w:eastAsiaTheme="minorEastAsia"/>
                <w:lang w:eastAsia="zh-CN"/>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rPr>
                <w:lang w:eastAsia="zh-CN"/>
              </w:rPr>
            </w:pPr>
            <w:r w:rsidRPr="00415158">
              <w:rPr>
                <w:rFonts w:eastAsiaTheme="minorEastAsia" w:hint="eastAsia"/>
                <w:lang w:eastAsia="zh-CN"/>
              </w:rPr>
              <w:t>6</w:t>
            </w:r>
            <w:r w:rsidRPr="00415158">
              <w:rPr>
                <w:rFonts w:eastAsiaTheme="minorEastAsia"/>
                <w:lang w:eastAsia="zh-CN"/>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eastAsia="zh-CN"/>
        </w:rPr>
      </w:pPr>
      <w:bookmarkStart w:id="45" w:name="_Toc5952649"/>
      <w:r w:rsidRPr="009C5807">
        <w:rPr>
          <w:lang w:val="en-US" w:eastAsia="zh-CN"/>
        </w:rPr>
        <w:t>8.2.4.2.5</w:t>
      </w:r>
      <w:r w:rsidRPr="009C5807">
        <w:rPr>
          <w:lang w:val="en-US" w:eastAsia="zh-CN"/>
        </w:rPr>
        <w:tab/>
        <w:t>Interruption</w:t>
      </w:r>
      <w:r w:rsidR="00BD19F1" w:rsidRPr="009C5807">
        <w:rPr>
          <w:lang w:val="en-US" w:eastAsia="zh-CN"/>
        </w:rPr>
        <w:t>s</w:t>
      </w:r>
      <w:r w:rsidRPr="009C5807">
        <w:rPr>
          <w:lang w:val="en-US" w:eastAsia="zh-CN"/>
        </w:rPr>
        <w:t xml:space="preserve"> due to Active BWP switching Requirement</w:t>
      </w:r>
      <w:bookmarkEnd w:id="45"/>
    </w:p>
    <w:bookmarkEnd w:id="4"/>
    <w:p w14:paraId="7F67C179" w14:textId="62A16CA7" w:rsidR="009323E2" w:rsidRDefault="00541BA5" w:rsidP="009323E2">
      <w:r w:rsidRPr="009E2EBE">
        <w:rPr>
          <w:lang w:eastAsia="zh-CN"/>
        </w:rPr>
        <w:t>The requirements for DCI-based BWP switch</w:t>
      </w:r>
      <w:r>
        <w:rPr>
          <w:lang w:eastAsia="zh-CN"/>
        </w:rPr>
        <w:t xml:space="preserve">, </w:t>
      </w:r>
      <w:r w:rsidRPr="009E2EBE">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9E2EBE">
        <w:rPr>
          <w:lang w:eastAsia="zh-CN"/>
        </w:rPr>
        <w:t xml:space="preserve"> in this clause apply to the case </w:t>
      </w:r>
      <w:r w:rsidRPr="009E2EBE">
        <w:t>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EE016B">
        <w:rPr>
          <w:rFonts w:cs="v4.2.0"/>
          <w:lang w:eastAsia="zh-CN"/>
        </w:rPr>
        <w:t>simultaneously or over partially overlapping period</w:t>
      </w:r>
      <w:r>
        <w:rPr>
          <w:rFonts w:cs="v4.2.0"/>
          <w:lang w:eastAsia="zh-CN"/>
        </w:rPr>
        <w:t xml:space="preserve">, the interruption requirements described in this </w:t>
      </w:r>
      <w:r w:rsidR="0063092D">
        <w:rPr>
          <w:rFonts w:cs="v4.2.0"/>
          <w:lang w:eastAsia="zh-CN"/>
        </w:rPr>
        <w:t>clause</w:t>
      </w:r>
      <w:r>
        <w:rPr>
          <w:rFonts w:cs="v4.2.0"/>
          <w:lang w:eastAsia="zh-CN"/>
        </w:rPr>
        <w:t xml:space="preserve"> apply for each BWP switch.</w:t>
      </w:r>
    </w:p>
    <w:p w14:paraId="4A764886" w14:textId="65D232AF" w:rsidR="009323E2" w:rsidRPr="00741C29" w:rsidRDefault="009323E2" w:rsidP="009323E2">
      <w:pPr>
        <w:rPr>
          <w:rFonts w:eastAsia="MS Mincho"/>
          <w:lang w:eastAsia="zh-CN"/>
        </w:rPr>
      </w:pPr>
      <w:r w:rsidRPr="009E2EBE">
        <w:rPr>
          <w:rFonts w:eastAsia="MS Mincho"/>
          <w:lang w:eastAsia="zh-CN"/>
        </w:rPr>
        <w:t xml:space="preserve">When UE receives a DCI indicating the UE to switch its active BWP, or when a BWP timer bwp-InactivityTimer defined in </w:t>
      </w:r>
      <w:r w:rsidRPr="009E2EBE">
        <w:t>TS 38.331 </w:t>
      </w:r>
      <w:r w:rsidRPr="009E2EBE">
        <w:rPr>
          <w:rFonts w:eastAsia="MS Mincho"/>
          <w:lang w:eastAsia="zh-CN"/>
        </w:rPr>
        <w:t>[2] expires, or when the UE receives an RRC command indicating the UE to switch its active BWP</w:t>
      </w:r>
      <w:r>
        <w:rPr>
          <w:rFonts w:eastAsia="MS Mincho"/>
          <w:lang w:eastAsia="zh-CN"/>
        </w:rPr>
        <w:t xml:space="preserve"> </w:t>
      </w:r>
      <w:r>
        <w:rPr>
          <w:lang w:eastAsia="zh-CN"/>
        </w:rPr>
        <w:t xml:space="preserve">or when </w:t>
      </w:r>
      <w:r w:rsidR="00541BA5" w:rsidRPr="00044139">
        <w:rPr>
          <w:lang w:eastAsia="zh-CN"/>
        </w:rPr>
        <w:t xml:space="preserve">UL BWP </w:t>
      </w:r>
      <w:r w:rsidR="00541BA5">
        <w:rPr>
          <w:lang w:eastAsia="zh-CN"/>
        </w:rPr>
        <w:t>switch is triggered by</w:t>
      </w:r>
      <w:r w:rsidR="00541BA5" w:rsidRPr="00885F53">
        <w:rPr>
          <w:lang w:eastAsia="zh-CN"/>
        </w:rPr>
        <w:t xml:space="preserve"> </w:t>
      </w:r>
      <w:r w:rsidR="00541BA5">
        <w:t>consistent uplink CCA failures</w:t>
      </w:r>
      <w:r w:rsidR="00541BA5" w:rsidRPr="009E2EBE">
        <w:rPr>
          <w:rFonts w:eastAsia="MS Mincho"/>
          <w:lang w:eastAsia="zh-CN"/>
        </w:rPr>
        <w:t>,</w:t>
      </w:r>
      <w:r w:rsidRPr="009E2EBE">
        <w:rPr>
          <w:rFonts w:eastAsia="MS Mincho"/>
          <w:lang w:eastAsia="zh-CN"/>
        </w:rPr>
        <w:t>, the UE is allowed to cause an interruption on any other serving cells as defined in clause 8.2.2.2.5.</w:t>
      </w:r>
      <w:r w:rsidR="00317214" w:rsidRPr="00317214">
        <w:rPr>
          <w:rFonts w:eastAsia="MS Mincho"/>
          <w:lang w:eastAsia="zh-CN"/>
        </w:rPr>
        <w:t xml:space="preserve"> </w:t>
      </w:r>
      <w:r w:rsidR="00317214" w:rsidRPr="00B81F2B">
        <w:rPr>
          <w:rFonts w:eastAsia="MS Mincho"/>
          <w:lang w:eastAsia="zh-CN"/>
        </w:rPr>
        <w:t xml:space="preserve">In addition to what is defined in 8.2.2.5, when RRC-based </w:t>
      </w:r>
      <w:r w:rsidR="00317214" w:rsidRPr="00B81F2B">
        <w:rPr>
          <w:rFonts w:eastAsia="MS Mincho"/>
        </w:rPr>
        <w:t>BWP switch occurs</w:t>
      </w:r>
      <w:r w:rsidR="00317214" w:rsidRPr="00B81F2B">
        <w:rPr>
          <w:rFonts w:cs="v4.2.0"/>
        </w:rPr>
        <w:t xml:space="preserve"> </w:t>
      </w:r>
      <w:r w:rsidR="00317214" w:rsidRPr="00B81F2B">
        <w:rPr>
          <w:rFonts w:cs="v4.2.0"/>
          <w:lang w:eastAsia="zh-CN"/>
        </w:rPr>
        <w:t xml:space="preserve">on multiple CCs over partially overlapping period, </w:t>
      </w:r>
      <w:r w:rsidR="00317214" w:rsidRPr="00B81F2B">
        <w:rPr>
          <w:rFonts w:cs="v4.2.0"/>
        </w:rPr>
        <w:t>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lang w:eastAsia="zh-CN"/>
        </w:rPr>
        <w:t xml:space="preserve"> Besides, in asynchronous scenario the</w:t>
      </w:r>
      <w:r w:rsidR="00AF3C72" w:rsidRPr="00C45EE4">
        <w:rPr>
          <w:color w:val="0070C0"/>
          <w:sz w:val="18"/>
          <w:szCs w:val="18"/>
          <w:lang w:val="en-US" w:eastAsia="zh-CN"/>
        </w:rPr>
        <w:t xml:space="preserve"> </w:t>
      </w:r>
      <w:r w:rsidR="00AF3C72" w:rsidRPr="00C45EE4">
        <w:rPr>
          <w:rFonts w:eastAsia="MS Mincho"/>
          <w:lang w:val="en-US" w:eastAsia="zh-CN"/>
        </w:rPr>
        <w:t>UE is allowed an additional interrupt of 1 slot length</w:t>
      </w:r>
      <w:r w:rsidR="00AF3C72">
        <w:rPr>
          <w:rFonts w:eastAsia="MS Mincho"/>
          <w:lang w:val="en-US" w:eastAsia="zh-CN"/>
        </w:rPr>
        <w:t>.</w:t>
      </w:r>
    </w:p>
    <w:p w14:paraId="0A596395" w14:textId="77777777" w:rsidR="00977C68" w:rsidRPr="009C5807" w:rsidRDefault="00977C68" w:rsidP="00977C68">
      <w:pPr>
        <w:pStyle w:val="Heading5"/>
        <w:rPr>
          <w:lang w:val="en-US" w:eastAsia="zh-CN"/>
        </w:rPr>
      </w:pPr>
      <w:r w:rsidRPr="009C5807">
        <w:rPr>
          <w:lang w:val="en-US" w:eastAsia="zh-CN"/>
        </w:rPr>
        <w:t>8.2.4.2.6</w:t>
      </w:r>
      <w:r w:rsidRPr="009C5807">
        <w:rPr>
          <w:lang w:val="en-US" w:eastAsia="zh-CN"/>
        </w:rPr>
        <w:tab/>
        <w:t>Interruptions at transitions between active and non-active during DRX</w:t>
      </w:r>
    </w:p>
    <w:p w14:paraId="224DF3F8" w14:textId="77777777" w:rsidR="00977C68" w:rsidRPr="009C5807" w:rsidRDefault="00977C68" w:rsidP="00977C68">
      <w:pPr>
        <w:rPr>
          <w:rFonts w:eastAsia="MS Mincho"/>
          <w:lang w:eastAsia="zh-CN"/>
        </w:rPr>
      </w:pPr>
      <w:r w:rsidRPr="009C5807">
        <w:rPr>
          <w:rFonts w:hint="eastAsia"/>
          <w:lang w:eastAsia="zh-CN"/>
        </w:rPr>
        <w:t xml:space="preserve">When PCell is in non-DRX and PSCell is in DRX, </w:t>
      </w:r>
      <w:r w:rsidRPr="009C5807">
        <w:rPr>
          <w:lang w:eastAsia="zh-CN"/>
        </w:rPr>
        <w:t>interruptions on PCell and the activated SCell in MCG if configured due to</w:t>
      </w:r>
      <w:r w:rsidRPr="009C5807">
        <w:rPr>
          <w:rFonts w:hint="eastAsia"/>
          <w:lang w:eastAsia="zh-CN"/>
        </w:rPr>
        <w:t xml:space="preserve"> transitions from active to non-active and from non-active to active during PSCell DRX </w:t>
      </w:r>
      <w:r w:rsidRPr="009C5807">
        <w:rPr>
          <w:lang w:eastAsia="zh-CN"/>
        </w:rPr>
        <w:t xml:space="preserve">are allowed with up to </w:t>
      </w:r>
      <w:r w:rsidRPr="009C5807">
        <w:rPr>
          <w:rFonts w:hint="eastAsia"/>
          <w:lang w:eastAsia="zh-CN"/>
        </w:rPr>
        <w:t>1%</w:t>
      </w:r>
      <w:r w:rsidRPr="009C5807">
        <w:rPr>
          <w:lang w:eastAsia="zh-CN"/>
        </w:rPr>
        <w:t xml:space="preserve"> probability of missed ACK/NACK </w:t>
      </w:r>
      <w:r w:rsidRPr="009C5807">
        <w:rPr>
          <w:rFonts w:hint="eastAsia"/>
          <w:lang w:eastAsia="zh-CN"/>
        </w:rPr>
        <w:t>when the configured PSCell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PSCell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3952459" w14:textId="77777777" w:rsidR="00977C68" w:rsidRPr="009C5807" w:rsidRDefault="00977C68" w:rsidP="00977C68">
      <w:pPr>
        <w:rPr>
          <w:rFonts w:eastAsia="MS Mincho"/>
          <w:lang w:eastAsia="zh-CN"/>
        </w:rPr>
      </w:pPr>
      <w:r w:rsidRPr="009C5807">
        <w:rPr>
          <w:rFonts w:hint="eastAsia"/>
          <w:lang w:eastAsia="zh-CN"/>
        </w:rPr>
        <w:t xml:space="preserve">When PSCell is in non-DRX and PCell is in DRX, </w:t>
      </w:r>
      <w:r w:rsidRPr="009C5807">
        <w:rPr>
          <w:lang w:eastAsia="zh-CN"/>
        </w:rPr>
        <w:t xml:space="preserve">interruptions on PSCell on the activated SCell in SCG if configured due to </w:t>
      </w:r>
      <w:r w:rsidRPr="009C5807">
        <w:rPr>
          <w:rFonts w:hint="eastAsia"/>
          <w:lang w:eastAsia="zh-CN"/>
        </w:rPr>
        <w:t xml:space="preserve">transitions from active to non-active and from non-active to active during PCell DRX </w:t>
      </w:r>
      <w:r w:rsidRPr="009C5807">
        <w:rPr>
          <w:lang w:eastAsia="zh-CN"/>
        </w:rPr>
        <w:t xml:space="preserve">are allowed with up to </w:t>
      </w:r>
      <w:r w:rsidRPr="009C5807">
        <w:rPr>
          <w:rFonts w:hint="eastAsia"/>
          <w:lang w:eastAsia="zh-CN"/>
        </w:rPr>
        <w:t>1</w:t>
      </w:r>
      <w:r w:rsidRPr="009C5807">
        <w:rPr>
          <w:lang w:eastAsia="zh-CN"/>
        </w:rPr>
        <w:t xml:space="preserve"> % probability of missed ACK/NACK</w:t>
      </w:r>
      <w:r w:rsidRPr="009C5807">
        <w:rPr>
          <w:rFonts w:hint="eastAsia"/>
          <w:lang w:eastAsia="zh-CN"/>
        </w:rPr>
        <w:t xml:space="preserve"> when the configured PCell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lang w:eastAsia="zh-CN"/>
              </w:rPr>
              <w:t>1</w:t>
            </w:r>
            <w:r w:rsidRPr="00415158">
              <w:rPr>
                <w:rFonts w:eastAsiaTheme="minorEastAsia"/>
                <w:lang w:eastAsia="zh-CN"/>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lang w:eastAsia="zh-CN"/>
              </w:rPr>
              <w:t>3</w:t>
            </w:r>
            <w:r w:rsidRPr="00415158">
              <w:rPr>
                <w:rFonts w:eastAsiaTheme="minorEastAsia"/>
                <w:lang w:eastAsia="zh-CN"/>
              </w:rPr>
              <w:t>3</w:t>
            </w:r>
          </w:p>
        </w:tc>
      </w:tr>
    </w:tbl>
    <w:p w14:paraId="37659193" w14:textId="77777777" w:rsidR="005166D5" w:rsidRPr="009C5807" w:rsidRDefault="005166D5" w:rsidP="00977C68">
      <w:pPr>
        <w:rPr>
          <w:lang w:eastAsia="zh-CN"/>
        </w:rPr>
      </w:pPr>
    </w:p>
    <w:p w14:paraId="4DF0DA48" w14:textId="49BECA59" w:rsidR="00977C68" w:rsidRPr="009C5807" w:rsidRDefault="00977C68" w:rsidP="00977C68">
      <w:pPr>
        <w:rPr>
          <w:lang w:eastAsia="zh-CN"/>
        </w:rPr>
      </w:pPr>
      <w:r w:rsidRPr="009C5807">
        <w:rPr>
          <w:lang w:eastAsia="zh-CN"/>
        </w:rPr>
        <w:t>W</w:t>
      </w:r>
      <w:r w:rsidRPr="009C5807">
        <w:rPr>
          <w:rFonts w:hint="eastAsia"/>
          <w:lang w:eastAsia="zh-CN"/>
        </w:rPr>
        <w:t>hen both PCell and PSCell are in DRX, no interruption is allowed.</w:t>
      </w:r>
    </w:p>
    <w:p w14:paraId="2BF2D732" w14:textId="77777777" w:rsidR="00977C68" w:rsidRPr="009C5807" w:rsidRDefault="00977C68" w:rsidP="00977C68">
      <w:pPr>
        <w:pStyle w:val="Heading5"/>
        <w:rPr>
          <w:lang w:val="en-US" w:eastAsia="zh-CN"/>
        </w:rPr>
      </w:pPr>
      <w:r w:rsidRPr="009C5807">
        <w:rPr>
          <w:lang w:val="en-US" w:eastAsia="zh-CN"/>
        </w:rPr>
        <w:t>8.2.4.2.7</w:t>
      </w:r>
      <w:r w:rsidRPr="009C5807">
        <w:rPr>
          <w:lang w:val="en-US" w:eastAsia="zh-CN"/>
        </w:rPr>
        <w:tab/>
      </w:r>
      <w:r w:rsidRPr="009C5807">
        <w:rPr>
          <w:rFonts w:hint="eastAsia"/>
          <w:lang w:eastAsia="zh-CN"/>
        </w:rPr>
        <w:t>In</w:t>
      </w:r>
      <w:r w:rsidRPr="009C5807">
        <w:rPr>
          <w:lang w:eastAsia="zh-CN"/>
        </w:rPr>
        <w:t xml:space="preserve">terruptions </w:t>
      </w:r>
      <w:r w:rsidRPr="009C5807">
        <w:rPr>
          <w:rFonts w:hint="eastAsia"/>
          <w:lang w:eastAsia="zh-CN"/>
        </w:rPr>
        <w:t>at</w:t>
      </w:r>
      <w:r w:rsidRPr="009C5807">
        <w:rPr>
          <w:lang w:eastAsia="zh-CN"/>
        </w:rPr>
        <w:t xml:space="preserve"> transitions</w:t>
      </w:r>
      <w:r w:rsidRPr="009C5807">
        <w:rPr>
          <w:rFonts w:hint="eastAsia"/>
          <w:lang w:eastAsia="zh-CN"/>
        </w:rPr>
        <w:t xml:space="preserve"> from </w:t>
      </w:r>
      <w:r w:rsidRPr="009C5807">
        <w:rPr>
          <w:lang w:eastAsia="zh-CN"/>
        </w:rPr>
        <w:t>non-DRX</w:t>
      </w:r>
      <w:r w:rsidRPr="009C5807">
        <w:rPr>
          <w:rFonts w:hint="eastAsia"/>
          <w:lang w:eastAsia="zh-CN"/>
        </w:rPr>
        <w:t xml:space="preserve"> to DRX</w:t>
      </w:r>
    </w:p>
    <w:p w14:paraId="5CFEC72C" w14:textId="77777777" w:rsidR="005166D5" w:rsidRPr="009C5807" w:rsidRDefault="005166D5" w:rsidP="005166D5">
      <w:pPr>
        <w:rPr>
          <w:lang w:eastAsia="zh-CN"/>
        </w:rPr>
      </w:pPr>
      <w:bookmarkStart w:id="46" w:name="_Toc5952659"/>
      <w:bookmarkStart w:id="47" w:name="_Toc5952663"/>
      <w:bookmarkEnd w:id="5"/>
      <w:r w:rsidRPr="009C5807">
        <w:rPr>
          <w:lang w:eastAsia="zh-CN"/>
        </w:rPr>
        <w:t>Interruption on PCell and the activated SCell in MCG if configured</w:t>
      </w:r>
      <w:r w:rsidRPr="009C5807">
        <w:rPr>
          <w:rFonts w:hint="eastAsia"/>
          <w:lang w:eastAsia="zh-CN"/>
        </w:rPr>
        <w:t xml:space="preserve"> due to PSCell transitions from </w:t>
      </w:r>
      <w:r w:rsidRPr="009C5807">
        <w:rPr>
          <w:lang w:eastAsia="zh-CN"/>
        </w:rPr>
        <w:t>non-DRX</w:t>
      </w:r>
      <w:r w:rsidRPr="009C5807">
        <w:rPr>
          <w:rFonts w:hint="eastAsia"/>
          <w:lang w:eastAsia="zh-CN"/>
        </w:rPr>
        <w:t xml:space="preserve"> to DRX</w:t>
      </w:r>
      <w:r w:rsidRPr="009C5807">
        <w:rPr>
          <w:lang w:eastAsia="zh-CN"/>
        </w:rPr>
        <w:t xml:space="preserve"> </w:t>
      </w:r>
      <w:r w:rsidRPr="009C5807">
        <w:rPr>
          <w:rFonts w:hint="eastAsia"/>
          <w:lang w:eastAsia="zh-CN"/>
        </w:rPr>
        <w:t xml:space="preserve">when PCell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352BCCB6" w14:textId="77777777" w:rsidR="005166D5" w:rsidRPr="009C5807" w:rsidRDefault="005166D5" w:rsidP="005166D5">
      <w:pPr>
        <w:rPr>
          <w:lang w:eastAsia="zh-CN"/>
        </w:rPr>
      </w:pPr>
      <w:r w:rsidRPr="009C5807">
        <w:rPr>
          <w:lang w:eastAsia="zh-CN"/>
        </w:rPr>
        <w:t>Interruption on PSCell and the activated SCell in SCG if configured</w:t>
      </w:r>
      <w:r w:rsidRPr="009C5807">
        <w:rPr>
          <w:rFonts w:hint="eastAsia"/>
          <w:lang w:eastAsia="zh-CN"/>
        </w:rPr>
        <w:t xml:space="preserve"> due to PCell transitions from</w:t>
      </w:r>
      <w:r w:rsidRPr="009C5807">
        <w:rPr>
          <w:lang w:eastAsia="zh-CN"/>
        </w:rPr>
        <w:t xml:space="preserve"> non-DRX </w:t>
      </w:r>
      <w:r w:rsidRPr="009C5807">
        <w:rPr>
          <w:rFonts w:hint="eastAsia"/>
          <w:lang w:eastAsia="zh-CN"/>
        </w:rPr>
        <w:t>to</w:t>
      </w:r>
      <w:r w:rsidRPr="009C5807">
        <w:rPr>
          <w:lang w:eastAsia="zh-CN"/>
        </w:rPr>
        <w:t xml:space="preserve"> DRX </w:t>
      </w:r>
      <w:r w:rsidRPr="009C5807">
        <w:rPr>
          <w:rFonts w:hint="eastAsia"/>
          <w:lang w:eastAsia="zh-CN"/>
        </w:rPr>
        <w:t xml:space="preserve">when PSCell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lang w:eastAsia="zh-CN"/>
        </w:rPr>
      </w:pPr>
      <w:r w:rsidRPr="009C5807">
        <w:rPr>
          <w:rFonts w:eastAsia="MS Mincho"/>
          <w:lang w:eastAsia="zh-CN"/>
        </w:rPr>
        <w:t xml:space="preserve">The requirements in this clause shall apply for the UE configured with NR-DC and </w:t>
      </w:r>
      <w:r w:rsidRPr="009C5807">
        <w:t>up to 1 downlink SCell in FR1 and up to 7 downlink SCell(s) in FR2</w:t>
      </w:r>
      <w:r w:rsidRPr="009C5807">
        <w:rPr>
          <w:rFonts w:eastAsia="MS Mincho"/>
          <w:lang w:eastAsia="zh-CN"/>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or SCG is specified as in </w:t>
      </w:r>
      <w:r w:rsidR="0063092D">
        <w:rPr>
          <w:lang w:eastAsia="zh-CN"/>
        </w:rPr>
        <w:t>clause</w:t>
      </w:r>
      <w:r w:rsidRPr="009C5807">
        <w:rPr>
          <w:lang w:eastAsia="zh-CN"/>
        </w:rPr>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SCG is specified as in </w:t>
      </w:r>
      <w:r w:rsidR="0063092D">
        <w:rPr>
          <w:lang w:eastAsia="zh-CN"/>
        </w:rPr>
        <w:t>clause</w:t>
      </w:r>
      <w:r w:rsidRPr="009C5807">
        <w:rPr>
          <w:lang w:eastAsia="zh-CN"/>
        </w:rPr>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eastAsia="zh-CN"/>
        </w:rPr>
        <w:t>-3</w:t>
      </w:r>
      <w:r w:rsidR="003F7998" w:rsidRPr="00CE2FF9">
        <w:t xml:space="preserve"> [</w:t>
      </w:r>
      <w:r w:rsidR="00BC2F61">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9</w:t>
            </w:r>
            <w:r w:rsidRPr="00415158">
              <w:rPr>
                <w:rFonts w:ascii="Arial" w:eastAsiaTheme="minorEastAsia" w:hAnsi="Arial"/>
                <w:b/>
                <w:sz w:val="18"/>
                <w:lang w:val="fr-FR" w:eastAsia="zh-CN"/>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pPr>
        <w:rPr>
          <w:lang w:eastAsia="zh-CN"/>
        </w:rPr>
      </w:pPr>
      <w:bookmarkStart w:id="48" w:name="_Hlk45611343"/>
    </w:p>
    <w:p w14:paraId="50BA3E0F" w14:textId="15F9C5CC" w:rsidR="0006310A" w:rsidRDefault="00345E02" w:rsidP="0006310A">
      <w:pPr>
        <w:rPr>
          <w:lang w:eastAsia="zh-CN"/>
        </w:rPr>
      </w:pPr>
      <w:r>
        <w:rPr>
          <w:rFonts w:hint="eastAsia"/>
          <w:lang w:eastAsia="zh-CN"/>
        </w:rPr>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w:t>
      </w:r>
      <w:r w:rsidRPr="00FA547E">
        <w:t xml:space="preserve"> </w:t>
      </w:r>
      <w:r>
        <w:t>directly</w:t>
      </w:r>
      <w:r w:rsidRPr="00885F53">
        <w:rPr>
          <w:lang w:eastAsia="zh-CN"/>
        </w:rPr>
        <w:t xml:space="preserve"> </w:t>
      </w:r>
      <w:r w:rsidRPr="00885F53">
        <w:t xml:space="preserve">activated </w:t>
      </w:r>
      <w:r w:rsidRPr="00885F53">
        <w:rPr>
          <w:lang w:eastAsia="zh-CN"/>
        </w:rPr>
        <w:t>are available in the same slot</w:t>
      </w:r>
      <w:r w:rsidRPr="00885F53">
        <w:t>.</w:t>
      </w:r>
    </w:p>
    <w:bookmarkEnd w:id="48"/>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pPr>
        <w:rPr>
          <w:lang w:eastAsia="zh-CN"/>
        </w:rPr>
      </w:pPr>
      <w:r>
        <w:rPr>
          <w:lang w:eastAsia="zh-CN"/>
        </w:rPr>
        <w:t>When a UE is identifying CGI of an NR cell with autonomous gaps, the UE is allowed</w:t>
      </w:r>
      <w:r>
        <w:t xml:space="preserve"> interruptions on PCell, PSCell or any activated SCell</w:t>
      </w:r>
      <w:r>
        <w:rPr>
          <w:lang w:eastAsia="zh-CN"/>
        </w:rPr>
        <w:t>:</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eastAsia="zh-CN"/>
              </w:rPr>
            </w:pPr>
            <w:r>
              <w:rPr>
                <w:rFonts w:cs="Arial"/>
                <w:szCs w:val="18"/>
                <w:lang w:val="fr-FR" w:eastAsia="zh-CN"/>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eastAsia="zh-CN"/>
              </w:rPr>
            </w:pPr>
            <w:r>
              <w:rPr>
                <w:rFonts w:cs="Arial"/>
                <w:szCs w:val="18"/>
                <w:lang w:val="fr-FR" w:eastAsia="zh-CN"/>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eastAsia="zh-CN"/>
              </w:rPr>
            </w:pPr>
            <w:r>
              <w:rPr>
                <w:rFonts w:cs="Arial"/>
                <w:szCs w:val="18"/>
                <w:lang w:val="fr-FR" w:eastAsia="zh-CN"/>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eastAsia="zh-CN"/>
              </w:rPr>
            </w:pPr>
            <w:r>
              <w:rPr>
                <w:rFonts w:cs="Arial"/>
                <w:szCs w:val="18"/>
                <w:lang w:val="fr-FR" w:eastAsia="zh-CN"/>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eastAsia="zh-CN"/>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eastAsia="zh-CN"/>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8.2.4.2.12-1 on PCell, PSCell or any activated SCell </w:t>
      </w:r>
      <w:r>
        <w:rPr>
          <w:lang w:eastAsia="zh-CN"/>
        </w:rPr>
        <w:t>in the frequency range where autonomous gaps are used</w:t>
      </w:r>
      <w:r>
        <w:t>,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1</w:t>
      </w:r>
      <w:r w:rsidRPr="00C0357E">
        <w:rPr>
          <w:lang w:eastAsia="zh-CN"/>
        </w:rPr>
        <w:tab/>
      </w:r>
      <w:r w:rsidRPr="004A1454">
        <w:rPr>
          <w:lang w:eastAsia="zh-CN"/>
        </w:rPr>
        <w:t>Interruptions due to SCell dormancy switch</w:t>
      </w:r>
    </w:p>
    <w:p w14:paraId="2350EDF5" w14:textId="77777777" w:rsidR="00762254" w:rsidRPr="00946E49" w:rsidRDefault="00762254" w:rsidP="00762254">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 or SCG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2C59576" w14:textId="77777777" w:rsidR="00762254" w:rsidRDefault="00762254" w:rsidP="00762254">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 xml:space="preserve">MCG and </w:t>
      </w:r>
      <w:r w:rsidRPr="00946E49">
        <w:rPr>
          <w:lang w:eastAsia="zh-CN"/>
        </w:rPr>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lang w:eastAsia="zh-CN"/>
        </w:rPr>
      </w:pPr>
      <w:r>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2</w:t>
      </w:r>
      <w:r w:rsidRPr="00C0357E">
        <w:rPr>
          <w:lang w:eastAsia="zh-CN"/>
        </w:rPr>
        <w:tab/>
      </w:r>
      <w:r w:rsidRPr="004A1454">
        <w:rPr>
          <w:lang w:eastAsia="zh-CN"/>
        </w:rPr>
        <w:t>Interruptions due to CQI measurements during SCell dormancy</w:t>
      </w:r>
    </w:p>
    <w:p w14:paraId="13B1DF76" w14:textId="77777777" w:rsidR="00762254" w:rsidRPr="007B0E66" w:rsidRDefault="00762254" w:rsidP="00762254">
      <w:pPr>
        <w:rPr>
          <w:lang w:eastAsia="zh-CN"/>
        </w:rPr>
      </w:pPr>
      <w:r w:rsidRPr="007B0E66">
        <w:rPr>
          <w:lang w:eastAsia="zh-CN"/>
        </w:rPr>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lang w:eastAsia="zh-CN"/>
        </w:rPr>
      </w:pPr>
      <w:r w:rsidRPr="007B0E66">
        <w:rPr>
          <w:lang w:eastAsia="zh-CN"/>
        </w:rPr>
        <w:t>The rate of ACK/NACK feedback loss on any non-dormant serving cell resulting from CQI measurements on dormant SCells shall not exceed 0.5%.</w:t>
      </w:r>
    </w:p>
    <w:p w14:paraId="1F8DA311"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3</w:t>
      </w:r>
      <w:r w:rsidRPr="00C0357E">
        <w:rPr>
          <w:lang w:eastAsia="zh-CN"/>
        </w:rPr>
        <w:tab/>
      </w:r>
      <w:r w:rsidRPr="004A1454">
        <w:rPr>
          <w:lang w:eastAsia="zh-CN"/>
        </w:rPr>
        <w:t>Interruptions due to RRM measurements during SCell dormancy</w:t>
      </w:r>
    </w:p>
    <w:p w14:paraId="17B58EDB" w14:textId="77777777" w:rsidR="00762254" w:rsidRPr="007B0E66" w:rsidRDefault="00762254" w:rsidP="00762254">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40D84D56" w14:textId="26A874CD" w:rsidR="00762254" w:rsidRDefault="00762254" w:rsidP="007C55F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lang w:eastAsia="en-US"/>
        </w:rPr>
      </w:pPr>
      <w:r w:rsidRPr="00BC309C">
        <w:rPr>
          <w:rFonts w:eastAsia="Malgun Gothic"/>
          <w:lang w:eastAsia="en-US"/>
        </w:rPr>
        <w:t xml:space="preserve">The requirements in this clause are applicable to SRS antenna port switching on FR1 and SRS resource(s) is only configured within the last 6 symbols of a slot. </w:t>
      </w:r>
      <w:r w:rsidRPr="00BC309C">
        <w:rPr>
          <w:rFonts w:eastAsia="Malgun Gothic"/>
          <w:lang w:eastAsia="zh-CN"/>
        </w:rPr>
        <w:t xml:space="preserve">For interruption caused by SRS antenna port switching, the victim cell is based on the entry number of the band indicated by </w:t>
      </w:r>
      <w:r w:rsidRPr="00BC309C">
        <w:rPr>
          <w:rFonts w:eastAsia="Malgun Gothic"/>
          <w:i/>
          <w:iCs/>
          <w:lang w:eastAsia="zh-CN"/>
        </w:rPr>
        <w:t>txSwitchImpactToRx</w:t>
      </w:r>
      <w:r w:rsidRPr="00BC309C">
        <w:rPr>
          <w:rFonts w:eastAsia="Malgun Gothic"/>
          <w:lang w:eastAsia="zh-CN"/>
        </w:rPr>
        <w:t xml:space="preserve"> and/or </w:t>
      </w:r>
      <w:r w:rsidRPr="00BC309C">
        <w:rPr>
          <w:rFonts w:eastAsia="Malgun Gothic"/>
          <w:i/>
          <w:iCs/>
          <w:lang w:eastAsia="zh-CN"/>
        </w:rPr>
        <w:t>txSwitchWithAnotherBand</w:t>
      </w:r>
      <w:r w:rsidRPr="00BC309C">
        <w:rPr>
          <w:rFonts w:eastAsia="Malgun Gothic"/>
          <w:lang w:eastAsia="zh-CN"/>
        </w:rPr>
        <w:t xml:space="preserve"> regardless of per-FR MG capability. An UL interruption is allowed on any of the serving cells as indicated in </w:t>
      </w:r>
      <w:r w:rsidRPr="00BC309C">
        <w:rPr>
          <w:rFonts w:eastAsia="Malgun Gothic"/>
          <w:i/>
          <w:iCs/>
          <w:lang w:eastAsia="zh-CN"/>
        </w:rPr>
        <w:t>txSwitchWithAnotherBand</w:t>
      </w:r>
      <w:r w:rsidRPr="00BC309C">
        <w:rPr>
          <w:rFonts w:eastAsia="Malgun Gothic"/>
          <w:lang w:eastAsia="zh-CN"/>
        </w:rPr>
        <w:t xml:space="preserve">, and a DL interruption is allowed on any of the serving cells as indicated in </w:t>
      </w:r>
      <w:r w:rsidRPr="00BC309C">
        <w:rPr>
          <w:rFonts w:eastAsia="Malgun Gothic"/>
          <w:i/>
          <w:iCs/>
          <w:lang w:eastAsia="zh-CN"/>
        </w:rPr>
        <w:t>txSwitchImpactToRx</w:t>
      </w:r>
      <w:r w:rsidRPr="00BC309C">
        <w:rPr>
          <w:rFonts w:eastAsia="Malgun Gothic"/>
          <w:lang w:eastAsia="zh-CN"/>
        </w:rPr>
        <w:t>..</w:t>
      </w:r>
      <w:r w:rsidRPr="00BC309C">
        <w:rPr>
          <w:rFonts w:eastAsia="Malgun Gothic"/>
          <w:lang w:eastAsia="en-US"/>
        </w:rPr>
        <w:t xml:space="preserve"> </w:t>
      </w:r>
    </w:p>
    <w:p w14:paraId="42C4BBB6" w14:textId="77777777" w:rsidR="00BC309C" w:rsidRPr="00BC309C" w:rsidRDefault="00BC309C" w:rsidP="0057092C">
      <w:pPr>
        <w:rPr>
          <w:rFonts w:eastAsia="Malgun Gothic"/>
          <w:lang w:eastAsia="en-US"/>
        </w:rPr>
      </w:pPr>
      <w:r w:rsidRPr="00BC309C">
        <w:rPr>
          <w:rFonts w:eastAsia="Malgun Gothic"/>
          <w:lang w:eastAsia="en-US"/>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lang w:eastAsia="en-US"/>
        </w:rPr>
      </w:pPr>
      <w:r w:rsidRPr="00BC309C">
        <w:rPr>
          <w:rFonts w:eastAsia="Malgun Gothic"/>
          <w:lang w:eastAsia="en-US"/>
        </w:rPr>
        <w:t>-</w:t>
      </w:r>
      <w:r w:rsidRPr="00BC309C">
        <w:rPr>
          <w:rFonts w:eastAsia="Malgun Gothic"/>
          <w:lang w:eastAsia="en-US"/>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w:t>
      </w:r>
      <w:r w:rsidRPr="00BC309C" w:rsidDel="00586551">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lang w:eastAsia="zh-CN"/>
        </w:rPr>
      </w:pPr>
      <w:r w:rsidRPr="00BC309C">
        <w:rPr>
          <w:rFonts w:eastAsia="Malgun Gothic"/>
          <w:lang w:eastAsia="zh-CN"/>
        </w:rPr>
        <w:t xml:space="preserve">No requirements </w:t>
      </w:r>
      <w:r w:rsidRPr="00BC309C">
        <w:rPr>
          <w:rFonts w:eastAsia="Malgun Gothic" w:hint="eastAsia"/>
          <w:lang w:eastAsia="en-US"/>
        </w:rPr>
        <w:t>are defined for SRS antenna port switching</w:t>
      </w:r>
      <w:r w:rsidRPr="00BC309C">
        <w:rPr>
          <w:rFonts w:eastAsia="Malgun Gothic"/>
          <w:lang w:eastAsia="zh-CN"/>
        </w:rPr>
        <w:t xml:space="preserve"> if aperiodic </w:t>
      </w:r>
      <w:r w:rsidRPr="00BC309C">
        <w:rPr>
          <w:rFonts w:eastAsia="Malgun Gothic"/>
          <w:lang w:eastAsia="en-US"/>
        </w:rPr>
        <w:t>SRS switching is colliding with</w:t>
      </w:r>
      <w:r w:rsidRPr="00BC309C">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BC309C">
        <w:rPr>
          <w:rFonts w:eastAsia="Malgun Gothic"/>
          <w:lang w:eastAsia="zh-CN"/>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lang w:eastAsia="zh-CN"/>
        </w:rPr>
        <w:t xml:space="preserve">When 1 SRS symbol is configured in a slot for SRS antenna switching and the aggressor and victim cells are synchronized, the interruption requirement in Table </w:t>
      </w:r>
      <w:bookmarkStart w:id="49" w:name="_Hlk96855578"/>
      <w:r w:rsidRPr="00BC309C">
        <w:rPr>
          <w:rFonts w:eastAsia="Malgun Gothic"/>
          <w:lang w:eastAsia="zh-CN"/>
        </w:rPr>
        <w:t>8.2.4.2.</w:t>
      </w:r>
      <w:bookmarkEnd w:id="49"/>
      <w:r w:rsidRPr="00BC309C">
        <w:rPr>
          <w:rFonts w:eastAsia="Malgun Gothic"/>
          <w:lang w:eastAsia="zh-CN"/>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2D6F35D5" w:rsidR="00BC309C" w:rsidRPr="00BC309C" w:rsidRDefault="00BC309C" w:rsidP="00BC309C">
      <w:pPr>
        <w:pStyle w:val="TH"/>
        <w:rPr>
          <w:rFonts w:eastAsia="Malgun Gothic"/>
          <w:lang w:eastAsia="en-US"/>
        </w:rPr>
      </w:pPr>
      <w:r w:rsidRPr="00BC309C">
        <w:rPr>
          <w:rFonts w:eastAsia="Malgun Gothic"/>
          <w:lang w:eastAsia="en-US"/>
        </w:rPr>
        <w:t>Table 8.2.4.2.14-1:</w:t>
      </w:r>
      <w:r w:rsidR="00824C54" w:rsidRPr="00F07E34">
        <w:rPr>
          <w:rFonts w:eastAsia="Malgun Gothic"/>
        </w:rPr>
        <w:t xml:space="preserve"> Interruption length in symbols</w:t>
      </w:r>
      <w:r w:rsidR="00824C54" w:rsidRPr="004E1D07">
        <w:rPr>
          <w:rFonts w:eastAsia="Malgun Gothic"/>
        </w:rPr>
        <w:t xml:space="preserve"> of victim CC</w:t>
      </w:r>
      <w:r w:rsidR="00824C54" w:rsidRPr="00F07E34">
        <w:rPr>
          <w:rFonts w:eastAsia="Malgun Gothic"/>
        </w:rPr>
        <w:t xml:space="preserve"> when 1 SRS symbol is configured</w:t>
      </w:r>
      <w:r w:rsidR="00824C54">
        <w:rPr>
          <w:rFonts w:eastAsia="Malgun Gothic"/>
        </w:rPr>
        <w:t>,</w:t>
      </w:r>
      <w:r w:rsidR="00824C54" w:rsidRPr="00F07E34">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187944AE"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2</w:t>
      </w:r>
      <w:r w:rsidRPr="00BC309C">
        <w:rPr>
          <w:rFonts w:eastAsia="Malgun Gothic"/>
          <w:lang w:eastAsia="en-US"/>
        </w:rPr>
        <w:t>:</w:t>
      </w:r>
      <w:r w:rsidR="00824C54" w:rsidRPr="00F07E34">
        <w:rPr>
          <w:rFonts w:eastAsia="Malgun Gothic"/>
        </w:rPr>
        <w:t xml:space="preserve"> Interruption length in slots</w:t>
      </w:r>
      <w:r w:rsidR="00824C54" w:rsidRPr="004E1D07">
        <w:rPr>
          <w:rFonts w:eastAsia="Malgun Gothic"/>
        </w:rPr>
        <w:t xml:space="preserve"> of victim CC</w:t>
      </w:r>
      <w:r w:rsidR="00824C54" w:rsidRPr="00F07E34">
        <w:rPr>
          <w:rFonts w:eastAsia="Malgun Gothic"/>
        </w:rPr>
        <w:t xml:space="preserve"> when 1 SRS symbol is configured</w:t>
      </w:r>
      <w:r w:rsidR="00824C54">
        <w:rPr>
          <w:rFonts w:eastAsia="Malgun Gothic"/>
        </w:rPr>
        <w:t>,</w:t>
      </w:r>
      <w:r w:rsidR="00824C54" w:rsidRPr="00F07E34">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3</w:t>
      </w:r>
      <w:r w:rsidRPr="00BC309C">
        <w:rPr>
          <w:rFonts w:eastAsia="Malgun Gothic"/>
          <w:lang w:eastAsia="en-US"/>
        </w:rPr>
        <w:t>:</w:t>
      </w:r>
      <w:r w:rsidR="00824C54" w:rsidRPr="00824C54">
        <w:rPr>
          <w:rFonts w:eastAsia="Malgun Gothic"/>
        </w:rPr>
        <w:t xml:space="preserve"> </w:t>
      </w:r>
      <w:r w:rsidR="00824C54" w:rsidRPr="00F07E34">
        <w:rPr>
          <w:rFonts w:eastAsia="Malgun Gothic"/>
        </w:rPr>
        <w:t>Interruption length in slots</w:t>
      </w:r>
      <w:r w:rsidR="00824C54" w:rsidRPr="004E1D07">
        <w:rPr>
          <w:rFonts w:eastAsia="Malgun Gothic"/>
        </w:rPr>
        <w:t xml:space="preserve"> of victim CC</w:t>
      </w:r>
      <w:r w:rsidR="00824C54" w:rsidRPr="00F07E34">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bl>
    <w:p w14:paraId="2AA6E7CF" w14:textId="77777777" w:rsidR="00BC309C" w:rsidRPr="00BC309C" w:rsidRDefault="00BC309C" w:rsidP="00BC309C">
      <w:pPr>
        <w:overflowPunct/>
        <w:autoSpaceDE/>
        <w:autoSpaceDN/>
        <w:adjustRightInd/>
        <w:textAlignment w:val="auto"/>
        <w:rPr>
          <w:rFonts w:eastAsia="Malgun Gothic"/>
          <w:lang w:eastAsia="en-US"/>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lang w:eastAsia="zh-CN"/>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lang w:eastAsia="zh-CN"/>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lang w:eastAsia="zh-CN"/>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 xml:space="preserve">of up to </w:t>
      </w:r>
      <w:r w:rsidRPr="006D3F36">
        <w:rPr>
          <w:lang w:eastAsia="zh-CN"/>
        </w:rPr>
        <w:t>Y2 slots + T</w:t>
      </w:r>
      <w:r w:rsidRPr="006D3F36">
        <w:rPr>
          <w:vertAlign w:val="subscript"/>
          <w:lang w:eastAsia="zh-CN"/>
        </w:rPr>
        <w:t>ATRS_duration</w:t>
      </w:r>
      <w:r w:rsidRPr="006D3F36">
        <w:t xml:space="preserve"> if the active </w:t>
      </w:r>
      <w:r w:rsidRPr="006D3F36">
        <w:rPr>
          <w:lang w:eastAsia="zh-CN"/>
        </w:rPr>
        <w:t>serving cells</w:t>
      </w:r>
      <w:r w:rsidRPr="006D3F36">
        <w:t xml:space="preserve"> are in the same band as the SCell being activated, when</w:t>
      </w:r>
    </w:p>
    <w:p w14:paraId="3A06BEC6" w14:textId="65602FC6" w:rsidR="006D3F36" w:rsidRPr="006D3F36" w:rsidRDefault="00533797" w:rsidP="00533797">
      <w:pPr>
        <w:pStyle w:val="B30"/>
        <w:rPr>
          <w:lang w:val="en-US"/>
        </w:rPr>
      </w:pPr>
      <w:r>
        <w:t>-</w:t>
      </w:r>
      <w:r>
        <w:tab/>
      </w:r>
      <w:r w:rsidR="006D3F36" w:rsidRPr="006D3F36">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47741345" w14:textId="77777777" w:rsidR="000D0179" w:rsidRPr="00C16371" w:rsidRDefault="000D0179" w:rsidP="000D0179">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r>
      <w:r w:rsidRPr="006D3F36">
        <w:rPr>
          <w:lang w:eastAsia="zh-CN"/>
        </w:rPr>
        <w:t>T</w:t>
      </w:r>
      <w:r w:rsidRPr="006D3F36">
        <w:rPr>
          <w:vertAlign w:val="subscript"/>
          <w:lang w:eastAsia="zh-CN"/>
        </w:rPr>
        <w:t>ATRS_duration</w:t>
      </w:r>
      <w:r w:rsidRPr="006D3F36">
        <w:rPr>
          <w:lang w:eastAsia="zh-CN"/>
        </w:rPr>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lang w:eastAsia="zh-CN"/>
        </w:rPr>
      </w:pPr>
      <w:r w:rsidRPr="006D3F36">
        <w:t>-</w:t>
      </w:r>
      <w:r w:rsidRPr="006D3F36">
        <w:tab/>
      </w:r>
      <w:r w:rsidRPr="006D3F36">
        <w:rPr>
          <w:rFonts w:ascii="Tms Rmn" w:eastAsia="MS Mincho" w:hAnsi="Tms Rmn"/>
        </w:rPr>
        <w:t xml:space="preserve">Y2 are specified in </w:t>
      </w:r>
      <w:r w:rsidRPr="006D3F36">
        <w:rPr>
          <w:rFonts w:ascii="Tms Rmn" w:hAnsi="Tms Rmn"/>
          <w:lang w:eastAsia="zh-CN"/>
        </w:rPr>
        <w:t>Table 8.2.3.2.4-2.</w:t>
      </w:r>
    </w:p>
    <w:p w14:paraId="0D212948" w14:textId="77777777" w:rsidR="00AA1F4C" w:rsidRPr="006D3F36" w:rsidRDefault="00AA1F4C" w:rsidP="00AA1F4C">
      <w:pPr>
        <w:rPr>
          <w:noProof/>
          <w:highlight w:val="yellow"/>
          <w:lang w:eastAsia="zh-CN"/>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F4BC911" w14:textId="77777777" w:rsidR="001218AD" w:rsidRDefault="001218AD" w:rsidP="001218AD">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1218AD" w:rsidRPr="009C5807" w14:paraId="6A2F0753" w14:textId="77777777" w:rsidTr="00207C9C">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796D7893" w14:textId="77777777" w:rsidR="001218AD" w:rsidRPr="009C5807" w:rsidRDefault="001218AD" w:rsidP="00207C9C">
            <w:pPr>
              <w:pStyle w:val="TAH"/>
            </w:pPr>
            <w:r w:rsidRPr="009C5807">
              <w:rPr>
                <w:noProof/>
                <w:lang w:val="en-US"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77B792B7" w14:textId="77777777" w:rsidR="001218AD" w:rsidRPr="009C5807" w:rsidRDefault="001218AD" w:rsidP="00207C9C">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884654C" w14:textId="77777777" w:rsidR="001218AD" w:rsidRPr="009C5807" w:rsidRDefault="001218AD" w:rsidP="00207C9C">
            <w:pPr>
              <w:pStyle w:val="TAH"/>
            </w:pPr>
            <w:r w:rsidRPr="009C5807">
              <w:t>Interruption length (slots)</w:t>
            </w:r>
          </w:p>
        </w:tc>
      </w:tr>
      <w:tr w:rsidR="001218AD" w:rsidRPr="009C5807" w14:paraId="4BB3EE68" w14:textId="77777777" w:rsidTr="00207C9C">
        <w:trPr>
          <w:trHeight w:val="180"/>
          <w:jc w:val="center"/>
        </w:trPr>
        <w:tc>
          <w:tcPr>
            <w:tcW w:w="649" w:type="dxa"/>
            <w:tcBorders>
              <w:top w:val="nil"/>
              <w:left w:val="single" w:sz="4" w:space="0" w:color="auto"/>
              <w:bottom w:val="single" w:sz="4" w:space="0" w:color="auto"/>
              <w:right w:val="single" w:sz="4" w:space="0" w:color="auto"/>
            </w:tcBorders>
            <w:vAlign w:val="center"/>
          </w:tcPr>
          <w:p w14:paraId="2938D884" w14:textId="77777777" w:rsidR="001218AD" w:rsidRPr="009C5807" w:rsidRDefault="001218AD" w:rsidP="00207C9C">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04D6FFDF" w14:textId="77777777" w:rsidR="001218AD" w:rsidRPr="009C5807" w:rsidRDefault="001218AD" w:rsidP="00207C9C">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4722BF2A" w14:textId="77777777" w:rsidR="001218AD" w:rsidRPr="009C5807" w:rsidRDefault="001218AD" w:rsidP="00207C9C">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1B0C8E18" w14:textId="77777777" w:rsidR="001218AD" w:rsidRPr="009C5807" w:rsidRDefault="001218AD" w:rsidP="00207C9C">
            <w:pPr>
              <w:pStyle w:val="TAH"/>
            </w:pPr>
            <w:r w:rsidRPr="009C5807">
              <w:rPr>
                <w:rFonts w:hint="eastAsia"/>
              </w:rPr>
              <w:t>Async</w:t>
            </w:r>
          </w:p>
        </w:tc>
      </w:tr>
      <w:tr w:rsidR="001218AD" w:rsidRPr="009C5807" w14:paraId="1619AF0C" w14:textId="77777777" w:rsidTr="00207C9C">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9C5807" w:rsidRDefault="001218AD" w:rsidP="00207C9C">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9C5807" w:rsidRDefault="001218AD" w:rsidP="00207C9C">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9C5807" w:rsidRDefault="001218AD" w:rsidP="00207C9C">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15DB38AB" w14:textId="7C9BB089" w:rsidR="001218AD" w:rsidRPr="009C5807" w:rsidRDefault="001218AD" w:rsidP="00207C9C">
            <w:pPr>
              <w:pStyle w:val="TAC"/>
              <w:rPr>
                <w:rFonts w:cs="Arial"/>
                <w:szCs w:val="18"/>
              </w:rPr>
            </w:pPr>
            <w:r>
              <w:rPr>
                <w:rFonts w:cs="Arial"/>
                <w:szCs w:val="18"/>
              </w:rPr>
              <w:t>2</w:t>
            </w:r>
          </w:p>
        </w:tc>
      </w:tr>
      <w:tr w:rsidR="001218AD" w:rsidRPr="009C5807" w14:paraId="18CB7D1C" w14:textId="77777777" w:rsidTr="00207C9C">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9C5807" w:rsidRDefault="001218AD" w:rsidP="00207C9C">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9C5807" w:rsidRDefault="001218AD" w:rsidP="00207C9C">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9C5807" w:rsidRDefault="001218AD" w:rsidP="00207C9C">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47DD8887" w14:textId="6E927233" w:rsidR="001218AD" w:rsidRPr="009C5807" w:rsidRDefault="001218AD" w:rsidP="00207C9C">
            <w:pPr>
              <w:pStyle w:val="TAC"/>
              <w:rPr>
                <w:rFonts w:cs="Arial"/>
                <w:szCs w:val="18"/>
              </w:rPr>
            </w:pPr>
            <w:r>
              <w:rPr>
                <w:rFonts w:cs="Arial"/>
                <w:szCs w:val="18"/>
              </w:rPr>
              <w:t>3</w:t>
            </w:r>
          </w:p>
        </w:tc>
      </w:tr>
      <w:tr w:rsidR="001218AD" w:rsidRPr="009C5807" w14:paraId="57D21AC7" w14:textId="77777777" w:rsidTr="00207C9C">
        <w:trPr>
          <w:jc w:val="center"/>
        </w:trPr>
        <w:tc>
          <w:tcPr>
            <w:tcW w:w="649" w:type="dxa"/>
            <w:tcBorders>
              <w:top w:val="single" w:sz="4" w:space="0" w:color="auto"/>
              <w:left w:val="single" w:sz="4" w:space="0" w:color="auto"/>
              <w:bottom w:val="nil"/>
              <w:right w:val="single" w:sz="4" w:space="0" w:color="auto"/>
            </w:tcBorders>
            <w:vAlign w:val="center"/>
          </w:tcPr>
          <w:p w14:paraId="518B5B62" w14:textId="77777777" w:rsidR="001218AD" w:rsidRPr="009C5807" w:rsidRDefault="001218AD" w:rsidP="00207C9C">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A3DB1FD" w14:textId="77777777" w:rsidR="001218AD" w:rsidRPr="009C5807" w:rsidRDefault="001218AD" w:rsidP="00207C9C">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BE22C9F" w14:textId="77777777" w:rsidR="001218AD" w:rsidRPr="009C5807" w:rsidRDefault="001218AD" w:rsidP="00207C9C">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0ED6B751" w14:textId="7D31C42E" w:rsidR="001218AD" w:rsidRPr="009C5807" w:rsidRDefault="001218AD" w:rsidP="00207C9C">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5E4352F3" w14:textId="2A3C9AF1" w:rsidR="001218AD" w:rsidRPr="009C5807" w:rsidRDefault="001218AD" w:rsidP="00207C9C">
            <w:pPr>
              <w:pStyle w:val="TAC"/>
              <w:rPr>
                <w:rFonts w:cs="Arial"/>
                <w:szCs w:val="18"/>
              </w:rPr>
            </w:pPr>
            <w:r>
              <w:rPr>
                <w:rFonts w:cs="Arial"/>
                <w:szCs w:val="18"/>
              </w:rPr>
              <w:t>5</w:t>
            </w:r>
          </w:p>
        </w:tc>
      </w:tr>
      <w:tr w:rsidR="001218AD" w:rsidRPr="009C5807" w14:paraId="6917A347" w14:textId="77777777" w:rsidTr="00207C9C">
        <w:trPr>
          <w:jc w:val="center"/>
        </w:trPr>
        <w:tc>
          <w:tcPr>
            <w:tcW w:w="649" w:type="dxa"/>
            <w:tcBorders>
              <w:top w:val="nil"/>
              <w:left w:val="single" w:sz="4" w:space="0" w:color="auto"/>
              <w:bottom w:val="single" w:sz="4" w:space="0" w:color="auto"/>
              <w:right w:val="single" w:sz="4" w:space="0" w:color="auto"/>
            </w:tcBorders>
            <w:vAlign w:val="center"/>
          </w:tcPr>
          <w:p w14:paraId="325A30B7" w14:textId="77777777" w:rsidR="001218AD" w:rsidRPr="009C5807" w:rsidRDefault="001218AD" w:rsidP="00207C9C">
            <w:pPr>
              <w:pStyle w:val="TAC"/>
            </w:pPr>
          </w:p>
        </w:tc>
        <w:tc>
          <w:tcPr>
            <w:tcW w:w="1361" w:type="dxa"/>
            <w:tcBorders>
              <w:top w:val="nil"/>
              <w:left w:val="single" w:sz="4" w:space="0" w:color="auto"/>
              <w:bottom w:val="single" w:sz="4" w:space="0" w:color="auto"/>
              <w:right w:val="single" w:sz="4" w:space="0" w:color="auto"/>
            </w:tcBorders>
            <w:vAlign w:val="center"/>
          </w:tcPr>
          <w:p w14:paraId="490BAFF3" w14:textId="77777777" w:rsidR="001218AD" w:rsidRPr="009C5807" w:rsidRDefault="001218AD" w:rsidP="00207C9C">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6069E474" w14:textId="77777777" w:rsidR="001218AD" w:rsidRPr="009C5807" w:rsidRDefault="001218AD" w:rsidP="00207C9C">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596E148D" w14:textId="0B528FF9" w:rsidR="001218AD" w:rsidRPr="009C5807" w:rsidRDefault="001218AD" w:rsidP="00207C9C">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6F1739F7" w14:textId="77777777" w:rsidR="001218AD" w:rsidRPr="009C5807" w:rsidRDefault="001218AD" w:rsidP="00207C9C">
            <w:pPr>
              <w:pStyle w:val="TAC"/>
              <w:rPr>
                <w:rFonts w:cs="Arial"/>
                <w:szCs w:val="18"/>
              </w:rPr>
            </w:pPr>
          </w:p>
        </w:tc>
      </w:tr>
      <w:tr w:rsidR="001218AD" w:rsidRPr="009C5807" w14:paraId="5BF0E0C3" w14:textId="77777777" w:rsidTr="00207C9C">
        <w:trPr>
          <w:jc w:val="center"/>
        </w:trPr>
        <w:tc>
          <w:tcPr>
            <w:tcW w:w="649" w:type="dxa"/>
            <w:tcBorders>
              <w:top w:val="single" w:sz="4" w:space="0" w:color="auto"/>
              <w:left w:val="single" w:sz="4" w:space="0" w:color="auto"/>
              <w:bottom w:val="nil"/>
              <w:right w:val="single" w:sz="4" w:space="0" w:color="auto"/>
            </w:tcBorders>
            <w:vAlign w:val="center"/>
          </w:tcPr>
          <w:p w14:paraId="4ADFC005" w14:textId="77777777" w:rsidR="001218AD" w:rsidRPr="009C5807" w:rsidRDefault="001218AD" w:rsidP="00207C9C">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04D668DF" w14:textId="77777777" w:rsidR="001218AD" w:rsidRPr="009C5807" w:rsidRDefault="001218AD" w:rsidP="00207C9C">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3081D974" w14:textId="77777777" w:rsidR="001218AD" w:rsidRPr="009C5807" w:rsidRDefault="001218AD" w:rsidP="00207C9C">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007FF197" w14:textId="71837CDF" w:rsidR="001218AD" w:rsidRPr="009C5807" w:rsidRDefault="001218AD" w:rsidP="00207C9C">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4763D50B" w14:textId="15854BC4" w:rsidR="001218AD" w:rsidRPr="009C5807" w:rsidRDefault="001218AD" w:rsidP="00207C9C">
            <w:pPr>
              <w:pStyle w:val="TAC"/>
              <w:rPr>
                <w:rFonts w:cs="Arial"/>
                <w:szCs w:val="18"/>
              </w:rPr>
            </w:pPr>
            <w:r>
              <w:rPr>
                <w:rFonts w:cs="Arial"/>
                <w:szCs w:val="18"/>
              </w:rPr>
              <w:t>9</w:t>
            </w:r>
          </w:p>
        </w:tc>
      </w:tr>
      <w:tr w:rsidR="001218AD" w:rsidRPr="009C5807" w14:paraId="7E3E19AC" w14:textId="77777777" w:rsidTr="00207C9C">
        <w:trPr>
          <w:jc w:val="center"/>
        </w:trPr>
        <w:tc>
          <w:tcPr>
            <w:tcW w:w="649" w:type="dxa"/>
            <w:tcBorders>
              <w:top w:val="nil"/>
              <w:left w:val="single" w:sz="4" w:space="0" w:color="auto"/>
              <w:bottom w:val="single" w:sz="4" w:space="0" w:color="auto"/>
              <w:right w:val="single" w:sz="4" w:space="0" w:color="auto"/>
            </w:tcBorders>
            <w:vAlign w:val="center"/>
          </w:tcPr>
          <w:p w14:paraId="42EB6F02" w14:textId="77777777" w:rsidR="001218AD" w:rsidRPr="009C5807" w:rsidRDefault="001218AD" w:rsidP="00207C9C">
            <w:pPr>
              <w:pStyle w:val="TAC"/>
            </w:pPr>
          </w:p>
        </w:tc>
        <w:tc>
          <w:tcPr>
            <w:tcW w:w="1361" w:type="dxa"/>
            <w:tcBorders>
              <w:top w:val="nil"/>
              <w:left w:val="single" w:sz="4" w:space="0" w:color="auto"/>
              <w:bottom w:val="single" w:sz="4" w:space="0" w:color="auto"/>
              <w:right w:val="single" w:sz="4" w:space="0" w:color="auto"/>
            </w:tcBorders>
            <w:vAlign w:val="center"/>
          </w:tcPr>
          <w:p w14:paraId="5D0E7538" w14:textId="77777777" w:rsidR="001218AD" w:rsidRPr="009C5807" w:rsidRDefault="001218AD" w:rsidP="00207C9C">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0EB3C8DA" w14:textId="77777777" w:rsidR="001218AD" w:rsidRPr="009C5807" w:rsidRDefault="001218AD" w:rsidP="00207C9C">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22D0F11" w14:textId="7B4D6FF1" w:rsidR="001218AD" w:rsidRPr="009C5807" w:rsidRDefault="001218AD" w:rsidP="00207C9C">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35A7B7AC" w14:textId="77777777" w:rsidR="001218AD" w:rsidRPr="009C5807" w:rsidRDefault="001218AD" w:rsidP="00207C9C">
            <w:pPr>
              <w:pStyle w:val="TAC"/>
              <w:rPr>
                <w:rFonts w:cs="Arial"/>
                <w:szCs w:val="18"/>
              </w:rPr>
            </w:pPr>
          </w:p>
        </w:tc>
      </w:tr>
    </w:tbl>
    <w:p w14:paraId="2F6BD3AC" w14:textId="77777777" w:rsidR="001218AD" w:rsidRDefault="001218AD" w:rsidP="001218AD"/>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w:t>
      </w:r>
      <w:r>
        <w:rPr>
          <w:lang w:eastAsia="zh-CN"/>
        </w:rPr>
        <w:t>0.5%</w:t>
      </w:r>
      <w:r>
        <w:t xml:space="preserve"> probability of missed ACK/NACK feedback when the configured </w:t>
      </w:r>
      <w:r>
        <w:rPr>
          <w:i/>
          <w:iCs/>
        </w:rPr>
        <w:t>measCyclePSCell</w:t>
      </w:r>
      <w:r>
        <w:t xml:space="preserve"> is 640ms or longer</w:t>
      </w:r>
      <w:r>
        <w:rPr>
          <w:rFonts w:cs="v4.2.0"/>
          <w:iCs/>
        </w:rPr>
        <w:t xml:space="preserve">. </w:t>
      </w:r>
      <w:r>
        <w:t xml:space="preserve">The UE is only allowed to cause interruptions on PCell or activated SCell(s) immediately before and immediately after an SMTC. </w:t>
      </w:r>
      <w:r>
        <w:rPr>
          <w:lang w:eastAsia="zh-CN"/>
        </w:rPr>
        <w:t xml:space="preserve">Each interruption shall not exceed requirement in </w:t>
      </w:r>
      <w:r>
        <w:t>Table 8.2.2.2.2-1.</w:t>
      </w:r>
    </w:p>
    <w:p w14:paraId="7FA255B3" w14:textId="19AE6CE7" w:rsidR="007C6EE8" w:rsidRDefault="007C6EE8" w:rsidP="007C6EE8">
      <w:r>
        <w:t xml:space="preserve">If the UE is configured with RLM or BFD on the deactivated PSCell, </w:t>
      </w:r>
      <w:r>
        <w:rPr>
          <w:lang w:eastAsia="zh-CN"/>
        </w:rPr>
        <w:t>the rate of ACK/NACK feedback loss on any active serving cell resulting from RRM measurements on the deactivated PSCell shall not exceed 1.0%.</w:t>
      </w:r>
    </w:p>
    <w:p w14:paraId="2924D33F" w14:textId="77777777" w:rsidR="00496B20" w:rsidRDefault="00496B20" w:rsidP="006D3F36"/>
    <w:p w14:paraId="75C65CAF" w14:textId="77777777" w:rsidR="00496B20" w:rsidRPr="00A02965" w:rsidRDefault="00496B20" w:rsidP="00496B20">
      <w:pPr>
        <w:pStyle w:val="Heading5"/>
        <w:rPr>
          <w:rFonts w:cs="Arial"/>
          <w:szCs w:val="22"/>
          <w:lang w:val="en-US" w:eastAsia="zh-CN"/>
        </w:rPr>
      </w:pPr>
      <w:r w:rsidRPr="00FC490D">
        <w:rPr>
          <w:rFonts w:cs="Arial"/>
          <w:szCs w:val="22"/>
          <w:lang w:eastAsia="zh-CN"/>
        </w:rPr>
        <w:t>8.2.4.2.</w:t>
      </w:r>
      <w:r>
        <w:rPr>
          <w:rFonts w:cs="Arial"/>
          <w:szCs w:val="22"/>
          <w:lang w:eastAsia="zh-CN"/>
        </w:rPr>
        <w:t>18</w:t>
      </w:r>
      <w:r w:rsidRPr="00FC490D">
        <w:rPr>
          <w:rFonts w:cs="Arial"/>
          <w:szCs w:val="22"/>
          <w:lang w:eastAsia="zh-CN"/>
        </w:rPr>
        <w:t xml:space="preserve"> Interruptions during RLM</w:t>
      </w:r>
      <w:r w:rsidRPr="00FC490D">
        <w:rPr>
          <w:rFonts w:cs="Arial"/>
          <w:szCs w:val="22"/>
          <w:lang w:val="en-US" w:eastAsia="zh-CN"/>
        </w:rPr>
        <w:t xml:space="preserve">/BFD </w:t>
      </w:r>
      <w:r w:rsidRPr="00FC490D">
        <w:rPr>
          <w:rFonts w:cs="Arial"/>
          <w:szCs w:val="22"/>
          <w:lang w:eastAsia="zh-CN"/>
        </w:rPr>
        <w:t>measurements on deactivated PScell</w:t>
      </w:r>
    </w:p>
    <w:p w14:paraId="55DE8B07" w14:textId="34AB45A8" w:rsidR="00496B20" w:rsidRPr="00FC490D" w:rsidRDefault="00DF2F13" w:rsidP="00496B20">
      <w:pPr>
        <w:rPr>
          <w:lang w:eastAsia="zh-CN"/>
        </w:rPr>
      </w:pPr>
      <w:r w:rsidRPr="00FC490D">
        <w:rPr>
          <w:lang w:eastAsia="zh-CN"/>
        </w:rPr>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rPr>
          <w:lang w:eastAsia="zh-CN"/>
        </w:rPr>
        <w:t>NR PScell is deactivated, the UE is for the purpose RLM/BFD measurements on the deactivated PSCell allowed to cause interruptions to activated serving cell(s) which can either be Pcell or Scell in MCG.</w:t>
      </w:r>
    </w:p>
    <w:p w14:paraId="55886348" w14:textId="09128EB5" w:rsidR="00496B20" w:rsidRDefault="00496B20" w:rsidP="00496B20">
      <w:pPr>
        <w:rPr>
          <w:lang w:eastAsia="zh-CN"/>
        </w:rPr>
      </w:pPr>
      <w:r w:rsidRPr="00FC490D">
        <w:rPr>
          <w:lang w:eastAsia="zh-CN"/>
        </w:rPr>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lang w:eastAsia="zh-CN"/>
        </w:rPr>
      </w:pPr>
    </w:p>
    <w:p w14:paraId="1DE7F4E5" w14:textId="4D2B0A08" w:rsidR="00BC309C" w:rsidRPr="00415158" w:rsidRDefault="00BC309C" w:rsidP="00BC309C">
      <w:pPr>
        <w:pStyle w:val="Heading5"/>
        <w:rPr>
          <w:rFonts w:eastAsiaTheme="minorEastAsia"/>
          <w:lang w:val="en-US" w:eastAsia="zh-CN"/>
        </w:rPr>
      </w:pPr>
      <w:r w:rsidRPr="00415158">
        <w:rPr>
          <w:rFonts w:eastAsiaTheme="minorEastAsia"/>
          <w:lang w:val="en-US" w:eastAsia="zh-CN"/>
        </w:rPr>
        <w:t>8.2.4.2.1</w:t>
      </w:r>
      <w:r>
        <w:rPr>
          <w:rFonts w:eastAsiaTheme="minorEastAsia"/>
          <w:lang w:val="en-US" w:eastAsia="zh-CN"/>
        </w:rPr>
        <w:t>9</w:t>
      </w:r>
      <w:r w:rsidRPr="00415158">
        <w:rPr>
          <w:rFonts w:eastAsiaTheme="minorEastAsia"/>
          <w:lang w:val="en-US" w:eastAsia="zh-CN"/>
        </w:rPr>
        <w:tab/>
        <w:t>Interruptions due to UE-specific CBW change</w:t>
      </w:r>
    </w:p>
    <w:p w14:paraId="66AAAA64" w14:textId="77777777" w:rsidR="00BC309C" w:rsidRPr="00415158" w:rsidRDefault="00BC309C" w:rsidP="00BC309C">
      <w:pPr>
        <w:rPr>
          <w:rFonts w:eastAsiaTheme="minorEastAsia"/>
          <w:lang w:val="en-US" w:eastAsia="zh-CN"/>
        </w:rPr>
      </w:pPr>
      <w:r w:rsidRPr="00415158">
        <w:rPr>
          <w:rFonts w:eastAsiaTheme="minorEastAsia" w:hint="eastAsia"/>
          <w:lang w:val="en-US" w:eastAsia="zh-CN"/>
        </w:rPr>
        <w:t>The requirements in clause 8.2</w:t>
      </w:r>
      <w:r w:rsidRPr="00415158">
        <w:rPr>
          <w:rFonts w:eastAsiaTheme="minorEastAsia"/>
          <w:lang w:val="en-US" w:eastAsia="zh-CN"/>
        </w:rPr>
        <w:t>.2</w:t>
      </w:r>
      <w:r w:rsidRPr="00415158">
        <w:rPr>
          <w:rFonts w:eastAsiaTheme="minorEastAsia" w:hint="eastAsia"/>
          <w:lang w:val="en-US" w:eastAsia="zh-CN"/>
        </w:rPr>
        <w:t>.2.8 apply for this clause.</w:t>
      </w:r>
    </w:p>
    <w:p w14:paraId="69B70014" w14:textId="77777777" w:rsidR="006D3F36" w:rsidRDefault="006D3F36" w:rsidP="007C55F6"/>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1</w:t>
      </w:r>
      <w:r w:rsidRPr="00C0357E">
        <w:rPr>
          <w:lang w:eastAsia="zh-CN"/>
        </w:rPr>
        <w:tab/>
      </w:r>
      <w:r w:rsidR="00101E4C">
        <w:rPr>
          <w:lang w:eastAsia="zh-CN"/>
        </w:rPr>
        <w:t>Void</w:t>
      </w:r>
    </w:p>
    <w:p w14:paraId="2A4CE88E" w14:textId="779360E0" w:rsidR="000F7672" w:rsidRPr="00762ECB"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2</w:t>
      </w:r>
      <w:r w:rsidRPr="00C0357E">
        <w:rPr>
          <w:lang w:eastAsia="zh-CN"/>
        </w:rPr>
        <w:tab/>
      </w:r>
      <w:r w:rsidR="00975372">
        <w:rPr>
          <w:lang w:eastAsia="zh-CN"/>
        </w:rPr>
        <w:t>Void</w:t>
      </w:r>
    </w:p>
    <w:p w14:paraId="63825D23" w14:textId="069BE0BA"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3</w:t>
      </w:r>
      <w:r w:rsidRPr="00C0357E">
        <w:rPr>
          <w:lang w:eastAsia="zh-CN"/>
        </w:rPr>
        <w:tab/>
      </w:r>
      <w:r w:rsidR="006544E5">
        <w:rPr>
          <w:lang w:eastAsia="zh-CN"/>
        </w:rPr>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50" w:name="_Toc535475974"/>
      <w:r w:rsidRPr="009C5807">
        <w:rPr>
          <w:lang w:val="en-US"/>
        </w:rPr>
        <w:t>8.3.1</w:t>
      </w:r>
      <w:r w:rsidR="006A65D1" w:rsidRPr="009C5807">
        <w:rPr>
          <w:lang w:val="en-US"/>
        </w:rPr>
        <w:tab/>
        <w:t>Introduction</w:t>
      </w:r>
      <w:bookmarkEnd w:id="50"/>
    </w:p>
    <w:p w14:paraId="1893CF57" w14:textId="4232BF86" w:rsidR="006A65D1" w:rsidRPr="009C5807" w:rsidRDefault="006A65D1" w:rsidP="006A65D1">
      <w:r w:rsidRPr="009C5807">
        <w:t xml:space="preserve">This </w:t>
      </w:r>
      <w:r w:rsidR="0059755E" w:rsidRPr="009C5807">
        <w:t>clause</w:t>
      </w:r>
      <w:r w:rsidRPr="009C5807">
        <w:t xml:space="preserve"> defines requirements for the delay within which the UE shall be able to activate a deactivated SCell and deactivate an activated SCell in</w:t>
      </w:r>
      <w:r w:rsidRPr="009C5807">
        <w:rPr>
          <w:lang w:eastAsia="zh-CN"/>
        </w:rPr>
        <w:t xml:space="preserve"> EN-DC, or in standalone NR carrier aggregation, or in NE-DC, or in NR-DC</w:t>
      </w:r>
      <w:r w:rsidRPr="009C5807">
        <w:t>.</w:t>
      </w:r>
    </w:p>
    <w:p w14:paraId="79860D26" w14:textId="77777777" w:rsidR="006A65D1" w:rsidRPr="009C5807" w:rsidRDefault="006A65D1" w:rsidP="006A65D1">
      <w:r w:rsidRPr="009C5807">
        <w:t xml:space="preserve">The requirements shall apply for </w:t>
      </w:r>
      <w:r w:rsidRPr="009C5807">
        <w:rPr>
          <w:lang w:eastAsia="zh-CN"/>
        </w:rPr>
        <w:t>EN-DC, standalone NR carrier aggregation, NE-DC, and NR-DC.</w:t>
      </w:r>
    </w:p>
    <w:p w14:paraId="26B37520" w14:textId="158E3187" w:rsidR="006A65D1" w:rsidRPr="009C5807" w:rsidRDefault="00967CF8" w:rsidP="000627F1">
      <w:pPr>
        <w:pStyle w:val="Heading3"/>
        <w:rPr>
          <w:lang w:val="en-US"/>
        </w:rPr>
      </w:pPr>
      <w:bookmarkStart w:id="51" w:name="_Toc535475975"/>
      <w:r w:rsidRPr="009C5807">
        <w:rPr>
          <w:lang w:val="en-US"/>
        </w:rPr>
        <w:t>8.3.2</w:t>
      </w:r>
      <w:r w:rsidR="006A65D1" w:rsidRPr="009C5807">
        <w:rPr>
          <w:lang w:val="en-US"/>
        </w:rPr>
        <w:tab/>
        <w:t>SCell Activation Delay Requirement for Deactivated SCell</w:t>
      </w:r>
      <w:bookmarkEnd w:id="51"/>
    </w:p>
    <w:p w14:paraId="4DA10C17" w14:textId="4C34C241" w:rsidR="006A65D1" w:rsidRPr="009C5807" w:rsidRDefault="006A65D1" w:rsidP="006A65D1">
      <w:r w:rsidRPr="009C5807">
        <w:t xml:space="preserve">The requirements in this </w:t>
      </w:r>
      <w:r w:rsidR="0059755E" w:rsidRPr="009C5807">
        <w:t>clause</w:t>
      </w:r>
      <w:r w:rsidRPr="009C5807">
        <w:t xml:space="preserve"> shall apply for the UE configured with one downlink SCell </w:t>
      </w:r>
      <w:r w:rsidRPr="009C5807">
        <w:rPr>
          <w:lang w:eastAsia="zh-CN"/>
        </w:rPr>
        <w:t>in EN-DC, or in standalone NR carrier aggregation or in NE-DC or in NR-DC and when one SCell is being activated</w:t>
      </w:r>
      <w:r w:rsidRPr="009C5807">
        <w:t>.</w:t>
      </w:r>
    </w:p>
    <w:p w14:paraId="3659A26D" w14:textId="77777777" w:rsidR="006A65D1" w:rsidRPr="009C5807" w:rsidRDefault="006A65D1" w:rsidP="006A65D1">
      <w:pPr>
        <w:rPr>
          <w:lang w:eastAsia="zh-CN"/>
        </w:rPr>
      </w:pPr>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rPr>
          <w:lang w:eastAsia="zh-CN"/>
        </w:rPr>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lang w:eastAsia="zh-CN"/>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298202B1" w14:textId="77777777" w:rsidR="003D39C9" w:rsidRPr="003D39C9" w:rsidRDefault="003D39C9" w:rsidP="003D39C9">
      <w:pPr>
        <w:ind w:left="1418" w:hanging="28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41EB0E8B" w14:textId="2E99A2F3" w:rsidR="00354BB8" w:rsidRDefault="003D39C9" w:rsidP="003D39C9">
      <w:pPr>
        <w:pStyle w:val="B4"/>
        <w:rPr>
          <w:lang w:val="en-US" w:eastAsia="zh-CN"/>
        </w:rPr>
      </w:pPr>
      <w:r w:rsidRPr="003D39C9">
        <w:rPr>
          <w:rFonts w:eastAsiaTheme="minorEastAsia"/>
          <w:lang w:val="en-US" w:eastAsia="zh-CN"/>
        </w:rPr>
        <w:t>-</w:t>
      </w:r>
      <w:r w:rsidRPr="003D39C9">
        <w:rPr>
          <w:rFonts w:eastAsiaTheme="minorEastAsia"/>
          <w:lang w:val="en-US" w:eastAsia="zh-CN"/>
        </w:rPr>
        <w:tab/>
        <w:t xml:space="preserve">its </w:t>
      </w:r>
      <w:r w:rsidRPr="003D39C9">
        <w:rPr>
          <w:rFonts w:eastAsiaTheme="minorEastAsia"/>
          <w:i/>
          <w:iCs/>
          <w:lang w:val="en-US" w:eastAsia="zh-CN"/>
        </w:rPr>
        <w:t>ssb-PositionInBurst</w:t>
      </w:r>
      <w:r w:rsidRPr="003D39C9">
        <w:rPr>
          <w:rFonts w:eastAsiaTheme="minorEastAsia"/>
          <w:lang w:val="en-US" w:eastAsia="zh-CN"/>
        </w:rPr>
        <w:t xml:space="preserve"> is same as the one of contiguous FR1 active serving cell, an</w:t>
      </w:r>
      <w:r w:rsidR="00354BB8">
        <w:rPr>
          <w:lang w:val="en-US" w:eastAsia="zh-CN"/>
        </w:rPr>
        <w:t>d</w:t>
      </w:r>
    </w:p>
    <w:p w14:paraId="7199BCEA" w14:textId="77777777" w:rsidR="00354BB8" w:rsidRDefault="00354BB8" w:rsidP="00354BB8">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02E48A68" w14:textId="31F155B8" w:rsidR="005166D5" w:rsidRPr="007C55F6" w:rsidRDefault="00354BB8" w:rsidP="007C55F6">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00AE5D79">
        <w:rPr>
          <w:lang w:eastAsia="zh-CN"/>
        </w:rPr>
        <w:t>, otherwise</w:t>
      </w:r>
      <w:r w:rsidRPr="009C5807">
        <w:t>.</w:t>
      </w:r>
    </w:p>
    <w:p w14:paraId="71069CBA" w14:textId="77777777" w:rsidR="003D39C9" w:rsidRP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eastAsia="zh-CN"/>
        </w:rPr>
      </w:pPr>
      <w:r>
        <w:rPr>
          <w:lang w:val="en-US" w:eastAsia="zh-CN"/>
        </w:rPr>
        <w:t>-</w:t>
      </w:r>
      <w:r>
        <w:rPr>
          <w:lang w:val="en-US" w:eastAsia="zh-CN"/>
        </w:rPr>
        <w:tab/>
      </w:r>
      <w:r w:rsidR="003D39C9" w:rsidRPr="003D39C9">
        <w:rPr>
          <w:lang w:val="en-US" w:eastAsia="zh-CN"/>
        </w:rPr>
        <w:t>6ms + T</w:t>
      </w:r>
      <w:r w:rsidR="003D39C9" w:rsidRPr="003D39C9">
        <w:rPr>
          <w:vertAlign w:val="subscript"/>
          <w:lang w:val="en-US" w:eastAsia="zh-CN"/>
        </w:rPr>
        <w:t>FirstSSB_MAX</w:t>
      </w:r>
      <w:r w:rsidR="003D39C9" w:rsidRPr="003D39C9">
        <w:rPr>
          <w:lang w:val="en-US" w:eastAsia="zh-CN"/>
        </w:rPr>
        <w:t xml:space="preserve"> + T</w:t>
      </w:r>
      <w:r w:rsidR="003D39C9" w:rsidRPr="003D39C9">
        <w:rPr>
          <w:vertAlign w:val="subscript"/>
          <w:lang w:val="en-US" w:eastAsia="zh-CN"/>
        </w:rPr>
        <w:t>SMTC_MAX</w:t>
      </w:r>
      <w:r w:rsidR="003D39C9" w:rsidRPr="003D39C9">
        <w:rPr>
          <w:lang w:val="en-US" w:eastAsia="zh-CN"/>
        </w:rPr>
        <w:t xml:space="preserve"> + T</w:t>
      </w:r>
      <w:r w:rsidR="003D39C9" w:rsidRPr="003D39C9">
        <w:rPr>
          <w:vertAlign w:val="subscript"/>
          <w:lang w:val="en-US" w:eastAsia="zh-CN"/>
        </w:rPr>
        <w:t>rs</w:t>
      </w:r>
      <w:r w:rsidR="003D39C9" w:rsidRPr="003D39C9">
        <w:rPr>
          <w:lang w:val="en-US" w:eastAsia="zh-CN"/>
        </w:rPr>
        <w:t xml:space="preserve"> + T</w:t>
      </w:r>
      <w:r w:rsidR="003D39C9" w:rsidRPr="003D39C9">
        <w:rPr>
          <w:vertAlign w:val="subscript"/>
          <w:lang w:val="en-US" w:eastAsia="zh-CN"/>
        </w:rPr>
        <w:t>L1-RSRP,measure</w:t>
      </w:r>
      <w:r w:rsidR="003D39C9" w:rsidRPr="003D39C9">
        <w:rPr>
          <w:lang w:val="en-US" w:eastAsia="zh-CN"/>
        </w:rPr>
        <w:t xml:space="preserve"> + T</w:t>
      </w:r>
      <w:r w:rsidR="003D39C9" w:rsidRPr="003D39C9">
        <w:rPr>
          <w:vertAlign w:val="subscript"/>
          <w:lang w:val="en-US" w:eastAsia="zh-CN"/>
        </w:rPr>
        <w:t>L1-RSRP,report</w:t>
      </w:r>
      <w:r w:rsidR="003D39C9" w:rsidRPr="003D39C9">
        <w:rPr>
          <w:lang w:val="en-US" w:eastAsia="zh-CN"/>
        </w:rPr>
        <w:t xml:space="preserve"> + T</w:t>
      </w:r>
      <w:r w:rsidR="003D39C9" w:rsidRPr="003D39C9">
        <w:rPr>
          <w:vertAlign w:val="subscript"/>
          <w:lang w:val="en-US" w:eastAsia="zh-CN"/>
        </w:rPr>
        <w:t>HARQ</w:t>
      </w:r>
      <w:r w:rsidR="003D39C9" w:rsidRPr="003D39C9">
        <w:rPr>
          <w:lang w:val="en-US" w:eastAsia="zh-CN"/>
        </w:rPr>
        <w:t xml:space="preserve"> + max(T</w:t>
      </w:r>
      <w:r w:rsidR="003D39C9" w:rsidRPr="003D39C9">
        <w:rPr>
          <w:vertAlign w:val="subscript"/>
          <w:lang w:val="en-US" w:eastAsia="zh-CN"/>
        </w:rPr>
        <w:t>uncertainty_MAC</w:t>
      </w:r>
      <w:r w:rsidR="003D39C9" w:rsidRPr="003D39C9">
        <w:rPr>
          <w:lang w:val="en-US" w:eastAsia="zh-CN"/>
        </w:rPr>
        <w:t xml:space="preserve"> + T</w:t>
      </w:r>
      <w:r w:rsidR="003D39C9" w:rsidRPr="003D39C9">
        <w:rPr>
          <w:vertAlign w:val="subscript"/>
          <w:lang w:val="en-US" w:eastAsia="zh-CN"/>
        </w:rPr>
        <w:t>FineTiming</w:t>
      </w:r>
      <w:r w:rsidR="003D39C9" w:rsidRPr="003D39C9">
        <w:rPr>
          <w:lang w:val="en-US" w:eastAsia="zh-CN"/>
        </w:rPr>
        <w:t xml:space="preserve"> + 2ms, T</w:t>
      </w:r>
      <w:r w:rsidR="003D39C9" w:rsidRPr="003D39C9">
        <w:rPr>
          <w:vertAlign w:val="subscript"/>
          <w:lang w:val="en-US" w:eastAsia="zh-CN"/>
        </w:rPr>
        <w:t>uncertainty_SP</w:t>
      </w:r>
      <w:r w:rsidR="003D39C9" w:rsidRPr="003D39C9">
        <w:rPr>
          <w:lang w:val="en-US" w:eastAsia="zh-CN"/>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32323B40" w14:textId="77777777" w:rsidR="005B442A" w:rsidRDefault="005B442A" w:rsidP="005B442A">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72B4FFF" w14:textId="77777777" w:rsidR="005B442A" w:rsidRDefault="005B442A" w:rsidP="005B442A">
      <w:pPr>
        <w:pStyle w:val="B20"/>
        <w:ind w:left="1418"/>
        <w:rPr>
          <w:lang w:val="en-US" w:eastAsia="zh-CN"/>
        </w:rPr>
      </w:pPr>
      <w:r>
        <w:rPr>
          <w:lang w:val="en-US" w:eastAsia="zh-CN"/>
        </w:rPr>
        <w:t>-</w:t>
      </w:r>
      <w:r>
        <w:rPr>
          <w:lang w:val="en-US" w:eastAsia="zh-CN"/>
        </w:rPr>
        <w:tab/>
        <w:t>its SMTC offset is same as the one of contiguous FR1 active serving cell</w:t>
      </w:r>
    </w:p>
    <w:p w14:paraId="149E59E0" w14:textId="63A8D71B" w:rsidR="005166D5" w:rsidRPr="009C5807" w:rsidRDefault="005B442A" w:rsidP="007C55F6">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6390C0A" w14:textId="1329196D" w:rsidR="00376263" w:rsidRDefault="00376263" w:rsidP="00376263">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w:t>
      </w:r>
      <w:r w:rsidR="00E5200C">
        <w:rPr>
          <w:lang w:val="en-US" w:eastAsia="zh-CN"/>
        </w:rPr>
        <w:t xml:space="preserve"> ms</w:t>
      </w:r>
      <w:r w:rsidR="00E5200C" w:rsidRPr="00712221">
        <w:rPr>
          <w:lang w:val="en-US" w:eastAsia="zh-CN"/>
        </w:rPr>
        <w:t xml:space="preserve"> </w:t>
      </w:r>
      <w:r w:rsidR="00E5200C">
        <w:rPr>
          <w:lang w:val="en-US" w:eastAsia="zh-CN"/>
        </w:rPr>
        <w:t xml:space="preserve">for UE </w:t>
      </w:r>
      <w:r w:rsidR="00E5200C" w:rsidRPr="00CF567E">
        <w:t xml:space="preserve">supporting </w:t>
      </w:r>
      <w:r w:rsidR="00E5200C" w:rsidRPr="00CF567E">
        <w:rPr>
          <w:i/>
          <w:iCs/>
        </w:rPr>
        <w:t>scellWithoutSSB</w:t>
      </w:r>
      <w:r w:rsidR="00E5200C">
        <w:rPr>
          <w:lang w:val="en-US" w:eastAsia="zh-CN"/>
        </w:rPr>
        <w:t>, provided</w:t>
      </w:r>
    </w:p>
    <w:p w14:paraId="658FAF8D" w14:textId="77777777" w:rsidR="00376263" w:rsidRDefault="00376263" w:rsidP="00376263">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569EB3" w14:textId="3C487AAA" w:rsidR="006A65D1"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if there is at least one active serving cell on that FR2 band</w:t>
      </w:r>
      <w:r w:rsidR="006A65D1" w:rsidRPr="009C5807">
        <w:rPr>
          <w:lang w:eastAsia="zh-CN"/>
        </w:rPr>
        <w:t xml:space="preserve">, then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w:t>
      </w:r>
      <w:r w:rsidR="006A65D1" w:rsidRPr="009C5807">
        <w:t>T</w:t>
      </w:r>
      <w:r w:rsidR="006A65D1" w:rsidRPr="009C5807">
        <w:rPr>
          <w:vertAlign w:val="subscript"/>
        </w:rPr>
        <w:t>FirstSSB</w:t>
      </w:r>
      <w:r w:rsidR="006A65D1" w:rsidRPr="009C5807">
        <w:rPr>
          <w:lang w:eastAsia="zh-CN"/>
        </w:rPr>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63124AAB"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6A0095">
        <w:t xml:space="preserve"> and</w:t>
      </w:r>
    </w:p>
    <w:p w14:paraId="4B43B885" w14:textId="3EED41CF" w:rsidR="001A21B1" w:rsidRDefault="001B1721" w:rsidP="007C55F6">
      <w:pPr>
        <w:pStyle w:val="B30"/>
      </w:pPr>
      <w:r w:rsidRPr="008C6DE4">
        <w:t>-</w:t>
      </w:r>
      <w:r w:rsidRPr="008C6DE4">
        <w:tab/>
      </w:r>
      <w:r>
        <w:t xml:space="preserve">The parameter </w:t>
      </w:r>
      <w:r w:rsidRPr="007C55F6">
        <w:t>ssb-PositionsInBurst</w:t>
      </w:r>
      <w:r>
        <w:t xml:space="preserve"> is same for</w:t>
      </w:r>
      <w:r w:rsidRPr="008C6DE4">
        <w:t xml:space="preserve"> the serving cell(s) and the S</w:t>
      </w:r>
      <w:r w:rsidR="006A0095" w:rsidRPr="008C6DE4">
        <w:t>c</w:t>
      </w:r>
      <w:r w:rsidRPr="008C6DE4">
        <w:t>ell</w:t>
      </w:r>
      <w:r w:rsidR="006A0095">
        <w:t>, and</w:t>
      </w:r>
    </w:p>
    <w:p w14:paraId="0F420A44" w14:textId="483019C5" w:rsidR="006A65D1" w:rsidRPr="009C5807" w:rsidRDefault="001A21B1">
      <w:pPr>
        <w:pStyle w:val="B30"/>
      </w:pPr>
      <w:r w:rsidRPr="008C6DE4">
        <w:t>-</w:t>
      </w:r>
      <w:r w:rsidRPr="008C6DE4">
        <w:tab/>
      </w:r>
      <w:r w:rsidRPr="001323D8">
        <w:t>SSB is in the same half-frame on the SCell and the contiguous FR2 active serving cell</w:t>
      </w:r>
      <w:r w:rsidR="006A0095">
        <w:t>.</w:t>
      </w:r>
    </w:p>
    <w:p w14:paraId="6ECE51D0" w14:textId="4137A20E" w:rsidR="00112B5E"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w:t>
      </w:r>
      <w:r w:rsidR="006A65D1" w:rsidRPr="009C5807">
        <w:t xml:space="preserve"> if there is at least one active serving cell on that FR2 band</w:t>
      </w:r>
      <w:r w:rsidR="006A65D1" w:rsidRPr="009C5807">
        <w:rPr>
          <w:lang w:eastAsia="zh-CN"/>
        </w:rPr>
        <w:t>, if</w:t>
      </w:r>
      <w:r w:rsidR="006A65D1" w:rsidRPr="009C5807">
        <w:t xml:space="preserve">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w:t>
      </w:r>
      <w:r w:rsidR="006A65D1" w:rsidRPr="009C5807">
        <w:rPr>
          <w:lang w:eastAsia="zh-CN"/>
        </w:rPr>
        <w:t xml:space="preserve"> target</w:t>
      </w:r>
      <w:r w:rsidR="006A65D1" w:rsidRPr="009C5807">
        <w:t xml:space="preserve"> SCell</w:t>
      </w:r>
      <w:r w:rsidR="006A65D1" w:rsidRPr="009C5807">
        <w:rPr>
          <w:lang w:eastAsia="zh-CN"/>
        </w:rPr>
        <w:t xml:space="preserve">,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3 ms</w:t>
      </w:r>
      <w:r w:rsidR="00112B5E" w:rsidRPr="009C5807">
        <w:rPr>
          <w:lang w:eastAsia="zh-CN"/>
        </w:rPr>
        <w:t>, provided</w:t>
      </w:r>
    </w:p>
    <w:p w14:paraId="7C257BD7" w14:textId="1F2F920B" w:rsidR="00112B5E" w:rsidRPr="009C5807" w:rsidRDefault="00112B5E" w:rsidP="00FD13B8">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0E131ADF" w14:textId="178AB01E" w:rsidR="006A65D1" w:rsidRPr="009C5807" w:rsidRDefault="00E34300" w:rsidP="00E34300">
      <w:pPr>
        <w:pStyle w:val="B20"/>
        <w:rPr>
          <w:lang w:eastAsia="zh-CN"/>
        </w:rPr>
      </w:pPr>
      <w:r>
        <w:rPr>
          <w:lang w:eastAsia="zh-CN"/>
        </w:rPr>
        <w:tab/>
      </w:r>
      <w:r w:rsidR="006A65D1" w:rsidRPr="009C5807">
        <w:rPr>
          <w:lang w:eastAsia="zh-CN"/>
        </w:rPr>
        <w:t xml:space="preserve">If the </w:t>
      </w:r>
      <w:r w:rsidR="006A65D1" w:rsidRPr="009C5807">
        <w:t>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 xml:space="preserve">if there is </w:t>
      </w:r>
      <w:r w:rsidR="006A65D1" w:rsidRPr="009C5807">
        <w:rPr>
          <w:lang w:eastAsia="zh-CN"/>
        </w:rPr>
        <w:t>no</w:t>
      </w:r>
      <w:r w:rsidR="006A65D1" w:rsidRPr="009C5807">
        <w:t xml:space="preserve"> active serving cell on that FR2 band provided that PCell or PSCell is </w:t>
      </w:r>
      <w:r w:rsidR="00E974FF">
        <w:t xml:space="preserve">in </w:t>
      </w:r>
      <w:r w:rsidR="00E974FF" w:rsidRPr="00885F53">
        <w:t>FR1</w:t>
      </w:r>
      <w:r w:rsidR="00E974FF">
        <w:t xml:space="preserve"> or in FR2</w:t>
      </w:r>
      <w:r w:rsidR="006A65D1" w:rsidRPr="009C5807">
        <w:rPr>
          <w:lang w:eastAsia="zh-CN"/>
        </w:rPr>
        <w:t>:</w:t>
      </w:r>
    </w:p>
    <w:p w14:paraId="0DFAA3F9" w14:textId="3E931C61" w:rsidR="006A65D1" w:rsidRPr="009C5807" w:rsidRDefault="00E34300" w:rsidP="00E34300">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semi-persistent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2D9EC40" w14:textId="04F215F6" w:rsidR="007F3A4C" w:rsidRPr="00885F53" w:rsidRDefault="007F3A4C" w:rsidP="007F3A4C">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297C2AC3" w14:textId="4C0C539C" w:rsidR="006A65D1" w:rsidRPr="009C5807" w:rsidRDefault="00373537" w:rsidP="00373537">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periodic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D5AF01B" w14:textId="77777777" w:rsidR="002A25EE" w:rsidRPr="009C5807" w:rsidRDefault="00E71E98" w:rsidP="00ED2012">
      <w:pPr>
        <w:pStyle w:val="B30"/>
        <w:rPr>
          <w:lang w:eastAsia="zh-CN"/>
        </w:rPr>
      </w:pPr>
      <w:r w:rsidRPr="009C5807">
        <w:rPr>
          <w:lang w:eastAsia="zh-CN"/>
        </w:rPr>
        <w:t>-</w:t>
      </w:r>
      <w:r w:rsidRPr="009C5807">
        <w:rPr>
          <w:lang w:eastAsia="zh-CN"/>
        </w:rPr>
        <w:tab/>
      </w:r>
      <w:r w:rsidR="006A65D1" w:rsidRPr="009C5807">
        <w:rPr>
          <w:lang w:eastAsia="zh-CN"/>
        </w:rPr>
        <w:t>max(T</w:t>
      </w:r>
      <w:r w:rsidR="006A65D1" w:rsidRPr="009C5807">
        <w:rPr>
          <w:vertAlign w:val="subscript"/>
          <w:lang w:eastAsia="zh-CN"/>
        </w:rPr>
        <w:t>uncertainty_MAC</w:t>
      </w:r>
      <w:r w:rsidR="006A65D1" w:rsidRPr="009C5807">
        <w:rPr>
          <w:lang w:eastAsia="zh-CN"/>
        </w:rPr>
        <w:t xml:space="preserve"> + 5ms + T</w:t>
      </w:r>
      <w:r w:rsidR="006A65D1" w:rsidRPr="009C5807">
        <w:rPr>
          <w:vertAlign w:val="subscript"/>
          <w:lang w:eastAsia="zh-CN"/>
        </w:rPr>
        <w:t>FineTiming</w:t>
      </w:r>
      <w:r w:rsidR="006A65D1" w:rsidRPr="009C5807">
        <w:rPr>
          <w:lang w:eastAsia="zh-CN"/>
        </w:rPr>
        <w:t>, T</w:t>
      </w:r>
      <w:r w:rsidR="006A65D1" w:rsidRPr="009C5807">
        <w:rPr>
          <w:vertAlign w:val="subscript"/>
          <w:lang w:eastAsia="zh-CN"/>
        </w:rPr>
        <w:t>uncertainty_RRC</w:t>
      </w:r>
      <w:r w:rsidR="006A65D1" w:rsidRPr="009C5807">
        <w:rPr>
          <w:lang w:eastAsia="zh-CN"/>
        </w:rPr>
        <w:t xml:space="preserve"> + T</w:t>
      </w:r>
      <w:r w:rsidR="006A65D1" w:rsidRPr="009C5807">
        <w:rPr>
          <w:vertAlign w:val="subscript"/>
          <w:lang w:eastAsia="zh-CN"/>
        </w:rPr>
        <w:t>RRC_delay</w:t>
      </w:r>
      <w:r w:rsidR="002A25EE" w:rsidRPr="009C5807">
        <w:t>-T</w:t>
      </w:r>
      <w:r w:rsidR="002A25EE" w:rsidRPr="009C5807">
        <w:rPr>
          <w:vertAlign w:val="subscript"/>
        </w:rPr>
        <w:t>HARQ</w:t>
      </w:r>
      <w:r w:rsidR="002A25EE" w:rsidRPr="009C5807">
        <w:rPr>
          <w:lang w:eastAsia="zh-CN"/>
        </w:rPr>
        <w:t xml:space="preserve">), </w:t>
      </w:r>
      <w:r w:rsidR="002A25EE" w:rsidRPr="009C5807">
        <w:t>where T</w:t>
      </w:r>
      <w:r w:rsidR="002A25EE" w:rsidRPr="009C5807">
        <w:rPr>
          <w:vertAlign w:val="subscript"/>
          <w:lang w:eastAsia="zh-CN"/>
        </w:rPr>
        <w:t>uncertainty_MAC</w:t>
      </w:r>
      <w:r w:rsidR="002A25EE" w:rsidRPr="009C5807">
        <w:t xml:space="preserve">=0 if </w:t>
      </w:r>
      <w:r w:rsidR="002A25EE" w:rsidRPr="009C5807">
        <w:rPr>
          <w:lang w:eastAsia="zh-CN"/>
        </w:rPr>
        <w:t>UE receives the SCell activation command and TCI state activation commands at the same time.</w:t>
      </w:r>
    </w:p>
    <w:p w14:paraId="26B61FF7"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3F50C7D" w14:textId="77777777" w:rsidR="008C5C10" w:rsidRDefault="008C5C10" w:rsidP="008C5C10">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AECF55E"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rPr>
          <w:lang w:eastAsia="zh-CN"/>
        </w:rPr>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DAF81D" w14:textId="77777777" w:rsidR="008C5C10" w:rsidRPr="008843C3" w:rsidRDefault="008C5C10" w:rsidP="008C5C10">
      <w:pPr>
        <w:ind w:left="1135" w:hanging="284"/>
        <w:rPr>
          <w:lang w:eastAsia="zh-CN"/>
        </w:rPr>
      </w:pPr>
    </w:p>
    <w:p w14:paraId="466D2D01"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-1</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564493E" w14:textId="77777777" w:rsidR="008C5C10" w:rsidRPr="0058243C" w:rsidRDefault="008C5C10" w:rsidP="008C5C10">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535AAD1C"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-2</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082331" w:rsidRDefault="008C5C10" w:rsidP="00082331">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E30DE6D" w14:textId="77777777" w:rsidR="008C5C10" w:rsidRPr="0058243C" w:rsidRDefault="008C5C10" w:rsidP="008C5C10">
      <w:pPr>
        <w:ind w:left="851" w:hanging="284"/>
        <w:rPr>
          <w:lang w:eastAsia="zh-CN"/>
        </w:rPr>
      </w:pPr>
      <w:r w:rsidRPr="0058243C">
        <w:rPr>
          <w:lang w:eastAsia="zh-CN"/>
        </w:rPr>
        <w:t>where,</w:t>
      </w:r>
    </w:p>
    <w:p w14:paraId="70C61E1D" w14:textId="49A4EE0F" w:rsidR="006A65D1" w:rsidRPr="009C5807" w:rsidRDefault="007A2C3C" w:rsidP="007A2C3C">
      <w:pPr>
        <w:pStyle w:val="B20"/>
        <w:rPr>
          <w:lang w:eastAsia="zh-CN"/>
        </w:rPr>
      </w:pPr>
      <w:r>
        <w:rPr>
          <w:lang w:eastAsia="zh-CN"/>
        </w:rPr>
        <w:tab/>
      </w:r>
      <w:r w:rsidR="006A65D1" w:rsidRPr="009C5807">
        <w:rPr>
          <w:lang w:eastAsia="zh-CN"/>
        </w:rPr>
        <w:t>T</w:t>
      </w:r>
      <w:r w:rsidR="006A65D1" w:rsidRPr="009C5807">
        <w:rPr>
          <w:vertAlign w:val="subscript"/>
          <w:lang w:eastAsia="zh-CN"/>
        </w:rPr>
        <w:t>SMTC_MAX</w:t>
      </w:r>
      <w:r w:rsidR="006A65D1" w:rsidRPr="009C5807">
        <w:rPr>
          <w:lang w:eastAsia="zh-CN"/>
        </w:rPr>
        <w:t>:</w:t>
      </w:r>
    </w:p>
    <w:p w14:paraId="7B7E2496" w14:textId="77777777" w:rsidR="006A65D1" w:rsidRPr="009C5807" w:rsidRDefault="006A65D1" w:rsidP="00ED2012">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314E779E" w14:textId="52053234" w:rsidR="006A65D1" w:rsidRPr="009C5807" w:rsidRDefault="006A65D1" w:rsidP="00ED2012">
      <w:pPr>
        <w:pStyle w:val="B30"/>
        <w:rPr>
          <w:lang w:eastAsia="zh-CN"/>
        </w:rPr>
      </w:pPr>
      <w:r w:rsidRPr="009C5807">
        <w:rPr>
          <w:lang w:eastAsia="zh-CN"/>
        </w:rPr>
        <w:t>-</w:t>
      </w:r>
      <w:r w:rsidRPr="009C5807">
        <w:rPr>
          <w:lang w:eastAsia="zh-CN"/>
        </w:rPr>
        <w:tab/>
        <w:t xml:space="preserve">In FR2, </w:t>
      </w:r>
      <w:r w:rsidR="00682C0F" w:rsidRPr="00B75379">
        <w:rPr>
          <w:lang w:eastAsia="zh-CN"/>
        </w:rPr>
        <w:t>in case of intra-band SCell activation</w:t>
      </w:r>
      <w:r w:rsidR="00682C0F">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000F3EE1" w:rsidRPr="00D50841">
        <w:rPr>
          <w:lang w:eastAsia="zh-CN"/>
        </w:rPr>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rPr>
          <w:lang w:eastAsia="zh-CN"/>
        </w:rPr>
        <w:t>.</w:t>
      </w:r>
    </w:p>
    <w:p w14:paraId="2A4FBC3F" w14:textId="77777777" w:rsidR="006A65D1" w:rsidRPr="009C5807" w:rsidRDefault="006A65D1" w:rsidP="00ED2012">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F78730E" w14:textId="48F22993" w:rsidR="005166D5" w:rsidRPr="009C5807" w:rsidRDefault="007A2C3C" w:rsidP="007A2C3C">
      <w:pPr>
        <w:pStyle w:val="B20"/>
        <w:rPr>
          <w:lang w:eastAsia="zh-CN"/>
        </w:rPr>
      </w:pPr>
      <w:r>
        <w:rPr>
          <w:lang w:eastAsia="zh-CN"/>
        </w:rPr>
        <w:tab/>
      </w:r>
      <w:r w:rsidR="005166D5" w:rsidRPr="009C5807">
        <w:rPr>
          <w:lang w:eastAsia="zh-CN"/>
        </w:rPr>
        <w:t>T</w:t>
      </w:r>
      <w:r w:rsidR="005166D5" w:rsidRPr="009C5807">
        <w:rPr>
          <w:vertAlign w:val="subscript"/>
          <w:lang w:eastAsia="zh-CN"/>
        </w:rPr>
        <w:t>rs</w:t>
      </w:r>
      <w:r w:rsidR="005166D5" w:rsidRPr="009C5807">
        <w:rPr>
          <w:lang w:eastAsia="zh-CN"/>
        </w:rPr>
        <w:t xml:space="preserve"> is the SMTC periodicity of the SCell being activated if the UE has been provided with an SMTC configuration for the SCell in SCell addition message, otherwise T</w:t>
      </w:r>
      <w:r w:rsidR="005166D5" w:rsidRPr="009C5807">
        <w:rPr>
          <w:vertAlign w:val="subscript"/>
          <w:lang w:eastAsia="zh-CN"/>
        </w:rPr>
        <w:t>rs</w:t>
      </w:r>
      <w:r w:rsidR="005166D5" w:rsidRPr="009C5807">
        <w:rPr>
          <w:lang w:eastAsia="zh-CN"/>
        </w:rPr>
        <w:t xml:space="preserve"> is the SMTC configured in the measObjectNR having the same SSB frequency and subcarrier spacing. </w:t>
      </w:r>
      <w:r w:rsidR="00DD3F22" w:rsidRPr="006C4DD4">
        <w:rPr>
          <w:lang w:eastAsia="zh-CN"/>
        </w:rPr>
        <w:t xml:space="preserve">If </w:t>
      </w:r>
      <w:r w:rsidR="00DD3F22">
        <w:rPr>
          <w:lang w:eastAsia="zh-CN"/>
        </w:rPr>
        <w:t>the</w:t>
      </w:r>
      <w:r w:rsidR="00DD3F22" w:rsidRPr="006C4DD4">
        <w:rPr>
          <w:lang w:eastAsia="zh-CN"/>
        </w:rPr>
        <w:t xml:space="preserve"> measObjectNRs </w:t>
      </w:r>
      <w:r w:rsidR="00DD3F22" w:rsidRPr="00B910B8">
        <w:t>having the same SSB frequency and subcarrier spacing</w:t>
      </w:r>
      <w:r w:rsidR="00DD3F22">
        <w:rPr>
          <w:lang w:eastAsia="zh-CN"/>
        </w:rPr>
        <w:t xml:space="preserve"> </w:t>
      </w:r>
      <w:r w:rsidR="00DD3F22" w:rsidRPr="006C4DD4">
        <w:rPr>
          <w:lang w:eastAsia="zh-CN"/>
        </w:rPr>
        <w:t>configured by MN and SN have different SMTC, Trs is the periodicity of one of the SMTC which is up to UE implementation</w:t>
      </w:r>
      <w:r w:rsidR="00DD3F22">
        <w:rPr>
          <w:lang w:eastAsia="zh-CN"/>
        </w:rPr>
        <w:t xml:space="preserve">. </w:t>
      </w:r>
      <w:r w:rsidR="005166D5" w:rsidRPr="009C5807">
        <w:rPr>
          <w:lang w:eastAsia="zh-CN"/>
        </w:rPr>
        <w:t>If the UE is not provided SMTC configuration or measurement object on this frequency, the requirement which involves T</w:t>
      </w:r>
      <w:r w:rsidR="005166D5" w:rsidRPr="009C5807">
        <w:rPr>
          <w:vertAlign w:val="subscript"/>
          <w:lang w:eastAsia="zh-CN"/>
        </w:rPr>
        <w:t>rs</w:t>
      </w:r>
      <w:r w:rsidR="005166D5" w:rsidRPr="009C5807">
        <w:rPr>
          <w:lang w:eastAsia="zh-CN"/>
        </w:rPr>
        <w:t xml:space="preserve"> is applied with T</w:t>
      </w:r>
      <w:r w:rsidR="005166D5" w:rsidRPr="009C5807">
        <w:rPr>
          <w:vertAlign w:val="subscript"/>
          <w:lang w:eastAsia="zh-CN"/>
        </w:rPr>
        <w:t>rs</w:t>
      </w:r>
      <w:r w:rsidR="005166D5" w:rsidRPr="009C5807">
        <w:rPr>
          <w:lang w:eastAsia="zh-CN"/>
        </w:rPr>
        <w:t xml:space="preserve"> = 5ms assuming the SSB transmission periodicity is 5ms. There are no requirements if the SSB transmission periodicity is not 5ms</w:t>
      </w:r>
    </w:p>
    <w:p w14:paraId="29494BAA" w14:textId="13081E2A" w:rsidR="00F72C13" w:rsidRPr="008C6DE4" w:rsidRDefault="00F72C13" w:rsidP="00F72C13">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BE8773F" w14:textId="77777777" w:rsidR="00F72C13" w:rsidRPr="008C6DE4" w:rsidRDefault="00F72C13" w:rsidP="00F72C13">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04B0323A" w14:textId="5C5426D9" w:rsidR="00A87883" w:rsidRPr="009C5807" w:rsidRDefault="00FF3E7B" w:rsidP="00ED2012">
      <w:pPr>
        <w:pStyle w:val="B30"/>
        <w:rPr>
          <w:lang w:eastAsia="zh-CN"/>
        </w:rPr>
      </w:pPr>
      <w:r w:rsidRPr="009C5807">
        <w:rPr>
          <w:lang w:eastAsia="zh-CN"/>
        </w:rPr>
        <w:t>-</w:t>
      </w:r>
      <w:r w:rsidRPr="009C5807">
        <w:rPr>
          <w:lang w:eastAsia="zh-CN"/>
        </w:rPr>
        <w:tab/>
      </w:r>
      <w:r w:rsidR="00A87883" w:rsidRPr="009C5807">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9C5807" w:rsidRDefault="00FF3E7B" w:rsidP="00ED2012">
      <w:pPr>
        <w:pStyle w:val="B30"/>
        <w:rPr>
          <w:lang w:eastAsia="zh-CN"/>
        </w:rPr>
      </w:pPr>
      <w:r w:rsidRPr="009C5807">
        <w:rPr>
          <w:lang w:eastAsia="zh-CN"/>
        </w:rPr>
        <w:t>-</w:t>
      </w:r>
      <w:r w:rsidRPr="009C5807">
        <w:rPr>
          <w:lang w:eastAsia="zh-CN"/>
        </w:rPr>
        <w:tab/>
      </w:r>
      <w:r w:rsidR="00A87883" w:rsidRPr="009C5807">
        <w:rPr>
          <w:lang w:eastAsia="zh-CN"/>
        </w:rPr>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rPr>
          <w:lang w:eastAsia="zh-CN"/>
        </w:rPr>
      </w:pPr>
      <w:r>
        <w:tab/>
      </w:r>
      <w:r w:rsidR="006A65D1" w:rsidRPr="009C5807">
        <w:t>T</w:t>
      </w:r>
      <w:r w:rsidR="006A65D1" w:rsidRPr="009C5807">
        <w:rPr>
          <w:vertAlign w:val="subscript"/>
        </w:rPr>
        <w:t>FineTiming</w:t>
      </w:r>
      <w:r w:rsidR="006A65D1" w:rsidRPr="009C5807">
        <w:t xml:space="preserve"> </w:t>
      </w:r>
      <w:r w:rsidR="006A65D1"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2E3666A" w14:textId="51E4D990" w:rsidR="005166D5" w:rsidRPr="009C5807" w:rsidRDefault="00E958D7" w:rsidP="00C67522">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6DB1C9CF" w:rsidR="006A65D1" w:rsidRPr="009C5807" w:rsidRDefault="00C67522" w:rsidP="00C67522">
      <w:pPr>
        <w:pStyle w:val="B20"/>
        <w:rPr>
          <w:lang w:eastAsia="zh-CN"/>
        </w:rPr>
      </w:pPr>
      <w:r>
        <w:tab/>
      </w:r>
      <w:r w:rsidR="006A65D1" w:rsidRPr="009C5807">
        <w:t>T</w:t>
      </w:r>
      <w:r w:rsidR="006A65D1" w:rsidRPr="009C5807">
        <w:rPr>
          <w:vertAlign w:val="subscript"/>
        </w:rPr>
        <w:t>L1-RSRP, report</w:t>
      </w:r>
      <w:r w:rsidR="006A65D1" w:rsidRPr="009C5807">
        <w:rPr>
          <w:lang w:eastAsia="zh-CN"/>
        </w:rPr>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lang w:eastAsia="zh-CN"/>
        </w:rPr>
        <w:t>uncertainty_MAC</w:t>
      </w:r>
      <w:r w:rsidR="006A65D1" w:rsidRPr="009C5807">
        <w:rPr>
          <w:rFonts w:eastAsia="Malgun Gothic"/>
          <w:lang w:eastAsia="zh-CN"/>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010724FE" w14:textId="77777777" w:rsidR="006A65D1" w:rsidRPr="009C5807" w:rsidRDefault="006A65D1" w:rsidP="00ED2012">
      <w:pPr>
        <w:pStyle w:val="B30"/>
        <w:rPr>
          <w:lang w:eastAsia="zh-CN"/>
        </w:rPr>
      </w:pPr>
      <w:r w:rsidRPr="009C5807">
        <w:rPr>
          <w:lang w:eastAsia="zh-CN"/>
        </w:rPr>
        <w:t>-</w:t>
      </w:r>
      <w:r w:rsidRPr="009C5807">
        <w:rPr>
          <w:lang w:eastAsia="zh-CN"/>
        </w:rPr>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lang w:eastAsia="zh-CN"/>
        </w:rPr>
        <w:t>uncertainty_RRC</w:t>
      </w:r>
      <w:r w:rsidR="006A65D1" w:rsidRPr="009C5807">
        <w:rPr>
          <w:rFonts w:eastAsia="Malgun Gothic"/>
          <w:lang w:eastAsia="zh-CN"/>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4A678A86" w14:textId="1D30718E" w:rsidR="00DE67D3" w:rsidRDefault="006A65D1" w:rsidP="00DE67D3">
      <w:pPr>
        <w:pStyle w:val="B30"/>
        <w:rPr>
          <w:lang w:eastAsia="zh-CN"/>
        </w:rPr>
      </w:pPr>
      <w:r w:rsidRPr="009C5807">
        <w:rPr>
          <w:lang w:eastAsia="zh-CN"/>
        </w:rPr>
        <w:t>-</w:t>
      </w:r>
      <w:r w:rsidRPr="009C5807">
        <w:rPr>
          <w:lang w:eastAsia="zh-CN"/>
        </w:rPr>
        <w:tab/>
        <w:t>First valid L1-RSRP reporting for unknown case.</w:t>
      </w:r>
      <w:r w:rsidR="00DE67D3" w:rsidRPr="00DE67D3">
        <w:rPr>
          <w:lang w:eastAsia="zh-CN"/>
        </w:rPr>
        <w:t xml:space="preserve"> </w:t>
      </w:r>
    </w:p>
    <w:p w14:paraId="013A2235" w14:textId="0343BBDE" w:rsidR="00DE67D3" w:rsidRDefault="00DE67D3" w:rsidP="00DE67D3">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E3EF178" w14:textId="77777777" w:rsidR="00DE67D3" w:rsidRDefault="00DE67D3" w:rsidP="00DE67D3">
      <w:pPr>
        <w:pStyle w:val="B30"/>
        <w:rPr>
          <w:lang w:eastAsia="zh-CN"/>
        </w:rPr>
      </w:pPr>
      <w:r>
        <w:rPr>
          <w:lang w:eastAsia="zh-CN"/>
        </w:rPr>
        <w:t>-</w:t>
      </w:r>
      <w:r>
        <w:rPr>
          <w:lang w:eastAsia="zh-CN"/>
        </w:rPr>
        <w:tab/>
        <w:t>SCell activation command for known case;</w:t>
      </w:r>
    </w:p>
    <w:p w14:paraId="428C876D" w14:textId="3FC2547F" w:rsidR="006A65D1" w:rsidRPr="009C5807" w:rsidRDefault="00DE67D3" w:rsidP="00DE67D3">
      <w:pPr>
        <w:pStyle w:val="B30"/>
        <w:rPr>
          <w:lang w:eastAsia="zh-CN"/>
        </w:rPr>
      </w:pPr>
      <w:r>
        <w:rPr>
          <w:lang w:eastAsia="zh-CN"/>
        </w:rPr>
        <w:t>-</w:t>
      </w:r>
      <w:r>
        <w:rPr>
          <w:lang w:eastAsia="zh-CN"/>
        </w:rP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Pr="009C5807"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w:t>
      </w:r>
      <w:r w:rsidR="006A65D1" w:rsidRPr="009C5807">
        <w:rPr>
          <w:lang w:eastAsia="zh-CN"/>
        </w:rPr>
        <w:t xml:space="preserve">including </w:t>
      </w:r>
      <w:r w:rsidR="006A65D1" w:rsidRPr="009C5807">
        <w:t>uncertainty in acquiring the first available downlink CSI reference resource</w:t>
      </w:r>
      <w:r w:rsidR="006A65D1" w:rsidRPr="009C5807">
        <w:rPr>
          <w:lang w:eastAsia="zh-CN"/>
        </w:rPr>
        <w:t xml:space="preserve">, UE processing time for CSI reporting and </w:t>
      </w:r>
      <w:r w:rsidR="006A65D1" w:rsidRPr="009C5807">
        <w:t>uncertainty in acquiring the first available CSI reporting resources as specified in TS 38.331 [2].</w:t>
      </w:r>
    </w:p>
    <w:p w14:paraId="55213ACD" w14:textId="77777777" w:rsidR="006A65D1" w:rsidRPr="009C5807" w:rsidRDefault="006A65D1" w:rsidP="006A65D1">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rPr>
          <w:lang w:eastAsia="zh-CN"/>
        </w:rPr>
      </w:pPr>
      <w:r w:rsidRPr="009C5807">
        <w:t>-</w:t>
      </w:r>
      <w:r w:rsidRPr="009C5807">
        <w:tab/>
        <w:t>the UE has sent a valid measurement report for the SCell being activated and</w:t>
      </w:r>
    </w:p>
    <w:p w14:paraId="6CC3D088" w14:textId="77777777" w:rsidR="006A65D1" w:rsidRPr="009C5807" w:rsidRDefault="006A65D1" w:rsidP="00ED2012">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5BC83B5" w14:textId="3AFD5678" w:rsidR="005166D5" w:rsidRPr="009C5807" w:rsidRDefault="005166D5" w:rsidP="00ED2012">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28C26427" w14:textId="77777777" w:rsidR="003D39C9" w:rsidRPr="003D39C9" w:rsidRDefault="003D39C9" w:rsidP="003D39C9">
      <w:pPr>
        <w:rPr>
          <w:rFonts w:eastAsiaTheme="minorEastAsia"/>
          <w:lang w:eastAsia="zh-CN"/>
        </w:rPr>
      </w:pPr>
      <w:r w:rsidRPr="003D39C9">
        <w:rPr>
          <w:rFonts w:eastAsiaTheme="minorEastAsia"/>
          <w:lang w:eastAsia="zh-CN"/>
        </w:rPr>
        <w:t>Otherwise SCell in FR1 is unknown.</w:t>
      </w:r>
    </w:p>
    <w:p w14:paraId="2F3CD9A8" w14:textId="0E4920E1" w:rsidR="003A1E0C" w:rsidRPr="009C5807" w:rsidRDefault="003A1E0C" w:rsidP="003D39C9">
      <w:pPr>
        <w:ind w:left="568" w:hanging="284"/>
        <w:rPr>
          <w:lang w:eastAsia="zh-CN"/>
        </w:rPr>
      </w:pPr>
    </w:p>
    <w:p w14:paraId="10A83B45" w14:textId="77777777" w:rsidR="006A65D1" w:rsidRPr="009C5807" w:rsidRDefault="006A65D1" w:rsidP="006A65D1">
      <w:pPr>
        <w:tabs>
          <w:tab w:val="left" w:pos="0"/>
        </w:tabs>
        <w:rPr>
          <w:lang w:eastAsia="zh-CN"/>
        </w:rPr>
      </w:pPr>
      <w:r w:rsidRPr="009C5807">
        <w:rPr>
          <w:lang w:eastAsia="zh-CN"/>
        </w:rPr>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w:t>
      </w:r>
      <w:r w:rsidRPr="009C5807">
        <w:rPr>
          <w:lang w:eastAsia="zh-CN"/>
        </w:rPr>
        <w:t xml:space="preserve">4s for UE supporting power </w:t>
      </w:r>
      <w:r w:rsidR="000627F1" w:rsidRPr="009C5807">
        <w:rPr>
          <w:lang w:eastAsia="zh-CN"/>
        </w:rPr>
        <w:t>class</w:t>
      </w:r>
      <w:r w:rsidR="000627F1">
        <w:rPr>
          <w:lang w:eastAsia="zh-CN"/>
        </w:rPr>
        <w:t xml:space="preserve"> </w:t>
      </w:r>
      <w:r w:rsidR="000627F1" w:rsidRPr="009C5807">
        <w:rPr>
          <w:lang w:eastAsia="zh-CN"/>
        </w:rPr>
        <w:t>1</w:t>
      </w:r>
      <w:r w:rsidR="000627F1">
        <w:rPr>
          <w:lang w:eastAsia="zh-CN"/>
        </w:rPr>
        <w:t>/5</w:t>
      </w:r>
      <w:r w:rsidR="000627F1" w:rsidRPr="009C5807">
        <w:rPr>
          <w:lang w:eastAsia="zh-CN"/>
        </w:rPr>
        <w:t xml:space="preserve"> </w:t>
      </w:r>
      <w:r w:rsidRPr="009C5807">
        <w:rPr>
          <w:lang w:eastAsia="zh-CN"/>
        </w:rPr>
        <w:t>and 3s for UE supporting power class 2/3/4 before UE receives the last activation command for PDCCH TCI, PDSCH TCI (when applicable) and semi-persistent CSI-RS for CQI reporting (when applicable)</w:t>
      </w:r>
      <w:r w:rsidRPr="009C5807">
        <w:t>:</w:t>
      </w:r>
    </w:p>
    <w:p w14:paraId="2A56DE88" w14:textId="0AA666A0" w:rsidR="006A65D1" w:rsidRPr="009C5807" w:rsidRDefault="006A65D1" w:rsidP="00ED2012">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002136BD">
        <w:rPr>
          <w:lang w:eastAsia="zh-CN"/>
        </w:rPr>
        <w:t>, and</w:t>
      </w:r>
      <w:r w:rsidRPr="009C5807">
        <w:t xml:space="preserve"> </w:t>
      </w:r>
    </w:p>
    <w:p w14:paraId="61A3D8DA" w14:textId="74A44E04" w:rsidR="006A65D1" w:rsidRPr="009C5807" w:rsidRDefault="006A65D1" w:rsidP="00ED2012">
      <w:pPr>
        <w:pStyle w:val="B20"/>
        <w:rPr>
          <w:lang w:eastAsia="zh-CN"/>
        </w:rPr>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6FE9697" w14:textId="77777777" w:rsidR="006A65D1" w:rsidRPr="009C5807" w:rsidRDefault="006A65D1" w:rsidP="006A65D1">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9C5807" w:rsidRDefault="006A65D1" w:rsidP="006A65D1">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DED360F" w14:textId="77777777" w:rsidR="00B432AA" w:rsidRDefault="00B432AA" w:rsidP="00B432AA">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703FCE37"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t>The length of the interruption window may be different for different victim cells, and depends on the applicable scenario and on the frequency band relation between the aggressor cell and the victim cell.</w:t>
      </w:r>
    </w:p>
    <w:p w14:paraId="6750A8CB" w14:textId="63A46248" w:rsidR="00F72C13" w:rsidRDefault="00F72C13" w:rsidP="006A65D1">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3CCEDB14" w14:textId="55A64923" w:rsidR="006A65D1" w:rsidRPr="009C5807" w:rsidRDefault="006A65D1" w:rsidP="006A65D1">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66B75BE4" w14:textId="77777777" w:rsidR="006A65D1" w:rsidRPr="009C5807" w:rsidRDefault="006A65D1" w:rsidP="006A65D1">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52" w:name="_Toc535475976"/>
      <w:r w:rsidRPr="009C5807">
        <w:rPr>
          <w:lang w:val="en-US"/>
        </w:rPr>
        <w:t>8.3.3</w:t>
      </w:r>
      <w:r w:rsidRPr="009C5807">
        <w:rPr>
          <w:lang w:val="en-US"/>
        </w:rPr>
        <w:tab/>
        <w:t>SCell Deactivation Delay Requirement for Activated SCell</w:t>
      </w:r>
      <w:bookmarkEnd w:id="52"/>
    </w:p>
    <w:p w14:paraId="6000CCE5" w14:textId="53CDBC07" w:rsidR="006A65D1" w:rsidRPr="009C5807" w:rsidRDefault="006A65D1" w:rsidP="006A65D1">
      <w:r w:rsidRPr="009C5807">
        <w:t xml:space="preserve">The requirements in this </w:t>
      </w:r>
      <w:r w:rsidR="0059755E" w:rsidRPr="009C5807">
        <w:t>clause</w:t>
      </w:r>
      <w:r w:rsidRPr="009C5807">
        <w:t xml:space="preserve"> shall apply for the UE configured with one downlink SCell </w:t>
      </w:r>
      <w:r w:rsidRPr="009C5807">
        <w:rPr>
          <w:lang w:eastAsia="zh-CN"/>
        </w:rPr>
        <w:t>in EN-DC, or in standalone NR carrier aggregation, or in NE-DC, or in NR-DC.</w:t>
      </w:r>
    </w:p>
    <w:p w14:paraId="0973FBDA" w14:textId="1972DE05" w:rsidR="00DE67D3" w:rsidRPr="009C5807" w:rsidRDefault="0096690D" w:rsidP="00DE67D3">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00DE67D3" w:rsidRPr="009C5807">
        <w:t xml:space="preserve">The </w:t>
      </w:r>
      <w:r>
        <w:rPr>
          <w:lang w:eastAsia="zh-CN"/>
        </w:rPr>
        <w:t xml:space="preserve">starting point of an </w:t>
      </w:r>
      <w:r w:rsidRPr="008C6DE4">
        <w:rPr>
          <w:lang w:eastAsia="zh-CN"/>
        </w:rPr>
        <w:t xml:space="preserve">interruption </w:t>
      </w:r>
      <w:r>
        <w:rPr>
          <w:lang w:eastAsia="zh-CN"/>
        </w:rPr>
        <w:t>window</w:t>
      </w:r>
      <w:r w:rsidR="00DE67D3" w:rsidRPr="009C5807">
        <w:t xml:space="preserve"> </w:t>
      </w:r>
      <w:r w:rsidR="00DE67D3" w:rsidRPr="009C5807">
        <w:rPr>
          <w:lang w:eastAsia="zh-CN"/>
        </w:rPr>
        <w:t xml:space="preserve">on </w:t>
      </w:r>
      <w:r w:rsidR="00DE67D3">
        <w:rPr>
          <w:lang w:eastAsia="zh-CN"/>
        </w:rPr>
        <w:t>sp</w:t>
      </w:r>
      <w:r w:rsidR="00DE67D3" w:rsidRPr="009C5807">
        <w:rPr>
          <w:lang w:eastAsia="zh-CN"/>
        </w:rPr>
        <w:t xml:space="preserve">Cell </w:t>
      </w:r>
      <w:r w:rsidR="00DE67D3" w:rsidRPr="009C5807">
        <w:t>or any activated SCell</w:t>
      </w:r>
      <w:r w:rsidR="00DE67D3">
        <w:t>, as</w:t>
      </w:r>
      <w:r w:rsidR="00DE67D3" w:rsidRPr="009C5807">
        <w:t xml:space="preserve"> specified in </w:t>
      </w:r>
      <w:r w:rsidR="00DE67D3" w:rsidRPr="009C5807">
        <w:rPr>
          <w:lang w:val="en-US" w:eastAsia="zh-CN"/>
        </w:rPr>
        <w:t>clause 8.2</w:t>
      </w:r>
      <w:r w:rsidR="00DE67D3">
        <w:rPr>
          <w:lang w:val="en-US" w:eastAsia="zh-CN"/>
        </w:rPr>
        <w:t>,</w:t>
      </w:r>
      <w:r w:rsidR="00DE67D3" w:rsidRPr="009C5807">
        <w:rPr>
          <w:lang w:val="en-US"/>
        </w:rPr>
        <w:t xml:space="preserve"> shall not </w:t>
      </w:r>
      <w:r w:rsidR="00DE67D3" w:rsidRPr="009C5807">
        <w:t>occur before slot n</w:t>
      </w:r>
      <w:r w:rsidR="00DE67D3"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w:t>
      </w:r>
      <w:r w:rsidR="00DE67D3" w:rsidRPr="009C5807">
        <w:rPr>
          <w:lang w:eastAsia="zh-CN"/>
        </w:rPr>
        <w:t>1</w:t>
      </w:r>
      <w:r w:rsidR="00DE67D3"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00DE67D3" w:rsidRPr="009C5807">
        <w:rPr>
          <w:lang w:eastAsia="zh-CN"/>
        </w:rPr>
        <w:t>.</w:t>
      </w:r>
    </w:p>
    <w:p w14:paraId="77618ED0" w14:textId="77777777" w:rsidR="0096690D" w:rsidRPr="008C6DE4" w:rsidRDefault="0096690D" w:rsidP="0096690D">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eastAsia="zh-CN"/>
        </w:rPr>
        <w:t>T</w:t>
      </w:r>
      <w:r w:rsidRPr="006B098F">
        <w:rPr>
          <w:rFonts w:eastAsia="SimSun"/>
          <w:vertAlign w:val="subscript"/>
          <w:lang w:val="en-US" w:eastAsia="zh-CN"/>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3EB2C8E0" w14:textId="54D1598E"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r w:rsidRPr="00D043C0">
        <w:rPr>
          <w:i/>
          <w:lang w:eastAsia="zh-CN"/>
        </w:rPr>
        <w:t>RRCReconfigurationComplete</w:t>
      </w:r>
      <w:r w:rsidRPr="009C5807">
        <w:rPr>
          <w:lang w:eastAsia="zh-CN"/>
        </w:rPr>
        <w:t xml:space="preserve"> message,</w:t>
      </w:r>
    </w:p>
    <w:p w14:paraId="1314E344" w14:textId="77777777" w:rsidR="0041081A" w:rsidRPr="009C5807" w:rsidRDefault="0041081A" w:rsidP="0041081A">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235F50D7" w14:textId="77777777" w:rsidR="0041081A" w:rsidRDefault="0041081A" w:rsidP="0041081A">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985D9C" w:rsidRDefault="00DE2050" w:rsidP="00D043C0">
      <w:pPr>
        <w:pStyle w:val="B30"/>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985D9C" w:rsidRDefault="00DE2050" w:rsidP="00D043C0">
      <w:pPr>
        <w:pStyle w:val="B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rPr>
          <w:lang w:eastAsia="zh-CN"/>
        </w:rPr>
      </w:pPr>
      <w:r>
        <w:rPr>
          <w:lang w:eastAsia="zh-CN"/>
        </w:rPr>
        <w:t>-</w:t>
      </w:r>
      <w:r>
        <w:rPr>
          <w:lang w:eastAsia="zh-CN"/>
        </w:rPr>
        <w:tab/>
        <w:t>In FR2, the occasion when all active serving cells and SCells being activated or released are transmitting SSB bursts in the same slot.</w:t>
      </w:r>
    </w:p>
    <w:p w14:paraId="28C90B67" w14:textId="5E705C7F"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5DB3C262" w:rsidR="00A2047B" w:rsidRPr="00143E99" w:rsidRDefault="00EB3873" w:rsidP="00A2047B">
      <w:bookmarkStart w:id="53" w:name="_Hlk32492444"/>
      <w:r w:rsidRPr="00143E99">
        <w:t xml:space="preserve">The SCell </w:t>
      </w:r>
      <w:r>
        <w:t xml:space="preserve">in FR1 </w:t>
      </w:r>
      <w:r w:rsidRPr="00143E99">
        <w:t>is known provided the following conditions are met for the SCell:</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5B40A1FF" w:rsidR="00A2047B" w:rsidRDefault="00A2047B" w:rsidP="008876F5">
      <w:r w:rsidRPr="00143E99">
        <w:t>Otherwise, the SCell is unknown.</w:t>
      </w:r>
    </w:p>
    <w:p w14:paraId="5993A0F5" w14:textId="0F92B15F" w:rsidR="00EB3873" w:rsidRDefault="00EB3873" w:rsidP="008876F5">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53"/>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lang w:eastAsia="zh-CN"/>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eastAsia="zh-CN"/>
        </w:rPr>
      </w:pPr>
      <w:r w:rsidRPr="009C5807">
        <w:rPr>
          <w:rFonts w:hint="eastAsia"/>
          <w:lang w:eastAsia="ko-KR"/>
        </w:rPr>
        <w:t>Where:</w:t>
      </w:r>
    </w:p>
    <w:p w14:paraId="49B8FBB7" w14:textId="77777777" w:rsidR="00FF1EA9" w:rsidRPr="00D043C0" w:rsidRDefault="00FF1EA9" w:rsidP="00D043C0">
      <w:pPr>
        <w:pStyle w:val="B10"/>
        <w:rPr>
          <w:rFonts w:eastAsiaTheme="minorEastAsia"/>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lang w:eastAsia="zh-CN"/>
        </w:rPr>
        <w:t>-</w:t>
      </w:r>
      <w:r>
        <w:rPr>
          <w:lang w:eastAsia="zh-CN"/>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7C6B3734" w14:textId="570E54D7" w:rsidR="00FF1EA9" w:rsidRPr="009C5807" w:rsidRDefault="00FF1EA9" w:rsidP="00FF1EA9">
      <w:pPr>
        <w:pStyle w:val="B10"/>
        <w:rPr>
          <w:lang w:eastAsia="zh-CN"/>
        </w:rPr>
      </w:pPr>
      <w:r>
        <w:rPr>
          <w:rFonts w:hint="eastAsia"/>
          <w:lang w:eastAsia="zh-CN"/>
        </w:rPr>
        <w:t>-</w:t>
      </w: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3831C8DE" w14:textId="5BD9B231"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68F3B39A" w14:textId="4995E5D4"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683E1BAC" w14:textId="169EE2AA" w:rsidR="00FF1EA9" w:rsidRDefault="00FF1EA9" w:rsidP="00FF1EA9">
      <w:pPr>
        <w:pStyle w:val="B10"/>
        <w:rPr>
          <w:lang w:eastAsia="zh-CN"/>
        </w:rPr>
      </w:pPr>
      <w:r>
        <w:rPr>
          <w:rFonts w:hint="eastAsia"/>
          <w:lang w:eastAsia="zh-CN"/>
        </w:rPr>
        <w:t>-</w:t>
      </w:r>
      <w:r>
        <w:rPr>
          <w:lang w:eastAsia="zh-CN"/>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062E2FB1" w14:textId="77777777" w:rsidR="0041081A" w:rsidRPr="007A0A49" w:rsidRDefault="0041081A" w:rsidP="0041081A">
      <w:pPr>
        <w:pStyle w:val="B20"/>
        <w:rPr>
          <w:vertAlign w:val="subscript"/>
        </w:rPr>
      </w:pPr>
      <w:r w:rsidRPr="007A0A49">
        <w:t>-</w:t>
      </w:r>
      <w:r w:rsidRPr="007A0A49">
        <w:tab/>
        <w:t>T</w:t>
      </w:r>
      <w:r w:rsidRPr="007A0A49">
        <w:rPr>
          <w:vertAlign w:val="subscript"/>
        </w:rPr>
        <w:t>FirstSSB</w:t>
      </w:r>
      <w:r w:rsidRPr="007A0A49">
        <w:t>+ 5ms, if the</w:t>
      </w:r>
      <w: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34E84C54" w14:textId="77777777" w:rsidR="0041081A" w:rsidRDefault="0041081A" w:rsidP="0041081A">
      <w:pPr>
        <w:pStyle w:val="B20"/>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measurement period</w:t>
      </w:r>
      <w:r w:rsidRPr="00346034">
        <w:t xml:space="preserve"> </w:t>
      </w:r>
      <w:r>
        <w:t>of the SCell being activated</w:t>
      </w:r>
      <w:r w:rsidRPr="00341FA9">
        <w:t xml:space="preserve"> is </w:t>
      </w:r>
      <w:r>
        <w:t>larger</w:t>
      </w:r>
      <w:r w:rsidRPr="00341FA9">
        <w:t xml:space="preserve"> than </w:t>
      </w:r>
      <w:r>
        <w:t>[2400ms]</w:t>
      </w:r>
      <w:r w:rsidRPr="007A0A49">
        <w:t>.</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lang w:eastAsia="zh-CN"/>
        </w:rPr>
        <w:t>-</w:t>
      </w:r>
      <w:r>
        <w:rPr>
          <w:lang w:eastAsia="zh-CN"/>
        </w:rP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E626D8" w:rsidRDefault="00827E21" w:rsidP="00D043C0">
      <w:pPr>
        <w:pStyle w:val="B20"/>
        <w:ind w:leftChars="383" w:left="1050"/>
        <w:rPr>
          <w:kern w:val="2"/>
          <w:sz w:val="21"/>
          <w:szCs w:val="22"/>
          <w:lang w:eastAsia="zh-CN"/>
        </w:rPr>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985D9C" w:rsidRDefault="00827E21" w:rsidP="00D043C0">
      <w:pPr>
        <w:pStyle w:val="B30"/>
        <w:ind w:leftChars="525" w:left="133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rPr>
          <w:lang w:eastAsia="zh-CN"/>
        </w:rPr>
      </w:pPr>
      <w:r>
        <w:rPr>
          <w:lang w:eastAsia="zh-CN"/>
        </w:rPr>
        <w:t>-</w:t>
      </w:r>
      <w:r>
        <w:rPr>
          <w:lang w:eastAsia="zh-CN"/>
        </w:rPr>
        <w:tab/>
        <w:t>In FR2, the occasion when all active serving cells and SCells being activated or released are transmitting SSB bursts in the same slot.</w:t>
      </w:r>
    </w:p>
    <w:p w14:paraId="76356801" w14:textId="77777777"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3B09BA18" w:rsidR="00A2047B" w:rsidRPr="00952230" w:rsidRDefault="00EB3873" w:rsidP="00A2047B">
      <w:r w:rsidRPr="00952230">
        <w:t>The SCell</w:t>
      </w:r>
      <w:r>
        <w:t xml:space="preserve"> in FR1</w:t>
      </w:r>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w:t>
      </w:r>
      <w:r w:rsidR="00A2047B" w:rsidRPr="00952230">
        <w:rPr>
          <w:lang w:eastAsia="zh-CN"/>
        </w:rPr>
        <w:t>SSB measured</w:t>
      </w:r>
      <w:r w:rsidR="00A2047B" w:rsidRPr="00952230">
        <w:t xml:space="preserve">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2B34BEFF" w:rsidR="00A2047B" w:rsidRDefault="00A2047B" w:rsidP="00B56936">
      <w:r w:rsidRPr="00952230">
        <w:t>Otherwise, the SCell is unknown.</w:t>
      </w:r>
    </w:p>
    <w:p w14:paraId="21901761" w14:textId="2FDD9671" w:rsidR="00EB3873" w:rsidRDefault="00EB3873" w:rsidP="00B5693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rPr>
          <w:lang w:eastAsia="zh-CN"/>
        </w:rPr>
        <w:t>-</w:t>
      </w:r>
      <w:r w:rsidR="00A21E2B">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eastAsia="zh-CN"/>
        </w:rPr>
        <w:t>T</w:t>
      </w:r>
      <w:r w:rsidRPr="009C5807">
        <w:rPr>
          <w:i/>
          <w:vertAlign w:val="subscript"/>
          <w:lang w:val="en-US" w:eastAsia="zh-CN"/>
        </w:rPr>
        <w:t>1</w:t>
      </w:r>
      <w:r w:rsidRPr="009C5807">
        <w:rPr>
          <w:lang w:eastAsia="ko-KR"/>
        </w:rPr>
        <w:t xml:space="preserve"> shall be deemed to be replaced with </w:t>
      </w:r>
    </w:p>
    <w:p w14:paraId="678C2D7B" w14:textId="77777777" w:rsidR="00F24EC6" w:rsidRPr="009C5807" w:rsidRDefault="00F24EC6" w:rsidP="00F24EC6">
      <w:pPr>
        <w:ind w:leftChars="300" w:left="600"/>
        <w:rPr>
          <w:lang w:eastAsia="zh-CN"/>
        </w:rPr>
      </w:pP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5C717E7D" w14:textId="36FC60D0" w:rsidR="00D81081" w:rsidRPr="009C5807" w:rsidRDefault="00615BF3" w:rsidP="002F5786">
      <w:r w:rsidRPr="009C5807">
        <w:t xml:space="preserve">The requirements in this </w:t>
      </w:r>
      <w:r w:rsidR="0063092D">
        <w:t>clause</w:t>
      </w:r>
      <w:r w:rsidRPr="009C5807">
        <w:t xml:space="preserve"> shall apply for the UE configured with</w:t>
      </w:r>
      <w:r w:rsidR="00D81081" w:rsidRPr="009C5807">
        <w:t xml:space="preserve"> </w:t>
      </w:r>
      <w:r w:rsidR="00D81081">
        <w:t>more than one SCells.</w:t>
      </w:r>
    </w:p>
    <w:p w14:paraId="56C7E32B" w14:textId="0B1AD0A6" w:rsidR="00615BF3" w:rsidRPr="009C5807" w:rsidRDefault="00615BF3" w:rsidP="00D81081">
      <w:r w:rsidRPr="009C5807">
        <w:rPr>
          <w:lang w:eastAsia="zh-CN"/>
        </w:rPr>
        <w:t>I</w:t>
      </w:r>
      <w:r w:rsidRPr="009C5807">
        <w:t xml:space="preserve">n EN-DC, NE-DC, standalone NR, or in one CG of NR-DC, the requirements in this </w:t>
      </w:r>
      <w:r w:rsidR="0063092D">
        <w:t>clause</w:t>
      </w:r>
      <w:r w:rsidRPr="009C5807">
        <w:t xml:space="preserve"> shall apply when the following conditions are met:</w:t>
      </w:r>
    </w:p>
    <w:p w14:paraId="4D62D63E" w14:textId="1EC335EA" w:rsidR="00615BF3" w:rsidRPr="009C5807" w:rsidRDefault="00615BF3" w:rsidP="00734785">
      <w:pPr>
        <w:pStyle w:val="B10"/>
      </w:pPr>
      <w:r w:rsidRPr="009C5807">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rPr>
          <w:lang w:eastAsia="zh-CN"/>
        </w:rPr>
        <w:t>I</w:t>
      </w:r>
      <w:r w:rsidRPr="009C5807">
        <w:t xml:space="preserve">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rPr>
          <w:lang w:eastAsia="zh-CN"/>
        </w:rPr>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672051A4" w14:textId="34CB46E0"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615BF3" w:rsidRPr="009C5807">
        <w:t xml:space="preserve"> is equal to or smaller than </w:t>
      </w:r>
      <w:r w:rsidR="00C27DD8">
        <w:t>[2400ms]</w:t>
      </w:r>
      <w:r w:rsidR="00615BF3" w:rsidRPr="009C5807">
        <w:t>, T</w:t>
      </w:r>
      <w:r w:rsidR="00615BF3" w:rsidRPr="009C5807">
        <w:rPr>
          <w:vertAlign w:val="subscript"/>
        </w:rPr>
        <w:t>activation_time_multiple_scells</w:t>
      </w:r>
      <w:r w:rsidR="00615BF3" w:rsidRPr="009C5807">
        <w:t xml:space="preserve"> is:</w:t>
      </w:r>
    </w:p>
    <w:p w14:paraId="5DE8EAE6" w14:textId="6703DE23"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measurement </w:t>
      </w:r>
      <w:r w:rsidR="00C27DD8">
        <w:rPr>
          <w:lang w:val="en-US"/>
        </w:rPr>
        <w:t>period</w:t>
      </w:r>
      <w:r w:rsidRPr="009C5807">
        <w:rPr>
          <w:lang w:val="en-US"/>
        </w:rPr>
        <w:t xml:space="preserve"> larger than </w:t>
      </w:r>
      <w:r w:rsidR="00C27DD8">
        <w:rPr>
          <w:lang w:val="en-US"/>
        </w:rPr>
        <w:t>[2400ms]</w:t>
      </w:r>
      <w:r w:rsidR="00C27DD8" w:rsidRPr="009C5807">
        <w:rPr>
          <w:lang w:val="en-US"/>
        </w:rPr>
        <w:t xml:space="preserve"> </w:t>
      </w:r>
      <w:r w:rsidRPr="009C5807">
        <w:rPr>
          <w:lang w:val="en-US"/>
        </w:rPr>
        <w:t>but does not have any parallel to-be-activated SCell which is FR1 unknown SCell.</w:t>
      </w:r>
    </w:p>
    <w:p w14:paraId="4B887017" w14:textId="77777777"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484334AC"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C27DD8" w:rsidRPr="009C5807">
        <w:t xml:space="preserve"> </w:t>
      </w:r>
      <w:r w:rsidR="00615BF3" w:rsidRPr="009C5807">
        <w:t xml:space="preserve">is larger than </w:t>
      </w:r>
      <w:r w:rsidR="00C27DD8">
        <w:t>[2400ms]</w:t>
      </w:r>
      <w:r w:rsidR="00615BF3" w:rsidRPr="009C5807">
        <w:t>, T</w:t>
      </w:r>
      <w:r w:rsidR="00615BF3" w:rsidRPr="009C5807">
        <w:rPr>
          <w:vertAlign w:val="subscript"/>
        </w:rPr>
        <w:t>activation_time_multiple_scells</w:t>
      </w:r>
      <w:r w:rsidR="00615BF3" w:rsidRPr="009C5807">
        <w:t xml:space="preserve"> is:</w:t>
      </w:r>
    </w:p>
    <w:p w14:paraId="3868C23C" w14:textId="77777777"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eastAsia="zh-CN"/>
        </w:rPr>
        <w:t>-</w:t>
      </w:r>
      <w:r w:rsidRPr="00901FF0">
        <w:rPr>
          <w:lang w:val="en-US" w:eastAsia="zh-CN"/>
        </w:rPr>
        <w:tab/>
      </w:r>
      <w:r w:rsidRPr="00901FF0">
        <w:rPr>
          <w:lang w:val="en-US"/>
        </w:rPr>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6ms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r w:rsidRPr="00EA0D9A">
        <w:t>T</w:t>
      </w:r>
      <w:r w:rsidRPr="00EA0D9A">
        <w:rPr>
          <w:vertAlign w:val="subscript"/>
          <w:lang w:eastAsia="zh-CN"/>
        </w:rPr>
        <w:t>uncertainty_SP</w:t>
      </w:r>
      <w:r w:rsidRPr="00EA0D9A">
        <w:rPr>
          <w:vertAlign w:val="subscript"/>
        </w:rPr>
        <w:t>_multiple_scells</w:t>
      </w:r>
      <w:r w:rsidRPr="00EA0D9A">
        <w:rPr>
          <w:lang w:val="en-US" w:eastAsia="zh-CN"/>
        </w:rPr>
        <w:t>), if semi-persistent CSI-RS is used for CSI reporting,</w:t>
      </w:r>
    </w:p>
    <w:p w14:paraId="0931F36B"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3ms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r w:rsidRPr="00EA0D9A">
        <w:t>T</w:t>
      </w:r>
      <w:r w:rsidRPr="00EA0D9A">
        <w:rPr>
          <w:vertAlign w:val="subscript"/>
          <w:lang w:eastAsia="zh-CN"/>
        </w:rPr>
        <w:t>uncertainty_RRC</w:t>
      </w:r>
      <w:r w:rsidRPr="00EA0D9A">
        <w:rPr>
          <w:vertAlign w:val="subscript"/>
        </w:rPr>
        <w:t>_multiple_scells</w:t>
      </w:r>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p>
    <w:p w14:paraId="5AECCB87" w14:textId="2A8FE336" w:rsidR="00AD79D5" w:rsidRPr="00901FF0" w:rsidRDefault="00AD79D5" w:rsidP="00AD79D5">
      <w:pPr>
        <w:ind w:left="1135" w:hanging="284"/>
      </w:pPr>
    </w:p>
    <w:p w14:paraId="40630D6D" w14:textId="4DCC46C7" w:rsidR="00C27DD8" w:rsidRPr="00EA0D9A" w:rsidRDefault="00C27DD8" w:rsidP="00C27DD8">
      <w:pPr>
        <w:pStyle w:val="B20"/>
        <w:ind w:hanging="221"/>
      </w:pPr>
      <w:r>
        <w:tab/>
      </w:r>
      <w:r w:rsidRPr="00EA0D9A">
        <w:rPr>
          <w:lang w:val="en-US" w:eastAsia="zh-CN"/>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eastAsia="zh-CN"/>
        </w:rPr>
        <w:t xml:space="preserve"> nor SMTC configuration for the target SCell, </w:t>
      </w:r>
      <w:r w:rsidRPr="00EA0D9A">
        <w:t>T</w:t>
      </w:r>
      <w:r w:rsidRPr="00EA0D9A">
        <w:rPr>
          <w:vertAlign w:val="subscript"/>
        </w:rPr>
        <w:t>activation_time_multiple_scells</w:t>
      </w:r>
      <w:r w:rsidRPr="00EA0D9A">
        <w:rPr>
          <w:lang w:val="en-US" w:eastAsia="zh-CN"/>
        </w:rPr>
        <w:t xml:space="preserve"> is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Pr>
          <w:lang w:val="en-US" w:eastAsia="zh-CN"/>
        </w:rPr>
        <w:t>.</w:t>
      </w:r>
    </w:p>
    <w:p w14:paraId="4D1B3571" w14:textId="5E04D874" w:rsidR="00615BF3" w:rsidRPr="009C5807" w:rsidRDefault="0033093E" w:rsidP="0033093E">
      <w:pPr>
        <w:pStyle w:val="B20"/>
        <w:rPr>
          <w:lang w:eastAsia="zh-CN"/>
        </w:rPr>
      </w:pPr>
      <w:r>
        <w:tab/>
      </w:r>
      <w:r w:rsidR="00615BF3" w:rsidRPr="009C5807">
        <w:t>If the 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if there is at least one active serving cell on that FR2 band</w:t>
      </w:r>
      <w:r w:rsidR="00615BF3" w:rsidRPr="009C5807">
        <w:rPr>
          <w:lang w:eastAsia="zh-CN"/>
        </w:rPr>
        <w:t xml:space="preserve">, then </w:t>
      </w:r>
      <w:r w:rsidR="00615BF3" w:rsidRPr="009C5807">
        <w:t>T</w:t>
      </w:r>
      <w:r w:rsidR="00615BF3" w:rsidRPr="009C5807">
        <w:rPr>
          <w:vertAlign w:val="subscript"/>
        </w:rPr>
        <w:t>activation_time_multiple_scells</w:t>
      </w:r>
      <w:r w:rsidR="00615BF3" w:rsidRPr="009C5807">
        <w:t xml:space="preserve"> is</w:t>
      </w:r>
      <w:r w:rsidR="00615BF3" w:rsidRPr="009C5807">
        <w:rPr>
          <w:lang w:eastAsia="zh-CN"/>
        </w:rPr>
        <w:t xml:space="preserve"> </w:t>
      </w:r>
      <w:r w:rsidR="00615BF3" w:rsidRPr="009C5807">
        <w:rPr>
          <w:rFonts w:hint="eastAsia"/>
          <w:lang w:eastAsia="zh-CN"/>
        </w:rPr>
        <w:t>same</w:t>
      </w:r>
      <w:r w:rsidR="00615BF3" w:rsidRPr="009C5807">
        <w:rPr>
          <w:lang w:val="en-US" w:eastAsia="zh-CN"/>
        </w:rPr>
        <w:t xml:space="preserve"> as single SCell activation delay requirement as defined in </w:t>
      </w:r>
      <w:r w:rsidR="0063092D">
        <w:rPr>
          <w:lang w:val="en-US" w:eastAsia="zh-CN"/>
        </w:rPr>
        <w:t>clause</w:t>
      </w:r>
      <w:r w:rsidR="00615BF3" w:rsidRPr="009C5807">
        <w:rPr>
          <w:lang w:val="en-US" w:eastAsia="zh-CN"/>
        </w:rPr>
        <w:t xml:space="preserve"> 8.3.2</w:t>
      </w:r>
      <w:r w:rsidR="00615BF3" w:rsidRPr="009C5807">
        <w:rPr>
          <w:lang w:eastAsia="zh-CN"/>
        </w:rPr>
        <w:t>.</w:t>
      </w:r>
    </w:p>
    <w:p w14:paraId="27DE12E2" w14:textId="7AF0D339" w:rsidR="00615BF3" w:rsidRPr="009C5807" w:rsidRDefault="0033093E" w:rsidP="0033093E">
      <w:pPr>
        <w:pStyle w:val="B20"/>
        <w:rPr>
          <w:lang w:eastAsia="zh-CN"/>
        </w:rPr>
      </w:pPr>
      <w:r>
        <w:tab/>
      </w:r>
      <w:r w:rsidR="00615BF3" w:rsidRPr="009C5807">
        <w:t>If the 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w:t>
      </w:r>
      <w:r w:rsidR="00615BF3" w:rsidRPr="009C5807">
        <w:t xml:space="preserve"> if there is at least one active serving cell on that FR2 band</w:t>
      </w:r>
      <w:r w:rsidR="00615BF3" w:rsidRPr="009C5807">
        <w:rPr>
          <w:lang w:eastAsia="zh-CN"/>
        </w:rPr>
        <w:t>, if</w:t>
      </w:r>
      <w:r w:rsidR="00615BF3" w:rsidRPr="009C5807">
        <w:t xml:space="preserve"> the UE is not provided with any SMTC for the</w:t>
      </w:r>
      <w:r w:rsidR="00615BF3" w:rsidRPr="009C5807">
        <w:rPr>
          <w:lang w:eastAsia="zh-CN"/>
        </w:rPr>
        <w:t xml:space="preserve"> target</w:t>
      </w:r>
      <w:r w:rsidR="00615BF3" w:rsidRPr="009C5807">
        <w:t xml:space="preserve"> SCell</w:t>
      </w:r>
      <w:r w:rsidR="00615BF3" w:rsidRPr="009C5807">
        <w:rPr>
          <w:lang w:eastAsia="zh-CN"/>
        </w:rPr>
        <w:t xml:space="preserve">, </w:t>
      </w:r>
      <w:r w:rsidR="00615BF3" w:rsidRPr="009C5807">
        <w:t>T</w:t>
      </w:r>
      <w:r w:rsidR="00615BF3" w:rsidRPr="009C5807">
        <w:rPr>
          <w:vertAlign w:val="subscript"/>
        </w:rPr>
        <w:t>activation_time_multiple_scells</w:t>
      </w:r>
      <w:r w:rsidR="00615BF3" w:rsidRPr="009C5807">
        <w:t xml:space="preserve"> is</w:t>
      </w:r>
      <w:r w:rsidR="00615BF3" w:rsidRPr="009C5807">
        <w:rPr>
          <w:lang w:eastAsia="zh-CN"/>
        </w:rPr>
        <w:t xml:space="preserve"> </w:t>
      </w:r>
      <w:r w:rsidR="00615BF3" w:rsidRPr="009C5807">
        <w:rPr>
          <w:rFonts w:hint="eastAsia"/>
          <w:lang w:eastAsia="zh-CN"/>
        </w:rPr>
        <w:t>same</w:t>
      </w:r>
      <w:r w:rsidR="00615BF3" w:rsidRPr="009C5807">
        <w:rPr>
          <w:lang w:val="en-US" w:eastAsia="zh-CN"/>
        </w:rPr>
        <w:t xml:space="preserve"> as single SCell activation delay requirement as defined in </w:t>
      </w:r>
      <w:r w:rsidR="0063092D">
        <w:rPr>
          <w:lang w:val="en-US" w:eastAsia="zh-CN"/>
        </w:rPr>
        <w:t>clause</w:t>
      </w:r>
      <w:r w:rsidR="00615BF3" w:rsidRPr="009C5807">
        <w:rPr>
          <w:lang w:val="en-US" w:eastAsia="zh-CN"/>
        </w:rPr>
        <w:t xml:space="preserve"> 8.3.2</w:t>
      </w:r>
    </w:p>
    <w:p w14:paraId="0D8731FC" w14:textId="23663964" w:rsidR="00615BF3" w:rsidRPr="009C5807" w:rsidRDefault="0033093E" w:rsidP="0033093E">
      <w:pPr>
        <w:pStyle w:val="B20"/>
        <w:rPr>
          <w:lang w:eastAsia="zh-CN"/>
        </w:rPr>
      </w:pPr>
      <w:r>
        <w:rPr>
          <w:lang w:eastAsia="zh-CN"/>
        </w:rPr>
        <w:tab/>
      </w:r>
      <w:r w:rsidR="00615BF3" w:rsidRPr="009C5807">
        <w:rPr>
          <w:lang w:eastAsia="zh-CN"/>
        </w:rPr>
        <w:t xml:space="preserve">If the </w:t>
      </w:r>
      <w:r w:rsidR="00615BF3" w:rsidRPr="009C5807">
        <w:t>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 xml:space="preserve">if there is </w:t>
      </w:r>
      <w:r w:rsidR="00615BF3" w:rsidRPr="009C5807">
        <w:rPr>
          <w:lang w:eastAsia="zh-CN"/>
        </w:rPr>
        <w:t>no</w:t>
      </w:r>
      <w:r w:rsidR="00615BF3" w:rsidRPr="009C5807">
        <w:t xml:space="preserve"> active serving cell on that FR2 band provided that PCell or PSCell is FR1</w:t>
      </w:r>
      <w:r w:rsidR="00615BF3" w:rsidRPr="009C5807">
        <w:rPr>
          <w:lang w:eastAsia="zh-CN"/>
        </w:rPr>
        <w:t>:</w:t>
      </w:r>
    </w:p>
    <w:p w14:paraId="169547C6" w14:textId="03E41FEE" w:rsidR="00615BF3" w:rsidRPr="009C5807" w:rsidRDefault="0033093E" w:rsidP="0033093E">
      <w:pPr>
        <w:pStyle w:val="B20"/>
        <w:rPr>
          <w:lang w:eastAsia="zh-CN"/>
        </w:rPr>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rPr>
          <w:lang w:val="en-US" w:eastAsia="zh-CN"/>
        </w:rPr>
        <w:t>.</w:t>
      </w:r>
    </w:p>
    <w:p w14:paraId="138318B0" w14:textId="44AF5BED" w:rsidR="00571685" w:rsidRPr="009C5807" w:rsidRDefault="00571685" w:rsidP="00571685">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sidR="0063092D">
        <w:rPr>
          <w:lang w:val="en-US" w:eastAsia="zh-CN"/>
        </w:rPr>
        <w:t>clause</w:t>
      </w:r>
      <w:r w:rsidRPr="009C5807">
        <w:rPr>
          <w:lang w:val="en-US" w:eastAsia="zh-CN"/>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29B7E256" w14:textId="77777777" w:rsidR="00571685" w:rsidRPr="009C5807" w:rsidRDefault="00571685" w:rsidP="00571685">
      <w:pPr>
        <w:pStyle w:val="B30"/>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C08267B" w14:textId="7D04FB01" w:rsidR="00AD5476" w:rsidRPr="00A66744" w:rsidRDefault="00AD5476" w:rsidP="00AD5476">
      <w:pPr>
        <w:pStyle w:val="B20"/>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41A0B99D" w14:textId="77777777" w:rsidR="00612AC3" w:rsidRDefault="00571685" w:rsidP="00612AC3">
      <w:pPr>
        <w:pStyle w:val="B30"/>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4B676357" w14:textId="77777777" w:rsidR="007A76F6" w:rsidRPr="0076464A" w:rsidRDefault="007A76F6" w:rsidP="007A76F6">
      <w:pPr>
        <w:pStyle w:val="B20"/>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p w14:paraId="585AD187" w14:textId="77777777" w:rsidR="007A76F6" w:rsidRPr="009C5807" w:rsidRDefault="007A76F6" w:rsidP="007A76F6">
      <w:pPr>
        <w:pStyle w:val="B20"/>
        <w:rPr>
          <w:lang w:eastAsia="zh-CN"/>
        </w:rPr>
      </w:pPr>
      <w:r>
        <w:rPr>
          <w:lang w:eastAsia="zh-CN"/>
        </w:rPr>
        <w:tab/>
      </w:r>
      <w:r w:rsidRPr="009C5807">
        <w:rPr>
          <w:lang w:eastAsia="zh-CN"/>
        </w:rPr>
        <w:t>Where,</w:t>
      </w:r>
    </w:p>
    <w:p w14:paraId="6C372AE2" w14:textId="1BF233D2" w:rsidR="00615BF3" w:rsidRPr="009C5807" w:rsidRDefault="0033093E" w:rsidP="0033093E">
      <w:pPr>
        <w:pStyle w:val="B20"/>
        <w:rPr>
          <w:lang w:val="en-US" w:eastAsia="zh-CN"/>
        </w:rPr>
      </w:pPr>
      <w:r>
        <w:rPr>
          <w:lang w:val="en-US" w:eastAsia="zh-CN"/>
        </w:rPr>
        <w:tab/>
      </w:r>
      <w:r w:rsidR="00615BF3" w:rsidRPr="009C5807">
        <w:rPr>
          <w:lang w:val="en-US" w:eastAsia="zh-CN"/>
        </w:rPr>
        <w:t>N</w:t>
      </w:r>
      <w:r w:rsidR="00615BF3" w:rsidRPr="009C5807">
        <w:rPr>
          <w:vertAlign w:val="subscript"/>
          <w:lang w:val="en-US" w:eastAsia="zh-CN"/>
        </w:rPr>
        <w:t>1</w:t>
      </w:r>
      <w:r w:rsidR="00615BF3" w:rsidRPr="009C5807">
        <w:rPr>
          <w:lang w:val="en-US" w:eastAsia="zh-CN"/>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5411607D"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3D061776" w14:textId="097D896E" w:rsidR="001F52A2" w:rsidRDefault="001F52A2" w:rsidP="001F52A2">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sidR="00C203DF">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sidR="006F2B17">
        <w:rPr>
          <w:lang w:val="en-US" w:eastAsia="zh-CN"/>
        </w:rPr>
        <w:t>6</w:t>
      </w:r>
      <w:r w:rsidRPr="00E86344">
        <w:rPr>
          <w:lang w:val="en-US" w:eastAsia="zh-CN"/>
        </w:rPr>
        <w:t>dB</w:t>
      </w:r>
      <w:r w:rsidRPr="009C5807">
        <w:rPr>
          <w:lang w:val="en-US" w:eastAsia="zh-CN"/>
        </w:rPr>
        <w:t>, and</w:t>
      </w:r>
    </w:p>
    <w:p w14:paraId="7E7B3CB3"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ABE21FA" w14:textId="3119824F" w:rsidR="00615BF3" w:rsidRDefault="00571685" w:rsidP="00571685">
      <w:pPr>
        <w:pStyle w:val="B20"/>
        <w:rPr>
          <w:lang w:val="en-US" w:eastAsia="zh-CN"/>
        </w:rPr>
      </w:pPr>
      <w:r>
        <w:rPr>
          <w:lang w:val="en-US" w:eastAsia="zh-CN"/>
        </w:rPr>
        <w:tab/>
      </w:r>
      <w:r w:rsidR="00615BF3" w:rsidRPr="009C5807">
        <w:rPr>
          <w:lang w:val="en-US" w:eastAsia="zh-CN"/>
        </w:rPr>
        <w:t>However, when the following conditions are fulfilled, no activation requirement will be applied for this unknown SCell</w:t>
      </w:r>
      <w:r w:rsidR="00325A33">
        <w:rPr>
          <w:lang w:val="en-US" w:eastAsia="zh-CN"/>
        </w:rPr>
        <w:t xml:space="preserve"> and other SCells being activated and counted in </w:t>
      </w:r>
      <w:r w:rsidR="00325A33" w:rsidRPr="009C5807">
        <w:rPr>
          <w:lang w:val="en-US" w:eastAsia="zh-CN"/>
        </w:rPr>
        <w:t>N</w:t>
      </w:r>
      <w:r w:rsidR="00325A33" w:rsidRPr="009C5807">
        <w:rPr>
          <w:vertAlign w:val="subscript"/>
          <w:lang w:val="en-US" w:eastAsia="zh-CN"/>
        </w:rPr>
        <w:t>1</w:t>
      </w:r>
      <w:r w:rsidR="00615BF3" w:rsidRPr="009C5807">
        <w:rPr>
          <w:lang w:val="en-US" w:eastAsia="zh-CN"/>
        </w:rPr>
        <w:t>:</w:t>
      </w:r>
    </w:p>
    <w:p w14:paraId="06EA0492" w14:textId="40E91E70" w:rsidR="00571685" w:rsidRPr="009C5807" w:rsidRDefault="00571685" w:rsidP="00571685">
      <w:pPr>
        <w:pStyle w:val="B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6B2A69E8" w14:textId="54B41C8D" w:rsidR="00615BF3" w:rsidRPr="009C5807" w:rsidRDefault="00615BF3" w:rsidP="00615BF3">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45D142A7" w14:textId="253B9DC5" w:rsidR="001F52A2" w:rsidRDefault="001F52A2" w:rsidP="001F52A2">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sidR="00BA7A79">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sidR="009671FC">
        <w:rPr>
          <w:lang w:val="en-US" w:eastAsia="zh-CN"/>
        </w:rPr>
        <w:t>6</w:t>
      </w:r>
      <w:r w:rsidRPr="006134AF">
        <w:rPr>
          <w:lang w:val="en-US" w:eastAsia="zh-CN"/>
        </w:rPr>
        <w:t>dB</w:t>
      </w:r>
      <w:r w:rsidRPr="009C5807">
        <w:rPr>
          <w:lang w:val="en-US" w:eastAsia="zh-CN"/>
        </w:rPr>
        <w:t>, and</w:t>
      </w:r>
    </w:p>
    <w:p w14:paraId="445CC437" w14:textId="110E1656" w:rsidR="00615BF3" w:rsidRPr="009C5807" w:rsidRDefault="00615BF3" w:rsidP="00734785">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7850CE64" w14:textId="77777777" w:rsidR="00615BF3" w:rsidRPr="009C5807" w:rsidRDefault="0033093E" w:rsidP="0033093E">
      <w:pPr>
        <w:pStyle w:val="B20"/>
        <w:rPr>
          <w:lang w:eastAsia="zh-CN"/>
        </w:rPr>
      </w:pPr>
      <w:r>
        <w:rPr>
          <w:lang w:eastAsia="zh-CN"/>
        </w:rPr>
        <w:tab/>
      </w:r>
      <w:r w:rsidR="00615BF3" w:rsidRPr="009C5807">
        <w:rPr>
          <w:lang w:eastAsia="zh-CN"/>
        </w:rPr>
        <w:t>T</w:t>
      </w:r>
      <w:r w:rsidR="00615BF3" w:rsidRPr="009C5807">
        <w:rPr>
          <w:vertAlign w:val="subscript"/>
          <w:lang w:eastAsia="zh-CN"/>
        </w:rPr>
        <w:t>SMTC_MAX_multiple_scells</w:t>
      </w:r>
      <w:r w:rsidR="00615BF3" w:rsidRPr="009C5807">
        <w:rPr>
          <w:lang w:eastAsia="zh-CN"/>
        </w:rPr>
        <w:t>:</w:t>
      </w:r>
    </w:p>
    <w:p w14:paraId="4F0ABF59"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6A5B9E42" w14:textId="77777777" w:rsidR="00615BF3" w:rsidRPr="009C5807" w:rsidRDefault="00615BF3" w:rsidP="00615BF3">
      <w:pPr>
        <w:pStyle w:val="B30"/>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57D33D84" w14:textId="77777777" w:rsidR="00615BF3" w:rsidRPr="009C5807" w:rsidRDefault="00615BF3" w:rsidP="00615BF3">
      <w:pPr>
        <w:pStyle w:val="B30"/>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5DEBCE3D" w14:textId="08DCD46E" w:rsidR="00615BF3" w:rsidRPr="009C5807" w:rsidRDefault="00C72448" w:rsidP="00C72448">
      <w:pPr>
        <w:pStyle w:val="B20"/>
        <w:rPr>
          <w:lang w:eastAsia="zh-CN"/>
        </w:rPr>
      </w:pPr>
      <w:r>
        <w:rPr>
          <w:lang w:eastAsia="zh-CN"/>
        </w:rPr>
        <w:tab/>
      </w:r>
      <w:r w:rsidR="00615BF3" w:rsidRPr="009C5807">
        <w:rPr>
          <w:lang w:eastAsia="zh-CN"/>
        </w:rPr>
        <w:t>T</w:t>
      </w:r>
      <w:r w:rsidR="00615BF3" w:rsidRPr="009C5807">
        <w:rPr>
          <w:vertAlign w:val="subscript"/>
          <w:lang w:eastAsia="zh-CN"/>
        </w:rPr>
        <w:t>FirstSSB_MAX_multiple_scells</w:t>
      </w:r>
      <w:r w:rsidR="00615BF3" w:rsidRPr="009C5807">
        <w:rPr>
          <w:lang w:eastAsia="zh-CN"/>
        </w:rPr>
        <w:t>: is the time to the end of the first complete SSB burst indicated by the SMTC after</w:t>
      </w:r>
      <w:r w:rsidR="00615BF3" w:rsidRPr="009C5807">
        <w:rPr>
          <w:rFonts w:hint="eastAsia"/>
          <w:lang w:val="en-US" w:eastAsia="zh-CN"/>
        </w:rPr>
        <w:t xml:space="preserve"> slot</w:t>
      </w:r>
      <w:r w:rsidR="00615BF3"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9C5807">
        <w:rPr>
          <w:lang w:eastAsia="zh-CN"/>
        </w:rPr>
        <w:t>, further fulfilling:</w:t>
      </w:r>
    </w:p>
    <w:p w14:paraId="3A53D978"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77E913D6" w14:textId="7CFA6585" w:rsidR="00571685" w:rsidRPr="008C6DE4" w:rsidRDefault="00571685" w:rsidP="00571685">
      <w:pPr>
        <w:pStyle w:val="B20"/>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70A9254B" w14:textId="2D159C4C" w:rsidR="00571685" w:rsidRPr="009C5807" w:rsidRDefault="00571685" w:rsidP="00571685">
      <w:pPr>
        <w:pStyle w:val="B20"/>
        <w:rPr>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49FB3400" w14:textId="070431FD" w:rsidR="00571685" w:rsidRPr="009C5807" w:rsidRDefault="00571685" w:rsidP="00571685">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rPr>
          <w:lang w:eastAsia="zh-CN"/>
        </w:rPr>
      </w:pPr>
      <w:r>
        <w:rPr>
          <w:lang w:eastAsia="zh-CN"/>
        </w:rPr>
        <w:tab/>
      </w:r>
      <w:r w:rsidR="00615BF3" w:rsidRPr="009C5807">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rsidR="0063092D">
        <w:t>clause</w:t>
      </w:r>
      <w:r w:rsidRPr="009C5807">
        <w:t xml:space="preserve"> 8.3.2.</w:t>
      </w:r>
    </w:p>
    <w:p w14:paraId="29D04D2D" w14:textId="77777777" w:rsidR="00615BF3" w:rsidRPr="009C5807" w:rsidRDefault="00615BF3" w:rsidP="00615BF3">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8.3.2</w:t>
      </w:r>
      <w:r w:rsidRPr="009C5807">
        <w:rPr>
          <w:lang w:eastAsia="zh-CN"/>
        </w:rPr>
        <w:t>.</w:t>
      </w:r>
    </w:p>
    <w:p w14:paraId="68B4E0CA" w14:textId="35B5603C" w:rsidR="00615BF3"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eastAsia="zh-CN"/>
        </w:rPr>
      </w:pPr>
      <w:bookmarkStart w:id="54" w:name="_Hlk72850674"/>
      <w:r w:rsidRPr="00D60CC1">
        <w:rPr>
          <w:lang w:val="en-US" w:eastAsia="zh-CN"/>
        </w:rPr>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SCells being activated after </w:t>
      </w:r>
      <w:r w:rsidRPr="00D60CC1">
        <w:rPr>
          <w:i/>
          <w:iCs/>
          <w:lang w:val="en-US" w:eastAsia="zh-CN"/>
        </w:rPr>
        <w:t>n</w:t>
      </w:r>
      <w:r w:rsidRPr="00D60CC1">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60CC1">
        <w:rPr>
          <w:lang w:val="en-US" w:eastAsia="zh-CN"/>
        </w:rPr>
        <w:t xml:space="preserve"> are not aligned on time domain among </w:t>
      </w:r>
    </w:p>
    <w:bookmarkEnd w:id="54"/>
    <w:p w14:paraId="74DDFDFE" w14:textId="72444F72"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eastAsia="zh-CN"/>
        </w:rPr>
      </w:pPr>
      <w:r w:rsidRPr="00D60CC1">
        <w:rPr>
          <w:lang w:val="en-US" w:eastAsia="zh-CN"/>
        </w:rPr>
        <w:t>SCells in different FR1 bands being activated by the same M</w:t>
      </w:r>
      <w:r>
        <w:rPr>
          <w:lang w:val="en-US" w:eastAsia="zh-CN"/>
        </w:rPr>
        <w:t>AC CE if UE supports per FR gap,</w:t>
      </w:r>
    </w:p>
    <w:p w14:paraId="7B48A1D1" w14:textId="77777777" w:rsidR="001E323B" w:rsidRDefault="001E323B" w:rsidP="001E323B">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2C74DA25" w14:textId="4C1239E8" w:rsidR="001E323B" w:rsidRDefault="00EE4F6E" w:rsidP="00EE4F6E">
      <w:pPr>
        <w:pStyle w:val="B10"/>
        <w:rPr>
          <w:lang w:val="en-US" w:eastAsia="zh-CN"/>
        </w:rPr>
      </w:pPr>
      <w:r>
        <w:rPr>
          <w:lang w:val="en-US" w:eastAsia="zh-CN"/>
        </w:rPr>
        <w:t>-</w:t>
      </w:r>
      <w:r>
        <w:rPr>
          <w:lang w:val="en-US" w:eastAsia="zh-CN"/>
        </w:rPr>
        <w:tab/>
      </w:r>
      <w:r w:rsidR="001E323B">
        <w:rPr>
          <w:lang w:val="en-US" w:eastAsia="zh-CN"/>
        </w:rPr>
        <w:t>T</w:t>
      </w:r>
      <w:r w:rsidR="001E323B" w:rsidRPr="00D60CC1">
        <w:rPr>
          <w:lang w:val="en-US" w:eastAsia="zh-CN"/>
        </w:rPr>
        <w:t xml:space="preserve">he number of </w:t>
      </w:r>
      <w:r w:rsidR="001E323B">
        <w:rPr>
          <w:lang w:val="en-US" w:eastAsia="zh-CN"/>
        </w:rPr>
        <w:t xml:space="preserve">additional </w:t>
      </w:r>
      <w:r w:rsidR="001E323B" w:rsidRPr="00D60CC1">
        <w:rPr>
          <w:lang w:val="en-US" w:eastAsia="zh-CN"/>
        </w:rPr>
        <w:t xml:space="preserve">interruptions </w:t>
      </w:r>
      <w:r w:rsidR="001E323B">
        <w:rPr>
          <w:lang w:val="en-US" w:eastAsia="zh-CN"/>
        </w:rPr>
        <w:t>is no more</w:t>
      </w:r>
      <w:r w:rsidR="001E323B" w:rsidRPr="00D60CC1">
        <w:rPr>
          <w:lang w:val="en-US" w:eastAsia="zh-CN"/>
        </w:rPr>
        <w:t xml:space="preserve"> than the number of FR1 bands which have both SCell</w:t>
      </w:r>
      <w:r w:rsidR="001E323B">
        <w:rPr>
          <w:lang w:val="en-US" w:eastAsia="zh-CN"/>
        </w:rPr>
        <w:t xml:space="preserve"> being </w:t>
      </w:r>
      <w:r w:rsidR="001E323B" w:rsidRPr="00D60CC1">
        <w:rPr>
          <w:lang w:val="en-US" w:eastAsia="zh-CN"/>
        </w:rPr>
        <w:t xml:space="preserve">activated </w:t>
      </w:r>
      <w:r w:rsidR="001E323B">
        <w:rPr>
          <w:lang w:val="en-US" w:eastAsia="zh-CN"/>
        </w:rPr>
        <w:t>for which</w:t>
      </w:r>
      <w:r w:rsidR="001E323B" w:rsidRPr="00D60CC1">
        <w:rPr>
          <w:lang w:val="en-US" w:eastAsia="zh-CN"/>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lang w:eastAsia="zh-CN"/>
        </w:rPr>
        <w:t>multiple_scells</w:t>
      </w:r>
      <w:r w:rsidR="001E323B" w:rsidRPr="00D60CC1">
        <w:rPr>
          <w:lang w:val="en-US" w:eastAsia="zh-CN"/>
        </w:rPr>
        <w:t xml:space="preserve"> </w:t>
      </w:r>
      <w:r w:rsidR="00C27DD8">
        <w:rPr>
          <w:lang w:val="en-US" w:eastAsia="zh-CN"/>
        </w:rPr>
        <w:t>with</w:t>
      </w:r>
      <w:r w:rsidR="001E323B">
        <w:rPr>
          <w:lang w:val="en-US" w:eastAsia="zh-CN"/>
        </w:rPr>
        <w:t xml:space="preserve"> </w:t>
      </w:r>
      <w:r w:rsidR="001E323B" w:rsidRPr="00F321D5">
        <w:rPr>
          <w:i/>
          <w:lang w:val="en-US"/>
        </w:rPr>
        <w:t>T</w:t>
      </w:r>
      <w:r w:rsidR="001E323B" w:rsidRPr="00F321D5">
        <w:rPr>
          <w:i/>
          <w:vertAlign w:val="subscript"/>
          <w:lang w:val="en-US"/>
        </w:rPr>
        <w:t>rs</w:t>
      </w:r>
      <w:r w:rsidR="001E323B" w:rsidRPr="00D60CC1">
        <w:rPr>
          <w:lang w:val="en-US" w:eastAsia="zh-CN"/>
        </w:rPr>
        <w:t xml:space="preserve"> and the active serving cell</w:t>
      </w:r>
      <w:r w:rsidR="001E323B">
        <w:rPr>
          <w:lang w:val="en-US" w:eastAsia="zh-CN"/>
        </w:rPr>
        <w:t xml:space="preserve">, and </w:t>
      </w:r>
    </w:p>
    <w:p w14:paraId="19E183CD" w14:textId="3DD91548" w:rsidR="001E323B" w:rsidRPr="00D60CC1" w:rsidRDefault="00EE4F6E" w:rsidP="00EE4F6E">
      <w:pPr>
        <w:pStyle w:val="B10"/>
        <w:rPr>
          <w:lang w:val="en-US" w:eastAsia="zh-CN"/>
        </w:rPr>
      </w:pPr>
      <w:r>
        <w:rPr>
          <w:lang w:val="en-US" w:eastAsia="zh-CN"/>
        </w:rPr>
        <w:t>-</w:t>
      </w:r>
      <w:r>
        <w:rPr>
          <w:lang w:val="en-US" w:eastAsia="zh-CN"/>
        </w:rPr>
        <w:tab/>
      </w:r>
      <w:r w:rsidR="001E323B" w:rsidRPr="00D60CC1">
        <w:rPr>
          <w:lang w:val="en-US" w:eastAsia="zh-CN"/>
        </w:rPr>
        <w:t xml:space="preserve">In each interruption occasion, the interruption length </w:t>
      </w:r>
      <w:r w:rsidR="001E323B">
        <w:rPr>
          <w:lang w:val="en-US" w:eastAsia="zh-CN"/>
        </w:rPr>
        <w:t>is defined in clause 8.2.2.2.2, and</w:t>
      </w:r>
    </w:p>
    <w:p w14:paraId="7B8A1873" w14:textId="7F88CACD"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Longer activation delay may be expected for multiple SCell activation under one MAC CE</w:t>
      </w:r>
      <w:r w:rsidR="001E323B" w:rsidRPr="009F34C2">
        <w:t xml:space="preserve"> </w:t>
      </w:r>
      <w:r w:rsidR="001E323B" w:rsidRPr="009F34C2">
        <w:rPr>
          <w:lang w:val="en-US" w:eastAsia="zh-CN"/>
        </w:rPr>
        <w:t>with multiple interruptions</w:t>
      </w:r>
      <w:r w:rsidR="001E323B">
        <w:rPr>
          <w:lang w:val="en-US" w:eastAsia="zh-CN"/>
        </w:rPr>
        <w:t xml:space="preserve">, and </w:t>
      </w:r>
    </w:p>
    <w:p w14:paraId="7BD8F0D4" w14:textId="799FB8FD" w:rsidR="001E323B" w:rsidRPr="00275AA8" w:rsidRDefault="00EE4F6E" w:rsidP="00EE4F6E">
      <w:pPr>
        <w:pStyle w:val="B10"/>
      </w:pPr>
      <w:r>
        <w:rPr>
          <w:lang w:val="en-US" w:eastAsia="zh-CN"/>
        </w:rPr>
        <w:t>-</w:t>
      </w:r>
      <w:r>
        <w:rPr>
          <w:lang w:val="en-US" w:eastAsia="zh-CN"/>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rPr>
          <w:lang w:eastAsia="zh-CN"/>
        </w:rPr>
        <w:t>-</w:t>
      </w:r>
      <w:r w:rsidRPr="00406047">
        <w:rPr>
          <w:lang w:eastAsia="zh-CN"/>
        </w:rPr>
        <w:tab/>
      </w:r>
      <w:r w:rsidRPr="00406047">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bookmarkStart w:id="55" w:name="_Hlk72851212"/>
      <w:r w:rsidRPr="00406047">
        <w:t>T</w:t>
      </w:r>
      <w:r w:rsidRPr="00406047">
        <w:rPr>
          <w:vertAlign w:val="subscript"/>
        </w:rPr>
        <w:t>FirstSSB</w:t>
      </w:r>
      <w:bookmarkEnd w:id="55"/>
      <w:r w:rsidRPr="00406047">
        <w:t>;</w:t>
      </w:r>
    </w:p>
    <w:p w14:paraId="1706EC7D" w14:textId="77777777" w:rsidR="001E323B" w:rsidRDefault="001E323B" w:rsidP="00EE4F6E">
      <w:pPr>
        <w:pStyle w:val="B20"/>
      </w:pPr>
      <w:r w:rsidRPr="00406047">
        <w:rPr>
          <w:lang w:eastAsia="zh-CN"/>
        </w:rPr>
        <w:t>-</w:t>
      </w:r>
      <w:r w:rsidRPr="00406047">
        <w:rPr>
          <w:lang w:eastAsia="ko-KR"/>
        </w:rPr>
        <w:tab/>
      </w:r>
      <w:bookmarkStart w:id="56" w:name="_Hlk72851223"/>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bookmarkEnd w:id="56"/>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r w:rsidRPr="00406047">
        <w:t>;</w:t>
      </w:r>
    </w:p>
    <w:p w14:paraId="7FAB38BE" w14:textId="77777777" w:rsidR="001E323B" w:rsidRPr="009F34C2" w:rsidRDefault="001E323B" w:rsidP="00EE4F6E">
      <w:pPr>
        <w:pStyle w:val="B20"/>
      </w:pPr>
      <w:r w:rsidRPr="00406047">
        <w:rPr>
          <w:lang w:eastAsia="zh-CN"/>
        </w:rPr>
        <w:t>-</w:t>
      </w:r>
      <w:r w:rsidRPr="00406047">
        <w:rPr>
          <w:lang w:eastAsia="ko-KR"/>
        </w:rPr>
        <w:tab/>
      </w:r>
      <w:r w:rsidRPr="00406047">
        <w:t>T</w:t>
      </w:r>
      <w:r w:rsidRPr="00406047">
        <w:rPr>
          <w:vertAlign w:val="subscript"/>
          <w:lang w:eastAsia="zh-CN"/>
        </w:rPr>
        <w:t>uncertainty_MAC</w:t>
      </w:r>
      <w:r w:rsidRPr="00406047">
        <w:t>+T</w:t>
      </w:r>
      <w:r w:rsidRPr="00406047">
        <w:rPr>
          <w:vertAlign w:val="subscript"/>
        </w:rPr>
        <w:t>FineTiming</w:t>
      </w:r>
      <w:r>
        <w:t xml:space="preserve"> or </w:t>
      </w:r>
      <w:r w:rsidRPr="00406047">
        <w:t>T</w:t>
      </w:r>
      <w:r w:rsidRPr="00406047">
        <w:rPr>
          <w:vertAlign w:val="subscript"/>
          <w:lang w:eastAsia="zh-CN"/>
        </w:rPr>
        <w:t>uncertainty_MAC</w:t>
      </w:r>
      <w:r w:rsidRPr="007D2758">
        <w:rPr>
          <w:lang w:val="en-US"/>
        </w:rPr>
        <w:t xml:space="preserve"> </w:t>
      </w:r>
      <w:r w:rsidRPr="007D2758">
        <w:rPr>
          <w:vertAlign w:val="subscript"/>
          <w:lang w:eastAsia="zh-CN"/>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lang w:eastAsia="zh-CN"/>
        </w:rPr>
      </w:pPr>
      <w:r>
        <w:rPr>
          <w:lang w:eastAsia="zh-CN"/>
        </w:rP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pPr>
        <w:rPr>
          <w:lang w:eastAsia="zh-CN"/>
        </w:rPr>
      </w:pPr>
      <w:r w:rsidRPr="009C5807">
        <w:t xml:space="preserve">The requirements in this clause shall apply for the UE configured with multiple downlink SCells </w:t>
      </w:r>
      <w:r w:rsidRPr="009C5807">
        <w:rPr>
          <w:lang w:eastAsia="zh-CN"/>
        </w:rPr>
        <w:t>in EN-DC, or in standalone NR carrier aggregation, or in NE-DC, or in NR-DC, provided that,</w:t>
      </w:r>
    </w:p>
    <w:p w14:paraId="4C45C762" w14:textId="2B75B61E" w:rsidR="00615BF3" w:rsidRPr="009C5807" w:rsidRDefault="00615BF3" w:rsidP="00615BF3">
      <w:pPr>
        <w:pStyle w:val="B10"/>
      </w:pPr>
      <w:r w:rsidRPr="009C5807">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w:t>
      </w:r>
      <w:r w:rsidRPr="009C5807">
        <w:rPr>
          <w:lang w:eastAsia="zh-CN"/>
        </w:rPr>
        <w:t xml:space="preserve">slot </w:t>
      </w:r>
      <w:r w:rsidRPr="009C5807">
        <w:rPr>
          <w:i/>
        </w:rPr>
        <w:t>n</w:t>
      </w:r>
      <w:r w:rsidRPr="009C5807">
        <w:t xml:space="preserve">, the UE shall accomplish the </w:t>
      </w:r>
      <w:r w:rsidRPr="009C5807">
        <w:rPr>
          <w:lang w:eastAsia="zh-CN"/>
        </w:rPr>
        <w:t>deactivation</w:t>
      </w:r>
      <w:r w:rsidRPr="009C5807">
        <w:t xml:space="preserve"> actions for the SCell being deactivated within the same delay as specified in </w:t>
      </w:r>
      <w:r w:rsidR="0063092D">
        <w:t>clause</w:t>
      </w:r>
      <w:r w:rsidRPr="009C5807">
        <w:t xml:space="preserve"> 8.3.3.</w:t>
      </w:r>
    </w:p>
    <w:p w14:paraId="3546F2B1" w14:textId="75E47523" w:rsidR="00615BF3"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8.3.3</w:t>
      </w:r>
      <w:r w:rsidRPr="009C5807">
        <w:rPr>
          <w:lang w:eastAsia="zh-CN"/>
        </w:rPr>
        <w:t>.</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eastAsia="zh-CN"/>
        </w:rPr>
        <w:t>T</w:t>
      </w:r>
      <w:r w:rsidRPr="0052501C">
        <w:rPr>
          <w:vertAlign w:val="subscript"/>
          <w:lang w:val="en-US" w:eastAsia="zh-CN"/>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eastAsia="zh-CN"/>
        </w:rPr>
      </w:pPr>
      <w:r>
        <w:rPr>
          <w:i/>
          <w:lang w:val="en-US" w:eastAsia="zh-CN"/>
        </w:rPr>
        <w:t>-</w:t>
      </w:r>
      <w:r>
        <w:rPr>
          <w:i/>
          <w:lang w:val="en-US" w:eastAsia="zh-CN"/>
        </w:rPr>
        <w:tab/>
      </w: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r w:rsidRPr="006F0153">
        <w:rPr>
          <w:i/>
          <w:lang w:val="en-US" w:eastAsia="zh-CN"/>
        </w:rPr>
        <w:t>T</w:t>
      </w:r>
      <w:r w:rsidRPr="006F0153">
        <w:rPr>
          <w:i/>
          <w:vertAlign w:val="subscript"/>
          <w:lang w:val="en-US" w:eastAsia="zh-CN"/>
        </w:rPr>
        <w:t>RRC_Process</w:t>
      </w:r>
      <w:r>
        <w:rPr>
          <w:i/>
          <w:lang w:val="en-US" w:eastAsia="zh-CN"/>
        </w:rPr>
        <w:t xml:space="preserve"> </w:t>
      </w:r>
      <w:r>
        <w:rPr>
          <w:lang w:val="en-US" w:eastAsia="zh-CN"/>
        </w:rPr>
        <w:t>are specified in clause 8.3.4,</w:t>
      </w:r>
    </w:p>
    <w:p w14:paraId="245992C7" w14:textId="738C0F92" w:rsidR="00444ED7" w:rsidRPr="006A6137" w:rsidRDefault="00444ED7" w:rsidP="00D043C0">
      <w:pPr>
        <w:pStyle w:val="B20"/>
        <w:rPr>
          <w:lang w:eastAsia="zh-CN"/>
        </w:rPr>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rPr>
          <w:lang w:eastAsia="zh-CN"/>
        </w:rPr>
      </w:pPr>
      <w:r w:rsidRPr="0052501C">
        <w:rPr>
          <w:lang w:eastAsia="zh-CN"/>
        </w:rPr>
        <w:t>-</w:t>
      </w:r>
      <w:r>
        <w:rPr>
          <w:lang w:eastAsia="zh-CN"/>
        </w:rPr>
        <w:tab/>
      </w:r>
      <w:r w:rsidRPr="0052501C">
        <w:rPr>
          <w:i/>
          <w:iCs/>
          <w:lang w:eastAsia="zh-CN"/>
        </w:rPr>
        <w:t>T</w:t>
      </w:r>
      <w:r w:rsidRPr="0052501C">
        <w:rPr>
          <w:i/>
          <w:iCs/>
          <w:vertAlign w:val="subscript"/>
          <w:lang w:eastAsia="zh-CN"/>
        </w:rPr>
        <w:t>FirstSSB_MAX_multiple_scells</w:t>
      </w:r>
      <w:r w:rsidRPr="0052501C">
        <w:rPr>
          <w:lang w:eastAsia="zh-CN"/>
        </w:rPr>
        <w:t xml:space="preserve">: the time to the end of the first complete SSB burst indicated by the SMTC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16FB8A07" w14:textId="77777777" w:rsidR="00444ED7" w:rsidRPr="0052501C" w:rsidRDefault="00444ED7"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6FE5CFF5"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spCell or any activated SCell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rPr>
          <w:lang w:eastAsia="zh-CN"/>
        </w:rPr>
        <w:t>-</w:t>
      </w:r>
      <w:r w:rsidR="00A21E2B">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57"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58"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rPr>
          <w:lang w:eastAsia="zh-CN"/>
        </w:rPr>
        <w:t>T</w:t>
      </w:r>
      <w:r w:rsidRPr="0052501C">
        <w:rPr>
          <w:vertAlign w:val="subscript"/>
          <w:lang w:eastAsia="zh-CN"/>
        </w:rPr>
        <w:t>RRC_process</w:t>
      </w:r>
      <w:r w:rsidRPr="0052501C">
        <w:rPr>
          <w:lang w:eastAsia="zh-CN"/>
        </w:rPr>
        <w:t xml:space="preserve"> + T</w:t>
      </w:r>
      <w:r w:rsidRPr="0052501C">
        <w:rPr>
          <w:vertAlign w:val="subscript"/>
          <w:lang w:eastAsia="zh-CN"/>
        </w:rPr>
        <w:t>interrupt</w:t>
      </w:r>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58"/>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eastAsia="zh-CN"/>
        </w:rPr>
        <w:t>-</w:t>
      </w:r>
      <w:r>
        <w:rPr>
          <w:lang w:val="en-US" w:eastAsia="zh-CN"/>
        </w:rPr>
        <w:tab/>
      </w:r>
      <w:r w:rsidRPr="0052501C">
        <w:rPr>
          <w:i/>
          <w:iCs/>
          <w:lang w:val="en-US" w:eastAsia="zh-CN"/>
        </w:rPr>
        <w:t>T</w:t>
      </w:r>
      <w:r w:rsidRPr="0052501C">
        <w:rPr>
          <w:i/>
          <w:iCs/>
          <w:vertAlign w:val="subscript"/>
          <w:lang w:val="en-US" w:eastAsia="zh-CN"/>
        </w:rPr>
        <w:t>RRC_Process</w:t>
      </w:r>
      <w:r w:rsidRPr="0052501C">
        <w:rPr>
          <w:i/>
          <w:iCs/>
          <w:lang w:eastAsia="zh-CN"/>
        </w:rPr>
        <w:t>, T</w:t>
      </w:r>
      <w:r w:rsidRPr="0052501C">
        <w:rPr>
          <w:i/>
          <w:iCs/>
          <w:vertAlign w:val="subscript"/>
          <w:lang w:eastAsia="zh-CN"/>
        </w:rPr>
        <w:t>interrupt</w:t>
      </w:r>
      <w:r w:rsidRPr="0052501C">
        <w:rPr>
          <w:i/>
          <w:iCs/>
          <w:lang w:eastAsia="zh-CN"/>
        </w:rPr>
        <w:t>,</w:t>
      </w:r>
      <w:r w:rsidRPr="0052501C">
        <w:rPr>
          <w:i/>
          <w:iCs/>
          <w:lang w:val="en-US" w:eastAsia="zh-CN"/>
        </w:rPr>
        <w:t>T</w:t>
      </w:r>
      <w:r w:rsidRPr="0052501C">
        <w:rPr>
          <w:i/>
          <w:iCs/>
          <w:vertAlign w:val="subscript"/>
          <w:lang w:val="en-US" w:eastAsia="zh-CN"/>
        </w:rPr>
        <w:t>2</w:t>
      </w:r>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rPr>
          <w:lang w:eastAsia="zh-CN"/>
        </w:rPr>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lang w:eastAsia="zh-CN"/>
        </w:rPr>
        <w:t>T</w:t>
      </w:r>
      <w:r w:rsidRPr="006F0153">
        <w:rPr>
          <w:i/>
          <w:iCs/>
          <w:vertAlign w:val="subscript"/>
          <w:lang w:eastAsia="zh-CN"/>
        </w:rPr>
        <w:t>FirstSSB_MAX_multiple_scell</w:t>
      </w:r>
      <w:r>
        <w:rPr>
          <w:i/>
          <w:iCs/>
          <w:vertAlign w:val="subscript"/>
          <w:lang w:eastAsia="zh-CN"/>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rPr>
          <w:lang w:eastAsia="zh-CN"/>
        </w:rPr>
      </w:pPr>
      <w:r w:rsidRPr="0052501C">
        <w:rPr>
          <w:lang w:eastAsia="zh-CN"/>
        </w:rPr>
        <w:t>-</w:t>
      </w:r>
      <w:r w:rsidRPr="0052501C">
        <w:rPr>
          <w:lang w:eastAsia="zh-CN"/>
        </w:rPr>
        <w:tab/>
      </w:r>
      <w:r w:rsidRPr="0052501C">
        <w:rPr>
          <w:i/>
          <w:iCs/>
          <w:lang w:eastAsia="zh-CN"/>
        </w:rPr>
        <w:t>T</w:t>
      </w:r>
      <w:r w:rsidRPr="0052501C">
        <w:rPr>
          <w:i/>
          <w:iCs/>
          <w:vertAlign w:val="subscript"/>
          <w:lang w:eastAsia="zh-CN"/>
        </w:rPr>
        <w:t>FirstSSB</w:t>
      </w:r>
      <w:r w:rsidRPr="0052501C">
        <w:rPr>
          <w:lang w:eastAsia="zh-CN"/>
        </w:rPr>
        <w:t xml:space="preserve">, </w:t>
      </w:r>
      <w:r w:rsidRPr="0052501C">
        <w:rPr>
          <w:i/>
          <w:iCs/>
          <w:lang w:eastAsia="zh-CN"/>
        </w:rPr>
        <w:t>T</w:t>
      </w:r>
      <w:r w:rsidRPr="0052501C">
        <w:rPr>
          <w:i/>
          <w:iCs/>
          <w:vertAlign w:val="subscript"/>
          <w:lang w:eastAsia="zh-CN"/>
        </w:rPr>
        <w:t>FirstSSB_MAX</w:t>
      </w:r>
      <w:r w:rsidRPr="0052501C">
        <w:rPr>
          <w:lang w:eastAsia="zh-CN"/>
        </w:rPr>
        <w:t>: as specified in clause 8.3.5</w:t>
      </w:r>
      <w:r>
        <w:rPr>
          <w:lang w:eastAsia="zh-CN"/>
        </w:rPr>
        <w:t>,</w:t>
      </w:r>
    </w:p>
    <w:p w14:paraId="797516C3" w14:textId="77777777" w:rsidR="00D66024" w:rsidRPr="0052501C" w:rsidRDefault="00D66024" w:rsidP="00D043C0">
      <w:pPr>
        <w:pStyle w:val="B30"/>
        <w:rPr>
          <w:lang w:eastAsia="zh-CN"/>
        </w:rPr>
      </w:pPr>
      <w:r w:rsidRPr="0052501C">
        <w:rPr>
          <w:iCs/>
          <w:lang w:eastAsia="zh-CN"/>
        </w:rPr>
        <w:t>-</w:t>
      </w:r>
      <w:r>
        <w:rPr>
          <w:iCs/>
          <w:lang w:eastAsia="zh-CN"/>
        </w:rPr>
        <w:tab/>
      </w:r>
      <w:r w:rsidRPr="0052501C">
        <w:rPr>
          <w:iCs/>
          <w:lang w:eastAsia="zh-CN"/>
        </w:rPr>
        <w:t>T</w:t>
      </w:r>
      <w:r w:rsidRPr="0052501C">
        <w:rPr>
          <w:iCs/>
          <w:vertAlign w:val="subscript"/>
          <w:lang w:eastAsia="zh-CN"/>
        </w:rPr>
        <w:t>FirstSSB_MAX_multiple_scell</w:t>
      </w:r>
      <w:r w:rsidRPr="0052501C">
        <w:rPr>
          <w:lang w:eastAsia="zh-CN"/>
        </w:rPr>
        <w:t xml:space="preserve">: the time to the end of the first complete SSB burst indicated by the SMTC after slot </w:t>
      </w:r>
      <w:r w:rsidRPr="0052501C">
        <w:rPr>
          <w:iCs/>
          <w:lang w:eastAsia="zh-CN"/>
        </w:rPr>
        <w:t xml:space="preserve">n </w:t>
      </w:r>
      <w:r w:rsidRPr="007A27A6">
        <w:rPr>
          <w:iCs/>
          <w:lang w:eastAsia="zh-CN"/>
        </w:rPr>
        <w:t>+</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4B7240">
        <w:rPr>
          <w:lang w:eastAsia="zh-CN"/>
        </w:rPr>
        <w:t>,</w:t>
      </w:r>
      <w:r w:rsidRPr="0052501C">
        <w:rPr>
          <w:lang w:eastAsia="zh-CN"/>
        </w:rPr>
        <w:t xml:space="preserve"> further fulfilling:</w:t>
      </w:r>
    </w:p>
    <w:p w14:paraId="12B63D87" w14:textId="77777777" w:rsidR="003A3CED" w:rsidRPr="0052501C" w:rsidRDefault="003A3CED"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1166B113"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The UE may be allowed to cause interruptions to PCell during an interruption window, as specified in clause 8.2. The starting point of an interruption</w:t>
      </w:r>
      <w:r w:rsidRPr="0052501C">
        <w:rPr>
          <w:lang w:eastAsia="zh-CN"/>
        </w:rPr>
        <w:t xml:space="preserve"> window on PCell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rPr>
          <w:lang w:eastAsia="zh-CN"/>
        </w:rPr>
        <w:t>-</w:t>
      </w:r>
      <w:r w:rsidRPr="0052501C">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57"/>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eastAsia="zh-CN"/>
        </w:rPr>
        <w:t>T</w:t>
      </w:r>
      <w:r w:rsidRPr="0052501C">
        <w:rPr>
          <w:i/>
          <w:color w:val="000000" w:themeColor="text1"/>
          <w:vertAlign w:val="subscript"/>
          <w:lang w:val="en-US" w:eastAsia="zh-CN"/>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eastAsia="zh-CN"/>
        </w:rPr>
      </w:pPr>
      <w:r>
        <w:t>The requirements in this clause shall apply for the UE configured with one downlink SCell and when PUCCH is configured for the SCell being activated.</w:t>
      </w:r>
    </w:p>
    <w:p w14:paraId="0DE3F26C" w14:textId="64D89E49" w:rsidR="00031AC5" w:rsidRPr="00C17787" w:rsidRDefault="00031AC5" w:rsidP="00031AC5">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lang w:eastAsia="zh-CN"/>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139BC347" w:rsidR="00F116B6" w:rsidRDefault="00F116B6" w:rsidP="00F116B6">
      <w:pPr>
        <w:rPr>
          <w:lang w:val="en-US" w:eastAsia="zh-CN"/>
        </w:rPr>
      </w:pPr>
      <w:r>
        <w:t>Where:</w:t>
      </w:r>
    </w:p>
    <w:p w14:paraId="6C11D06B" w14:textId="77777777" w:rsidR="00F116B6" w:rsidRDefault="00F116B6" w:rsidP="00F116B6">
      <w:pPr>
        <w:pStyle w:val="B10"/>
      </w:pPr>
      <w:r>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rPr>
          <w:lang w:eastAsia="zh-CN"/>
        </w:rPr>
      </w:pPr>
      <w:r>
        <w:t>-</w:t>
      </w:r>
      <w:r>
        <w:tab/>
        <w:t>T</w:t>
      </w:r>
      <w:r>
        <w:rPr>
          <w:vertAlign w:val="subscript"/>
        </w:rPr>
        <w:t>activation_time</w:t>
      </w:r>
      <w:r>
        <w:t xml:space="preserve"> is the SCell activation delay in millisecond as specified in section 8.3.2</w:t>
      </w:r>
      <w:r>
        <w:rPr>
          <w:lang w:eastAsia="zh-CN"/>
        </w:rPr>
        <w:t xml:space="preserve"> except the definition of</w:t>
      </w:r>
      <w:r>
        <w:t xml:space="preserve"> T</w:t>
      </w:r>
      <w:r>
        <w:rPr>
          <w:vertAlign w:val="subscript"/>
          <w:lang w:eastAsia="zh-CN"/>
        </w:rPr>
        <w:t>uncertainty_MAC</w:t>
      </w:r>
      <w:r>
        <w:rPr>
          <w:lang w:eastAsia="zh-CN"/>
        </w:rPr>
        <w:t xml:space="preserve"> is replaced with: </w:t>
      </w:r>
    </w:p>
    <w:p w14:paraId="59B884E3" w14:textId="77777777" w:rsidR="00F116B6" w:rsidRDefault="00F116B6" w:rsidP="008A7648">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rPr>
          <w:lang w:eastAsia="zh-CN"/>
        </w:rPr>
        <w:t>-</w:t>
      </w:r>
      <w:r>
        <w:rPr>
          <w:lang w:eastAsia="zh-CN"/>
        </w:rPr>
        <w:tab/>
      </w:r>
      <w:r>
        <w:t>SCell activation command for known case;</w:t>
      </w:r>
    </w:p>
    <w:p w14:paraId="1A1E6CB7" w14:textId="77777777" w:rsidR="00F116B6" w:rsidRDefault="00F116B6" w:rsidP="008A7648">
      <w:pPr>
        <w:pStyle w:val="B20"/>
        <w:ind w:left="1136"/>
        <w:rPr>
          <w:lang w:eastAsia="zh-CN"/>
        </w:rPr>
      </w:pPr>
      <w:r>
        <w:rPr>
          <w:lang w:eastAsia="zh-CN"/>
        </w:rPr>
        <w:t>-</w:t>
      </w:r>
      <w:r>
        <w:rPr>
          <w:lang w:eastAsia="zh-CN"/>
        </w:rPr>
        <w:tab/>
        <w:t>First valid L1-RSRP reporting for unknown case.</w:t>
      </w:r>
    </w:p>
    <w:p w14:paraId="33FE1070" w14:textId="77777777" w:rsidR="00D54DB7" w:rsidRDefault="00D54DB7" w:rsidP="00D54DB7">
      <w:pPr>
        <w:ind w:left="568" w:hanging="284"/>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34C95BE6" w14:textId="77777777" w:rsidR="00D54DB7" w:rsidRPr="0067378D" w:rsidRDefault="00D54DB7" w:rsidP="00D54DB7">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First_available_CSI</w:t>
      </w:r>
      <w:r w:rsidRPr="0067378D">
        <w:rPr>
          <w:lang w:val="en-US" w:eastAsia="zh-CN"/>
        </w:rPr>
        <w:t xml:space="preserve"> is the delay uncertainty (in ms) in acquiring the first available downlink CSI reference resource. </w:t>
      </w:r>
    </w:p>
    <w:p w14:paraId="2BD75DC6" w14:textId="77777777" w:rsidR="00D54DB7" w:rsidRPr="0067378D" w:rsidRDefault="00D54DB7" w:rsidP="00D54DB7">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CSI_processing</w:t>
      </w:r>
      <w:r w:rsidRPr="0067378D">
        <w:rPr>
          <w:lang w:val="en-US" w:eastAsia="zh-CN"/>
        </w:rPr>
        <w:t xml:space="preserve"> is the UE processing time for CSI reporting.</w:t>
      </w:r>
    </w:p>
    <w:p w14:paraId="003538E5" w14:textId="77777777" w:rsidR="00D54DB7" w:rsidRPr="0067378D" w:rsidRDefault="00D54DB7" w:rsidP="00D54DB7">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CSI_reporting_after</w:t>
      </w:r>
      <w:r w:rsidRPr="0067378D">
        <w:rPr>
          <w:lang w:val="en-US" w:eastAsia="zh-CN"/>
        </w:rPr>
        <w:t xml:space="preserve"> is the delay uncertainty (in ms) in acquiring the first available CSI reporting resources after end of max ((T</w:t>
      </w:r>
      <w:r w:rsidRPr="0067378D">
        <w:rPr>
          <w:vertAlign w:val="subscript"/>
          <w:lang w:val="en-US" w:eastAsia="zh-CN"/>
        </w:rPr>
        <w:t>First_available_CSI</w:t>
      </w:r>
      <w:r w:rsidRPr="0067378D">
        <w:rPr>
          <w:lang w:val="en-US" w:eastAsia="zh-CN"/>
        </w:rPr>
        <w:t xml:space="preserve"> + T</w:t>
      </w:r>
      <w:r w:rsidRPr="0067378D">
        <w:rPr>
          <w:vertAlign w:val="subscript"/>
          <w:lang w:val="en-US" w:eastAsia="zh-CN"/>
        </w:rPr>
        <w:t>CSI_processing</w:t>
      </w:r>
      <w:r w:rsidRPr="0067378D">
        <w:rPr>
          <w:lang w:val="en-US" w:eastAsia="zh-CN"/>
        </w:rPr>
        <w:t>), 3*T</w:t>
      </w:r>
      <w:r w:rsidRPr="0067378D">
        <w:rPr>
          <w:vertAlign w:val="subscript"/>
          <w:lang w:val="en-US" w:eastAsia="zh-CN"/>
        </w:rPr>
        <w:t>target_PL-RS</w:t>
      </w:r>
      <w:r w:rsidRPr="0067378D">
        <w:rPr>
          <w:lang w:val="en-US" w:eastAsia="zh-CN"/>
        </w:rPr>
        <w:t>)</w:t>
      </w:r>
    </w:p>
    <w:p w14:paraId="47203452" w14:textId="272523E2" w:rsidR="00F047EE" w:rsidRDefault="00F047EE" w:rsidP="00F047EE">
      <w:r w:rsidRPr="002428C6">
        <w:rPr>
          <w:lang w:eastAsia="zh-CN"/>
        </w:rPr>
        <w:t>-</w:t>
      </w:r>
      <w:r w:rsidRPr="002428C6">
        <w:rPr>
          <w:lang w:eastAsia="zh-CN"/>
        </w:rPr>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59" w:name="_Hlk92204383"/>
      <w:r>
        <w:t>slot n+</w:t>
      </w:r>
      <w:bookmarkStart w:id="6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60"/>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59"/>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56DE5B62" w14:textId="767B61A3" w:rsidR="00484EED" w:rsidRDefault="00484EED" w:rsidP="00484EED">
      <w:pPr>
        <w:pStyle w:val="EQ"/>
      </w:pPr>
      <w:r w:rsidRPr="00C17787">
        <w:t>T</w:t>
      </w:r>
      <w:r w:rsidRPr="00C17787">
        <w:rPr>
          <w:vertAlign w:val="subscript"/>
        </w:rPr>
        <w:t>delay_PUCCH</w:t>
      </w:r>
      <w:r w:rsidRPr="00C17787">
        <w:rPr>
          <w:vertAlign w:val="subscript"/>
          <w:lang w:val="en-US"/>
        </w:rPr>
        <w:t>_</w:t>
      </w:r>
      <w:r w:rsidRPr="00C17787">
        <w:rPr>
          <w:vertAlign w:val="subscript"/>
        </w:rPr>
        <w:t>SCell</w:t>
      </w:r>
      <w:r w:rsidRPr="00C17787">
        <w:t xml:space="preserve"> = T</w:t>
      </w:r>
      <w:r w:rsidRPr="00C17787">
        <w:rPr>
          <w:vertAlign w:val="subscript"/>
        </w:rPr>
        <w:t xml:space="preserve">activation_time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5010CCA5" w14:textId="77777777" w:rsidR="00F116B6" w:rsidRDefault="00F116B6" w:rsidP="00F116B6">
      <w:pPr>
        <w:rPr>
          <w:lang w:val="en-US" w:eastAsia="zh-CN"/>
        </w:rPr>
      </w:pPr>
      <w:r>
        <w:t>Where:</w:t>
      </w:r>
    </w:p>
    <w:p w14:paraId="2F87C762" w14:textId="3102D40D" w:rsidR="00F116B6" w:rsidRDefault="00F116B6" w:rsidP="00F116B6">
      <w:pPr>
        <w:pStyle w:val="B10"/>
        <w:rPr>
          <w:lang w:eastAsia="zh-CN"/>
        </w:rPr>
      </w:pPr>
      <w:r>
        <w:t>-</w:t>
      </w:r>
      <w:r>
        <w:tab/>
        <w:t>T</w:t>
      </w:r>
      <w:r>
        <w:rPr>
          <w:vertAlign w:val="subscript"/>
        </w:rPr>
        <w:t>activation_time</w:t>
      </w:r>
      <w:r>
        <w:t xml:space="preserve"> is the SCell activation delay in millisecond as specified in section 8.3.2</w:t>
      </w:r>
      <w:r>
        <w:rPr>
          <w:lang w:eastAsia="zh-CN"/>
        </w:rPr>
        <w:t xml:space="preserve"> except the definition of</w:t>
      </w:r>
      <w:r>
        <w:t xml:space="preserve"> T</w:t>
      </w:r>
      <w:r>
        <w:rPr>
          <w:vertAlign w:val="subscript"/>
          <w:lang w:eastAsia="zh-CN"/>
        </w:rPr>
        <w:t>uncertainty_MAC</w:t>
      </w:r>
      <w:r>
        <w:rPr>
          <w:lang w:eastAsia="zh-CN"/>
        </w:rPr>
        <w:t xml:space="preserve"> is replaced with: </w:t>
      </w:r>
    </w:p>
    <w:p w14:paraId="06F8D498" w14:textId="77777777" w:rsidR="00F116B6" w:rsidRDefault="00F116B6" w:rsidP="00F116B6">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rPr>
          <w:lang w:eastAsia="zh-CN"/>
        </w:rPr>
        <w:t>-</w:t>
      </w:r>
      <w:r>
        <w:rPr>
          <w:lang w:eastAsia="zh-CN"/>
        </w:rPr>
        <w:tab/>
      </w:r>
      <w:r>
        <w:t>SCell activation command for known case;</w:t>
      </w:r>
    </w:p>
    <w:p w14:paraId="15E69A61" w14:textId="77777777" w:rsidR="00F116B6" w:rsidRDefault="00F116B6" w:rsidP="00F116B6">
      <w:pPr>
        <w:pStyle w:val="B20"/>
        <w:ind w:left="1136"/>
      </w:pPr>
      <w:r>
        <w:rPr>
          <w:lang w:eastAsia="zh-CN"/>
        </w:rPr>
        <w:t>-</w:t>
      </w:r>
      <w:r>
        <w:rPr>
          <w:lang w:eastAsia="zh-CN"/>
        </w:rPr>
        <w:tab/>
        <w:t>First valid L1-RSRP reporting for unknown case.</w:t>
      </w:r>
    </w:p>
    <w:p w14:paraId="4ABD4A36" w14:textId="77777777" w:rsidR="00F116B6" w:rsidRPr="00132612" w:rsidRDefault="00F116B6" w:rsidP="00F116B6">
      <w:pPr>
        <w:pStyle w:val="B10"/>
        <w:rPr>
          <w:lang w:val="en-US" w:eastAsia="zh-CN"/>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lang w:eastAsia="zh-CN"/>
        </w:rPr>
        <w:t>T</w:t>
      </w:r>
      <w:r>
        <w:rPr>
          <w:rFonts w:eastAsia="DengXian"/>
          <w:vertAlign w:val="subscript"/>
          <w:lang w:eastAsia="zh-CN"/>
        </w:rPr>
        <w:t>First_available_CSI</w:t>
      </w:r>
      <w:r>
        <w:rPr>
          <w:rFonts w:eastAsia="DengXian"/>
          <w:lang w:eastAsia="zh-C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lang w:eastAsia="zh-CN"/>
        </w:rPr>
        <w:t>-</w:t>
      </w:r>
      <w:r>
        <w:rPr>
          <w:rFonts w:eastAsia="DengXian"/>
          <w:lang w:eastAsia="zh-CN"/>
        </w:rPr>
        <w:tab/>
        <w:t>T</w:t>
      </w:r>
      <w:r>
        <w:rPr>
          <w:rFonts w:eastAsia="DengXian"/>
          <w:vertAlign w:val="subscript"/>
          <w:lang w:eastAsia="zh-CN"/>
        </w:rPr>
        <w:t>CSI_processing</w:t>
      </w:r>
      <w:r>
        <w:rPr>
          <w:rFonts w:eastAsia="DengXian"/>
          <w:lang w:eastAsia="zh-CN"/>
        </w:rPr>
        <w:t xml:space="preserve"> is the </w:t>
      </w:r>
      <w:r>
        <w:rPr>
          <w:rFonts w:eastAsia="Yu Mincho"/>
        </w:rPr>
        <w:t xml:space="preserve">UE </w:t>
      </w:r>
      <w:r>
        <w:t>processing</w:t>
      </w:r>
      <w:r>
        <w:rPr>
          <w:rFonts w:eastAsia="Yu Mincho"/>
        </w:rPr>
        <w:t xml:space="preserve"> time for CSI reporting.</w:t>
      </w:r>
    </w:p>
    <w:p w14:paraId="7ECA8315" w14:textId="7BB44C54" w:rsidR="00F116B6" w:rsidRDefault="00F047EE" w:rsidP="00F116B6">
      <w:pPr>
        <w:pStyle w:val="B10"/>
        <w:rPr>
          <w:rFonts w:eastAsia="DengXian"/>
          <w:lang w:val="en-US" w:eastAsia="zh-CN"/>
        </w:rPr>
      </w:pPr>
      <w:r>
        <w:rPr>
          <w:rFonts w:eastAsia="DengXian"/>
          <w:lang w:eastAsia="zh-CN"/>
        </w:rPr>
        <w:t>-</w:t>
      </w:r>
      <w:r>
        <w:rPr>
          <w:rFonts w:eastAsia="DengXian"/>
          <w:lang w:eastAsia="zh-CN"/>
        </w:rPr>
        <w:tab/>
        <w:t>T</w:t>
      </w:r>
      <w:r>
        <w:rPr>
          <w:rFonts w:eastAsia="DengXian"/>
          <w:vertAlign w:val="subscript"/>
          <w:lang w:eastAsia="zh-CN"/>
        </w:rPr>
        <w:t>CSI_reporting_after</w:t>
      </w:r>
      <w:r>
        <w:rPr>
          <w:rFonts w:eastAsia="DengXian"/>
          <w:lang w:eastAsia="zh-CN"/>
        </w:rPr>
        <w:t xml:space="preserve"> is the delay </w:t>
      </w:r>
      <w:r>
        <w:rPr>
          <w:rFonts w:eastAsia="Yu Mincho"/>
        </w:rPr>
        <w:t xml:space="preserve">uncertainty (in ms) in acquiring the first available CSI reporting resources </w:t>
      </w:r>
      <w:r>
        <w:rPr>
          <w:rFonts w:hint="eastAsia"/>
          <w:lang w:eastAsia="zh-CN"/>
        </w:rPr>
        <w:t xml:space="preserve">after 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sidR="00484EED">
        <w:rPr>
          <w:lang w:val="en-US" w:eastAsia="zh-CN"/>
        </w:rPr>
        <w:t>3</w:t>
      </w:r>
      <w:r>
        <w:rPr>
          <w:lang w:val="en-US"/>
        </w:rPr>
        <w:t>*T</w:t>
      </w:r>
      <w:r w:rsidRPr="00132612">
        <w:rPr>
          <w:vertAlign w:val="subscript"/>
          <w:lang w:val="en-US"/>
        </w:rPr>
        <w:t>target_PL-RS</w:t>
      </w:r>
      <w:r>
        <w:rPr>
          <w:lang w:val="en-US"/>
        </w:rPr>
        <w:t>)</w:t>
      </w:r>
    </w:p>
    <w:p w14:paraId="3A13C0CE" w14:textId="05675688" w:rsidR="00F116B6" w:rsidRDefault="00F116B6" w:rsidP="00F116B6">
      <w:pPr>
        <w:pStyle w:val="B10"/>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623BFD51" w14:textId="3492BF20"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rPr>
          <w:lang w:eastAsia="zh-CN"/>
        </w:rPr>
      </w:pPr>
      <w:r>
        <w:rPr>
          <w:lang w:eastAsia="zh-CN"/>
        </w:rPr>
        <w:t>-</w:t>
      </w:r>
      <w:r w:rsidRPr="00F02DC5">
        <w:rPr>
          <w:lang w:eastAsia="zh-CN"/>
        </w:rPr>
        <w:t>The PUCCH SCell activation command is received within 1280 ms upon the last transmission of the RS resource used for L3 measurement reporting</w:t>
      </w:r>
    </w:p>
    <w:p w14:paraId="3322513C" w14:textId="53A43E0A" w:rsidR="00F116B6" w:rsidRDefault="00F116B6" w:rsidP="008A7648">
      <w:pPr>
        <w:pStyle w:val="B10"/>
        <w:rPr>
          <w:lang w:eastAsia="zh-CN"/>
        </w:rPr>
      </w:pPr>
      <w:r>
        <w:rPr>
          <w:lang w:eastAsia="zh-CN"/>
        </w:rPr>
        <w:t>-</w:t>
      </w:r>
      <w:r>
        <w:rPr>
          <w:lang w:eastAsia="zh-CN"/>
        </w:rPr>
        <w:tab/>
        <w:t>The target pathloss reference signal determination is based on the latest L3 RSRP measurement reporting</w:t>
      </w:r>
    </w:p>
    <w:p w14:paraId="469332CE" w14:textId="5EECEA43"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1810D1AB" w14:textId="41E3E402"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584855E0" w14:textId="5EAEE822"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6A135A86" w14:textId="770C3E29"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14D2002D" w14:textId="77777777" w:rsidR="00F116B6" w:rsidRDefault="00F116B6" w:rsidP="00F116B6">
      <w:pPr>
        <w:tabs>
          <w:tab w:val="left" w:pos="0"/>
        </w:tabs>
        <w:rPr>
          <w:szCs w:val="24"/>
          <w:lang w:eastAsia="zh-CN"/>
        </w:rPr>
      </w:pPr>
      <w:r>
        <w:rPr>
          <w:szCs w:val="24"/>
          <w:lang w:eastAsia="zh-CN"/>
        </w:rPr>
        <w:t xml:space="preserve">The pathloss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rPr>
          <w:lang w:eastAsia="zh-CN"/>
        </w:rPr>
      </w:pPr>
      <w:r>
        <w:rPr>
          <w:lang w:eastAsia="zh-CN"/>
        </w:rPr>
        <w:t>-</w:t>
      </w:r>
      <w:r>
        <w:rPr>
          <w:lang w:eastAsia="zh-CN"/>
        </w:rPr>
        <w:tab/>
      </w:r>
      <w:r w:rsidRPr="005856D6">
        <w:rPr>
          <w:lang w:eastAsia="zh-CN"/>
        </w:rPr>
        <w:t>The PUCCH SCell activation command is received within 1280 ms upon the last transmission of the RS resource used for L1-RSRP measurement reporting</w:t>
      </w:r>
    </w:p>
    <w:p w14:paraId="3A205814" w14:textId="2C2A6515" w:rsidR="00F116B6" w:rsidRDefault="00F116B6" w:rsidP="008A7648">
      <w:pPr>
        <w:pStyle w:val="B10"/>
        <w:rPr>
          <w:lang w:eastAsia="zh-CN"/>
        </w:rPr>
      </w:pPr>
      <w:r>
        <w:rPr>
          <w:lang w:eastAsia="zh-CN"/>
        </w:rPr>
        <w:t>-</w:t>
      </w:r>
      <w:r>
        <w:rPr>
          <w:lang w:eastAsia="zh-CN"/>
        </w:rPr>
        <w:tab/>
        <w:t>The target pathloss reference signal determination is based on the latest L1-RSRP measurement reporting</w:t>
      </w:r>
    </w:p>
    <w:p w14:paraId="05DFD30F" w14:textId="503C1625"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76B0871D" w14:textId="764856EF"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6D3C6B3A" w14:textId="4FE744D4"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41EA8E79" w14:textId="280B2DC2"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5E68A247" w14:textId="77777777" w:rsidR="00F116B6" w:rsidRDefault="00F116B6" w:rsidP="008A7648">
      <w:pPr>
        <w:pStyle w:val="B10"/>
        <w:ind w:left="284"/>
        <w:rPr>
          <w:lang w:eastAsia="zh-CN"/>
        </w:rPr>
      </w:pPr>
      <w:r>
        <w:rPr>
          <w:lang w:eastAsia="zh-CN"/>
        </w:rP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663826D6" w14:textId="77777777" w:rsidR="00D11D34" w:rsidRPr="00C17787" w:rsidRDefault="00D11D34" w:rsidP="00D11D34">
      <w:pPr>
        <w:rPr>
          <w:lang w:eastAsia="zh-CN"/>
        </w:rPr>
      </w:pPr>
      <w:r w:rsidRPr="00C17787">
        <w:rPr>
          <w:lang w:eastAsia="zh-CN"/>
        </w:rPr>
        <w:t xml:space="preserve">In addition to the interruption due to RF retuning during PUCCH SCell activation, if the UE is not capable of </w:t>
      </w:r>
      <w:r w:rsidRPr="00C17787">
        <w:rPr>
          <w:i/>
          <w:iCs/>
          <w:lang w:eastAsia="zh-CN"/>
        </w:rPr>
        <w:t>parallelTxPRACH-SRS-PUCCH-PUSCH</w:t>
      </w:r>
      <w:r w:rsidRPr="00C17787">
        <w:rPr>
          <w:lang w:eastAsia="zh-CN"/>
        </w:rPr>
        <w:t>,</w:t>
      </w:r>
      <w:r>
        <w:rPr>
          <w:lang w:eastAsia="zh-CN"/>
        </w:rPr>
        <w:t xml:space="preserve"> </w:t>
      </w:r>
      <w:r>
        <w:t>and PRACH on PUCCH SCell and PUCCH/PUSCH/SRS on other active serving cell are fully or partially overlapping in time,</w:t>
      </w:r>
      <w:r w:rsidRPr="00C17787">
        <w:rPr>
          <w:lang w:eastAsia="zh-CN"/>
        </w:rPr>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1336D4DC" w14:textId="765D962F" w:rsidR="00D11D34" w:rsidRPr="00C17787" w:rsidRDefault="00D11D34" w:rsidP="00D11D34">
      <w:bookmarkStart w:id="61" w:name="_Hlk112273039"/>
      <w:bookmarkStart w:id="62" w:name="_Hlk112273125"/>
      <w:r w:rsidRPr="00C17787">
        <w:t xml:space="preserve">For unknown PUCCH SCell </w:t>
      </w:r>
      <w:r w:rsidRPr="00C17787">
        <w:rPr>
          <w:lang w:eastAsia="zh-CN"/>
        </w:rPr>
        <w:t>activation in FR2</w:t>
      </w:r>
      <w:r w:rsidRPr="00C17787">
        <w:t xml:space="preserve">, </w:t>
      </w:r>
      <w:r w:rsidRPr="00C17787">
        <w:rPr>
          <w:bCs/>
          <w:lang w:val="en-US" w:eastAsia="zh-CN"/>
        </w:rPr>
        <w:t xml:space="preserve">the requirement only apply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For unknown PUCCH SCell activation in FR1, </w:t>
      </w:r>
      <w:r w:rsidRPr="00C17787">
        <w:rPr>
          <w:bCs/>
          <w:lang w:val="en-US" w:eastAsia="zh-CN"/>
        </w:rPr>
        <w:t xml:space="preserve">the requirement only applies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w:t>
      </w:r>
      <w:bookmarkStart w:id="63" w:name="_Hlk112273073"/>
      <w:r w:rsidRPr="00C17787">
        <w:rPr>
          <w:rFonts w:eastAsia="Yu Mincho"/>
          <w:bCs/>
          <w:lang w:val="en-US" w:eastAsia="zh-CN"/>
        </w:rPr>
        <w:t xml:space="preserve">if </w:t>
      </w:r>
      <w:r w:rsidRPr="00C17787">
        <w:t>‘ssb-PositionIn</w:t>
      </w:r>
      <w:bookmarkEnd w:id="61"/>
      <w:r w:rsidRPr="00C17787">
        <w:t>Burst’ indicates multiple SSBs but TCI state indication is not provided in same MAC PDU with SCell activation.</w:t>
      </w:r>
      <w:bookmarkEnd w:id="62"/>
      <w:bookmarkEnd w:id="63"/>
    </w:p>
    <w:p w14:paraId="24FA543A" w14:textId="3990ABBA" w:rsidR="00F116B6" w:rsidRDefault="00D11D34" w:rsidP="00D11D34">
      <w:pPr>
        <w:rPr>
          <w:rFonts w:eastAsia="Yu Mincho"/>
          <w:bCs/>
          <w:iCs/>
          <w:lang w:val="en-US" w:eastAsia="zh-CN"/>
        </w:rPr>
      </w:pPr>
      <w:r w:rsidRPr="00C17787">
        <w:rPr>
          <w:lang w:eastAsia="zh-CN"/>
        </w:rPr>
        <w:t xml:space="preserve">The requirement for unknown SCell applies provided </w:t>
      </w:r>
      <w:r w:rsidRPr="00C17787">
        <w:rPr>
          <w:rFonts w:eastAsia="Yu Mincho"/>
          <w:bCs/>
          <w:iCs/>
          <w:lang w:val="en-US" w:eastAsia="zh-CN"/>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eastAsia="zh-CN"/>
        </w:rPr>
      </w:pPr>
    </w:p>
    <w:p w14:paraId="58594484" w14:textId="1EAE7872" w:rsidR="00D311D6" w:rsidRPr="00D311D6" w:rsidRDefault="00D311D6" w:rsidP="00A447D8">
      <w:pPr>
        <w:pStyle w:val="Heading3"/>
        <w:rPr>
          <w:rFonts w:eastAsia="SimSun"/>
          <w:lang w:val="en-US" w:eastAsia="zh-CN"/>
        </w:rPr>
      </w:pPr>
      <w:bookmarkStart w:id="64" w:name="_Toc21342838"/>
      <w:bookmarkStart w:id="65" w:name="_Toc29769799"/>
      <w:bookmarkStart w:id="66" w:name="_Toc29799298"/>
      <w:bookmarkStart w:id="67" w:name="_Toc37254522"/>
      <w:bookmarkStart w:id="68" w:name="_Toc37255165"/>
      <w:bookmarkStart w:id="69" w:name="_Toc45887188"/>
      <w:bookmarkStart w:id="70" w:name="_Toc53171925"/>
      <w:r w:rsidRPr="00D311D6">
        <w:rPr>
          <w:rFonts w:eastAsia="SimSun" w:hint="eastAsia"/>
          <w:lang w:val="en-US" w:eastAsia="zh-CN"/>
        </w:rPr>
        <w:t>8</w:t>
      </w:r>
      <w:r w:rsidRPr="00D311D6">
        <w:rPr>
          <w:rFonts w:eastAsia="SimSun"/>
          <w:lang w:val="en-US" w:eastAsia="ko-KR"/>
        </w:rPr>
        <w:t>.</w:t>
      </w:r>
      <w:r w:rsidRPr="00D311D6">
        <w:rPr>
          <w:rFonts w:eastAsia="SimSun" w:hint="eastAsia"/>
          <w:lang w:val="en-US" w:eastAsia="zh-CN"/>
        </w:rPr>
        <w:t>3</w:t>
      </w:r>
      <w:r w:rsidRPr="00D311D6">
        <w:rPr>
          <w:rFonts w:eastAsia="SimSun"/>
          <w:lang w:val="en-US" w:eastAsia="ko-KR"/>
        </w:rPr>
        <w:t>.13</w:t>
      </w:r>
      <w:r w:rsidRPr="00D311D6">
        <w:rPr>
          <w:rFonts w:eastAsia="SimSun"/>
          <w:lang w:val="en-US" w:eastAsia="ko-KR"/>
        </w:rPr>
        <w:tab/>
      </w:r>
      <w:r w:rsidRPr="00D311D6">
        <w:rPr>
          <w:rFonts w:eastAsia="SimSun"/>
          <w:lang w:val="en-US" w:eastAsia="zh-CN"/>
        </w:rPr>
        <w:t xml:space="preserve">SCell activation </w:t>
      </w:r>
      <w:r w:rsidRPr="00D311D6">
        <w:rPr>
          <w:rFonts w:eastAsia="SimSun" w:hint="eastAsia"/>
          <w:lang w:val="en-US" w:eastAsia="zh-CN"/>
        </w:rPr>
        <w:t>d</w:t>
      </w:r>
      <w:r w:rsidRPr="00D311D6">
        <w:rPr>
          <w:rFonts w:eastAsia="SimSun"/>
          <w:lang w:val="en-US" w:eastAsia="zh-CN"/>
        </w:rPr>
        <w:t>elay Requirement</w:t>
      </w:r>
      <w:r w:rsidRPr="00D311D6">
        <w:rPr>
          <w:rFonts w:eastAsia="SimSun" w:hint="eastAsia"/>
          <w:lang w:val="en-US" w:eastAsia="zh-CN"/>
        </w:rPr>
        <w:t xml:space="preserve"> for Deactivated PUCCH </w:t>
      </w:r>
      <w:r w:rsidRPr="00D311D6">
        <w:rPr>
          <w:rFonts w:eastAsia="SimSun"/>
          <w:lang w:val="en-US" w:eastAsia="zh-CN"/>
        </w:rPr>
        <w:t>SCell</w:t>
      </w:r>
      <w:r w:rsidRPr="00D311D6">
        <w:rPr>
          <w:rFonts w:eastAsia="SimSun" w:hint="eastAsia"/>
          <w:lang w:val="en-US" w:eastAsia="zh-CN"/>
        </w:rPr>
        <w:t xml:space="preserve"> with</w:t>
      </w:r>
      <w:r w:rsidRPr="00D311D6">
        <w:rPr>
          <w:rFonts w:eastAsia="SimSun"/>
          <w:lang w:val="en-US" w:eastAsia="zh-CN"/>
        </w:rPr>
        <w:t xml:space="preserve"> Multiple SCells</w:t>
      </w:r>
    </w:p>
    <w:bookmarkEnd w:id="64"/>
    <w:bookmarkEnd w:id="65"/>
    <w:bookmarkEnd w:id="66"/>
    <w:bookmarkEnd w:id="67"/>
    <w:bookmarkEnd w:id="68"/>
    <w:bookmarkEnd w:id="69"/>
    <w:bookmarkEnd w:id="70"/>
    <w:p w14:paraId="5A0640E5" w14:textId="77777777" w:rsidR="00D311D6" w:rsidRPr="00D311D6" w:rsidRDefault="00D311D6" w:rsidP="00A447D8">
      <w:pPr>
        <w:pStyle w:val="Heading4"/>
        <w:rPr>
          <w:rFonts w:eastAsia="SimSun"/>
          <w:lang w:eastAsia="en-US"/>
        </w:rPr>
      </w:pPr>
      <w:r w:rsidRPr="00D311D6">
        <w:rPr>
          <w:rFonts w:eastAsia="?? ??"/>
          <w:lang w:eastAsia="en-US"/>
        </w:rPr>
        <w:t>8.3.13.1</w:t>
      </w:r>
      <w:r w:rsidRPr="00D311D6">
        <w:rPr>
          <w:rFonts w:eastAsia="?? ??"/>
          <w:lang w:eastAsia="en-US"/>
        </w:rPr>
        <w:tab/>
      </w:r>
      <w:r w:rsidRPr="00D311D6">
        <w:rPr>
          <w:rFonts w:eastAsia="SimSun"/>
          <w:lang w:eastAsia="en-US"/>
        </w:rPr>
        <w:t>Introduction</w:t>
      </w:r>
    </w:p>
    <w:p w14:paraId="6561B1A6" w14:textId="77777777" w:rsidR="00605F6C" w:rsidRDefault="00605F6C" w:rsidP="00605F6C">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SCell</w:t>
      </w:r>
      <w:r>
        <w:rPr>
          <w:rFonts w:hint="eastAsia"/>
          <w:lang w:eastAsia="zh-CN"/>
        </w:rPr>
        <w:t>s</w:t>
      </w:r>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r w:rsidRPr="009C5807">
        <w:rPr>
          <w:lang w:eastAsia="zh-CN"/>
        </w:rPr>
        <w:t>SCell</w:t>
      </w:r>
      <w:r>
        <w:rPr>
          <w:rFonts w:hint="eastAsia"/>
          <w:lang w:eastAsia="zh-CN"/>
        </w:rPr>
        <w:t xml:space="preserve">, and </w:t>
      </w:r>
      <w:r>
        <w:rPr>
          <w:lang w:eastAsia="zh-CN"/>
        </w:rPr>
        <w:t xml:space="preserve">when </w:t>
      </w:r>
      <w:r>
        <w:rPr>
          <w:rFonts w:hint="eastAsia"/>
          <w:lang w:eastAsia="zh-CN"/>
        </w:rPr>
        <w:t xml:space="preserve">PUCCH </w:t>
      </w:r>
      <w:r>
        <w:rPr>
          <w:lang w:eastAsia="zh-CN"/>
        </w:rPr>
        <w:t>SCell</w:t>
      </w:r>
      <w:r>
        <w:rPr>
          <w:rFonts w:hint="eastAsia"/>
          <w:lang w:eastAsia="zh-CN"/>
        </w:rPr>
        <w:t xml:space="preserve"> with downlink SCell(s) are</w:t>
      </w:r>
      <w:r>
        <w:rPr>
          <w:lang w:eastAsia="zh-CN"/>
        </w:rPr>
        <w:t xml:space="preserve"> activated</w:t>
      </w:r>
      <w:r>
        <w:rPr>
          <w:rFonts w:hint="eastAsia"/>
          <w:lang w:eastAsia="zh-CN"/>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lang w:eastAsia="en-US"/>
        </w:rPr>
      </w:pPr>
      <w:r w:rsidRPr="00D311D6">
        <w:rPr>
          <w:rFonts w:eastAsia="SimSun"/>
          <w:lang w:eastAsia="zh-CN"/>
        </w:rPr>
        <w:t>For</w:t>
      </w:r>
      <w:r w:rsidRPr="00D311D6">
        <w:rPr>
          <w:rFonts w:eastAsia="SimSun"/>
          <w:lang w:eastAsia="en-US"/>
        </w:rPr>
        <w:t xml:space="preserve"> EN-DC, NE-DC, and standalone NR, the requirements in this clause shall apply when the following conditions are met:</w:t>
      </w:r>
    </w:p>
    <w:p w14:paraId="1B955AD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lang w:eastAsia="zh-CN"/>
        </w:rPr>
      </w:pPr>
      <w:r w:rsidRPr="00D311D6">
        <w:rPr>
          <w:rFonts w:eastAsia="SimSun"/>
        </w:rPr>
        <w:t>-</w:t>
      </w:r>
      <w:r w:rsidRPr="00D311D6">
        <w:rPr>
          <w:rFonts w:eastAsia="SimSun"/>
        </w:rPr>
        <w:tab/>
        <w:t xml:space="preserve">any to-be-activated unknown </w:t>
      </w:r>
      <w:r>
        <w:rPr>
          <w:rFonts w:eastAsia="SimSun" w:hint="eastAsia"/>
          <w:lang w:eastAsia="zh-CN"/>
        </w:rPr>
        <w:t xml:space="preserve">non-PUCCH SCell in a different band from to-be-activated PUCCH </w:t>
      </w:r>
      <w:r w:rsidRPr="00D311D6">
        <w:rPr>
          <w:rFonts w:eastAsia="SimSun"/>
        </w:rPr>
        <w:t xml:space="preserve">SCell has active serving cell(s) or known to-be-activated </w:t>
      </w:r>
      <w:r>
        <w:rPr>
          <w:rFonts w:eastAsia="SimSun" w:hint="eastAsia"/>
          <w:lang w:eastAsia="zh-CN"/>
        </w:rPr>
        <w:t xml:space="preserve">non-PUCCH </w:t>
      </w:r>
      <w:r w:rsidRPr="00D311D6">
        <w:rPr>
          <w:rFonts w:eastAsia="SimSun"/>
        </w:rPr>
        <w:t>SCell(s) on the same band</w:t>
      </w:r>
      <w:r w:rsidRPr="00D311D6">
        <w:rPr>
          <w:rFonts w:eastAsia="SimSun"/>
          <w:lang w:eastAsia="zh-CN"/>
        </w:rPr>
        <w:t xml:space="preserve">. </w:t>
      </w:r>
    </w:p>
    <w:p w14:paraId="3FD13CD7" w14:textId="21C915C8" w:rsidR="00D311D6" w:rsidRPr="00D311D6" w:rsidRDefault="00502111" w:rsidP="00502111">
      <w:pPr>
        <w:pStyle w:val="B10"/>
        <w:rPr>
          <w:rFonts w:eastAsia="SimSun"/>
          <w:lang w:eastAsia="en-US"/>
        </w:rPr>
      </w:pPr>
      <w:r>
        <w:rPr>
          <w:rFonts w:eastAsia="SimSun" w:hint="eastAsia"/>
          <w:lang w:eastAsia="zh-CN"/>
        </w:rPr>
        <w:t>-</w:t>
      </w:r>
      <w:r>
        <w:rPr>
          <w:rFonts w:eastAsia="SimSun" w:hint="eastAsia"/>
          <w:lang w:eastAsia="zh-CN"/>
        </w:rPr>
        <w:tab/>
        <w:t>All DL SCells being activated in the secondary PUCCH group are unknown if PUCCH SCell being activated is unknown.</w:t>
      </w:r>
    </w:p>
    <w:p w14:paraId="7904E24F"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 xml:space="preserve">Upon </w:t>
      </w:r>
      <w:r w:rsidRPr="0091633E">
        <w:rPr>
          <w:rFonts w:eastAsia="SimSun"/>
          <w:lang w:eastAsia="en-US"/>
        </w:rPr>
        <w:t xml:space="preserve">receiving SCell activation command in slot </w:t>
      </w:r>
      <w:r w:rsidRPr="0091633E">
        <w:rPr>
          <w:rFonts w:eastAsia="SimSun"/>
          <w:i/>
          <w:lang w:eastAsia="en-US"/>
        </w:rPr>
        <w:t xml:space="preserve">n </w:t>
      </w:r>
      <w:r w:rsidRPr="0091633E">
        <w:rPr>
          <w:rFonts w:eastAsia="SimSun"/>
          <w:iCs/>
          <w:lang w:eastAsia="en-US"/>
        </w:rPr>
        <w:t xml:space="preserve">for more than one SCell and one among the multiple SCells is PUCCH SCell, </w:t>
      </w:r>
      <w:r w:rsidRPr="0091633E">
        <w:rPr>
          <w:rFonts w:eastAsia="SimSun"/>
          <w:lang w:eastAsia="en-US"/>
        </w:rPr>
        <w:t>the UE shall be able to transmit valid CSI report on PUCCH SCell and apply actions related to the SCell activation command as specified in [7]</w:t>
      </w:r>
      <w:r w:rsidRPr="0091633E">
        <w:rPr>
          <w:rFonts w:eastAsia="SimSun" w:hint="eastAsia"/>
          <w:lang w:eastAsia="en-US"/>
        </w:rPr>
        <w:t xml:space="preserve"> for the</w:t>
      </w:r>
      <w:r w:rsidRPr="0091633E">
        <w:rPr>
          <w:rFonts w:eastAsia="SimSun"/>
          <w:lang w:eastAsia="en-US"/>
        </w:rPr>
        <w:t xml:space="preserve"> PUCCH </w:t>
      </w:r>
      <w:r w:rsidRPr="0091633E">
        <w:rPr>
          <w:rFonts w:eastAsia="SimSun" w:hint="eastAsia"/>
          <w:lang w:eastAsia="en-US"/>
        </w:rPr>
        <w:t xml:space="preserve">SCell </w:t>
      </w:r>
      <w:r w:rsidRPr="0091633E">
        <w:rPr>
          <w:rFonts w:eastAsia="SimSun"/>
          <w:lang w:eastAsia="en-US"/>
        </w:rPr>
        <w:t>being activated</w:t>
      </w:r>
      <w:r w:rsidRPr="0091633E">
        <w:rPr>
          <w:rFonts w:eastAsia="SimSun" w:hint="eastAsia"/>
          <w:lang w:eastAsia="en-US"/>
        </w:rPr>
        <w:t xml:space="preserve"> </w:t>
      </w:r>
      <w:r w:rsidRPr="0091633E">
        <w:rPr>
          <w:rFonts w:eastAsia="SimSun"/>
          <w:lang w:eastAsia="en-US"/>
        </w:rPr>
        <w:t xml:space="preserve">no later than </w:t>
      </w:r>
      <w:r w:rsidRPr="0091633E">
        <w:rPr>
          <w:rFonts w:eastAsia="SimSun" w:hint="eastAsia"/>
          <w:lang w:eastAsia="en-US"/>
        </w:rPr>
        <w:t xml:space="preserve">in </w:t>
      </w:r>
      <w:r w:rsidRPr="0091633E">
        <w:rPr>
          <w:rFonts w:eastAsia="SimSun" w:hint="eastAsia"/>
          <w:lang w:eastAsia="zh-CN"/>
        </w:rPr>
        <w:t>slot</w:t>
      </w:r>
      <w:r w:rsidRPr="0091633E">
        <w:rPr>
          <w:rFonts w:eastAsia="SimSun" w:hint="eastAsia"/>
          <w:lang w:eastAsia="en-US"/>
        </w:rPr>
        <w:t xml:space="preserve"> </w:t>
      </w:r>
      <w:r w:rsidRPr="0091633E">
        <w:rPr>
          <w:rFonts w:eastAsia="SimSun" w:hint="eastAsia"/>
          <w:i/>
          <w:lang w:eastAsia="en-US"/>
        </w:rPr>
        <w:t>n</w:t>
      </w:r>
      <w:r w:rsidRPr="0091633E">
        <w:rPr>
          <w:rFonts w:eastAsia="SimSun" w:hint="eastAsia"/>
          <w:lang w:eastAsia="en-US"/>
        </w:rPr>
        <w:t>+</w:t>
      </w:r>
      <w:r w:rsidRPr="0091633E">
        <w:rPr>
          <w:rFonts w:eastAsia="SimSun"/>
          <w:lang w:eastAsia="en-US"/>
        </w:rPr>
        <w:t xml:space="preserve"> T</w:t>
      </w:r>
      <w:r w:rsidRPr="0091633E">
        <w:rPr>
          <w:rFonts w:eastAsia="SimSun"/>
          <w:vertAlign w:val="subscript"/>
          <w:lang w:eastAsia="en-US"/>
        </w:rPr>
        <w:t>activate_total_PUCCH_SCell</w:t>
      </w:r>
      <w:r w:rsidRPr="0091633E">
        <w:rPr>
          <w:rFonts w:eastAsia="SimSun" w:hint="eastAsia"/>
          <w:lang w:eastAsia="zh-CN"/>
        </w:rPr>
        <w:t xml:space="preserve">. </w:t>
      </w:r>
      <w:r w:rsidRPr="0091633E">
        <w:rPr>
          <w:rFonts w:eastAsia="SimSun"/>
          <w:lang w:eastAsia="zh-CN"/>
        </w:rPr>
        <w:t>T</w:t>
      </w:r>
      <w:r w:rsidRPr="0091633E">
        <w:rPr>
          <w:rFonts w:eastAsia="SimSun"/>
          <w:lang w:eastAsia="en-US"/>
        </w:rPr>
        <w:t>he UE shall be capable to transmit valid CSI report of other SCell no later than in slot n+ T</w:t>
      </w:r>
      <w:r w:rsidRPr="0091633E">
        <w:rPr>
          <w:rFonts w:eastAsia="SimSun"/>
          <w:vertAlign w:val="subscript"/>
          <w:lang w:eastAsia="en-US"/>
        </w:rPr>
        <w:t>activate_total_other_SCell.</w:t>
      </w:r>
    </w:p>
    <w:p w14:paraId="1CAB621B"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781376F6" w14:textId="7FD944EE"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activate_total_PUCCH_SCell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lang w:eastAsia="en-US"/>
        </w:rPr>
        <w:t xml:space="preserve">, </w:t>
      </w:r>
    </w:p>
    <w:p w14:paraId="1DC7B846" w14:textId="2857F413"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activate_total_other_SCell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19CB6097"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t>T</w:t>
      </w:r>
      <w:r w:rsidRPr="0091633E">
        <w:rPr>
          <w:rFonts w:eastAsia="SimSun"/>
          <w:vertAlign w:val="subscript"/>
          <w:lang w:eastAsia="en-US"/>
        </w:rPr>
        <w:t xml:space="preserve">delay_multiple_SCells_other_SCell   </w:t>
      </w:r>
      <w:r w:rsidRPr="0091633E">
        <w:rPr>
          <w:rFonts w:eastAsia="SimSun"/>
          <w:lang w:eastAsia="en-US"/>
        </w:rPr>
        <w:t xml:space="preserve">is the </w:t>
      </w:r>
      <w:r w:rsidRPr="0091633E">
        <w:rPr>
          <w:rFonts w:eastAsia="SimSun"/>
          <w:lang w:val="en-US" w:eastAsia="zh-CN"/>
        </w:rPr>
        <w:t>SCell activation delay for other SCell when the other SCell is activated with multiple SCells</w:t>
      </w:r>
      <w:r w:rsidRPr="0091633E">
        <w:rPr>
          <w:rFonts w:eastAsia="SimSun"/>
          <w:lang w:eastAsia="en-US"/>
        </w:rPr>
        <w:t xml:space="preserve"> and is given by T</w:t>
      </w:r>
      <w:r w:rsidRPr="0091633E">
        <w:rPr>
          <w:rFonts w:eastAsia="SimSun"/>
          <w:vertAlign w:val="subscript"/>
          <w:lang w:eastAsia="en-US"/>
        </w:rPr>
        <w:t xml:space="preserve">activation_time_multiple_scells </w:t>
      </w:r>
      <w:r w:rsidRPr="0091633E">
        <w:rPr>
          <w:rFonts w:eastAsia="SimSun"/>
          <w:lang w:val="en-US" w:eastAsia="en-US"/>
        </w:rPr>
        <w:t>+T</w:t>
      </w:r>
      <w:r w:rsidRPr="0091633E">
        <w:rPr>
          <w:rFonts w:eastAsia="SimSun"/>
          <w:vertAlign w:val="subscript"/>
          <w:lang w:val="en-US" w:eastAsia="en-US"/>
        </w:rPr>
        <w:t>CSI_Reporting</w:t>
      </w:r>
      <w:r w:rsidRPr="0091633E">
        <w:rPr>
          <w:rFonts w:eastAsia="SimSun"/>
          <w:lang w:val="en-US" w:eastAsia="en-US"/>
        </w:rPr>
        <w:t>.</w:t>
      </w:r>
    </w:p>
    <w:p w14:paraId="71787345" w14:textId="7F577F88" w:rsidR="00A87160" w:rsidRPr="00C17787" w:rsidRDefault="00A87160" w:rsidP="00A87160">
      <w:pPr>
        <w:keepLines/>
        <w:tabs>
          <w:tab w:val="center" w:pos="4536"/>
          <w:tab w:val="right" w:pos="9072"/>
        </w:tabs>
        <w:jc w:val="center"/>
        <w:rPr>
          <w:noProof/>
          <w:lang w:val="en-US"/>
        </w:rPr>
      </w:pPr>
      <w:r w:rsidRPr="00C17787">
        <w:rPr>
          <w:noProof/>
        </w:rPr>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34EB211E" w14:textId="77777777" w:rsidR="00A87160" w:rsidRPr="00C17787" w:rsidRDefault="00A87160" w:rsidP="00A87160">
      <w:pPr>
        <w:ind w:left="568" w:hanging="284"/>
      </w:pPr>
      <w:r w:rsidRPr="00C17787">
        <w:t>-</w:t>
      </w:r>
      <w:r w:rsidRPr="00C17787">
        <w:tab/>
        <w:t xml:space="preserve">If UE has a Valid TA for </w:t>
      </w:r>
      <w:r w:rsidRPr="00C17787">
        <w:rPr>
          <w:rFonts w:hint="eastAsia"/>
          <w:lang w:eastAsia="zh-CN"/>
        </w:rPr>
        <w:t>transmitting on</w:t>
      </w:r>
      <w:r w:rsidRPr="00C17787">
        <w:t xml:space="preserve"> PUCCH SCell, </w:t>
      </w:r>
    </w:p>
    <w:p w14:paraId="3B6249E6" w14:textId="77777777" w:rsidR="00A87160" w:rsidRPr="00C17787" w:rsidRDefault="00A87160" w:rsidP="00A87160">
      <w:pPr>
        <w:ind w:left="851" w:hanging="284"/>
      </w:pPr>
      <w:r w:rsidRPr="00C17787">
        <w:t>-</w:t>
      </w:r>
      <w:r w:rsidRPr="00C17787">
        <w:tab/>
        <w:t xml:space="preserve">A TA is considered to be valid provided that the </w:t>
      </w:r>
      <w:r w:rsidRPr="00C17787">
        <w:rPr>
          <w:i/>
        </w:rPr>
        <w:t>TimeAlignmentTimer</w:t>
      </w:r>
      <w:r w:rsidRPr="00C17787">
        <w:t xml:space="preserve"> [2] assoc</w:t>
      </w:r>
      <w:r w:rsidRPr="00C17787">
        <w:rPr>
          <w:rFonts w:hint="eastAsia"/>
          <w:lang w:eastAsia="zh-CN"/>
        </w:rPr>
        <w:t>i</w:t>
      </w:r>
      <w:r w:rsidRPr="00C17787">
        <w:t xml:space="preserve">ated with the TAG containing the </w:t>
      </w:r>
      <w:r w:rsidRPr="00C17787">
        <w:rPr>
          <w:rFonts w:hint="eastAsia"/>
        </w:rPr>
        <w:t xml:space="preserve">PUCCH </w:t>
      </w:r>
      <w:r w:rsidRPr="00C17787">
        <w:t>SCell is running.</w:t>
      </w:r>
    </w:p>
    <w:p w14:paraId="44B9D9C4" w14:textId="574C4EC9" w:rsidR="00A87160" w:rsidRPr="00C17787" w:rsidRDefault="00A87160" w:rsidP="00A87160">
      <w:pPr>
        <w:keepLines/>
        <w:tabs>
          <w:tab w:val="center" w:pos="4536"/>
          <w:tab w:val="right" w:pos="9072"/>
        </w:tabs>
        <w:rPr>
          <w:noProof/>
          <w:lang w:val="en-US"/>
        </w:rPr>
      </w:pPr>
      <w:r w:rsidRPr="00C17787">
        <w:rPr>
          <w:noProof/>
        </w:rPr>
        <w:tab/>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xml:space="preserve">+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xml:space="preserve"> + T</w:t>
      </w:r>
      <w:r w:rsidRPr="00C17787">
        <w:rPr>
          <w:noProof/>
          <w:vertAlign w:val="subscript"/>
          <w:lang w:val="en-US"/>
        </w:rPr>
        <w:t>CSI_Reporting</w:t>
      </w:r>
      <w:r w:rsidRPr="00C17787">
        <w:rPr>
          <w:noProof/>
          <w:lang w:val="en-US"/>
        </w:rPr>
        <w:t xml:space="preserve"> </w:t>
      </w:r>
    </w:p>
    <w:p w14:paraId="28E40C8C" w14:textId="77777777" w:rsidR="00A87160" w:rsidRPr="00C17787" w:rsidRDefault="00A87160" w:rsidP="00A87160">
      <w:pPr>
        <w:ind w:left="568" w:hanging="284"/>
        <w:rPr>
          <w:lang w:val="en-US"/>
        </w:rPr>
      </w:pPr>
      <w:r w:rsidRPr="00C17787">
        <w:rPr>
          <w:lang w:val="en-US"/>
        </w:rPr>
        <w:t>-</w:t>
      </w:r>
      <w:r w:rsidRPr="00C17787">
        <w:rPr>
          <w:lang w:val="en-US"/>
        </w:rPr>
        <w:tab/>
        <w:t xml:space="preserve">If UE do not have valid TA for PUCCH SCell, </w:t>
      </w:r>
    </w:p>
    <w:p w14:paraId="4FC21041" w14:textId="65C6F62D" w:rsidR="00A87160" w:rsidRPr="00C17787" w:rsidRDefault="00A87160" w:rsidP="000E279F">
      <w:pPr>
        <w:keepLines/>
        <w:tabs>
          <w:tab w:val="center" w:pos="4536"/>
        </w:tabs>
        <w:rPr>
          <w:noProof/>
          <w:lang w:val="en-US"/>
        </w:rPr>
      </w:pPr>
      <w:r w:rsidRPr="00C17787">
        <w:rPr>
          <w:noProof/>
        </w:rPr>
        <w:tab/>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3CD67714" w14:textId="77777777" w:rsidR="0091633E" w:rsidRPr="0091633E" w:rsidRDefault="0091633E" w:rsidP="00367AA4">
      <w:pPr>
        <w:pStyle w:val="B10"/>
        <w:rPr>
          <w:rFonts w:eastAsia="SimSun"/>
          <w:lang w:eastAsia="en-US"/>
        </w:rPr>
      </w:pPr>
      <w:r w:rsidRPr="0091633E">
        <w:rPr>
          <w:rFonts w:eastAsia="SimSun"/>
          <w:lang w:eastAsia="en-US"/>
        </w:rPr>
        <w:t>-</w:t>
      </w:r>
      <w:r w:rsidRPr="0091633E">
        <w:rPr>
          <w:rFonts w:eastAsia="SimSun"/>
          <w:lang w:eastAsia="en-US"/>
        </w:rPr>
        <w:tab/>
        <w:t>T</w:t>
      </w:r>
      <w:r w:rsidRPr="0091633E">
        <w:rPr>
          <w:rFonts w:eastAsia="SimSun"/>
          <w:vertAlign w:val="subscript"/>
          <w:lang w:eastAsia="en-US"/>
        </w:rPr>
        <w:t>activation_time_multiple_scells</w:t>
      </w:r>
      <w:r w:rsidRPr="0091633E">
        <w:rPr>
          <w:rFonts w:eastAsia="SimSun"/>
          <w:lang w:eastAsia="en-US"/>
        </w:rPr>
        <w:t xml:space="preserve"> is the target SCell activation delay in millisecond in multiple SCell activation scenario as specified in section 8.3.7.</w:t>
      </w:r>
    </w:p>
    <w:p w14:paraId="2BBA7354" w14:textId="31BA30C7" w:rsidR="0091633E" w:rsidRPr="003D487A" w:rsidRDefault="00F047EE" w:rsidP="003D487A">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lang w:eastAsia="zh-CN"/>
        </w:rPr>
        <w:t>is the periodicity of PL-RS resource</w:t>
      </w:r>
      <w:r w:rsidRPr="00E15E78">
        <w:t xml:space="preserve"> when PL-RS of target PUCCH SCell is known</w:t>
      </w:r>
    </w:p>
    <w:p w14:paraId="2AE7302A" w14:textId="4EEE1F6E" w:rsidR="0091633E" w:rsidRPr="0091633E" w:rsidRDefault="00F047EE" w:rsidP="00367AA4">
      <w:pPr>
        <w:pStyle w:val="B10"/>
        <w:rPr>
          <w:rFonts w:eastAsia="SimSun"/>
          <w:lang w:eastAsia="en-US"/>
        </w:rPr>
      </w:pPr>
      <w:r w:rsidRPr="0091633E">
        <w:rPr>
          <w:rFonts w:eastAsia="SimSun"/>
        </w:rPr>
        <w:t>-</w:t>
      </w:r>
      <w:r w:rsidRPr="0091633E">
        <w:rPr>
          <w:rFonts w:eastAsia="SimSun"/>
        </w:rPr>
        <w:tab/>
      </w:r>
      <w:r w:rsidRPr="0091633E">
        <w:rPr>
          <w:rFonts w:eastAsia="DengXian"/>
          <w:lang w:eastAsia="zh-CN"/>
        </w:rPr>
        <w:t>T</w:t>
      </w:r>
      <w:r w:rsidRPr="0091633E">
        <w:rPr>
          <w:rFonts w:eastAsia="DengXian"/>
          <w:vertAlign w:val="subscript"/>
          <w:lang w:eastAsia="zh-CN"/>
        </w:rPr>
        <w:t>CSI_Reporting</w:t>
      </w:r>
      <w:r w:rsidRPr="0091633E">
        <w:rPr>
          <w:rFonts w:eastAsia="DengXian"/>
          <w:lang w:eastAsia="zh-CN"/>
        </w:rPr>
        <w:t xml:space="preserve"> is </w:t>
      </w:r>
      <w:r w:rsidRPr="0091633E">
        <w:rPr>
          <w:rFonts w:eastAsia="SimSun"/>
        </w:rPr>
        <w:t xml:space="preserve">the delay (in ms) </w:t>
      </w:r>
      <w:r w:rsidRPr="0091633E">
        <w:rPr>
          <w:rFonts w:eastAsia="SimSun"/>
          <w:lang w:eastAsia="zh-CN"/>
        </w:rPr>
        <w:t xml:space="preserve">including </w:t>
      </w:r>
      <w:r w:rsidRPr="0091633E">
        <w:rPr>
          <w:rFonts w:eastAsia="SimSun"/>
        </w:rPr>
        <w:t>uncertainty in acquiring the first available downlink CSI reference resource</w:t>
      </w:r>
      <w:r w:rsidRPr="0091633E">
        <w:rPr>
          <w:rFonts w:eastAsia="SimSun"/>
          <w:lang w:eastAsia="zh-CN"/>
        </w:rPr>
        <w:t xml:space="preserve">, UE processing time for CSI reporting and </w:t>
      </w:r>
      <w:r w:rsidRPr="0091633E">
        <w:rPr>
          <w:rFonts w:eastAsia="SimSun"/>
        </w:rPr>
        <w:t>uncertainty in acquiring the first available CSI reporting resources as specified in TS 38.331 [2]. If the CSI for other SCell is reported to PUCCH SCell, CSI reporting delay may include uncertainty of waiting for PUCCH SCell activation completion.</w:t>
      </w:r>
    </w:p>
    <w:p w14:paraId="022F7C26" w14:textId="7FF27248" w:rsidR="0091633E" w:rsidRPr="0091633E" w:rsidRDefault="00C77121" w:rsidP="00367AA4">
      <w:pPr>
        <w:pStyle w:val="B10"/>
        <w:rPr>
          <w:rFonts w:eastAsia="SimSun"/>
          <w:lang w:eastAsia="en-US"/>
        </w:rPr>
      </w:pPr>
      <w:r>
        <w:rPr>
          <w:rFonts w:eastAsia="SimSun"/>
          <w:lang w:eastAsia="en-US"/>
        </w:rPr>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first_available_CSI</w:t>
      </w:r>
      <w:r w:rsidR="0091633E" w:rsidRPr="0091633E">
        <w:rPr>
          <w:rFonts w:eastAsia="SimSun"/>
          <w:lang w:eastAsia="en-US"/>
        </w:rPr>
        <w:t xml:space="preserve">: the delay uncertainty in acquiring the first available downlink CSI reference resources for secondary PUCCH group. </w:t>
      </w:r>
    </w:p>
    <w:p w14:paraId="72BA7CD1" w14:textId="13173902" w:rsidR="0091633E" w:rsidRPr="0091633E" w:rsidRDefault="00C77121" w:rsidP="00367AA4">
      <w:pPr>
        <w:pStyle w:val="B10"/>
        <w:rPr>
          <w:rFonts w:eastAsia="SimSun"/>
          <w:lang w:eastAsia="en-US"/>
        </w:rPr>
      </w:pPr>
      <w:r>
        <w:rPr>
          <w:rFonts w:eastAsia="SimSun"/>
          <w:lang w:eastAsia="en-US"/>
        </w:rPr>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CSI_processing</w:t>
      </w:r>
      <w:r w:rsidR="0091633E" w:rsidRPr="0091633E">
        <w:rPr>
          <w:rFonts w:eastAsia="SimSun"/>
          <w:lang w:eastAsia="en-US"/>
        </w:rPr>
        <w:t>: the UE processing time for CSI reporting of secondary group PUCCH SCells.</w:t>
      </w:r>
    </w:p>
    <w:p w14:paraId="775354E9" w14:textId="1CDF0DB7" w:rsidR="0091633E" w:rsidRPr="0091633E" w:rsidRDefault="00961022" w:rsidP="00367AA4">
      <w:pPr>
        <w:pStyle w:val="B10"/>
        <w:rPr>
          <w:rFonts w:eastAsia="SimSun"/>
          <w:lang w:eastAsia="en-US"/>
        </w:rPr>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lang w:eastAsia="zh-CN"/>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w:t>
      </w:r>
    </w:p>
    <w:p w14:paraId="7F5A016C" w14:textId="77777777" w:rsidR="00F047EE" w:rsidRPr="0091633E" w:rsidRDefault="00F047EE" w:rsidP="00F047EE">
      <w:pPr>
        <w:pStyle w:val="B10"/>
        <w:rPr>
          <w:rFonts w:eastAsia="SimSun"/>
        </w:rPr>
      </w:pPr>
      <w:r>
        <w:rPr>
          <w:rFonts w:eastAsia="SimSun"/>
          <w:lang w:val="en-US"/>
        </w:rPr>
        <w:t>-</w:t>
      </w:r>
      <w:r>
        <w:rPr>
          <w:rFonts w:eastAsia="SimSun"/>
          <w:lang w:val="en-US"/>
        </w:rPr>
        <w:tab/>
      </w:r>
      <w:r w:rsidRPr="0091633E">
        <w:rPr>
          <w:rFonts w:eastAsia="SimSun"/>
          <w:lang w:val="en-US"/>
        </w:rPr>
        <w:t>T1 is the delay uncertainty in acquiring the first available PDCCH triggered PRACH occasion in the PUCCH SCell after</w:t>
      </w:r>
      <w:r w:rsidRPr="0091633E">
        <w:rPr>
          <w:rFonts w:eastAsia="SimSun"/>
        </w:rPr>
        <w:t xml:space="preserve"> T</w:t>
      </w:r>
      <w:r w:rsidRPr="0091633E">
        <w:rPr>
          <w:rFonts w:eastAsia="SimSun"/>
          <w:vertAlign w:val="subscript"/>
        </w:rPr>
        <w:t>activation_time_multiple_scells</w:t>
      </w:r>
      <w:r w:rsidRPr="0091633E">
        <w:rPr>
          <w:rFonts w:eastAsia="SimSun"/>
          <w:lang w:val="en-US"/>
        </w:rPr>
        <w:t>.</w:t>
      </w:r>
    </w:p>
    <w:p w14:paraId="0142AD5A" w14:textId="77777777" w:rsidR="00F047EE" w:rsidRPr="0091633E" w:rsidRDefault="00F047EE" w:rsidP="00752EA5">
      <w:pPr>
        <w:pStyle w:val="B10"/>
        <w:rPr>
          <w:rFonts w:eastAsia="SimSun"/>
        </w:rPr>
      </w:pPr>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lang w:eastAsia="zh-CN"/>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3395DE0E" w:rsidR="0091633E" w:rsidRPr="0091633E" w:rsidRDefault="00961022" w:rsidP="00502111">
      <w:pPr>
        <w:pStyle w:val="B10"/>
        <w:rPr>
          <w:rFonts w:eastAsia="SimSun"/>
          <w:lang w:eastAsia="zh-CN"/>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Starting from slot n + T</w:t>
      </w:r>
      <w:r w:rsidRPr="0091633E">
        <w:rPr>
          <w:rFonts w:eastAsia="SimSun"/>
          <w:vertAlign w:val="subscript"/>
          <w:lang w:eastAsia="zh-CN"/>
        </w:rPr>
        <w:t>HARQ</w:t>
      </w:r>
      <w:r w:rsidRPr="0091633E">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341DF881" w:rsidR="0091633E" w:rsidRPr="0091633E" w:rsidRDefault="00575844" w:rsidP="0091633E">
      <w:pPr>
        <w:overflowPunct/>
        <w:autoSpaceDE/>
        <w:autoSpaceDN/>
        <w:adjustRightInd/>
        <w:textAlignment w:val="auto"/>
        <w:rPr>
          <w:rFonts w:eastAsia="SimSun"/>
          <w:lang w:eastAsia="zh-C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lang w:eastAsia="zh-CN"/>
        </w:rPr>
        <w:t xml:space="preserve"> </w:t>
      </w:r>
      <w:r w:rsidRPr="00C17787">
        <w:rPr>
          <w:iCs/>
          <w:lang w:eastAsia="zh-CN"/>
        </w:rPr>
        <w:t>for inter-band CA</w:t>
      </w:r>
      <w:r w:rsidRPr="00C17787">
        <w:t xml:space="preserve">, </w:t>
      </w:r>
      <w:r>
        <w:t xml:space="preserve">and PRACH on PUCCH SCell and PUCCH/PUSCH/SRS on other active serving cell are fully or partially overlapping in time, </w:t>
      </w:r>
      <w:r w:rsidRPr="00C17787">
        <w:t xml:space="preserve">the UE shall transmit PRACH on PUCCH SCell and is allowed to drop or cause interruption to SRS or PUCCH or PUSCH transmission on the SpCell or on any activated SCell. </w:t>
      </w:r>
      <w:r w:rsidRPr="00C17787">
        <w:rPr>
          <w:lang w:eastAsia="zh-CN"/>
        </w:rPr>
        <w:t>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 xml:space="preserve">Upon receiving SCell activation command in slot </w:t>
      </w:r>
      <w:r w:rsidRPr="0091633E">
        <w:rPr>
          <w:rFonts w:eastAsia="SimSun"/>
          <w:i/>
          <w:iCs/>
          <w:lang w:val="en-US" w:eastAsia="zh-CN"/>
        </w:rPr>
        <w:t xml:space="preserve">n, </w:t>
      </w:r>
      <w:r w:rsidRPr="0091633E">
        <w:rPr>
          <w:rFonts w:eastAsia="SimSun"/>
          <w:lang w:val="en-US" w:eastAsia="zh-CN"/>
        </w:rPr>
        <w:t xml:space="preserve">if the start of the first complete SSB used in the </w:t>
      </w:r>
      <w:r w:rsidRPr="0091633E">
        <w:rPr>
          <w:rFonts w:eastAsia="SimSun"/>
          <w:i/>
          <w:iCs/>
          <w:lang w:eastAsia="en-US"/>
        </w:rPr>
        <w:t>T</w:t>
      </w:r>
      <w:r w:rsidRPr="0091633E">
        <w:rPr>
          <w:rFonts w:eastAsia="SimSun"/>
          <w:i/>
          <w:iCs/>
          <w:vertAlign w:val="subscript"/>
          <w:lang w:eastAsia="en-US"/>
        </w:rPr>
        <w:t>X</w:t>
      </w:r>
      <w:r w:rsidRPr="0091633E">
        <w:rPr>
          <w:rFonts w:eastAsia="SimSun"/>
          <w:lang w:val="en-US" w:eastAsia="zh-CN"/>
        </w:rPr>
        <w:t xml:space="preserve"> in the different bands which have SCells being activated after </w:t>
      </w:r>
      <w:r w:rsidRPr="0091633E">
        <w:rPr>
          <w:rFonts w:eastAsia="SimSun"/>
          <w:i/>
          <w:iCs/>
          <w:lang w:val="en-US" w:eastAsia="zh-CN"/>
        </w:rPr>
        <w:t>n</w:t>
      </w:r>
      <w:r w:rsidRPr="0091633E">
        <w:rPr>
          <w:rFonts w:eastAsia="SimSun"/>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rFonts w:eastAsia="SimSun"/>
          <w:lang w:val="en-US" w:eastAsia="zh-CN"/>
        </w:rPr>
        <w:t xml:space="preserve"> are not aligned on time domain among </w:t>
      </w:r>
    </w:p>
    <w:p w14:paraId="4812DE26" w14:textId="3EAB6D52"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additional interruptions may be expected for the activated serving cells, where</w:t>
      </w:r>
    </w:p>
    <w:p w14:paraId="62E1B451" w14:textId="095E9C5A"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 xml:space="preserve">The number of additional interruptions is no more than the number of FR1 bands which have both SCell being activated for which the activation requirements involve </w:t>
      </w:r>
      <w:r w:rsidRPr="0091633E">
        <w:rPr>
          <w:rFonts w:eastAsia="SimSun"/>
          <w:i/>
          <w:iCs/>
          <w:lang w:eastAsia="en-US"/>
        </w:rPr>
        <w:t>T</w:t>
      </w:r>
      <w:r w:rsidRPr="0091633E">
        <w:rPr>
          <w:rFonts w:eastAsia="SimSun"/>
          <w:i/>
          <w:iCs/>
          <w:vertAlign w:val="subscript"/>
          <w:lang w:eastAsia="en-US"/>
        </w:rPr>
        <w:t>FirstSSB_MAX</w:t>
      </w:r>
      <w:r w:rsidRPr="0091633E">
        <w:rPr>
          <w:rFonts w:eastAsia="SimSun"/>
          <w:lang w:val="en-US" w:eastAsia="en-US"/>
        </w:rPr>
        <w:t xml:space="preserve"> </w:t>
      </w:r>
      <w:r w:rsidRPr="0091633E">
        <w:rPr>
          <w:rFonts w:eastAsia="SimSun"/>
          <w:i/>
          <w:iCs/>
          <w:vertAlign w:val="subscript"/>
          <w:lang w:eastAsia="zh-CN"/>
        </w:rPr>
        <w:t>multiple_scells</w:t>
      </w:r>
      <w:r w:rsidRPr="0091633E">
        <w:rPr>
          <w:rFonts w:eastAsia="SimSun"/>
          <w:lang w:val="en-US" w:eastAsia="zh-CN"/>
        </w:rPr>
        <w:t xml:space="preserve"> with </w:t>
      </w:r>
      <w:r w:rsidRPr="0091633E">
        <w:rPr>
          <w:rFonts w:eastAsia="SimSun"/>
          <w:i/>
          <w:lang w:val="en-US" w:eastAsia="en-US"/>
        </w:rPr>
        <w:t>T</w:t>
      </w:r>
      <w:r w:rsidRPr="0091633E">
        <w:rPr>
          <w:rFonts w:eastAsia="SimSun"/>
          <w:i/>
          <w:vertAlign w:val="subscript"/>
          <w:lang w:val="en-US" w:eastAsia="en-US"/>
        </w:rPr>
        <w:t>rs</w:t>
      </w:r>
      <w:r w:rsidRPr="0091633E">
        <w:rPr>
          <w:rFonts w:eastAsia="SimSun"/>
          <w:lang w:val="en-US" w:eastAsia="zh-CN"/>
        </w:rPr>
        <w:t xml:space="preserve"> and the active serving cell, and </w:t>
      </w:r>
    </w:p>
    <w:p w14:paraId="07CF85FC" w14:textId="6D9EA780"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In each interruption occasion, the interruption length is defined in clause 8.2.2.2.2, and</w:t>
      </w:r>
    </w:p>
    <w:p w14:paraId="3F53C001" w14:textId="0774AC8E"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Longer activation delay may be expected for multiple SCell activation under one MAC CE</w:t>
      </w:r>
      <w:r w:rsidRPr="0091633E">
        <w:rPr>
          <w:rFonts w:eastAsia="SimSun"/>
          <w:lang w:eastAsia="en-US"/>
        </w:rPr>
        <w:t xml:space="preserve"> </w:t>
      </w:r>
      <w:r w:rsidRPr="0091633E">
        <w:rPr>
          <w:rFonts w:eastAsia="SimSun"/>
          <w:lang w:val="en-US" w:eastAsia="zh-CN"/>
        </w:rPr>
        <w:t xml:space="preserve">with multiple interruptions, and </w:t>
      </w:r>
    </w:p>
    <w:p w14:paraId="0AF9CDB1" w14:textId="059FB440" w:rsidR="0091633E" w:rsidRPr="0091633E" w:rsidRDefault="0091633E" w:rsidP="009A7506">
      <w:pPr>
        <w:pStyle w:val="B10"/>
        <w:rPr>
          <w:rFonts w:eastAsia="SimSun"/>
          <w:lang w:eastAsia="en-US"/>
        </w:rPr>
      </w:pPr>
      <w:r w:rsidRPr="0091633E">
        <w:rPr>
          <w:rFonts w:eastAsia="SimSun"/>
          <w:lang w:val="en-US" w:eastAsia="zh-CN"/>
        </w:rPr>
        <w:t>-</w:t>
      </w:r>
      <w:r w:rsidR="009A7506">
        <w:rPr>
          <w:rFonts w:eastAsia="SimSun"/>
          <w:lang w:val="en-US" w:eastAsia="zh-CN"/>
        </w:rPr>
        <w:tab/>
      </w:r>
      <w:r w:rsidRPr="0091633E">
        <w:rPr>
          <w:rFonts w:eastAsia="SimSun"/>
          <w:i/>
          <w:iCs/>
          <w:lang w:eastAsia="en-US"/>
        </w:rPr>
        <w:t>T</w:t>
      </w:r>
      <w:r w:rsidRPr="0091633E">
        <w:rPr>
          <w:rFonts w:eastAsia="SimSun"/>
          <w:i/>
          <w:iCs/>
          <w:vertAlign w:val="subscript"/>
          <w:lang w:eastAsia="en-US"/>
        </w:rPr>
        <w:t>X</w:t>
      </w:r>
      <w:r w:rsidRPr="0091633E">
        <w:rPr>
          <w:rFonts w:eastAsia="SimSun"/>
          <w:lang w:eastAsia="en-US"/>
        </w:rPr>
        <w:t xml:space="preserve"> is:</w:t>
      </w:r>
    </w:p>
    <w:p w14:paraId="2C54C549"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zh-CN"/>
        </w:rPr>
        <w:tab/>
      </w:r>
      <w:r w:rsidRPr="0091633E">
        <w:rPr>
          <w:rFonts w:eastAsia="SimSun"/>
          <w:lang w:eastAsia="en-US"/>
        </w:rPr>
        <w:t>T</w:t>
      </w:r>
      <w:r w:rsidRPr="0091633E">
        <w:rPr>
          <w:rFonts w:eastAsia="SimSun"/>
          <w:vertAlign w:val="subscript"/>
          <w:lang w:eastAsia="en-US"/>
        </w:rPr>
        <w:t>FirstSSB</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FirstSSB</w:t>
      </w:r>
      <w:r w:rsidRPr="0091633E">
        <w:rPr>
          <w:rFonts w:eastAsia="SimSun"/>
          <w:lang w:eastAsia="en-US"/>
        </w:rPr>
        <w:t>;</w:t>
      </w:r>
    </w:p>
    <w:p w14:paraId="4B214E05"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 xml:space="preserve">includes </w:t>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w:t>
      </w:r>
    </w:p>
    <w:p w14:paraId="57BB011D"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en-US"/>
        </w:rPr>
        <w:t>T</w:t>
      </w:r>
      <w:r w:rsidRPr="0091633E">
        <w:rPr>
          <w:rFonts w:eastAsia="SimSun"/>
          <w:vertAlign w:val="subscript"/>
          <w:lang w:eastAsia="zh-CN"/>
        </w:rPr>
        <w:t>uncertainty_MAC</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xml:space="preserve"> or T</w:t>
      </w:r>
      <w:r w:rsidRPr="0091633E">
        <w:rPr>
          <w:rFonts w:eastAsia="SimSun"/>
          <w:vertAlign w:val="subscript"/>
          <w:lang w:eastAsia="zh-CN"/>
        </w:rPr>
        <w:t>uncertainty_MAC</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FineTiming</w:t>
      </w:r>
      <w:r w:rsidRPr="0091633E">
        <w:rPr>
          <w:rFonts w:eastAsia="SimSun"/>
          <w:lang w:eastAsia="en-US"/>
        </w:rPr>
        <w:t>.</w:t>
      </w:r>
    </w:p>
    <w:p w14:paraId="3C269392"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Otherwise, no additional interruption is expected due to activation of multiple SCells.</w:t>
      </w:r>
    </w:p>
    <w:p w14:paraId="2EF8204E"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t xml:space="preserve">[Starting from the slot specified in clause </w:t>
      </w:r>
      <w:r w:rsidRPr="0091633E">
        <w:rPr>
          <w:rFonts w:eastAsia="SimSun"/>
          <w:lang w:eastAsia="zh-CN"/>
        </w:rPr>
        <w:t xml:space="preserve">4.3 </w:t>
      </w:r>
      <w:r w:rsidRPr="0091633E">
        <w:rPr>
          <w:rFonts w:eastAsia="SimSun"/>
          <w:lang w:eastAsia="en-US"/>
        </w:rPr>
        <w:t xml:space="preserve">of TS 38.213 [3] </w:t>
      </w:r>
      <w:r w:rsidRPr="0091633E">
        <w:rPr>
          <w:rFonts w:eastAsia="SimSun"/>
          <w:lang w:eastAsia="zh-CN"/>
        </w:rPr>
        <w:t xml:space="preserve">(timing for secondary Cell activation/deactivation) </w:t>
      </w:r>
      <w:r w:rsidRPr="0091633E">
        <w:rPr>
          <w:rFonts w:eastAsia="SimSun"/>
          <w:lang w:eastAsia="en-US"/>
        </w:rPr>
        <w:t>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rPr>
          <w:lang w:eastAsia="zh-CN"/>
        </w:rPr>
        <w:t>in EN-DC, or in standalone NR carrier aggregation, or in NE-DC.</w:t>
      </w:r>
    </w:p>
    <w:p w14:paraId="46891798" w14:textId="77777777" w:rsidR="00605F6C" w:rsidRPr="00E80860" w:rsidRDefault="00605F6C" w:rsidP="00605F6C">
      <w:pPr>
        <w:rPr>
          <w:lang w:eastAsia="zh-CN"/>
        </w:rPr>
      </w:pPr>
      <w:r w:rsidRPr="00E80860">
        <w:t xml:space="preserve">Upon receiving PUCCH SCell deactivation command 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w:t>
      </w:r>
      <w:r w:rsidRPr="00E80860">
        <w:t xml:space="preserve"> The </w:t>
      </w:r>
      <w:r w:rsidRPr="00E80860">
        <w:rPr>
          <w:lang w:eastAsia="zh-CN"/>
        </w:rPr>
        <w:t>starting point of an interruption window</w:t>
      </w:r>
      <w:r w:rsidRPr="00E80860">
        <w:t xml:space="preserve"> </w:t>
      </w:r>
      <w:r w:rsidRPr="00E80860">
        <w:rPr>
          <w:lang w:eastAsia="zh-CN"/>
        </w:rPr>
        <w:t xml:space="preserve">on spCell </w:t>
      </w:r>
      <w:r w:rsidRPr="00E80860">
        <w:t xml:space="preserve">or any activated SCell, as specified in </w:t>
      </w:r>
      <w:r w:rsidRPr="00E80860">
        <w:rPr>
          <w:lang w:val="en-US" w:eastAsia="zh-CN"/>
        </w:rPr>
        <w:t>clause 8.2,</w:t>
      </w:r>
      <w:r w:rsidRPr="00E80860">
        <w:rPr>
          <w:lang w:val="en-US"/>
        </w:rPr>
        <w:t xml:space="preserve"> shall not </w:t>
      </w:r>
      <w:r w:rsidRPr="00E80860">
        <w:t>occur before slot n</w:t>
      </w:r>
      <w:r w:rsidRPr="00E80860">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w:t>
      </w:r>
      <w:r w:rsidRPr="00E80860">
        <w:rPr>
          <w:lang w:eastAsia="zh-CN"/>
        </w:rPr>
        <w:t>1</w:t>
      </w:r>
      <w:r w:rsidRPr="00E80860">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pPr>
        <w:rPr>
          <w:lang w:eastAsia="zh-CN"/>
        </w:rPr>
      </w:pPr>
      <w:r w:rsidRPr="00E80860">
        <w:t xml:space="preserve">The requirements in this clause shall apply for the UE configured with multiple downlink SCells and one SCell configured with PUCCH </w:t>
      </w:r>
      <w:r w:rsidRPr="00E80860">
        <w:rPr>
          <w:lang w:eastAsia="zh-CN"/>
        </w:rPr>
        <w:t>in EN-DC, or in standalone NR carrier aggregation, or in N</w:t>
      </w:r>
      <w:r w:rsidRPr="003339B5">
        <w:rPr>
          <w:lang w:eastAsia="zh-CN"/>
        </w:rPr>
        <w:t>E-DC, prov</w:t>
      </w:r>
      <w:r w:rsidRPr="00E80860">
        <w:rPr>
          <w:lang w:eastAsia="zh-CN"/>
        </w:rPr>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0DBEE4DE" w14:textId="77777777" w:rsidR="00605F6C" w:rsidRPr="00E80860" w:rsidRDefault="00605F6C" w:rsidP="00605F6C">
      <w:r w:rsidRPr="00E80860">
        <w:t>Upon receiving SCell deactivation command</w:t>
      </w:r>
      <w:r w:rsidRPr="00E80860">
        <w:rPr>
          <w:rFonts w:hint="eastAsia"/>
          <w:lang w:eastAsia="zh-TW"/>
        </w:rPr>
        <w:t xml:space="preserve"> </w:t>
      </w:r>
      <w:r w:rsidRPr="00E80860">
        <w:t xml:space="preserve">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SCells (including one SCell configured with PUCCH) being deactivated within the same delay as specified in clause 8.3.</w:t>
      </w:r>
      <w:r>
        <w:t>12</w:t>
      </w:r>
      <w:r w:rsidRPr="00E80860">
        <w:t>.</w:t>
      </w:r>
    </w:p>
    <w:p w14:paraId="6F5EC5AE" w14:textId="77777777" w:rsidR="00605F6C" w:rsidRPr="00DA2FF7" w:rsidRDefault="00605F6C" w:rsidP="00605F6C">
      <w:r w:rsidRPr="00E80860">
        <w:rPr>
          <w:lang w:eastAsia="zh-CN"/>
        </w:rPr>
        <w:t xml:space="preserve">The starting point and the end-point of an interruption window on PCell or any activated SCell in MCG for NR standalone mode, or on PSCell </w:t>
      </w:r>
      <w:r w:rsidRPr="00E80860">
        <w:t>or any activated SCell in SCG</w:t>
      </w:r>
      <w:r w:rsidRPr="00E80860">
        <w:rPr>
          <w:lang w:eastAsia="zh-CN"/>
        </w:rPr>
        <w:t xml:space="preserve"> for EN-DC</w:t>
      </w:r>
      <w:r w:rsidRPr="00013915">
        <w:rPr>
          <w:lang w:eastAsia="zh-CN"/>
        </w:rPr>
        <w:t xml:space="preserve"> mode </w:t>
      </w:r>
      <w:r w:rsidRPr="00013915">
        <w:t>is same as single SCell activation requirement in clause 8.3.</w:t>
      </w:r>
      <w:r>
        <w:t>12</w:t>
      </w:r>
      <w:r w:rsidRPr="00013915">
        <w:rPr>
          <w:lang w:eastAsia="zh-CN"/>
        </w:rPr>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w:t>
      </w:r>
      <w:r>
        <w:rPr>
          <w:lang w:eastAsia="zh-CN"/>
        </w:rPr>
        <w:t>in EN-DC, or in standalone NR carrier aggregation or in NE-DC or in NR-DC and when one SCell is being activated</w:t>
      </w:r>
      <w:r>
        <w:t xml:space="preserve">. The requirements in this clause shall apply for the UE provided with </w:t>
      </w:r>
      <w:r>
        <w:rPr>
          <w:color w:val="000000" w:themeColor="text1"/>
        </w:rPr>
        <w:t>aperiodic CSI-RS resources for SCell activation</w:t>
      </w:r>
      <w:r>
        <w:t xml:space="preserve"> for the target SCell.</w:t>
      </w:r>
    </w:p>
    <w:p w14:paraId="239751AA" w14:textId="77777777" w:rsidR="00D82698" w:rsidRDefault="00D82698" w:rsidP="00D82698">
      <w:pPr>
        <w:rPr>
          <w:lang w:eastAsia="zh-CN"/>
        </w:rPr>
      </w:pPr>
      <w:r>
        <w:rPr>
          <w:lang w:eastAsia="zh-CN"/>
        </w:rPr>
        <w:t xml:space="preserve">Note: </w:t>
      </w:r>
      <w:r w:rsidRPr="006B5C59">
        <w:rPr>
          <w:lang w:eastAsia="zh-CN"/>
        </w:rPr>
        <w:t>If UE is allocated A-TRS for fast Scell activation, the UE is not required to use the SSB of the target Scell.</w:t>
      </w:r>
    </w:p>
    <w:p w14:paraId="7F24A76B" w14:textId="77777777" w:rsidR="00D82698" w:rsidRDefault="00D82698" w:rsidP="00D82698">
      <w:pPr>
        <w:rPr>
          <w:lang w:eastAsia="zh-CN"/>
        </w:rPr>
      </w:pPr>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rPr>
          <w:lang w:eastAsia="zh-CN"/>
        </w:rPr>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51316E7D" w14:textId="77777777" w:rsidR="00D82698" w:rsidRDefault="00D82698" w:rsidP="00D82698">
      <w:pPr>
        <w:pStyle w:val="B30"/>
        <w:ind w:leftChars="525" w:left="1334"/>
      </w:pPr>
      <w:r>
        <w:t>-</w:t>
      </w:r>
      <w:r>
        <w:tab/>
        <w:t>T</w:t>
      </w:r>
      <w:r>
        <w:rPr>
          <w:vertAlign w:val="subscript"/>
        </w:rPr>
        <w:t>FirstATRS</w:t>
      </w:r>
      <w:r>
        <w:t>+ 5ms, if the measurement period of the SCell being activated is equal to or smaller than [2400ms].</w:t>
      </w:r>
    </w:p>
    <w:p w14:paraId="7C2AB447" w14:textId="77777777" w:rsidR="00DA2FF7" w:rsidRDefault="00DA2FF7" w:rsidP="00DA2FF7">
      <w:pPr>
        <w:pStyle w:val="B30"/>
        <w:ind w:leftChars="525" w:left="1334"/>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lang w:eastAsia="zh-CN"/>
        </w:rPr>
        <w:t>N</w:t>
      </w:r>
      <w:r w:rsidRPr="00662862">
        <w:rPr>
          <w:lang w:eastAsia="zh-CN"/>
        </w:rPr>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rPr>
          <w:lang w:eastAsia="zh-CN"/>
        </w:rPr>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t xml:space="preserve">, if the following conditions are met, </w:t>
      </w:r>
    </w:p>
    <w:p w14:paraId="08365D1D" w14:textId="77777777" w:rsidR="00D82698" w:rsidRDefault="00D82698" w:rsidP="00C764F1">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289ECF65" w14:textId="77777777" w:rsidR="00D82698" w:rsidRDefault="00D82698" w:rsidP="00C764F1">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6F870F75" w14:textId="77777777" w:rsidR="00D82698" w:rsidRDefault="00D82698" w:rsidP="00C764F1">
      <w:pPr>
        <w:pStyle w:val="B4"/>
        <w:rPr>
          <w:lang w:val="en-US" w:eastAsia="zh-CN"/>
        </w:rPr>
      </w:pPr>
      <w:r>
        <w:rPr>
          <w:lang w:val="en-US" w:eastAsia="zh-CN"/>
        </w:rPr>
        <w:t>-</w:t>
      </w:r>
      <w:r>
        <w:rPr>
          <w:lang w:val="en-US" w:eastAsia="zh-CN"/>
        </w:rPr>
        <w:tab/>
        <w:t xml:space="preserve">its SMTC offset is same as the one of contiguous FR1 active serving cell, and </w:t>
      </w:r>
    </w:p>
    <w:p w14:paraId="2B68FD6E" w14:textId="77777777" w:rsidR="00D82698" w:rsidRDefault="00D82698" w:rsidP="00C764F1">
      <w:pPr>
        <w:pStyle w:val="B4"/>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FirstATRS</w:t>
      </w:r>
      <w:r>
        <w:rPr>
          <w:lang w:eastAsia="zh-CN"/>
        </w:rPr>
        <w:t>+ 5ms provided:</w:t>
      </w:r>
    </w:p>
    <w:p w14:paraId="36815A1A" w14:textId="77777777"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  </w:t>
      </w:r>
    </w:p>
    <w:p w14:paraId="0F0DF2FF" w14:textId="77777777" w:rsidR="00DA2FF7" w:rsidRDefault="00DA2FF7" w:rsidP="00DA2FF7">
      <w:pPr>
        <w:pStyle w:val="B30"/>
      </w:pPr>
      <w:r>
        <w:t>-</w:t>
      </w:r>
      <w:r>
        <w:tab/>
        <w:t>The SSBs in the serving cell(s) and the SSBs in the SCell being activated fulfil the condition defined in clause 3.6.3,</w:t>
      </w:r>
    </w:p>
    <w:p w14:paraId="5CE216B1" w14:textId="77777777" w:rsidR="00D82698" w:rsidRDefault="00D82698" w:rsidP="00D82698">
      <w:pPr>
        <w:pStyle w:val="B30"/>
      </w:pPr>
      <w:r>
        <w:t>-</w:t>
      </w:r>
      <w:r>
        <w:tab/>
        <w:t xml:space="preserve">The parameter </w:t>
      </w:r>
      <w:r>
        <w:rPr>
          <w:i/>
          <w:iCs/>
        </w:rPr>
        <w:t>ssb-PositionsInBurst</w:t>
      </w:r>
      <w:r>
        <w:t xml:space="preserve"> is same for the serving cell(s) and the SCell.</w:t>
      </w:r>
    </w:p>
    <w:p w14:paraId="688D6688" w14:textId="77777777" w:rsidR="00D82698" w:rsidRDefault="00D82698" w:rsidP="00D82698">
      <w:pPr>
        <w:pStyle w:val="B30"/>
      </w:pPr>
      <w:r>
        <w:t>-</w:t>
      </w:r>
      <w:r>
        <w:tab/>
        <w:t>SSB is in the same half-frame on the SCell and the contiguous FR2 active serving cell</w:t>
      </w:r>
    </w:p>
    <w:p w14:paraId="13A34E45" w14:textId="77777777" w:rsidR="00D82698" w:rsidRDefault="00D82698" w:rsidP="00D82698">
      <w:pPr>
        <w:pStyle w:val="B20"/>
        <w:rPr>
          <w:color w:val="000000" w:themeColor="text1"/>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 and a</w:t>
      </w:r>
      <w:r w:rsidRPr="00292BDB">
        <w:rPr>
          <w:lang w:eastAsia="zh-CN"/>
        </w:rPr>
        <w:t xml:space="preserve">ssuming PDCCH TCI and PDSCH TCI (when applicable) </w:t>
      </w:r>
      <w:r>
        <w:rPr>
          <w:lang w:eastAsia="zh-CN"/>
        </w:rPr>
        <w:t>are</w:t>
      </w:r>
      <w:r w:rsidRPr="00292BDB">
        <w:rPr>
          <w:lang w:eastAsia="zh-CN"/>
        </w:rPr>
        <w:t xml:space="preserve"> associated with the triggered </w:t>
      </w:r>
      <w:r>
        <w:rPr>
          <w:color w:val="000000" w:themeColor="text1"/>
        </w:rPr>
        <w:t>aperiodic CSI-RS resources for fast SCell activation, and when the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4693D1DB" w14:textId="63640FBC" w:rsidR="00D82698" w:rsidRPr="00292BDB" w:rsidRDefault="00D82698" w:rsidP="00C429E8">
      <w:pPr>
        <w:pStyle w:val="B20"/>
      </w:pPr>
    </w:p>
    <w:p w14:paraId="35B29C7B" w14:textId="5325DEB0" w:rsidR="001A7D5C" w:rsidRDefault="001A7D5C" w:rsidP="001A7D5C">
      <w:pPr>
        <w:pStyle w:val="B20"/>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2029E191" w14:textId="77777777" w:rsidR="001A7D5C" w:rsidRDefault="001A7D5C" w:rsidP="001A7D5C">
      <w:pPr>
        <w:pStyle w:val="B30"/>
        <w:rPr>
          <w:lang w:eastAsia="zh-CN"/>
        </w:rPr>
      </w:pPr>
      <w:r>
        <w:t>-</w:t>
      </w:r>
      <w:r>
        <w:tab/>
        <w:t>3ms + max(</w:t>
      </w:r>
      <w:r>
        <w:rPr>
          <w:lang w:eastAsia="zh-CN"/>
        </w:rPr>
        <w:t>T</w:t>
      </w:r>
      <w:r>
        <w:rPr>
          <w:vertAlign w:val="subscript"/>
          <w:lang w:eastAsia="zh-CN"/>
        </w:rPr>
        <w:t>FirstATRS</w:t>
      </w:r>
      <w:r>
        <w:rPr>
          <w:lang w:eastAsia="zh-CN"/>
        </w:rPr>
        <w:t xml:space="preserve"> + 2ms, T</w:t>
      </w:r>
      <w:r>
        <w:rPr>
          <w:vertAlign w:val="subscript"/>
          <w:lang w:eastAsia="zh-CN"/>
        </w:rPr>
        <w:t>uncertainty_SP</w:t>
      </w:r>
      <w:r>
        <w:rPr>
          <w:lang w:eastAsia="zh-CN"/>
        </w:rPr>
        <w:t>), where T</w:t>
      </w:r>
      <w:r>
        <w:rPr>
          <w:vertAlign w:val="subscript"/>
          <w:lang w:eastAsia="zh-CN"/>
        </w:rPr>
        <w:t>uncertainty_SP</w:t>
      </w:r>
      <w:r>
        <w:rPr>
          <w:lang w:eastAsia="zh-CN"/>
        </w:rPr>
        <w:t>=0</w:t>
      </w:r>
      <w:r>
        <w:t xml:space="preserve"> if </w:t>
      </w:r>
      <w:r>
        <w:rPr>
          <w:lang w:eastAsia="zh-CN"/>
        </w:rPr>
        <w:t>UE receives the SCell activation command and semi-persistent CSI-RS activation command at the same time.</w:t>
      </w:r>
    </w:p>
    <w:p w14:paraId="01BF4B13" w14:textId="6EDCDF1A" w:rsidR="001A7D5C" w:rsidRDefault="001A7D5C" w:rsidP="001A7D5C">
      <w:pPr>
        <w:pStyle w:val="B20"/>
        <w:rPr>
          <w:lang w:eastAsia="zh-CN"/>
        </w:rPr>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22AFD1C0" w14:textId="77777777" w:rsidR="001A7D5C" w:rsidRDefault="001A7D5C" w:rsidP="001A7D5C">
      <w:pPr>
        <w:pStyle w:val="B30"/>
        <w:rPr>
          <w:lang w:eastAsia="zh-CN"/>
        </w:rPr>
      </w:pPr>
      <w:r>
        <w:rPr>
          <w:lang w:eastAsia="zh-CN"/>
        </w:rPr>
        <w:t>-</w:t>
      </w:r>
      <w:r>
        <w:rPr>
          <w:lang w:eastAsia="zh-CN"/>
        </w:rPr>
        <w:tab/>
        <w:t>max(T</w:t>
      </w:r>
      <w:r>
        <w:rPr>
          <w:vertAlign w:val="subscript"/>
          <w:lang w:eastAsia="zh-CN"/>
        </w:rPr>
        <w:t>FirstATRS</w:t>
      </w:r>
      <w:r>
        <w:rPr>
          <w:lang w:eastAsia="zh-CN"/>
        </w:rPr>
        <w:t xml:space="preserve"> + 5ms,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p>
    <w:p w14:paraId="4413B307" w14:textId="77777777" w:rsidR="00D82698" w:rsidRDefault="00D82698" w:rsidP="00D82698">
      <w:pPr>
        <w:pStyle w:val="B20"/>
        <w:rPr>
          <w:lang w:eastAsia="zh-CN"/>
        </w:rPr>
      </w:pPr>
      <w:r>
        <w:rPr>
          <w:lang w:eastAsia="zh-CN"/>
        </w:rPr>
        <w:tab/>
        <w:t>where,</w:t>
      </w:r>
    </w:p>
    <w:p w14:paraId="42C7F3E7" w14:textId="29AEC938" w:rsidR="00D82698" w:rsidRDefault="0045660C" w:rsidP="0045660C">
      <w:pPr>
        <w:pStyle w:val="B20"/>
        <w:rPr>
          <w:lang w:eastAsia="zh-CN"/>
        </w:rPr>
      </w:pPr>
      <w:r>
        <w:rPr>
          <w:lang w:eastAsia="zh-CN"/>
        </w:rPr>
        <w:tab/>
      </w:r>
      <w:r w:rsidR="00D82698">
        <w:rPr>
          <w:lang w:eastAsia="zh-CN"/>
        </w:rPr>
        <w:t>T</w:t>
      </w:r>
      <w:r w:rsidR="00D82698">
        <w:rPr>
          <w:vertAlign w:val="subscript"/>
          <w:lang w:eastAsia="zh-CN"/>
        </w:rPr>
        <w:t>FirstATRS</w:t>
      </w:r>
      <w:r w:rsidR="00D82698">
        <w:rPr>
          <w:lang w:eastAsia="zh-CN"/>
        </w:rPr>
        <w:t xml:space="preserve">: is the time to the end of the first complete </w:t>
      </w:r>
      <w:r w:rsidR="00D82698">
        <w:t>CSI-RS burst for SCell activation</w:t>
      </w:r>
      <w:r w:rsidR="00D82698">
        <w:rPr>
          <w:lang w:eastAsia="zh-CN"/>
        </w:rPr>
        <w:t xml:space="preserve"> after</w:t>
      </w:r>
      <w:r w:rsidR="00D82698">
        <w:rPr>
          <w:lang w:val="en-US" w:eastAsia="zh-CN"/>
        </w:rPr>
        <w:t xml:space="preserve"> slot</w:t>
      </w:r>
      <w:r w:rsidR="00D82698">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Pr>
          <w:lang w:eastAsia="zh-CN"/>
        </w:rPr>
        <w:t xml:space="preserve">, where </w:t>
      </w:r>
      <w:r w:rsidR="00D82698">
        <w:t>the CSI-RS burst is defined as four CSI-RS resources in two consecutive slots.</w:t>
      </w:r>
    </w:p>
    <w:p w14:paraId="0BE4AF07" w14:textId="77777777" w:rsidR="00D82698" w:rsidRDefault="00D82698" w:rsidP="00D82698">
      <w:pPr>
        <w:pStyle w:val="B20"/>
        <w:rPr>
          <w:lang w:eastAsia="zh-CN"/>
        </w:rPr>
      </w:pPr>
      <w:r>
        <w:rPr>
          <w:lang w:eastAsia="zh-CN"/>
        </w:rPr>
        <w:tab/>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1FF648F5" w14:textId="77777777" w:rsidR="00CA499D" w:rsidRDefault="00CA499D" w:rsidP="00CA499D">
      <w:pPr>
        <w:pStyle w:val="B20"/>
        <w:ind w:leftChars="383" w:left="1050"/>
        <w:rPr>
          <w:lang w:eastAsia="zh-CN"/>
        </w:rPr>
      </w:pPr>
      <w:r>
        <w:rPr>
          <w:lang w:eastAsia="zh-CN"/>
        </w:rPr>
        <w:tab/>
        <w:t>T</w:t>
      </w:r>
      <w:r>
        <w:rPr>
          <w:vertAlign w:val="subscript"/>
          <w:lang w:eastAsia="zh-CN"/>
        </w:rPr>
        <w:t>gap</w:t>
      </w:r>
      <w:r>
        <w:rPr>
          <w:lang w:eastAsia="zh-CN"/>
        </w:rP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lang w:eastAsia="zh-CN"/>
        </w:rPr>
        <w:t>uncertainty_RRC</w:t>
      </w:r>
      <w:r w:rsidRPr="002372DA">
        <w:rPr>
          <w:rFonts w:eastAsia="Malgun Gothic"/>
          <w:lang w:eastAsia="zh-CN"/>
        </w:rPr>
        <w:t xml:space="preserve"> is the time period between reception of the RRC configuration message </w:t>
      </w:r>
      <w:r w:rsidRPr="002372DA">
        <w:t>for TCI of periodic CSI-RS for CQI reporting (when applicable) relative to</w:t>
      </w:r>
      <w:r>
        <w:t xml:space="preserve"> </w:t>
      </w:r>
      <w:r w:rsidRPr="002372DA">
        <w:rPr>
          <w:lang w:eastAsia="zh-CN"/>
        </w:rPr>
        <w:t>SCell activation command</w:t>
      </w:r>
      <w:r>
        <w:rPr>
          <w:lang w:eastAsia="zh-CN"/>
        </w:rPr>
        <w:t>.</w:t>
      </w:r>
    </w:p>
    <w:p w14:paraId="63F8BACE" w14:textId="77777777" w:rsidR="00D82698" w:rsidRPr="002372DA" w:rsidRDefault="00D82698" w:rsidP="00D82698">
      <w:pPr>
        <w:pStyle w:val="B20"/>
      </w:pPr>
      <w:r w:rsidRPr="002372DA">
        <w:tab/>
        <w:t>T</w:t>
      </w:r>
      <w:r w:rsidRPr="002372DA">
        <w:rPr>
          <w:vertAlign w:val="subscript"/>
          <w:lang w:eastAsia="zh-CN"/>
        </w:rPr>
        <w:t>uncertainty_SP</w:t>
      </w:r>
      <w:r w:rsidRPr="002372DA">
        <w:rPr>
          <w:rFonts w:eastAsia="Malgun Gothic"/>
          <w:lang w:eastAsia="zh-CN"/>
        </w:rPr>
        <w:t xml:space="preserve"> is the time period between reception of the activation command for </w:t>
      </w:r>
      <w:r w:rsidRPr="002372DA">
        <w:t>semi-persistent CSI-RS resource set for CQI reporting relative to</w:t>
      </w:r>
      <w:r>
        <w:t xml:space="preserve"> </w:t>
      </w:r>
      <w:r w:rsidRPr="002372DA">
        <w:rPr>
          <w:lang w:eastAsia="zh-CN"/>
        </w:rPr>
        <w:t>SCell activation command for known case</w:t>
      </w:r>
      <w:r>
        <w:rPr>
          <w:lang w:eastAsia="zh-CN"/>
        </w:rP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BEBA8C1" w14:textId="77777777" w:rsidR="00D82698" w:rsidRDefault="00D82698" w:rsidP="00D82698">
      <w:r>
        <w:rPr>
          <w:lang w:eastAsia="zh-CN"/>
        </w:rPr>
        <w:t>SC</w:t>
      </w:r>
      <w:r>
        <w:t>ell</w:t>
      </w:r>
      <w:r>
        <w:rPr>
          <w:lang w:eastAsia="zh-CN"/>
        </w:rPr>
        <w:t xml:space="preserve"> in FR1</w:t>
      </w:r>
      <w:r>
        <w:t xml:space="preserve">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rPr>
          <w:lang w:eastAsia="zh-CN"/>
        </w:rPr>
      </w:pPr>
      <w:r>
        <w:t>-</w:t>
      </w:r>
      <w:r>
        <w:tab/>
        <w:t>the UE has sent a valid measurement report for the SCell being activated and</w:t>
      </w:r>
    </w:p>
    <w:p w14:paraId="59A0AD4E" w14:textId="77777777" w:rsidR="00D82698" w:rsidRDefault="00D82698" w:rsidP="00D82698">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04257EE7" w14:textId="77777777" w:rsidR="00D82698" w:rsidRDefault="00D82698" w:rsidP="00D82698">
      <w:pPr>
        <w:pStyle w:val="B10"/>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2D82172C" w14:textId="77777777" w:rsidR="00D82698" w:rsidRDefault="00D82698" w:rsidP="00D82698">
      <w:pPr>
        <w:rPr>
          <w:lang w:eastAsia="zh-CN"/>
        </w:rPr>
      </w:pPr>
      <w:r>
        <w:rPr>
          <w:lang w:eastAsia="zh-CN"/>
        </w:rPr>
        <w:t>Otherwise SCell in FR1 is unknown.</w:t>
      </w:r>
    </w:p>
    <w:p w14:paraId="72BFAFC0" w14:textId="77777777" w:rsidR="00D82698" w:rsidRDefault="00D82698" w:rsidP="00D82698">
      <w:pPr>
        <w:tabs>
          <w:tab w:val="left" w:pos="0"/>
        </w:tabs>
        <w:rPr>
          <w:lang w:eastAsia="zh-CN"/>
        </w:rPr>
      </w:pPr>
      <w:r>
        <w:rPr>
          <w:lang w:eastAsia="zh-CN"/>
        </w:rPr>
        <w:t>For the first SCell activation in FR2 bands, the SCell is known if it has been meeting the following conditions:</w:t>
      </w:r>
    </w:p>
    <w:p w14:paraId="3EC63E81" w14:textId="77777777" w:rsidR="00D82698" w:rsidRDefault="00D82698" w:rsidP="00D82698">
      <w:pPr>
        <w:pStyle w:val="B10"/>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5658A81D" w14:textId="77777777" w:rsidR="00D82698" w:rsidRDefault="00D82698" w:rsidP="00D82698">
      <w:pPr>
        <w:pStyle w:val="B20"/>
      </w:pPr>
      <w:r>
        <w:t>-</w:t>
      </w:r>
      <w:r>
        <w:tab/>
        <w:t>the UE has sent a valid</w:t>
      </w:r>
      <w:r>
        <w:rPr>
          <w:lang w:eastAsia="zh-CN"/>
        </w:rPr>
        <w:t xml:space="preserve"> L3-RSRP</w:t>
      </w:r>
      <w:r>
        <w:t xml:space="preserve"> measurement report</w:t>
      </w:r>
      <w:r>
        <w:rPr>
          <w:lang w:eastAsia="zh-CN"/>
        </w:rPr>
        <w:t xml:space="preserve"> with SSB index</w:t>
      </w:r>
      <w:r>
        <w:t xml:space="preserve"> </w:t>
      </w:r>
    </w:p>
    <w:p w14:paraId="223644CB" w14:textId="77777777" w:rsidR="00D82698" w:rsidRDefault="00D82698" w:rsidP="00D82698">
      <w:pPr>
        <w:pStyle w:val="B20"/>
        <w:rPr>
          <w:lang w:eastAsia="zh-CN"/>
        </w:rPr>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095CC10E" w14:textId="77777777" w:rsidR="00D82698" w:rsidRDefault="00D82698" w:rsidP="00D82698">
      <w:pPr>
        <w:rPr>
          <w:lang w:eastAsia="zh-CN"/>
        </w:rPr>
      </w:pPr>
      <w:r>
        <w:rPr>
          <w:lang w:eastAsia="zh-CN"/>
        </w:rP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934D3E0" w14:textId="312F0F4C" w:rsidR="00D82698" w:rsidRDefault="00CA499D" w:rsidP="00D82698">
      <w:pPr>
        <w:pStyle w:val="B10"/>
        <w:rPr>
          <w:lang w:eastAsia="zh-CN"/>
        </w:rPr>
      </w:pPr>
      <w:r>
        <w:rPr>
          <w:lang w:eastAsia="zh-CN"/>
        </w:rPr>
        <w:t>-</w:t>
      </w:r>
      <w:r>
        <w:rPr>
          <w:lang w:eastAsia="zh-CN"/>
        </w:rPr>
        <w:tab/>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77777777" w:rsidR="00D82698" w:rsidRDefault="00D82698" w:rsidP="00D82698">
      <w:r>
        <w:rPr>
          <w:noProof/>
          <w:lang w:eastAsia="zh-CN"/>
        </w:rPr>
        <w:t>The requirements in this clause and requriements on interruption due to SCell activation in clause 8.x apply provided that</w:t>
      </w:r>
      <w:r>
        <w:rPr>
          <w:lang w:eastAsia="zh-CN"/>
        </w:rPr>
        <w:t xml:space="preserve"> the SSB and A-TRS of the to-be-activated SCell is within the first active DL BWP of the Scell.</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9C5807" w:rsidRDefault="00605F6C" w:rsidP="00DE67D3">
      <w:pPr>
        <w:rPr>
          <w:lang w:eastAsia="zh-CN"/>
        </w:rPr>
      </w:pPr>
    </w:p>
    <w:p w14:paraId="63C446DE" w14:textId="77777777" w:rsidR="009E7528" w:rsidRPr="00885F53" w:rsidRDefault="009E7528" w:rsidP="009E7528">
      <w:pPr>
        <w:pStyle w:val="Heading2"/>
      </w:pPr>
      <w:bookmarkStart w:id="71"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w:t>
      </w:r>
      <w:r w:rsidRPr="00885F53">
        <w:rPr>
          <w:lang w:eastAsia="zh-CN"/>
        </w:rPr>
        <w:t xml:space="preserve"> EN-DC or in standalone NR carrier aggregation</w:t>
      </w:r>
      <w:r w:rsidRPr="00885F53">
        <w:t>.</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0EA86F01" w:rsidR="00B82A89" w:rsidRPr="00F0397A" w:rsidRDefault="00B82A89" w:rsidP="00F37389">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 and when one SCell</w:t>
      </w:r>
      <w:r>
        <w:rPr>
          <w:lang w:eastAsia="zh-CN"/>
        </w:rPr>
        <w:t xml:space="preserve"> operating with CCA</w:t>
      </w:r>
      <w:r w:rsidRPr="00885F53">
        <w:rPr>
          <w:lang w:eastAsia="zh-CN"/>
        </w:rPr>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11B8D2F" w14:textId="77777777" w:rsidR="009E7528" w:rsidRPr="00885F53" w:rsidRDefault="009E7528" w:rsidP="009E7528">
      <w:pPr>
        <w:rPr>
          <w:lang w:eastAsia="zh-CN"/>
        </w:rPr>
      </w:pPr>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rPr>
          <w:lang w:eastAsia="zh-CN"/>
        </w:rPr>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5B732AB8" w14:textId="6BE60EC6" w:rsidR="003A59FC" w:rsidRPr="00415158" w:rsidRDefault="00E72515" w:rsidP="00E72515">
      <w:pPr>
        <w:pStyle w:val="B30"/>
        <w:rPr>
          <w:rFonts w:eastAsiaTheme="minorEastAsia"/>
          <w:lang w:eastAsia="zh-CN"/>
        </w:rPr>
      </w:pPr>
      <w:r w:rsidRPr="00885F53">
        <w:t>-</w:t>
      </w:r>
      <w:r w:rsidRPr="00885F53">
        <w:tab/>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Pr>
          <w:lang w:eastAsia="zh-CN"/>
        </w:rPr>
        <w:t>.</w:t>
      </w:r>
      <w:r w:rsidR="003A59FC" w:rsidRPr="00415158">
        <w:rPr>
          <w:rFonts w:eastAsiaTheme="minorEastAsia"/>
        </w:rPr>
        <w:t>-</w:t>
      </w:r>
      <w:r w:rsidR="003A59FC">
        <w:rPr>
          <w:rFonts w:eastAsiaTheme="minorEastAsia"/>
        </w:rPr>
        <w:tab/>
      </w:r>
      <w:r w:rsidR="003A59FC" w:rsidRPr="00415158">
        <w:rPr>
          <w:rFonts w:eastAsiaTheme="minorEastAsia"/>
        </w:rPr>
        <w:t>If the SCell</w:t>
      </w:r>
      <w:r w:rsidR="003A59FC" w:rsidRPr="00415158">
        <w:rPr>
          <w:rFonts w:eastAsiaTheme="minorEastAsia"/>
          <w:lang w:eastAsia="zh-CN"/>
        </w:rPr>
        <w:t xml:space="preserve"> being activated</w:t>
      </w:r>
      <w:r w:rsidR="003A59FC" w:rsidRPr="00415158">
        <w:rPr>
          <w:rFonts w:eastAsiaTheme="minorEastAsia"/>
        </w:rPr>
        <w:t xml:space="preserve"> belongs to FR2-2</w:t>
      </w:r>
      <w:r w:rsidR="003A59FC" w:rsidRPr="00415158">
        <w:rPr>
          <w:rFonts w:eastAsiaTheme="minorEastAsia"/>
          <w:lang w:eastAsia="zh-CN"/>
        </w:rPr>
        <w:t xml:space="preserve"> and</w:t>
      </w:r>
      <w:r w:rsidR="003A59FC" w:rsidRPr="00415158">
        <w:rPr>
          <w:rFonts w:eastAsiaTheme="minorEastAsia"/>
        </w:rPr>
        <w:t xml:space="preserve"> if there is at least one active serving cell on that FR2-2 band</w:t>
      </w:r>
      <w:r w:rsidR="003A59FC" w:rsidRPr="00415158">
        <w:rPr>
          <w:rFonts w:eastAsiaTheme="minorEastAsia"/>
          <w:lang w:eastAsia="zh-CN"/>
        </w:rPr>
        <w:t>, if</w:t>
      </w:r>
      <w:r w:rsidR="003A59FC" w:rsidRPr="00415158">
        <w:rPr>
          <w:rFonts w:eastAsiaTheme="minorEastAsia"/>
        </w:rPr>
        <w:t xml:space="preserve"> the UE supporting </w:t>
      </w:r>
      <w:r w:rsidR="003A59FC" w:rsidRPr="00415158">
        <w:rPr>
          <w:rFonts w:eastAsiaTheme="minorEastAsia"/>
          <w:i/>
          <w:iCs/>
        </w:rPr>
        <w:t>scellWithoutSSB</w:t>
      </w:r>
      <w:r w:rsidR="003A59FC" w:rsidRPr="00415158">
        <w:rPr>
          <w:rFonts w:eastAsiaTheme="minorEastAsia"/>
        </w:rPr>
        <w:t xml:space="preserve"> is not provided with any SMTC for the</w:t>
      </w:r>
      <w:r w:rsidR="003A59FC" w:rsidRPr="00415158">
        <w:rPr>
          <w:rFonts w:eastAsiaTheme="minorEastAsia"/>
          <w:lang w:eastAsia="zh-CN"/>
        </w:rPr>
        <w:t xml:space="preserve"> target</w:t>
      </w:r>
      <w:r w:rsidR="003A59FC" w:rsidRPr="00415158">
        <w:rPr>
          <w:rFonts w:eastAsiaTheme="minorEastAsia"/>
        </w:rPr>
        <w:t xml:space="preserve"> SCell</w:t>
      </w:r>
      <w:r w:rsidR="003A59FC" w:rsidRPr="00415158">
        <w:rPr>
          <w:rFonts w:eastAsiaTheme="minorEastAsia"/>
          <w:lang w:eastAsia="zh-CN"/>
        </w:rPr>
        <w:t xml:space="preserve">, </w:t>
      </w:r>
      <w:r w:rsidR="003A59FC" w:rsidRPr="00415158">
        <w:rPr>
          <w:rFonts w:eastAsiaTheme="minorEastAsia"/>
        </w:rPr>
        <w:t>T</w:t>
      </w:r>
      <w:r w:rsidR="003A59FC" w:rsidRPr="00415158">
        <w:rPr>
          <w:rFonts w:eastAsiaTheme="minorEastAsia"/>
          <w:vertAlign w:val="subscript"/>
        </w:rPr>
        <w:t>activation_time_withCCA</w:t>
      </w:r>
      <w:r w:rsidR="003A59FC" w:rsidRPr="00415158">
        <w:rPr>
          <w:rFonts w:eastAsiaTheme="minorEastAsia"/>
        </w:rPr>
        <w:t xml:space="preserve"> is</w:t>
      </w:r>
      <w:r w:rsidR="003A59FC" w:rsidRPr="00415158">
        <w:rPr>
          <w:rFonts w:eastAsiaTheme="minorEastAsia"/>
          <w:lang w:eastAsia="zh-CN"/>
        </w:rPr>
        <w:t xml:space="preserve"> 3 ms, provided</w:t>
      </w:r>
    </w:p>
    <w:p w14:paraId="6C3AB978"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6A0B77AE"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semi-persistent CSI-RS is used for CSI reporting, then </w:t>
      </w:r>
      <w:r w:rsidRPr="00415158">
        <w:rPr>
          <w:rFonts w:eastAsiaTheme="minorEastAsia"/>
        </w:rPr>
        <w:t>T</w:t>
      </w:r>
      <w:r w:rsidRPr="00415158">
        <w:rPr>
          <w:rFonts w:eastAsiaTheme="minorEastAsia"/>
          <w:vertAlign w:val="subscript"/>
        </w:rPr>
        <w:t>activation_time_withCCA</w:t>
      </w:r>
      <w:r w:rsidRPr="00415158">
        <w:rPr>
          <w:rFonts w:eastAsiaTheme="minorEastAsia"/>
          <w:lang w:eastAsia="zh-CN"/>
        </w:rPr>
        <w:t xml:space="preserve"> is:</w:t>
      </w:r>
    </w:p>
    <w:p w14:paraId="54FB39F5" w14:textId="77777777" w:rsidR="003A59FC" w:rsidRPr="00415158" w:rsidRDefault="003A59FC" w:rsidP="003A59FC">
      <w:pPr>
        <w:pStyle w:val="B5"/>
        <w:rPr>
          <w:rFonts w:eastAsiaTheme="minorEastAsia"/>
          <w:lang w:eastAsia="zh-CN"/>
        </w:rPr>
      </w:pPr>
      <w:r w:rsidRPr="00415158">
        <w:rPr>
          <w:rFonts w:eastAsiaTheme="minorEastAsia"/>
        </w:rPr>
        <w:t>-</w:t>
      </w:r>
      <w:r w:rsidRPr="00415158">
        <w:rPr>
          <w:rFonts w:eastAsiaTheme="minorEastAsia"/>
        </w:rPr>
        <w:tab/>
        <w:t>3ms + max(T</w:t>
      </w:r>
      <w:r w:rsidRPr="00415158">
        <w:rPr>
          <w:rFonts w:eastAsiaTheme="minorEastAsia"/>
          <w:vertAlign w:val="subscript"/>
          <w:lang w:eastAsia="zh-CN"/>
        </w:rPr>
        <w:t>uncertainty_MAC</w:t>
      </w:r>
      <w:r w:rsidRPr="00415158">
        <w:rPr>
          <w:rFonts w:eastAsiaTheme="minorEastAsia"/>
        </w:rPr>
        <w:t xml:space="preserve"> + T</w:t>
      </w:r>
      <w:r w:rsidRPr="00415158">
        <w:rPr>
          <w:rFonts w:eastAsiaTheme="minorEastAsia"/>
          <w:vertAlign w:val="subscript"/>
        </w:rPr>
        <w:t>FineTiming</w:t>
      </w:r>
      <w:r w:rsidRPr="00415158" w:rsidDel="000B0D6A">
        <w:rPr>
          <w:rFonts w:eastAsiaTheme="minorEastAsia"/>
          <w:lang w:eastAsia="zh-CN"/>
        </w:rPr>
        <w:t xml:space="preserve"> </w:t>
      </w:r>
      <w:r w:rsidRPr="00415158">
        <w:rPr>
          <w:rFonts w:eastAsiaTheme="minorEastAsia"/>
          <w:lang w:eastAsia="zh-CN"/>
        </w:rPr>
        <w:t>+ 2ms, T</w:t>
      </w:r>
      <w:r w:rsidRPr="00415158">
        <w:rPr>
          <w:rFonts w:eastAsiaTheme="minorEastAsia"/>
          <w:vertAlign w:val="subscript"/>
          <w:lang w:eastAsia="zh-CN"/>
        </w:rPr>
        <w:t>uncertainty_SP</w:t>
      </w:r>
      <w:r w:rsidRPr="00415158">
        <w:rPr>
          <w:rFonts w:eastAsiaTheme="minorEastAsia"/>
          <w:lang w:eastAsia="zh-CN"/>
        </w:rPr>
        <w:t>),</w:t>
      </w:r>
      <w:r w:rsidRPr="00415158" w:rsidDel="00A77415">
        <w:rPr>
          <w:rFonts w:eastAsiaTheme="minorEastAsia"/>
          <w:lang w:eastAsia="zh-CN"/>
        </w:rPr>
        <w:t xml:space="preserve"> </w:t>
      </w:r>
      <w:r w:rsidRPr="00415158">
        <w:rPr>
          <w:rFonts w:eastAsiaTheme="minorEastAsia"/>
          <w:lang w:eastAsia="zh-CN"/>
        </w:rPr>
        <w:t xml:space="preserve">where </w:t>
      </w:r>
      <w:r w:rsidRPr="00415158">
        <w:rPr>
          <w:rFonts w:eastAsiaTheme="minorEastAsia"/>
        </w:rPr>
        <w:t>T</w:t>
      </w:r>
      <w:r w:rsidRPr="00415158">
        <w:rPr>
          <w:rFonts w:eastAsiaTheme="minorEastAsia"/>
          <w:vertAlign w:val="subscript"/>
          <w:lang w:eastAsia="zh-CN"/>
        </w:rPr>
        <w:t>uncertainty_MAC</w:t>
      </w:r>
      <w:r w:rsidRPr="00415158">
        <w:rPr>
          <w:rFonts w:eastAsiaTheme="minorEastAsia"/>
        </w:rPr>
        <w:t xml:space="preserve">=0 and </w:t>
      </w:r>
      <w:r w:rsidRPr="00415158">
        <w:rPr>
          <w:rFonts w:eastAsiaTheme="minorEastAsia"/>
          <w:lang w:eastAsia="zh-CN"/>
        </w:rPr>
        <w:t>T</w:t>
      </w:r>
      <w:r w:rsidRPr="00415158">
        <w:rPr>
          <w:rFonts w:eastAsiaTheme="minorEastAsia"/>
          <w:vertAlign w:val="subscript"/>
          <w:lang w:eastAsia="zh-CN"/>
        </w:rPr>
        <w:t>uncertainty_SP</w:t>
      </w:r>
      <w:r w:rsidRPr="00415158">
        <w:rPr>
          <w:rFonts w:eastAsiaTheme="minorEastAsia"/>
          <w:lang w:eastAsia="zh-CN"/>
        </w:rPr>
        <w:t>=0</w:t>
      </w:r>
      <w:r w:rsidRPr="00415158">
        <w:rPr>
          <w:rFonts w:eastAsiaTheme="minorEastAsia"/>
        </w:rPr>
        <w:t xml:space="preserve"> if </w:t>
      </w:r>
      <w:r w:rsidRPr="00415158">
        <w:rPr>
          <w:rFonts w:eastAsiaTheme="minorEastAsia"/>
          <w:lang w:eastAsia="zh-CN"/>
        </w:rPr>
        <w:t>UE receives the SCell activation command, semi-persistent CSI-RS activation command and TCI state activation command at the same time.</w:t>
      </w:r>
    </w:p>
    <w:p w14:paraId="44EB4D7C"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periodic CSI-RS is used for CSI reporting, then </w:t>
      </w:r>
      <w:r w:rsidRPr="00415158">
        <w:rPr>
          <w:rFonts w:eastAsiaTheme="minorEastAsia"/>
        </w:rPr>
        <w:t>T</w:t>
      </w:r>
      <w:r w:rsidRPr="00415158">
        <w:rPr>
          <w:rFonts w:eastAsiaTheme="minorEastAsia"/>
          <w:vertAlign w:val="subscript"/>
        </w:rPr>
        <w:t>activation_time</w:t>
      </w:r>
      <w:r w:rsidRPr="00415158">
        <w:rPr>
          <w:rFonts w:eastAsiaTheme="minorEastAsia"/>
          <w:lang w:eastAsia="zh-CN"/>
        </w:rPr>
        <w:t xml:space="preserve"> is:</w:t>
      </w:r>
    </w:p>
    <w:p w14:paraId="120873F4" w14:textId="77777777" w:rsidR="003A59FC" w:rsidRPr="00415158" w:rsidRDefault="003A59FC" w:rsidP="003A59FC">
      <w:pPr>
        <w:pStyle w:val="B5"/>
        <w:rPr>
          <w:rFonts w:eastAsiaTheme="minorEastAsia"/>
          <w:lang w:eastAsia="zh-CN"/>
        </w:rPr>
      </w:pPr>
      <w:r w:rsidRPr="00415158">
        <w:rPr>
          <w:rFonts w:eastAsiaTheme="minorEastAsia"/>
          <w:lang w:eastAsia="zh-CN"/>
        </w:rPr>
        <w:t>-</w:t>
      </w:r>
      <w:r w:rsidRPr="00415158">
        <w:rPr>
          <w:rFonts w:eastAsiaTheme="minorEastAsia"/>
          <w:lang w:eastAsia="zh-CN"/>
        </w:rPr>
        <w:tab/>
        <w:t>max(T</w:t>
      </w:r>
      <w:r w:rsidRPr="00415158">
        <w:rPr>
          <w:rFonts w:eastAsiaTheme="minorEastAsia"/>
          <w:vertAlign w:val="subscript"/>
          <w:lang w:eastAsia="zh-CN"/>
        </w:rPr>
        <w:t>uncertainty_MAC</w:t>
      </w:r>
      <w:r w:rsidRPr="00415158">
        <w:rPr>
          <w:rFonts w:eastAsiaTheme="minorEastAsia"/>
          <w:lang w:eastAsia="zh-CN"/>
        </w:rPr>
        <w:t xml:space="preserve"> + 5ms + T</w:t>
      </w:r>
      <w:r w:rsidRPr="00415158">
        <w:rPr>
          <w:rFonts w:eastAsiaTheme="minorEastAsia"/>
          <w:vertAlign w:val="subscript"/>
          <w:lang w:eastAsia="zh-CN"/>
        </w:rPr>
        <w:t>FineTiming</w:t>
      </w:r>
      <w:r w:rsidRPr="00415158">
        <w:rPr>
          <w:rFonts w:eastAsiaTheme="minorEastAsia"/>
          <w:lang w:eastAsia="zh-CN"/>
        </w:rPr>
        <w:t>, T</w:t>
      </w:r>
      <w:r w:rsidRPr="00415158">
        <w:rPr>
          <w:rFonts w:eastAsiaTheme="minorEastAsia"/>
          <w:vertAlign w:val="subscript"/>
          <w:lang w:eastAsia="zh-CN"/>
        </w:rPr>
        <w:t>uncertainty_RRC</w:t>
      </w:r>
      <w:r w:rsidRPr="00415158">
        <w:rPr>
          <w:rFonts w:eastAsiaTheme="minorEastAsia"/>
          <w:lang w:eastAsia="zh-CN"/>
        </w:rPr>
        <w:t xml:space="preserve"> + T</w:t>
      </w:r>
      <w:r w:rsidRPr="00415158">
        <w:rPr>
          <w:rFonts w:eastAsiaTheme="minorEastAsia"/>
          <w:vertAlign w:val="subscript"/>
          <w:lang w:eastAsia="zh-CN"/>
        </w:rPr>
        <w:t>RRC_delay</w:t>
      </w:r>
      <w:r w:rsidRPr="00415158">
        <w:rPr>
          <w:rFonts w:eastAsiaTheme="minorEastAsia"/>
        </w:rPr>
        <w:t>-T</w:t>
      </w:r>
      <w:r w:rsidRPr="00415158">
        <w:rPr>
          <w:rFonts w:eastAsiaTheme="minorEastAsia"/>
          <w:vertAlign w:val="subscript"/>
        </w:rPr>
        <w:t>HARQ</w:t>
      </w:r>
      <w:r w:rsidRPr="00415158">
        <w:rPr>
          <w:rFonts w:eastAsiaTheme="minorEastAsia"/>
          <w:lang w:eastAsia="zh-CN"/>
        </w:rPr>
        <w:t xml:space="preserve">), </w:t>
      </w:r>
      <w:r w:rsidRPr="00415158">
        <w:rPr>
          <w:rFonts w:eastAsiaTheme="minorEastAsia"/>
        </w:rPr>
        <w:t>where T</w:t>
      </w:r>
      <w:r w:rsidRPr="00415158">
        <w:rPr>
          <w:rFonts w:eastAsiaTheme="minorEastAsia"/>
          <w:vertAlign w:val="subscript"/>
          <w:lang w:eastAsia="zh-CN"/>
        </w:rPr>
        <w:t>uncertainty_MAC</w:t>
      </w:r>
      <w:r w:rsidRPr="00415158">
        <w:rPr>
          <w:rFonts w:eastAsiaTheme="minorEastAsia"/>
        </w:rPr>
        <w:t xml:space="preserve">=0 if </w:t>
      </w:r>
      <w:r w:rsidRPr="00415158">
        <w:rPr>
          <w:rFonts w:eastAsiaTheme="minorEastAsia"/>
          <w:lang w:eastAsia="zh-CN"/>
        </w:rPr>
        <w:t>UE receives the SCell activation command and TCI state activation commands at the same time.</w:t>
      </w:r>
    </w:p>
    <w:p w14:paraId="69550C50" w14:textId="77777777" w:rsidR="003A59FC" w:rsidRPr="00415158" w:rsidRDefault="003A59FC" w:rsidP="003A59FC">
      <w:pPr>
        <w:pStyle w:val="B4"/>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If </w:t>
      </w:r>
      <w:r w:rsidRPr="00415158">
        <w:rPr>
          <w:rFonts w:eastAsiaTheme="minorEastAsia"/>
          <w:lang w:eastAsia="zh-CN"/>
        </w:rPr>
        <w:t>the 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hint="eastAsia"/>
          <w:lang w:eastAsia="zh-TW"/>
        </w:rPr>
        <w:t xml:space="preserve"> </w:t>
      </w:r>
      <w:r w:rsidRPr="00415158">
        <w:rPr>
          <w:rFonts w:eastAsiaTheme="minorEastAsia"/>
          <w:lang w:eastAsia="zh-CN"/>
        </w:rPr>
        <w:t xml:space="preserve">configured </w:t>
      </w:r>
      <w:r w:rsidRPr="00415158">
        <w:rPr>
          <w:rFonts w:eastAsiaTheme="minorEastAsia"/>
          <w:color w:val="000000"/>
        </w:rPr>
        <w:t xml:space="preserve">as FR1-FR2-2 CA or if the </w:t>
      </w:r>
      <w:r w:rsidRPr="00415158">
        <w:rPr>
          <w:rFonts w:eastAsiaTheme="minorEastAsia"/>
          <w:lang w:eastAsia="zh-CN"/>
        </w:rPr>
        <w:t>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color w:val="000000"/>
        </w:rPr>
        <w:t xml:space="preserve"> </w:t>
      </w:r>
      <w:r w:rsidRPr="00415158">
        <w:rPr>
          <w:rFonts w:eastAsiaTheme="minorEastAsia"/>
          <w:lang w:eastAsia="zh-CN"/>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32B423CD" w:rsidR="008C5C10" w:rsidRPr="0058243C" w:rsidRDefault="008C5C10" w:rsidP="008C5C10">
      <w:pPr>
        <w:pStyle w:val="B5"/>
        <w:rPr>
          <w:rFonts w:eastAsia="Malgun Gothic"/>
          <w:lang w:eastAsia="zh-CN"/>
        </w:rPr>
      </w:pPr>
      <w:r w:rsidRPr="0058243C">
        <w:rPr>
          <w:rFonts w:eastAsia="Malgun Gothic"/>
        </w:rPr>
        <w:t>-</w:t>
      </w:r>
      <w:r w:rsidRPr="0058243C">
        <w:rPr>
          <w:rFonts w:eastAsia="Malgun Gothic"/>
        </w:rPr>
        <w:tab/>
        <w:t>6ms + T</w:t>
      </w:r>
      <w:r w:rsidRPr="0058243C">
        <w:rPr>
          <w:rFonts w:eastAsia="Malgun Gothic"/>
          <w:vertAlign w:val="subscript"/>
        </w:rPr>
        <w:t>FirstSSB_MAX</w:t>
      </w:r>
      <w:r w:rsidRPr="0058243C">
        <w:rPr>
          <w:rFonts w:eastAsia="Malgun Gothic"/>
        </w:rPr>
        <w:t xml:space="preserve"> + (</w:t>
      </w:r>
      <w:r>
        <w:rPr>
          <w:rFonts w:eastAsia="Malgun Gothic"/>
        </w:rPr>
        <w:t>23</w:t>
      </w:r>
      <w:r w:rsidRPr="0058243C">
        <w:rPr>
          <w:rFonts w:eastAsia="Malgun Gothic"/>
        </w:rPr>
        <w:t>+</w:t>
      </w:r>
      <w:r w:rsidRPr="0058243C">
        <w:rPr>
          <w:rFonts w:eastAsia="Malgun Gothic"/>
          <w:lang w:eastAsia="zh-CN"/>
        </w:rPr>
        <w:t>[</w:t>
      </w:r>
      <w:r w:rsidRPr="0058243C">
        <w:rPr>
          <w:rFonts w:eastAsia="Malgun Gothic"/>
          <w:lang w:eastAsia="zh-TW"/>
        </w:rPr>
        <w:t>N</w:t>
      </w:r>
      <w:r w:rsidRPr="0058243C">
        <w:rPr>
          <w:rFonts w:eastAsia="Malgun Gothic"/>
          <w:lang w:eastAsia="zh-CN"/>
        </w:rPr>
        <w:t>*L</w:t>
      </w:r>
      <w:r w:rsidRPr="0058243C">
        <w:rPr>
          <w:rFonts w:eastAsia="Malgun Gothic"/>
          <w:vertAlign w:val="subscript"/>
          <w:lang w:eastAsia="zh-CN"/>
        </w:rPr>
        <w:t>4,1</w:t>
      </w:r>
      <w:r w:rsidRPr="0058243C">
        <w:rPr>
          <w:rFonts w:eastAsia="Malgun Gothic"/>
        </w:rPr>
        <w:t>])*T</w:t>
      </w:r>
      <w:r w:rsidRPr="0058243C">
        <w:rPr>
          <w:rFonts w:eastAsia="Malgun Gothic"/>
          <w:vertAlign w:val="subscript"/>
        </w:rPr>
        <w:t>SMTC_MAX</w:t>
      </w:r>
      <w:r w:rsidRPr="0058243C">
        <w:rPr>
          <w:rFonts w:eastAsia="Malgun Gothic"/>
        </w:rPr>
        <w:t xml:space="preserve"> + (</w:t>
      </w:r>
      <w:r>
        <w:rPr>
          <w:rFonts w:eastAsia="Malgun Gothic"/>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4,2</w:t>
      </w:r>
      <w:r w:rsidRPr="0058243C">
        <w:rPr>
          <w:rFonts w:eastAsia="Malgun Gothic"/>
        </w:rPr>
        <w:t>])*T</w:t>
      </w:r>
      <w:r w:rsidRPr="0058243C">
        <w:rPr>
          <w:rFonts w:eastAsia="Malgun Gothic"/>
          <w:vertAlign w:val="subscript"/>
        </w:rPr>
        <w:t xml:space="preserve">rs  </w:t>
      </w:r>
      <w:r w:rsidRPr="0058243C">
        <w:rPr>
          <w:rFonts w:eastAsia="Malgun Gothic"/>
        </w:rPr>
        <w:t>+ T</w:t>
      </w:r>
      <w:r w:rsidRPr="0058243C">
        <w:rPr>
          <w:rFonts w:eastAsia="Malgun Gothic"/>
          <w:vertAlign w:val="subscript"/>
        </w:rPr>
        <w:t>L1-RSRP, measure</w:t>
      </w:r>
      <w:r w:rsidRPr="0058243C">
        <w:rPr>
          <w:rFonts w:eastAsia="Malgun Gothic"/>
        </w:rPr>
        <w:t xml:space="preserve"> + T</w:t>
      </w:r>
      <w:r w:rsidRPr="0058243C">
        <w:rPr>
          <w:rFonts w:eastAsia="Malgun Gothic"/>
          <w:vertAlign w:val="subscript"/>
        </w:rPr>
        <w:t xml:space="preserve">L1-RSRP, report  </w:t>
      </w:r>
      <w:r w:rsidRPr="0058243C">
        <w:rPr>
          <w:rFonts w:eastAsia="Malgun Gothic"/>
        </w:rPr>
        <w:t>+ T</w:t>
      </w:r>
      <w:r w:rsidRPr="0058243C">
        <w:rPr>
          <w:rFonts w:eastAsia="Malgun Gothic"/>
          <w:vertAlign w:val="subscript"/>
        </w:rPr>
        <w:t xml:space="preserve">HARQ </w:t>
      </w:r>
      <w:r w:rsidRPr="0058243C">
        <w:rPr>
          <w:rFonts w:eastAsia="Malgun Gothic"/>
        </w:rPr>
        <w:t>+ max(T</w:t>
      </w:r>
      <w:r w:rsidRPr="0058243C">
        <w:rPr>
          <w:rFonts w:eastAsia="Malgun Gothic"/>
          <w:vertAlign w:val="subscript"/>
        </w:rPr>
        <w:t>uncertainty_MAC</w:t>
      </w:r>
      <w:r w:rsidRPr="0058243C">
        <w:rPr>
          <w:rFonts w:eastAsia="Malgun Gothic"/>
        </w:rPr>
        <w:t xml:space="preserve"> + T</w:t>
      </w:r>
      <w:r w:rsidRPr="0058243C">
        <w:rPr>
          <w:rFonts w:eastAsia="Malgun Gothic"/>
          <w:vertAlign w:val="subscript"/>
        </w:rPr>
        <w:t xml:space="preserve">FineTiming </w:t>
      </w:r>
      <w:r w:rsidRPr="0058243C">
        <w:rPr>
          <w:rFonts w:eastAsia="Malgun Gothic"/>
        </w:rPr>
        <w:t>+ 2ms, T</w:t>
      </w:r>
      <w:r w:rsidRPr="0058243C">
        <w:rPr>
          <w:rFonts w:eastAsia="Malgun Gothic"/>
          <w:vertAlign w:val="subscript"/>
        </w:rPr>
        <w:t>uncertainty_SP</w:t>
      </w:r>
      <w:r w:rsidRPr="0058243C">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lang w:eastAsia="zh-CN"/>
        </w:rPr>
        <w:t>-</w:t>
      </w:r>
      <w:r w:rsidRPr="0058243C">
        <w:rPr>
          <w:rFonts w:eastAsia="Malgun Gothic"/>
          <w:lang w:eastAsia="zh-CN"/>
        </w:rPr>
        <w:tab/>
      </w:r>
      <w:r w:rsidRPr="0058243C">
        <w:rPr>
          <w:rFonts w:eastAsia="Malgun Gothic"/>
        </w:rPr>
        <w:t xml:space="preserve">If </w:t>
      </w:r>
      <w:r w:rsidRPr="0058243C">
        <w:rPr>
          <w:rFonts w:eastAsia="Malgun Gothic"/>
          <w:lang w:eastAsia="zh-CN"/>
        </w:rPr>
        <w:t>the PCell/PSCell and the</w:t>
      </w:r>
      <w:r w:rsidRPr="0058243C">
        <w:rPr>
          <w:rFonts w:eastAsia="Malgun Gothic"/>
        </w:rPr>
        <w:t xml:space="preserve"> target</w:t>
      </w:r>
      <w:r w:rsidRPr="0058243C">
        <w:rPr>
          <w:rFonts w:eastAsia="Malgun Gothic"/>
          <w:lang w:eastAsia="zh-CN"/>
        </w:rPr>
        <w:t xml:space="preserve"> SCell are configured </w:t>
      </w:r>
      <w:r w:rsidRPr="0058243C">
        <w:rPr>
          <w:rFonts w:eastAsia="Malgun Gothic"/>
          <w:color w:val="000000"/>
        </w:rPr>
        <w:t xml:space="preserve">as FR1-FR2-2 CA or if the </w:t>
      </w:r>
      <w:r w:rsidRPr="0058243C">
        <w:rPr>
          <w:rFonts w:eastAsia="Malgun Gothic"/>
          <w:lang w:eastAsia="zh-CN"/>
        </w:rPr>
        <w:t>PCell/PSCell and the</w:t>
      </w:r>
      <w:r w:rsidRPr="0058243C">
        <w:rPr>
          <w:rFonts w:eastAsia="Malgun Gothic"/>
        </w:rPr>
        <w:t xml:space="preserve"> target</w:t>
      </w:r>
      <w:r w:rsidRPr="0058243C">
        <w:rPr>
          <w:rFonts w:eastAsia="Malgun Gothic"/>
          <w:lang w:eastAsia="zh-CN"/>
        </w:rPr>
        <w:t xml:space="preserve"> SCell are</w:t>
      </w:r>
      <w:r w:rsidRPr="0058243C">
        <w:rPr>
          <w:rFonts w:eastAsia="Malgun Gothic"/>
          <w:color w:val="000000"/>
        </w:rPr>
        <w:t xml:space="preserve"> </w:t>
      </w:r>
      <w:r w:rsidRPr="0058243C">
        <w:rPr>
          <w:rFonts w:eastAsia="Malgun Gothic"/>
          <w:lang w:eastAsia="zh-CN"/>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59D9EB03" w:rsidR="008C5C10" w:rsidRPr="0058243C" w:rsidRDefault="008C5C10" w:rsidP="008C5C10">
      <w:pPr>
        <w:pStyle w:val="B5"/>
        <w:rPr>
          <w:rFonts w:eastAsia="Malgun Gothic"/>
          <w:lang w:eastAsia="zh-CN"/>
        </w:rPr>
      </w:pPr>
      <w:r w:rsidRPr="0058243C">
        <w:rPr>
          <w:rFonts w:eastAsia="Malgun Gothic"/>
          <w:lang w:val="it-IT"/>
        </w:rPr>
        <w:t>-</w:t>
      </w:r>
      <w:r w:rsidRPr="0058243C">
        <w:rPr>
          <w:rFonts w:eastAsia="Malgun Gothic"/>
          <w:lang w:val="it-IT"/>
        </w:rPr>
        <w:tab/>
        <w:t>3ms + T</w:t>
      </w:r>
      <w:r w:rsidRPr="0058243C">
        <w:rPr>
          <w:rFonts w:eastAsia="Malgun Gothic"/>
          <w:vertAlign w:val="subscript"/>
          <w:lang w:val="it-IT"/>
        </w:rPr>
        <w:t xml:space="preserve">FirstSSB_MAX </w:t>
      </w:r>
      <w:r w:rsidRPr="0058243C">
        <w:rPr>
          <w:rFonts w:eastAsia="Malgun Gothic"/>
          <w:lang w:val="it-IT"/>
        </w:rPr>
        <w:t>+ (</w:t>
      </w:r>
      <w:r>
        <w:rPr>
          <w:rFonts w:eastAsia="Malgun Gothic"/>
          <w:lang w:val="it-IT"/>
        </w:rPr>
        <w:t>23</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*L</w:t>
      </w:r>
      <w:r w:rsidRPr="0058243C">
        <w:rPr>
          <w:rFonts w:eastAsia="Malgun Gothic"/>
          <w:vertAlign w:val="subscript"/>
          <w:lang w:eastAsia="zh-CN"/>
        </w:rPr>
        <w:t>5,1</w:t>
      </w:r>
      <w:r w:rsidRPr="0058243C">
        <w:rPr>
          <w:rFonts w:eastAsia="Malgun Gothic"/>
        </w:rPr>
        <w:t>]</w:t>
      </w:r>
      <w:r w:rsidRPr="0058243C">
        <w:rPr>
          <w:rFonts w:eastAsia="Malgun Gothic"/>
          <w:lang w:val="it-IT"/>
        </w:rPr>
        <w:t>)*T</w:t>
      </w:r>
      <w:r w:rsidRPr="0058243C">
        <w:rPr>
          <w:rFonts w:eastAsia="Malgun Gothic"/>
          <w:vertAlign w:val="subscript"/>
          <w:lang w:val="it-IT"/>
        </w:rPr>
        <w:t xml:space="preserve">SMTC_MAX </w:t>
      </w:r>
      <w:r w:rsidRPr="0058243C">
        <w:rPr>
          <w:rFonts w:eastAsia="Malgun Gothic"/>
          <w:lang w:val="it-IT"/>
        </w:rPr>
        <w:t>+ (</w:t>
      </w:r>
      <w:r>
        <w:rPr>
          <w:rFonts w:eastAsia="Malgun Gothic"/>
          <w:lang w:val="it-IT" w:eastAsia="zh-CN"/>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5,2</w:t>
      </w:r>
      <w:r w:rsidRPr="0058243C">
        <w:rPr>
          <w:rFonts w:eastAsia="Malgun Gothic"/>
        </w:rPr>
        <w:t>]</w:t>
      </w:r>
      <w:r w:rsidRPr="0058243C">
        <w:rPr>
          <w:rFonts w:eastAsia="Malgun Gothic"/>
          <w:lang w:val="it-IT" w:eastAsia="zh-CN"/>
        </w:rPr>
        <w:t>)*T</w:t>
      </w:r>
      <w:r w:rsidRPr="0058243C">
        <w:rPr>
          <w:rFonts w:eastAsia="Malgun Gothic"/>
          <w:vertAlign w:val="subscript"/>
          <w:lang w:val="it-IT" w:eastAsia="zh-CN"/>
        </w:rPr>
        <w:t>rs</w:t>
      </w:r>
      <w:r w:rsidRPr="0058243C">
        <w:rPr>
          <w:rFonts w:eastAsia="Malgun Gothic"/>
          <w:lang w:val="it-IT" w:eastAsia="zh-CN"/>
        </w:rPr>
        <w:t xml:space="preserve"> +</w:t>
      </w:r>
      <w:r w:rsidRPr="0058243C">
        <w:rPr>
          <w:rFonts w:eastAsia="Malgun Gothic"/>
          <w:lang w:val="it-IT"/>
        </w:rPr>
        <w:t xml:space="preserve"> T</w:t>
      </w:r>
      <w:r w:rsidRPr="0058243C">
        <w:rPr>
          <w:rFonts w:eastAsia="Malgun Gothic"/>
          <w:vertAlign w:val="subscript"/>
          <w:lang w:val="it-IT"/>
        </w:rPr>
        <w:t>L1-RSRP, measure</w:t>
      </w:r>
      <w:r w:rsidRPr="0058243C">
        <w:rPr>
          <w:rFonts w:eastAsia="Malgun Gothic"/>
          <w:lang w:val="it-IT" w:eastAsia="zh-CN"/>
        </w:rPr>
        <w:t xml:space="preserve"> + </w:t>
      </w:r>
      <w:r w:rsidRPr="0058243C">
        <w:rPr>
          <w:rFonts w:eastAsia="Malgun Gothic"/>
          <w:lang w:val="it-IT"/>
        </w:rPr>
        <w:t>T</w:t>
      </w:r>
      <w:r w:rsidRPr="0058243C">
        <w:rPr>
          <w:rFonts w:eastAsia="Malgun Gothic"/>
          <w:vertAlign w:val="subscript"/>
          <w:lang w:val="it-IT"/>
        </w:rPr>
        <w:t>L1-RSRP, report</w:t>
      </w:r>
      <w:r w:rsidRPr="0058243C">
        <w:rPr>
          <w:rFonts w:eastAsia="Malgun Gothic"/>
          <w:lang w:val="it-IT"/>
        </w:rPr>
        <w:t xml:space="preserve"> </w:t>
      </w:r>
      <w:r w:rsidRPr="0058243C">
        <w:rPr>
          <w:rFonts w:eastAsia="Malgun Gothic"/>
          <w:lang w:val="it-IT" w:eastAsia="zh-CN"/>
        </w:rPr>
        <w:t xml:space="preserve">+ </w:t>
      </w:r>
      <w:r w:rsidRPr="0058243C">
        <w:rPr>
          <w:rFonts w:eastAsia="Malgun Gothic" w:hint="eastAsia"/>
          <w:lang w:val="it-IT" w:eastAsia="zh-CN"/>
        </w:rPr>
        <w:t>max</w:t>
      </w:r>
      <w:r w:rsidRPr="0058243C">
        <w:rPr>
          <w:rFonts w:eastAsia="Malgun Gothic"/>
          <w:lang w:val="it-IT"/>
        </w:rPr>
        <w:t xml:space="preserve"> {(T</w:t>
      </w:r>
      <w:r w:rsidRPr="0058243C">
        <w:rPr>
          <w:rFonts w:eastAsia="Malgun Gothic"/>
          <w:vertAlign w:val="subscript"/>
          <w:lang w:val="it-IT"/>
        </w:rPr>
        <w:t>HARQ</w:t>
      </w:r>
      <w:r w:rsidRPr="0058243C">
        <w:rPr>
          <w:rFonts w:eastAsia="Malgun Gothic"/>
          <w:lang w:val="it-IT"/>
        </w:rPr>
        <w:t xml:space="preserve"> + T</w:t>
      </w:r>
      <w:r w:rsidRPr="0058243C">
        <w:rPr>
          <w:rFonts w:eastAsia="Malgun Gothic"/>
          <w:vertAlign w:val="subscript"/>
          <w:lang w:val="it-IT" w:eastAsia="zh-CN"/>
        </w:rPr>
        <w:t>uncertainty_MAC</w:t>
      </w:r>
      <w:r w:rsidRPr="0058243C">
        <w:rPr>
          <w:rFonts w:eastAsia="Malgun Gothic"/>
          <w:lang w:val="it-IT"/>
        </w:rPr>
        <w:t xml:space="preserve"> + 5ms +</w:t>
      </w:r>
      <w:r w:rsidRPr="0058243C">
        <w:rPr>
          <w:rFonts w:eastAsia="Malgun Gothic"/>
          <w:lang w:val="it-IT" w:eastAsia="zh-CN"/>
        </w:rPr>
        <w:t xml:space="preserve"> </w:t>
      </w:r>
      <w:r w:rsidRPr="0058243C">
        <w:rPr>
          <w:rFonts w:eastAsia="Malgun Gothic"/>
          <w:lang w:val="it-IT"/>
        </w:rPr>
        <w:t>T</w:t>
      </w:r>
      <w:r w:rsidRPr="0058243C">
        <w:rPr>
          <w:rFonts w:eastAsia="Malgun Gothic"/>
          <w:vertAlign w:val="subscript"/>
          <w:lang w:val="it-IT"/>
        </w:rPr>
        <w:t>FineTiming</w:t>
      </w:r>
      <w:r w:rsidRPr="0058243C">
        <w:rPr>
          <w:rFonts w:eastAsia="Malgun Gothic"/>
          <w:lang w:val="it-IT"/>
        </w:rPr>
        <w:t>), (T</w:t>
      </w:r>
      <w:r w:rsidRPr="0058243C">
        <w:rPr>
          <w:rFonts w:eastAsia="Malgun Gothic"/>
          <w:vertAlign w:val="subscript"/>
          <w:lang w:val="it-IT" w:eastAsia="zh-CN"/>
        </w:rPr>
        <w:t>uncertainty_RRC</w:t>
      </w:r>
      <w:r w:rsidRPr="0058243C">
        <w:rPr>
          <w:rFonts w:eastAsia="Malgun Gothic"/>
          <w:lang w:val="it-IT"/>
        </w:rPr>
        <w:t xml:space="preserve"> + T</w:t>
      </w:r>
      <w:r w:rsidRPr="0058243C">
        <w:rPr>
          <w:rFonts w:eastAsia="Malgun Gothic"/>
          <w:vertAlign w:val="subscript"/>
          <w:lang w:val="it-IT"/>
        </w:rPr>
        <w:t>RRC_delay</w:t>
      </w:r>
      <w:r w:rsidRPr="0058243C">
        <w:rPr>
          <w:rFonts w:eastAsia="Malgun Gothic"/>
          <w:lang w:val="it-IT"/>
        </w:rPr>
        <w:t>)}.</w:t>
      </w:r>
    </w:p>
    <w:p w14:paraId="01FD1226" w14:textId="77777777" w:rsidR="008C5C10" w:rsidRPr="0058243C" w:rsidRDefault="008C5C10" w:rsidP="008C5C10">
      <w:pPr>
        <w:pStyle w:val="B30"/>
        <w:rPr>
          <w:lang w:eastAsia="zh-CN"/>
        </w:rPr>
      </w:pPr>
      <w:r w:rsidRPr="0058243C">
        <w:rPr>
          <w:lang w:eastAsia="zh-CN"/>
        </w:rPr>
        <w:tab/>
        <w:t>Where,</w:t>
      </w:r>
    </w:p>
    <w:p w14:paraId="00509AEA" w14:textId="0F60FEE1"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2F53AB65" w14:textId="77777777" w:rsidR="009E7528" w:rsidRDefault="009E7528" w:rsidP="002F5786">
      <w:pPr>
        <w:pStyle w:val="B4"/>
        <w:rPr>
          <w:lang w:eastAsia="zh-CN"/>
        </w:rPr>
      </w:pPr>
      <w:r w:rsidRPr="00885F53">
        <w:rPr>
          <w:lang w:eastAsia="zh-CN"/>
        </w:rPr>
        <w:t>-</w:t>
      </w:r>
      <w:r w:rsidRPr="00885F53">
        <w:rPr>
          <w:lang w:eastAsia="zh-CN"/>
        </w:rPr>
        <w:tab/>
        <w:t>In case of intra-band SCell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SCell being activated </w:t>
      </w:r>
      <w:r w:rsidRPr="00885F53">
        <w:rPr>
          <w:rFonts w:eastAsia="MS Mincho"/>
        </w:rPr>
        <w:t xml:space="preserve">provided </w:t>
      </w:r>
      <w:r w:rsidRPr="00885F53">
        <w:rPr>
          <w:lang w:eastAsia="zh-CN"/>
        </w:rPr>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rPr>
          <w:lang w:eastAsia="zh-CN"/>
        </w:rPr>
      </w:pPr>
      <w:r>
        <w:rPr>
          <w:lang w:eastAsia="zh-CN"/>
        </w:rPr>
        <w:t>-</w:t>
      </w:r>
      <w:r>
        <w:tab/>
      </w:r>
      <w:r>
        <w:rPr>
          <w:lang w:eastAsia="zh-CN"/>
        </w:rPr>
        <w:t>I</w:t>
      </w:r>
      <w:r w:rsidRPr="00885F53">
        <w:rPr>
          <w:lang w:eastAsia="zh-CN"/>
        </w:rPr>
        <w:t>n case of inter-band SCell activation, T</w:t>
      </w:r>
      <w:r w:rsidRPr="00885F53">
        <w:rPr>
          <w:vertAlign w:val="subscript"/>
          <w:lang w:eastAsia="zh-CN"/>
        </w:rPr>
        <w:t xml:space="preserve">SMTC_MAX </w:t>
      </w:r>
      <w:r w:rsidRPr="00885F53">
        <w:rPr>
          <w:lang w:eastAsia="zh-CN"/>
        </w:rPr>
        <w:t>is the SMTC periodicity of SCell being activated</w:t>
      </w:r>
      <w:r>
        <w:rPr>
          <w:lang w:eastAsia="zh-CN"/>
        </w:rPr>
        <w:t>;</w:t>
      </w:r>
    </w:p>
    <w:p w14:paraId="1E1736CE" w14:textId="77777777" w:rsidR="009E7528" w:rsidRPr="00885F53" w:rsidRDefault="009E7528" w:rsidP="002F5786">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7B9E352E" w14:textId="502BE940"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7F6B1653" w14:textId="4C59170D" w:rsidR="009E7528" w:rsidRDefault="009E7528" w:rsidP="002F5786">
      <w:pPr>
        <w:pStyle w:val="B30"/>
        <w:rPr>
          <w:lang w:eastAsia="zh-CN"/>
        </w:rPr>
      </w:pPr>
      <w:r>
        <w:rPr>
          <w:lang w:eastAsia="zh-CN"/>
        </w:rPr>
        <w:tab/>
      </w:r>
      <w:r w:rsidRPr="00885F53">
        <w:rPr>
          <w:lang w:eastAsia="zh-CN"/>
        </w:rPr>
        <w:t>T</w:t>
      </w:r>
      <w:r w:rsidRPr="00885F53">
        <w:rPr>
          <w:vertAlign w:val="subscript"/>
          <w:lang w:eastAsia="zh-CN"/>
        </w:rPr>
        <w:t>FirstSSB</w:t>
      </w:r>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p>
    <w:p w14:paraId="119A45EC" w14:textId="77777777" w:rsidR="001028DA" w:rsidRPr="00415158" w:rsidRDefault="001028DA" w:rsidP="001028DA">
      <w:pPr>
        <w:pStyle w:val="B20"/>
        <w:rPr>
          <w:rFonts w:eastAsiaTheme="minorEastAsia"/>
          <w:lang w:eastAsia="zh-CN"/>
        </w:rPr>
      </w:pPr>
      <w:bookmarkStart w:id="72" w:name="_Hlk31013730"/>
      <w:r w:rsidRPr="00415158">
        <w:rPr>
          <w:rFonts w:eastAsiaTheme="minorEastAsia"/>
          <w:lang w:eastAsia="zh-CN"/>
        </w:rPr>
        <w:tab/>
        <w:t>T</w:t>
      </w:r>
      <w:r w:rsidRPr="00415158">
        <w:rPr>
          <w:rFonts w:eastAsiaTheme="minorEastAsia"/>
          <w:vertAlign w:val="subscript"/>
          <w:lang w:eastAsia="zh-CN"/>
        </w:rPr>
        <w:t>FirstSSB_MAX</w:t>
      </w:r>
      <w:r w:rsidRPr="00415158">
        <w:rPr>
          <w:rFonts w:eastAsiaTheme="minorEastAsia"/>
          <w:lang w:eastAsia="zh-CN"/>
        </w:rPr>
        <w:t>: is the time to the end of first complete configured SSB burst indicated by the SMTC after slot n + (T</w:t>
      </w:r>
      <w:r w:rsidRPr="00415158">
        <w:rPr>
          <w:rFonts w:eastAsiaTheme="minorEastAsia"/>
          <w:vertAlign w:val="subscript"/>
          <w:lang w:eastAsia="zh-CN"/>
        </w:rPr>
        <w:t>HARQ</w:t>
      </w:r>
      <w:r w:rsidRPr="00415158">
        <w:rPr>
          <w:rFonts w:eastAsiaTheme="minorEastAsia"/>
          <w:lang w:eastAsia="zh-CN"/>
        </w:rPr>
        <w:t>+3ms)/</w:t>
      </w:r>
      <w:r w:rsidRPr="00415158">
        <w:rPr>
          <w:rFonts w:eastAsiaTheme="minorEastAsia"/>
          <w:i/>
          <w:iCs/>
        </w:rPr>
        <w:t>NR_slot_length</w:t>
      </w:r>
      <w:r w:rsidRPr="00415158">
        <w:rPr>
          <w:rFonts w:eastAsiaTheme="minorEastAsia"/>
          <w:lang w:eastAsia="zh-CN"/>
        </w:rPr>
        <w:t xml:space="preserve"> when all active serving cells and SCells being activated or released have configured SSB bursts in the same slot for intra-band scenario. In case of inter-band SCell activation, T</w:t>
      </w:r>
      <w:r w:rsidRPr="00415158">
        <w:rPr>
          <w:rFonts w:eastAsiaTheme="minorEastAsia"/>
          <w:vertAlign w:val="subscript"/>
          <w:lang w:eastAsia="zh-CN"/>
        </w:rPr>
        <w:t>FirstSSB_MAX</w:t>
      </w:r>
      <w:r w:rsidRPr="00415158">
        <w:rPr>
          <w:rFonts w:eastAsiaTheme="minorEastAsia"/>
          <w:lang w:eastAsia="zh-CN"/>
        </w:rPr>
        <w:t xml:space="preserve"> is the time to the end of the first complete configured SSB burst of the SCell being activated. In FR2</w:t>
      </w:r>
      <w:r w:rsidRPr="00415158">
        <w:rPr>
          <w:rFonts w:eastAsiaTheme="minorEastAsia" w:hint="eastAsia"/>
          <w:lang w:eastAsia="zh-TW"/>
        </w:rPr>
        <w:t>-2</w:t>
      </w:r>
      <w:r w:rsidRPr="00415158">
        <w:rPr>
          <w:rFonts w:eastAsiaTheme="minorEastAsia"/>
          <w:lang w:eastAsia="zh-CN"/>
        </w:rPr>
        <w:t>, the occasion when all active serving cells and SCells being activated or released are transmitting SSB bursts in the same slot.</w:t>
      </w:r>
    </w:p>
    <w:bookmarkEnd w:id="72"/>
    <w:p w14:paraId="3E55EA4A" w14:textId="7CE5E6FD" w:rsidR="009E7528" w:rsidRDefault="009E7528" w:rsidP="002F5786">
      <w:pPr>
        <w:pStyle w:val="B30"/>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7BA3A605" w14:textId="77777777" w:rsidR="00402693" w:rsidRDefault="00402693" w:rsidP="00402693">
      <w:pPr>
        <w:pStyle w:val="B30"/>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74332614" w14:textId="35CDA72A" w:rsidR="009E7528" w:rsidRDefault="009E7528" w:rsidP="002F5786">
      <w:pPr>
        <w:pStyle w:val="B4"/>
        <w:rPr>
          <w:lang w:eastAsia="zh-CN"/>
        </w:rPr>
      </w:pPr>
      <w:r>
        <w:rPr>
          <w:lang w:eastAsia="zh-CN"/>
        </w:rPr>
        <w:tab/>
        <w:t>in the SCell being activated, for inter-band scenario, or</w:t>
      </w:r>
    </w:p>
    <w:p w14:paraId="6948B1AB" w14:textId="35694DEC" w:rsidR="009E7528" w:rsidRDefault="009E7528" w:rsidP="002F5786">
      <w:pPr>
        <w:pStyle w:val="B4"/>
        <w:rPr>
          <w:lang w:eastAsia="zh-CN"/>
        </w:rPr>
      </w:pPr>
      <w:r>
        <w:rPr>
          <w:lang w:eastAsia="zh-CN"/>
        </w:rP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15E6AEBE" w14:textId="3D66A717" w:rsidR="009E7528" w:rsidRDefault="009E7528" w:rsidP="002F5786">
      <w:pPr>
        <w:pStyle w:val="B30"/>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 xml:space="preserve">2,2,max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365F147F" w14:textId="77777777" w:rsidR="001028DA" w:rsidRPr="00415158" w:rsidRDefault="001028DA" w:rsidP="001028DA">
      <w:pPr>
        <w:pStyle w:val="B30"/>
        <w:rPr>
          <w:rFonts w:eastAsiaTheme="minorEastAsia"/>
          <w:lang w:eastAsia="zh-CN"/>
        </w:rPr>
      </w:pPr>
      <w:r w:rsidRPr="00415158">
        <w:rPr>
          <w:rFonts w:eastAsiaTheme="minorEastAsia"/>
          <w:lang w:eastAsia="zh-CN"/>
        </w:rPr>
        <w:tab/>
      </w:r>
      <w:r w:rsidRPr="00415158">
        <w:rPr>
          <w:rFonts w:eastAsiaTheme="minorEastAsia" w:hint="eastAsia"/>
          <w:lang w:eastAsia="zh-TW"/>
        </w:rPr>
        <w:t>N</w:t>
      </w:r>
      <w:r w:rsidRPr="00415158">
        <w:rPr>
          <w:rFonts w:eastAsiaTheme="minorEastAsia"/>
          <w:lang w:eastAsia="zh-CN"/>
        </w:rPr>
        <w:t xml:space="preserve"> = TBD for an FR2-2 unknown SCell activation.</w:t>
      </w:r>
    </w:p>
    <w:p w14:paraId="78A22838"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4,1</w:t>
      </w:r>
      <w:r w:rsidRPr="00415158">
        <w:rPr>
          <w:rFonts w:eastAsiaTheme="minorEastAsia"/>
          <w:lang w:eastAsia="zh-CN"/>
        </w:rPr>
        <w:t xml:space="preserve"> (L</w:t>
      </w:r>
      <w:r w:rsidRPr="00415158">
        <w:rPr>
          <w:rFonts w:eastAsiaTheme="minorEastAsia"/>
          <w:vertAlign w:val="subscript"/>
          <w:lang w:eastAsia="zh-CN"/>
        </w:rPr>
        <w:t xml:space="preserve">4,1 </w:t>
      </w:r>
      <w:r w:rsidRPr="00415158">
        <w:rPr>
          <w:rFonts w:eastAsiaTheme="minorEastAsia"/>
          <w:lang w:eastAsia="zh-CN"/>
        </w:rPr>
        <w:t>≤ L</w:t>
      </w:r>
      <w:r w:rsidRPr="00415158">
        <w:rPr>
          <w:rFonts w:eastAsiaTheme="minorEastAsia"/>
          <w:vertAlign w:val="subscript"/>
          <w:lang w:eastAsia="zh-CN"/>
        </w:rPr>
        <w:t>4,1,max</w:t>
      </w:r>
      <w:r w:rsidRPr="00415158">
        <w:rPr>
          <w:rFonts w:eastAsiaTheme="minorEastAsia"/>
          <w:lang w:eastAsia="zh-CN"/>
        </w:rPr>
        <w:t>) and L</w:t>
      </w:r>
      <w:r w:rsidRPr="00415158">
        <w:rPr>
          <w:rFonts w:eastAsiaTheme="minorEastAsia"/>
          <w:vertAlign w:val="subscript"/>
          <w:lang w:eastAsia="zh-CN"/>
        </w:rPr>
        <w:t xml:space="preserve">5,1 </w:t>
      </w:r>
      <w:r w:rsidRPr="00415158">
        <w:rPr>
          <w:rFonts w:eastAsiaTheme="minorEastAsia"/>
          <w:lang w:eastAsia="zh-CN"/>
        </w:rPr>
        <w:t>(L</w:t>
      </w:r>
      <w:r w:rsidRPr="00415158">
        <w:rPr>
          <w:rFonts w:eastAsiaTheme="minorEastAsia"/>
          <w:vertAlign w:val="subscript"/>
          <w:lang w:eastAsia="zh-CN"/>
        </w:rPr>
        <w:t xml:space="preserve">5,1 </w:t>
      </w:r>
      <w:r w:rsidRPr="00415158">
        <w:rPr>
          <w:rFonts w:eastAsiaTheme="minorEastAsia"/>
          <w:lang w:eastAsia="zh-CN"/>
        </w:rPr>
        <w:t>≤ L</w:t>
      </w:r>
      <w:r w:rsidRPr="00415158">
        <w:rPr>
          <w:rFonts w:eastAsiaTheme="minorEastAsia"/>
          <w:vertAlign w:val="subscript"/>
          <w:lang w:eastAsia="zh-CN"/>
        </w:rPr>
        <w:t>5,1,max</w:t>
      </w:r>
      <w:r w:rsidRPr="00415158">
        <w:rPr>
          <w:rFonts w:eastAsiaTheme="minorEastAsia"/>
          <w:lang w:eastAsia="zh-CN"/>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lang w:eastAsia="zh-CN"/>
        </w:rPr>
      </w:pPr>
      <w:r w:rsidRPr="00415158">
        <w:rPr>
          <w:rFonts w:eastAsiaTheme="minorEastAsia"/>
          <w:lang w:eastAsia="zh-CN"/>
        </w:rPr>
        <w:tab/>
        <w:t>in the SCell being activated, for inter-band scenario, or</w:t>
      </w:r>
    </w:p>
    <w:p w14:paraId="66F458E1" w14:textId="77777777" w:rsidR="001028DA" w:rsidRPr="00415158" w:rsidRDefault="001028DA" w:rsidP="001028DA">
      <w:pPr>
        <w:pStyle w:val="B4"/>
        <w:rPr>
          <w:rFonts w:eastAsiaTheme="minorEastAsia"/>
          <w:lang w:eastAsia="zh-CN"/>
        </w:rPr>
      </w:pPr>
      <w:r w:rsidRPr="00415158">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lang w:eastAsia="zh-CN"/>
        </w:rPr>
      </w:pPr>
      <w:r w:rsidRPr="00415158">
        <w:rPr>
          <w:rFonts w:eastAsiaTheme="minorEastAsia"/>
          <w:lang w:eastAsia="zh-CN"/>
        </w:rPr>
        <w:t>and L</w:t>
      </w:r>
      <w:r w:rsidRPr="00415158">
        <w:rPr>
          <w:rFonts w:eastAsiaTheme="minorEastAsia"/>
          <w:vertAlign w:val="subscript"/>
          <w:lang w:eastAsia="zh-CN"/>
        </w:rPr>
        <w:t xml:space="preserve">4,1,max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4,1,max </w:t>
      </w:r>
      <w:r w:rsidRPr="00415158">
        <w:rPr>
          <w:rFonts w:eastAsiaTheme="minorEastAsia"/>
          <w:lang w:eastAsia="zh-CN"/>
        </w:rPr>
        <w:t>= 1. L</w:t>
      </w:r>
      <w:r w:rsidRPr="00415158">
        <w:rPr>
          <w:rFonts w:eastAsiaTheme="minorEastAsia"/>
          <w:vertAlign w:val="subscript"/>
          <w:lang w:eastAsia="zh-CN"/>
        </w:rPr>
        <w:t xml:space="preserve">5,1,max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5,1,max </w:t>
      </w:r>
      <w:r w:rsidRPr="00415158">
        <w:rPr>
          <w:rFonts w:eastAsiaTheme="minorEastAsia"/>
          <w:lang w:eastAsia="zh-CN"/>
        </w:rPr>
        <w:t xml:space="preserve">= 1. </w:t>
      </w:r>
    </w:p>
    <w:p w14:paraId="4D1902BD"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 xml:space="preserve">4,2 </w:t>
      </w:r>
      <w:r w:rsidRPr="00415158">
        <w:rPr>
          <w:rFonts w:eastAsiaTheme="minorEastAsia"/>
          <w:lang w:eastAsia="zh-CN"/>
        </w:rPr>
        <w:t>(L</w:t>
      </w:r>
      <w:r w:rsidRPr="00415158">
        <w:rPr>
          <w:rFonts w:eastAsiaTheme="minorEastAsia"/>
          <w:vertAlign w:val="subscript"/>
          <w:lang w:eastAsia="zh-CN"/>
        </w:rPr>
        <w:t xml:space="preserve">4,2 </w:t>
      </w:r>
      <w:r w:rsidRPr="00415158">
        <w:rPr>
          <w:rFonts w:eastAsiaTheme="minorEastAsia"/>
          <w:lang w:eastAsia="zh-CN"/>
        </w:rPr>
        <w:t>≤ L</w:t>
      </w:r>
      <w:r w:rsidRPr="00415158">
        <w:rPr>
          <w:rFonts w:eastAsiaTheme="minorEastAsia"/>
          <w:vertAlign w:val="subscript"/>
          <w:lang w:eastAsia="zh-CN"/>
        </w:rPr>
        <w:t>4,2,max</w:t>
      </w:r>
      <w:r w:rsidRPr="00415158">
        <w:rPr>
          <w:rFonts w:eastAsiaTheme="minorEastAsia"/>
          <w:lang w:eastAsia="zh-CN"/>
        </w:rPr>
        <w:t>) and L</w:t>
      </w:r>
      <w:r w:rsidRPr="00415158">
        <w:rPr>
          <w:rFonts w:eastAsiaTheme="minorEastAsia"/>
          <w:vertAlign w:val="subscript"/>
          <w:lang w:eastAsia="zh-CN"/>
        </w:rPr>
        <w:t xml:space="preserve">5,2 </w:t>
      </w:r>
      <w:r w:rsidRPr="00415158">
        <w:rPr>
          <w:rFonts w:eastAsiaTheme="minorEastAsia"/>
          <w:lang w:eastAsia="zh-CN"/>
        </w:rPr>
        <w:t>(L</w:t>
      </w:r>
      <w:r w:rsidRPr="00415158">
        <w:rPr>
          <w:rFonts w:eastAsiaTheme="minorEastAsia"/>
          <w:vertAlign w:val="subscript"/>
          <w:lang w:eastAsia="zh-CN"/>
        </w:rPr>
        <w:t xml:space="preserve">5,2 </w:t>
      </w:r>
      <w:r w:rsidRPr="00415158">
        <w:rPr>
          <w:rFonts w:eastAsiaTheme="minorEastAsia"/>
          <w:lang w:eastAsia="zh-CN"/>
        </w:rPr>
        <w:t>≤ L</w:t>
      </w:r>
      <w:r w:rsidRPr="00415158">
        <w:rPr>
          <w:rFonts w:eastAsiaTheme="minorEastAsia"/>
          <w:vertAlign w:val="subscript"/>
          <w:lang w:eastAsia="zh-CN"/>
        </w:rPr>
        <w:t>5,2,max</w:t>
      </w:r>
      <w:r w:rsidRPr="00415158">
        <w:rPr>
          <w:rFonts w:eastAsiaTheme="minorEastAsia"/>
          <w:lang w:eastAsia="zh-CN"/>
        </w:rPr>
        <w:t>)</w:t>
      </w:r>
      <w:r w:rsidRPr="00415158">
        <w:rPr>
          <w:rFonts w:eastAsiaTheme="minorEastAsia"/>
          <w:vertAlign w:val="subscript"/>
          <w:lang w:eastAsia="zh-CN"/>
        </w:rPr>
        <w:t xml:space="preserve">  </w:t>
      </w:r>
      <w:r w:rsidRPr="00415158">
        <w:rPr>
          <w:rFonts w:eastAsiaTheme="minorEastAsia"/>
          <w:lang w:eastAsia="zh-CN"/>
        </w:rPr>
        <w:t>are the number of SMTC occasions groups not available at the UE in the FR2-2 unknown SCell being activated. L</w:t>
      </w:r>
      <w:r w:rsidRPr="00415158">
        <w:rPr>
          <w:rFonts w:eastAsiaTheme="minorEastAsia"/>
          <w:vertAlign w:val="subscript"/>
          <w:lang w:eastAsia="zh-CN"/>
        </w:rPr>
        <w:t xml:space="preserve">4,2,max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4,2,max </w:t>
      </w:r>
      <w:r w:rsidRPr="00415158">
        <w:rPr>
          <w:rFonts w:eastAsiaTheme="minorEastAsia"/>
          <w:lang w:eastAsia="zh-CN"/>
        </w:rPr>
        <w:t>= 1. L</w:t>
      </w:r>
      <w:r w:rsidRPr="00415158">
        <w:rPr>
          <w:rFonts w:eastAsiaTheme="minorEastAsia"/>
          <w:vertAlign w:val="subscript"/>
          <w:lang w:eastAsia="zh-CN"/>
        </w:rPr>
        <w:t xml:space="preserve">5,2,max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5,2,max </w:t>
      </w:r>
      <w:r w:rsidRPr="00415158">
        <w:rPr>
          <w:rFonts w:eastAsiaTheme="minorEastAsia"/>
          <w:lang w:eastAsia="zh-CN"/>
        </w:rPr>
        <w:t>= 1.</w:t>
      </w:r>
    </w:p>
    <w:p w14:paraId="538AF688"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w:t>
      </w:r>
      <w:r w:rsidRPr="00415158">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measure</w:t>
      </w:r>
      <w:r w:rsidRPr="00415158">
        <w:rPr>
          <w:rFonts w:eastAsiaTheme="minorEastAsia"/>
          <w:lang w:eastAsia="zh-CN"/>
        </w:rPr>
        <w:t xml:space="preserve"> is L1-RSRP measurement delay </w:t>
      </w:r>
      <w:r w:rsidRPr="00415158">
        <w:rPr>
          <w:rFonts w:eastAsiaTheme="minorEastAsia"/>
        </w:rPr>
        <w:t>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lang w:eastAsia="zh-CN"/>
        </w:rPr>
        <w:t xml:space="preserve">as defined in </w:t>
      </w:r>
      <w:r w:rsidRPr="00415158">
        <w:rPr>
          <w:rFonts w:eastAsiaTheme="minorEastAsia"/>
          <w:lang w:val="en-US"/>
        </w:rPr>
        <w:t>clause</w:t>
      </w:r>
      <w:r w:rsidRPr="00415158">
        <w:rPr>
          <w:rFonts w:eastAsiaTheme="minorEastAsia"/>
          <w:lang w:eastAsia="zh-CN"/>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lang w:eastAsia="zh-CN"/>
        </w:rPr>
        <w:t>.</w:t>
      </w:r>
    </w:p>
    <w:p w14:paraId="226C8BFA"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report</w:t>
      </w:r>
      <w:r w:rsidRPr="00415158">
        <w:rPr>
          <w:rFonts w:eastAsiaTheme="minorEastAsia"/>
          <w:lang w:eastAsia="zh-CN"/>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uncertainty_MAC</w:t>
      </w:r>
      <w:r w:rsidRPr="00415158">
        <w:rPr>
          <w:rFonts w:eastAsia="Malgun Gothic"/>
          <w:lang w:eastAsia="zh-CN"/>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66B5477B"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uncertainty_RRC</w:t>
      </w:r>
      <w:r w:rsidRPr="00415158">
        <w:rPr>
          <w:rFonts w:eastAsia="Malgun Gothic"/>
          <w:lang w:eastAsia="zh-CN"/>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2B09D3A9"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uncertainty_SP</w:t>
      </w:r>
      <w:r w:rsidRPr="00415158">
        <w:rPr>
          <w:rFonts w:eastAsia="Malgun Gothic"/>
          <w:lang w:eastAsia="zh-CN"/>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19791DC0"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77777777" w:rsidR="001028DA" w:rsidRPr="00415158" w:rsidRDefault="001028DA" w:rsidP="001028DA">
      <w:pPr>
        <w:pStyle w:val="B4"/>
        <w:rPr>
          <w:rFonts w:eastAsiaTheme="minorEastAsia"/>
        </w:rPr>
      </w:pPr>
      <w:r w:rsidRPr="00415158">
        <w:rPr>
          <w:rFonts w:eastAsiaTheme="minorEastAsia"/>
        </w:rPr>
        <w:tab/>
        <w:t xml:space="preserve">When </w:t>
      </w:r>
      <w:r w:rsidRPr="00415158">
        <w:rPr>
          <w:rFonts w:eastAsiaTheme="minorEastAsia"/>
          <w:i/>
        </w:rPr>
        <w:t>absoluteFrequencySSB</w:t>
      </w:r>
      <w:r w:rsidRPr="00415158">
        <w:rPr>
          <w:rFonts w:eastAsiaTheme="minorEastAsia"/>
        </w:rPr>
        <w:t xml:space="preserve"> is not configured in </w:t>
      </w:r>
      <w:r w:rsidRPr="00415158">
        <w:rPr>
          <w:rFonts w:eastAsiaTheme="minorEastAsia"/>
          <w:i/>
        </w:rPr>
        <w:t>DownlinkConfigCommon</w:t>
      </w:r>
      <w:r w:rsidRPr="00415158">
        <w:rPr>
          <w:rFonts w:eastAsiaTheme="minorEastAsia"/>
        </w:rPr>
        <w:t xml:space="preserve"> for target SCell but SMTC for target SCell is configured, no requirement would be applied.</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lang w:eastAsia="zh-CN"/>
        </w:rPr>
        <w:t>SC</w:t>
      </w:r>
      <w:r w:rsidRPr="00415158">
        <w:rPr>
          <w:rFonts w:eastAsiaTheme="minorEastAsia"/>
        </w:rPr>
        <w:t>ell</w:t>
      </w:r>
      <w:r w:rsidRPr="00415158">
        <w:rPr>
          <w:rFonts w:eastAsiaTheme="minorEastAsia"/>
          <w:lang w:eastAsia="zh-CN"/>
        </w:rPr>
        <w:t xml:space="preserve"> operating with CCA in FR1 </w:t>
      </w:r>
      <w:r w:rsidRPr="00415158">
        <w:rPr>
          <w:rFonts w:eastAsiaTheme="minorEastAsia"/>
        </w:rPr>
        <w:t>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rPr>
          <w:lang w:eastAsia="zh-CN"/>
        </w:rPr>
      </w:pPr>
      <w:r w:rsidRPr="00885F53">
        <w:t>-</w:t>
      </w:r>
      <w:r w:rsidRPr="00885F53">
        <w:tab/>
        <w:t>the UE has sent a valid measurement report for the SCell being activated and</w:t>
      </w:r>
    </w:p>
    <w:p w14:paraId="3E48F34B" w14:textId="77777777" w:rsidR="00402693" w:rsidRPr="00182054" w:rsidRDefault="00402693" w:rsidP="00402693">
      <w:pPr>
        <w:pStyle w:val="B20"/>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33C35A9E" w14:textId="77777777" w:rsidR="00402693" w:rsidRPr="00885F53" w:rsidRDefault="009E7528" w:rsidP="00402693">
      <w:pPr>
        <w:pStyle w:val="B10"/>
      </w:pPr>
      <w:r w:rsidRPr="00885F53">
        <w:t>-</w:t>
      </w:r>
      <w:r w:rsidRPr="00885F53">
        <w:tab/>
      </w:r>
      <w:r w:rsidRPr="00885F53">
        <w:rPr>
          <w:lang w:eastAsia="zh-CN"/>
        </w:rPr>
        <w:t>the SSB measured during the period equal to max(</w:t>
      </w:r>
      <w:r>
        <w:rPr>
          <w:lang w:eastAsia="zh-CN"/>
        </w:rPr>
        <w:t>5</w:t>
      </w:r>
      <w:r w:rsidRPr="00885F53">
        <w:rPr>
          <w:lang w:eastAsia="zh-CN"/>
        </w:rPr>
        <w:t xml:space="preserve"> measCycleSCell,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00402693" w:rsidRPr="00182054">
        <w:t>-</w:t>
      </w:r>
      <w:r w:rsidR="00402693" w:rsidRPr="00182054">
        <w:tab/>
      </w:r>
      <w:r w:rsidR="00402693" w:rsidRPr="00182054">
        <w:rPr>
          <w:lang w:eastAsia="zh-CN"/>
        </w:rPr>
        <w:t>the SSB measured during the period equal to max(5 measCycleSCell, 5 DRX cycles)</w:t>
      </w:r>
      <w:r w:rsidR="00402693" w:rsidRPr="00182054" w:rsidDel="006257A4">
        <w:rPr>
          <w:lang w:eastAsia="zh-CN"/>
        </w:rPr>
        <w:t xml:space="preserve"> </w:t>
      </w:r>
      <w:r w:rsidR="00402693" w:rsidRPr="00182054">
        <w:t>also remains detectable in the SMTC occasions available at the UE during the SCell activation delay according to the cell identification conditions specified in clause</w:t>
      </w:r>
      <w:r w:rsidR="00402693" w:rsidRPr="00182054">
        <w:rPr>
          <w:lang w:eastAsia="zh-CN"/>
        </w:rPr>
        <w:t xml:space="preserve"> 9.2A and 9.3A</w:t>
      </w:r>
      <w:r w:rsidR="00402693" w:rsidRPr="00182054">
        <w:t>.</w:t>
      </w:r>
    </w:p>
    <w:p w14:paraId="1931117E" w14:textId="77777777" w:rsidR="001028DA" w:rsidRPr="00415158" w:rsidRDefault="001028DA" w:rsidP="001028DA">
      <w:pPr>
        <w:pStyle w:val="B10"/>
        <w:rPr>
          <w:rFonts w:eastAsiaTheme="minorEastAsia"/>
          <w:lang w:eastAsia="zh-CN"/>
        </w:rPr>
      </w:pPr>
      <w:r w:rsidRPr="00415158">
        <w:rPr>
          <w:rFonts w:eastAsiaTheme="minorEastAsia"/>
          <w:lang w:eastAsia="zh-CN"/>
        </w:rPr>
        <w:t>Otherwise SCell operating with CCA in FR1 is unknown.</w:t>
      </w:r>
    </w:p>
    <w:p w14:paraId="3C633A65" w14:textId="77777777" w:rsidR="001028DA" w:rsidRPr="00415158" w:rsidRDefault="001028DA" w:rsidP="001028DA">
      <w:pPr>
        <w:tabs>
          <w:tab w:val="left" w:pos="0"/>
        </w:tabs>
        <w:rPr>
          <w:rFonts w:eastAsiaTheme="minorEastAsia"/>
          <w:lang w:eastAsia="zh-CN"/>
        </w:rPr>
      </w:pPr>
      <w:r w:rsidRPr="00415158">
        <w:rPr>
          <w:rFonts w:eastAsiaTheme="minorEastAsia"/>
          <w:lang w:eastAsia="zh-CN"/>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 xml:space="preserve">During the period equal to </w:t>
      </w:r>
      <w:r w:rsidRPr="00B677C4">
        <w:rPr>
          <w:lang w:eastAsia="zh-CN"/>
        </w:rPr>
        <w:t>4s for UE supporting power class 1/5 and 3s for UE supporting power class 2/3/4</w:t>
      </w:r>
      <w:r w:rsidRPr="00415158">
        <w:rPr>
          <w:rFonts w:eastAsiaTheme="minorEastAsia"/>
          <w:lang w:eastAsia="zh-CN"/>
        </w:rPr>
        <w:t xml:space="preserve"> before UE receives the last activation command for PDCCH TCI, PDSCH TCI (when applicable) and semi-persistent CSI-RS for CQI reporting (when applicable)</w:t>
      </w:r>
      <w:r w:rsidRPr="00415158">
        <w:rPr>
          <w:rFonts w:eastAsiaTheme="minorEastAsia"/>
        </w:rPr>
        <w:t>:</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the UE has sent a valid</w:t>
      </w:r>
      <w:r w:rsidRPr="00415158">
        <w:rPr>
          <w:rFonts w:eastAsiaTheme="minorEastAsia"/>
          <w:lang w:eastAsia="zh-CN"/>
        </w:rPr>
        <w:t xml:space="preserve"> L3-RSRP</w:t>
      </w:r>
      <w:r w:rsidRPr="00415158">
        <w:rPr>
          <w:rFonts w:eastAsiaTheme="minorEastAsia"/>
        </w:rPr>
        <w:t xml:space="preserve"> measurement report</w:t>
      </w:r>
      <w:r w:rsidRPr="00415158">
        <w:rPr>
          <w:rFonts w:eastAsiaTheme="minorEastAsia"/>
          <w:lang w:eastAsia="zh-CN"/>
        </w:rPr>
        <w:t xml:space="preserve"> with SSB index</w:t>
      </w:r>
      <w:r w:rsidRPr="00415158">
        <w:rPr>
          <w:rFonts w:eastAsiaTheme="minorEastAsia"/>
        </w:rPr>
        <w:t xml:space="preserve"> </w:t>
      </w:r>
    </w:p>
    <w:p w14:paraId="23855FF2" w14:textId="77777777" w:rsidR="001028DA" w:rsidRPr="00415158" w:rsidRDefault="001028DA" w:rsidP="001028DA">
      <w:pPr>
        <w:pStyle w:val="B20"/>
        <w:rPr>
          <w:rFonts w:eastAsiaTheme="minorEastAsia"/>
          <w:lang w:eastAsia="zh-CN"/>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lang w:eastAsia="zh-CN"/>
        </w:rPr>
        <w:t>-</w:t>
      </w:r>
      <w:r w:rsidRPr="00415158">
        <w:rPr>
          <w:rFonts w:eastAsiaTheme="minorEastAsia"/>
          <w:lang w:eastAsia="zh-CN"/>
        </w:rPr>
        <w:tab/>
        <w:t>During the period from L3-RSRP reporting to the valid CQI reporting, the</w:t>
      </w:r>
      <w:r w:rsidRPr="00415158">
        <w:rPr>
          <w:rFonts w:eastAsiaTheme="minorEastAsia"/>
        </w:rPr>
        <w:t xml:space="preserve"> </w:t>
      </w:r>
      <w:r w:rsidRPr="00415158">
        <w:rPr>
          <w:rFonts w:eastAsiaTheme="minorEastAsia"/>
          <w:lang w:eastAsia="zh-CN"/>
        </w:rPr>
        <w:t xml:space="preserve">reported </w:t>
      </w:r>
      <w:r w:rsidRPr="00415158">
        <w:rPr>
          <w:rFonts w:eastAsiaTheme="minorEastAsia"/>
        </w:rPr>
        <w:t>SSB</w:t>
      </w:r>
      <w:r w:rsidRPr="00415158">
        <w:rPr>
          <w:rFonts w:eastAsiaTheme="minorEastAsia"/>
          <w:lang w:eastAsia="zh-CN"/>
        </w:rPr>
        <w:t>s</w:t>
      </w:r>
      <w:r w:rsidRPr="00415158">
        <w:rPr>
          <w:rFonts w:eastAsiaTheme="minorEastAsia"/>
        </w:rPr>
        <w:t xml:space="preserve"> </w:t>
      </w:r>
      <w:r w:rsidRPr="00415158">
        <w:rPr>
          <w:rFonts w:eastAsiaTheme="minorEastAsia"/>
          <w:lang w:eastAsia="zh-CN"/>
        </w:rPr>
        <w:t xml:space="preserve">with indexes </w:t>
      </w:r>
      <w:r w:rsidRPr="00415158">
        <w:rPr>
          <w:rFonts w:eastAsiaTheme="minorEastAsia"/>
        </w:rPr>
        <w:t xml:space="preserve">remain detectable according to the cell identification conditions specified in </w:t>
      </w:r>
      <w:r w:rsidRPr="00415158">
        <w:rPr>
          <w:rFonts w:eastAsiaTheme="minorEastAsia"/>
          <w:lang w:val="en-US"/>
        </w:rPr>
        <w:t>clauses</w:t>
      </w:r>
      <w:r w:rsidRPr="00415158">
        <w:rPr>
          <w:rFonts w:eastAsiaTheme="minorEastAsia"/>
        </w:rPr>
        <w:t xml:space="preserve"> 9.2 and 9.3</w:t>
      </w:r>
      <w:r w:rsidRPr="00415158">
        <w:rPr>
          <w:rFonts w:eastAsiaTheme="minorEastAsia"/>
          <w:lang w:eastAsia="zh-CN"/>
        </w:rPr>
        <w:t>, and the TCI state is selected based on one of the latest reported SSB indexes</w:t>
      </w:r>
      <w:r w:rsidRPr="00415158">
        <w:rPr>
          <w:rFonts w:eastAsiaTheme="minorEastAsia"/>
        </w:rPr>
        <w:t>.</w:t>
      </w:r>
    </w:p>
    <w:p w14:paraId="7E052D81" w14:textId="77777777" w:rsidR="001028DA" w:rsidRPr="00415158" w:rsidRDefault="001028DA" w:rsidP="001028DA">
      <w:pPr>
        <w:rPr>
          <w:rFonts w:eastAsiaTheme="minorEastAsia"/>
          <w:lang w:eastAsia="zh-CN"/>
        </w:rPr>
      </w:pPr>
      <w:r w:rsidRPr="00415158">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77777777" w:rsidR="009E7528" w:rsidRPr="00885F53" w:rsidRDefault="009E7528" w:rsidP="009E7528">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4D32DC52" w14:textId="583A5866"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59DEE061" w14:textId="77777777" w:rsidR="009E7528" w:rsidRPr="002F5786"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48735AB" w14:textId="515E2B74"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rPr>
          <w:lang w:eastAsia="zh-CN"/>
        </w:rPr>
        <w:t>-</w:t>
      </w:r>
      <w:r>
        <w:rPr>
          <w:lang w:eastAsia="zh-CN"/>
        </w:rP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rPr>
          <w:lang w:eastAsia="zh-CN"/>
        </w:rPr>
        <w:t>-</w:t>
      </w:r>
      <w:r>
        <w:rPr>
          <w:lang w:eastAsia="zh-CN"/>
        </w:rPr>
        <w:tab/>
      </w:r>
      <w:r>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rPr>
          <w:lang w:eastAsia="zh-CN"/>
        </w:rPr>
        <w:t>-</w:t>
      </w:r>
      <w:r>
        <w:rPr>
          <w:lang w:eastAsia="zh-CN"/>
        </w:rPr>
        <w:tab/>
      </w:r>
      <w:r>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rPr>
          <w:lang w:eastAsia="zh-CN"/>
        </w:rPr>
        <w:t>-</w:t>
      </w:r>
      <w:r>
        <w:rPr>
          <w:lang w:eastAsia="zh-CN"/>
        </w:rP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Pr>
        <w:rPr>
          <w:lang w:eastAsia="zh-CN"/>
        </w:rPr>
      </w:pPr>
    </w:p>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77777777" w:rsidR="009E7528" w:rsidRPr="00885F53" w:rsidRDefault="009E7528" w:rsidP="009E7528">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w:t>
      </w:r>
    </w:p>
    <w:p w14:paraId="0B575175" w14:textId="1847BB80" w:rsidR="00A847D0" w:rsidRPr="009C5807" w:rsidRDefault="00A847D0" w:rsidP="00A847D0">
      <w:pPr>
        <w:rPr>
          <w:lang w:eastAsia="zh-CN"/>
        </w:rPr>
      </w:pPr>
      <w:r w:rsidRPr="00885F53">
        <w:t xml:space="preserve">Upon receiving SCell deactivation command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r w:rsidRPr="00AD2A22">
        <w:rPr>
          <w:i/>
          <w:iCs/>
          <w:lang w:eastAsia="zh-CN"/>
        </w:rPr>
        <w:t>NR_slot_length</w:t>
      </w:r>
      <w:r w:rsidRPr="00885F53">
        <w:rPr>
          <w:lang w:eastAsia="zh-CN"/>
        </w:rPr>
        <w:t>.</w:t>
      </w:r>
      <w:r>
        <w:rPr>
          <w:lang w:eastAsia="zh-CN"/>
        </w:rPr>
        <w:t xml:space="preserve"> </w:t>
      </w:r>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r>
        <w:rPr>
          <w:lang w:eastAsia="zh-CN"/>
        </w:rPr>
        <w:t>sp</w:t>
      </w:r>
      <w:r w:rsidRPr="009C5807">
        <w:rPr>
          <w:lang w:eastAsia="zh-CN"/>
        </w:rPr>
        <w:t xml:space="preserve">Cell </w:t>
      </w:r>
      <w:r w:rsidRPr="009C5807">
        <w:t>or any activated SCell</w:t>
      </w:r>
      <w:r>
        <w:t>, as</w:t>
      </w:r>
      <w:r w:rsidRPr="009C5807">
        <w:t xml:space="preserve"> 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lang w:eastAsia="zh-CN"/>
        </w:rPr>
      </w:pPr>
    </w:p>
    <w:bookmarkEnd w:id="71"/>
    <w:p w14:paraId="46947032" w14:textId="5BE55455" w:rsidR="00922E1B" w:rsidRPr="009C5807" w:rsidRDefault="00922E1B" w:rsidP="00922E1B">
      <w:pPr>
        <w:pStyle w:val="Heading2"/>
        <w:rPr>
          <w:rFonts w:eastAsiaTheme="minorEastAsia"/>
          <w:lang w:eastAsia="zh-CN"/>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eastAsia="zh-CN"/>
        </w:rPr>
      </w:pPr>
      <w:bookmarkStart w:id="73" w:name="_Toc5952655"/>
      <w:r w:rsidRPr="009C5807">
        <w:rPr>
          <w:rFonts w:eastAsiaTheme="minorEastAsia"/>
          <w:lang w:val="en-US" w:eastAsia="zh-CN"/>
        </w:rPr>
        <w:t>8.4.1</w:t>
      </w:r>
      <w:r w:rsidRPr="009C5807">
        <w:rPr>
          <w:rFonts w:eastAsiaTheme="minorEastAsia"/>
          <w:lang w:val="en-US" w:eastAsia="zh-CN"/>
        </w:rPr>
        <w:tab/>
        <w:t>Introduction</w:t>
      </w:r>
      <w:bookmarkEnd w:id="73"/>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eastAsia="zh-CN"/>
        </w:rPr>
      </w:pPr>
      <w:bookmarkStart w:id="74" w:name="_Toc5952656"/>
      <w:r w:rsidRPr="009C5807">
        <w:rPr>
          <w:rFonts w:eastAsiaTheme="minorEastAsia"/>
          <w:lang w:val="en-US" w:eastAsia="zh-CN"/>
        </w:rPr>
        <w:t>8.4.2</w:t>
      </w:r>
      <w:r w:rsidRPr="009C5807">
        <w:rPr>
          <w:rFonts w:eastAsiaTheme="minorEastAsia"/>
          <w:lang w:val="en-US" w:eastAsia="zh-CN"/>
        </w:rPr>
        <w:tab/>
        <w:t xml:space="preserve">UE UL carrier configuration delay </w:t>
      </w:r>
      <w:bookmarkEnd w:id="74"/>
      <w:r w:rsidRPr="009C5807">
        <w:rPr>
          <w:rFonts w:eastAsiaTheme="minorEastAsia"/>
          <w:lang w:val="en-US" w:eastAsia="zh-CN"/>
        </w:rPr>
        <w:t>requirement</w:t>
      </w:r>
    </w:p>
    <w:p w14:paraId="0E709209" w14:textId="5743ADB8" w:rsidR="002E0D67" w:rsidRDefault="002E0D67" w:rsidP="002E0D67">
      <w:pPr>
        <w:rPr>
          <w:lang w:val="en-US" w:eastAsia="zh-CN"/>
        </w:rPr>
      </w:pPr>
      <w:bookmarkStart w:id="75" w:name="_Toc595265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configuration</w:t>
      </w:r>
      <w:r w:rsidRPr="009C5807">
        <w:t xml:space="preserve">, the UE shall be </w:t>
      </w:r>
      <w:r w:rsidRPr="009C5807">
        <w:rPr>
          <w:lang w:val="en-US"/>
        </w:rPr>
        <w:t>ready</w:t>
      </w:r>
      <w:r w:rsidRPr="009C5807">
        <w:t xml:space="preserve"> to</w:t>
      </w:r>
      <w:r w:rsidRPr="009C5807">
        <w:rPr>
          <w:lang w:eastAsia="zh-CN"/>
        </w:rPr>
        <w:t xml:space="preserve"> </w:t>
      </w:r>
      <w:r w:rsidRPr="009C5807">
        <w:rPr>
          <w:lang w:val="en-US"/>
        </w:rPr>
        <w:t>start transmission</w:t>
      </w:r>
      <w:r w:rsidRPr="009C5807">
        <w:t xml:space="preserve"> </w:t>
      </w:r>
      <w:r w:rsidRPr="009C5807">
        <w:rPr>
          <w:lang w:val="en-US"/>
        </w:rPr>
        <w:t>on the newly configured carrier within</w:t>
      </w:r>
      <w:r w:rsidRPr="009C5807">
        <w:rPr>
          <w:lang w:eastAsia="zh-CN"/>
        </w:rPr>
        <w:t xml:space="preserve"> </w:t>
      </w:r>
      <w:r w:rsidRPr="009C5807">
        <w:t>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eastAsia="zh-CN"/>
        </w:rPr>
      </w:pPr>
      <w:r>
        <w:rPr>
          <w:lang w:val="en-US" w:eastAsia="zh-CN"/>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rPr>
          <w:lang w:eastAsia="zh-CN"/>
        </w:rPr>
      </w:pPr>
      <w:r>
        <w:t>-</w:t>
      </w:r>
      <w:r>
        <w:tab/>
      </w:r>
      <w:r w:rsidRPr="009C5807">
        <w:t>T</w:t>
      </w:r>
      <w:r w:rsidRPr="009C5807">
        <w:rPr>
          <w:vertAlign w:val="subscript"/>
        </w:rPr>
        <w:t>UL_</w:t>
      </w:r>
      <w:r w:rsidRPr="009C5807">
        <w:rPr>
          <w:vertAlign w:val="subscript"/>
          <w:lang w:eastAsia="zh-CN"/>
        </w:rPr>
        <w:t>carrier_</w:t>
      </w:r>
      <w:r w:rsidRPr="009C5807">
        <w:rPr>
          <w:vertAlign w:val="subscript"/>
        </w:rPr>
        <w:t>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r w:rsidRPr="009C5807">
        <w:rPr>
          <w:lang w:eastAsia="zh-CN"/>
        </w:rPr>
        <w:t>.</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75"/>
      <w:r w:rsidRPr="009C5807">
        <w:rPr>
          <w:rFonts w:eastAsiaTheme="minorEastAsia"/>
        </w:rPr>
        <w:t>requirement</w:t>
      </w:r>
    </w:p>
    <w:bookmarkEnd w:id="46"/>
    <w:p w14:paraId="1587F895" w14:textId="5A6C59FD" w:rsidR="002E0D67" w:rsidRDefault="002E0D67" w:rsidP="002E0D6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deconfiguration RRC signalling</w:t>
      </w:r>
      <w:r w:rsidRPr="009C5807">
        <w:t>, the UE shall stop UL signalling</w:t>
      </w:r>
      <w:r w:rsidRPr="009C5807">
        <w:rPr>
          <w:lang w:eastAsia="zh-CN"/>
        </w:rPr>
        <w:t xml:space="preserve"> on the deconfigured UL carrier</w:t>
      </w:r>
      <w:r w:rsidRPr="009C5807">
        <w:rPr>
          <w:lang w:val="en-US"/>
        </w:rPr>
        <w:t xml:space="preserve"> within</w:t>
      </w:r>
      <w:r w:rsidRPr="009C5807">
        <w:rPr>
          <w:lang w:eastAsia="zh-CN"/>
        </w:rPr>
        <w:t xml:space="preserve"> </w:t>
      </w:r>
      <w:r w:rsidRPr="009C5807">
        <w:t>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eastAsia="zh-CN"/>
        </w:rPr>
      </w:pPr>
      <w:r>
        <w:rPr>
          <w:lang w:val="en-US" w:eastAsia="zh-CN"/>
        </w:rPr>
        <w:t>Where</w:t>
      </w:r>
    </w:p>
    <w:p w14:paraId="7AC45A5C" w14:textId="77777777" w:rsidR="002E0D67" w:rsidRDefault="002E0D67" w:rsidP="00D043C0">
      <w:pPr>
        <w:pStyle w:val="B10"/>
        <w:rPr>
          <w:lang w:eastAsia="zh-CN"/>
        </w:rPr>
      </w:pPr>
      <w:r>
        <w:t>-</w:t>
      </w:r>
      <w:r>
        <w:tab/>
      </w:r>
      <w:r w:rsidRPr="00EF1FCB">
        <w:t>Slot n is the last slot overlapping with the PDSCH containing the RRC command</w:t>
      </w:r>
      <w:r>
        <w:rPr>
          <w:rFonts w:hint="eastAsia"/>
          <w:lang w:eastAsia="zh-CN"/>
        </w:rPr>
        <w:t>.</w:t>
      </w:r>
    </w:p>
    <w:p w14:paraId="59CB6632" w14:textId="77777777" w:rsidR="002E0D67" w:rsidRPr="009C5807" w:rsidRDefault="002E0D67" w:rsidP="00D043C0">
      <w:pPr>
        <w:pStyle w:val="B10"/>
        <w:rPr>
          <w:noProof/>
          <w:lang w:eastAsia="zh-CN"/>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1" type="#_x0000_t75" style="width:11.5pt;height:19.5pt" o:ole="">
            <v:imagedata r:id="rId16" o:title=""/>
          </v:shape>
          <o:OLEObject Type="Embed" ProgID="Equation.3" ShapeID="_x0000_i1031" DrawAspect="Content" ObjectID="_1749665147" r:id="rId17"/>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7C55F6" w:rsidRDefault="00E35B07" w:rsidP="00E35B07">
      <w:pPr>
        <w:pStyle w:val="B10"/>
        <w:rPr>
          <w:lang w:val="fr-FR"/>
        </w:rPr>
      </w:pPr>
      <w:r w:rsidRPr="007C55F6">
        <w:rPr>
          <w:lang w:val="fr-FR"/>
        </w:rPr>
        <w:t>-</w:t>
      </w:r>
      <w:r w:rsidRPr="007C55F6">
        <w:rPr>
          <w:lang w:val="fr-FR"/>
        </w:rPr>
        <w:tab/>
        <w:t>SCell in SA, NR-DC, NE-DC or EN-DC operation mode</w:t>
      </w:r>
      <w:r w:rsidR="00A81137">
        <w:rPr>
          <w:lang w:val="fr-FR"/>
        </w:rPr>
        <w:t>,</w:t>
      </w:r>
    </w:p>
    <w:p w14:paraId="68B4B74F" w14:textId="77777777" w:rsidR="00452E77" w:rsidRDefault="00452E77" w:rsidP="00452E77">
      <w:pPr>
        <w:pStyle w:val="B10"/>
        <w:rPr>
          <w:lang w:val="fr-FR"/>
        </w:rPr>
      </w:pPr>
      <w:r>
        <w:rPr>
          <w:lang w:val="fr-FR"/>
        </w:rPr>
        <w:t>-</w:t>
      </w:r>
      <w:r>
        <w:rPr>
          <w:lang w:val="fr-FR"/>
        </w:rPr>
        <w:tab/>
        <w:t>Deactivated PSCell in NR-DC and EN-DC operation mode</w:t>
      </w:r>
    </w:p>
    <w:p w14:paraId="39475DB5" w14:textId="42AAC967" w:rsidR="00E35B07" w:rsidRPr="00E30640" w:rsidRDefault="00DF2F13" w:rsidP="00E35B07">
      <w:pPr>
        <w:rPr>
          <w:rFonts w:cs="v5.0.0"/>
        </w:rPr>
      </w:pPr>
      <w:r w:rsidRPr="00C40678">
        <w:rPr>
          <w:rFonts w:cs="v5.0.0"/>
        </w:rPr>
        <w:t xml:space="preserve">The RS resource configurations in the set </w:t>
      </w:r>
      <w:r w:rsidRPr="00C40678">
        <w:rPr>
          <w:iCs/>
          <w:position w:val="-10"/>
        </w:rPr>
        <w:object w:dxaOrig="240" w:dyaOrig="315" w14:anchorId="290776A0">
          <v:shape id="_x0000_i1032" type="#_x0000_t75" style="width:11.5pt;height:18.5pt" o:ole="">
            <v:imagedata r:id="rId16" o:title=""/>
          </v:shape>
          <o:OLEObject Type="Embed" ProgID="Equation.3" ShapeID="_x0000_i1032" DrawAspect="Content" ObjectID="_1749665148" r:id="rId18"/>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1E5EA8FA">
          <v:shape id="_x0000_i1033" type="#_x0000_t75" style="width:11.5pt;height:16.5pt" o:ole="">
            <v:imagedata r:id="rId16" o:title=""/>
          </v:shape>
          <o:OLEObject Type="Embed" ProgID="Equation.3" ShapeID="_x0000_i1033" DrawAspect="Content" ObjectID="_1749665149" r:id="rId19"/>
        </w:object>
      </w:r>
      <w:r w:rsidRPr="00C40678">
        <w:rPr>
          <w:rFonts w:cs="v5.0.0"/>
        </w:rPr>
        <w:t xml:space="preserve"> on SCell shall be periodic CSI-RS. UE is not required to perform beam failure detection outside the active DL BWP. UE is not required to meet the requirements in clause 8.5.2 </w:t>
      </w:r>
      <w:r w:rsidRPr="00C40678">
        <w:rPr>
          <w:rFonts w:cs="v5.0.0"/>
          <w:lang w:eastAsia="zh-CN"/>
        </w:rPr>
        <w:t>and 8.5.3</w:t>
      </w:r>
      <w:r w:rsidRPr="00C40678">
        <w:rPr>
          <w:rFonts w:cs="v5.0.0"/>
        </w:rPr>
        <w:t xml:space="preserve"> if UE does not have </w:t>
      </w:r>
      <w:r w:rsidRPr="00C40678">
        <w:t xml:space="preserve">set </w:t>
      </w:r>
      <w:r w:rsidRPr="00C40678">
        <w:rPr>
          <w:iCs/>
          <w:position w:val="-10"/>
        </w:rPr>
        <w:object w:dxaOrig="240" w:dyaOrig="315" w14:anchorId="308531EC">
          <v:shape id="_x0000_i1034" type="#_x0000_t75" style="width:11.5pt;height:18.5pt" o:ole="">
            <v:imagedata r:id="rId16" o:title=""/>
          </v:shape>
          <o:OLEObject Type="Embed" ProgID="Equation.3" ShapeID="_x0000_i1034" DrawAspect="Content" ObjectID="_1749665150" r:id="rId20"/>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rPr>
        <w:object w:dxaOrig="240" w:dyaOrig="315" w14:anchorId="00D8FFEF">
          <v:shape id="_x0000_i1035" type="#_x0000_t75" style="width:11.5pt;height:18.5pt" o:ole="">
            <v:imagedata r:id="rId16" o:title=""/>
          </v:shape>
          <o:OLEObject Type="Embed" ProgID="Equation.3" ShapeID="_x0000_i1035" DrawAspect="Content" ObjectID="_1749665151" r:id="rId21"/>
        </w:object>
      </w:r>
      <w:r w:rsidRPr="00C40678">
        <w:rPr>
          <w:rFonts w:cs="v5.0.0"/>
        </w:rPr>
        <w:t xml:space="preserve"> for current SCell or implicitly configured in the set </w:t>
      </w:r>
      <w:r w:rsidRPr="00C40678">
        <w:rPr>
          <w:iCs/>
          <w:position w:val="-10"/>
        </w:rPr>
        <w:object w:dxaOrig="240" w:dyaOrig="315" w14:anchorId="1FDF1518">
          <v:shape id="_x0000_i1036" type="#_x0000_t75" style="width:11.5pt;height:18.5pt" o:ole="">
            <v:imagedata r:id="rId16" o:title=""/>
          </v:shape>
          <o:OLEObject Type="Embed" ProgID="Equation.3" ShapeID="_x0000_i1036" DrawAspect="Content" ObjectID="_1749665152" r:id="rId22"/>
        </w:object>
      </w:r>
      <w:r w:rsidRPr="00C40678">
        <w:rPr>
          <w:iCs/>
        </w:rPr>
        <w:t xml:space="preserve"> </w:t>
      </w:r>
      <w:r w:rsidRPr="00C40678">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40678">
        <w:rPr>
          <w:iCs/>
          <w:position w:val="-10"/>
        </w:rPr>
        <w:object w:dxaOrig="210" w:dyaOrig="315" w14:anchorId="4C390612">
          <v:shape id="_x0000_i1037" type="#_x0000_t75" style="width:11pt;height:18.5pt" o:ole="">
            <v:imagedata r:id="rId23" o:title=""/>
          </v:shape>
          <o:OLEObject Type="Embed" ProgID="Equation.3" ShapeID="_x0000_i1037" DrawAspect="Content" ObjectID="_1749665153" r:id="rId24"/>
        </w:object>
      </w:r>
      <w:r w:rsidRPr="00C40678">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8" type="#_x0000_t75" style="width:11.5pt;height:19.5pt" o:ole="">
            <v:imagedata r:id="rId16" o:title=""/>
          </v:shape>
          <o:OLEObject Type="Embed" ProgID="Equation.3" ShapeID="_x0000_i1038" DrawAspect="Content" ObjectID="_1749665154" r:id="rId25"/>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DA588E8"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eastAsia="zh-CN"/>
        </w:rPr>
        <w:t>SNR</w:t>
      </w:r>
      <w:r>
        <w:rPr>
          <w:rFonts w:eastAsia="?? ??" w:cs="v5.0.0"/>
        </w:rPr>
        <w:t xml:space="preserve"> based on two active TCI states is up</w:t>
      </w:r>
      <w:r>
        <w:rPr>
          <w:rFonts w:eastAsia="SimSun" w:cs="v5.0.0" w:hint="eastAsia"/>
          <w:lang w:val="en-US" w:eastAsia="zh-CN"/>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76" w:name="_Hlk14858925"/>
      <w:r w:rsidRPr="009C5807">
        <w:rPr>
          <w:rFonts w:cs="v5.0.0"/>
        </w:rPr>
        <w:t>Q</w:t>
      </w:r>
      <w:r w:rsidRPr="009C5807">
        <w:rPr>
          <w:rFonts w:cs="v5.0.0"/>
          <w:vertAlign w:val="subscript"/>
        </w:rPr>
        <w:t>out_LR</w:t>
      </w:r>
      <w:bookmarkEnd w:id="76"/>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39" type="#_x0000_t75" style="width:11.5pt;height:19.5pt" o:ole="">
            <v:imagedata r:id="rId16" o:title=""/>
          </v:shape>
          <o:OLEObject Type="Embed" ProgID="Equation.3" ShapeID="_x0000_i1039" DrawAspect="Content" ObjectID="_1749665155" r:id="rId26"/>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FA90FBA" w:rsidR="00DF3064" w:rsidRDefault="00DF3064" w:rsidP="00DF3064">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2A78D5">
          <v:shape id="_x0000_i1040" type="#_x0000_t75" style="width:11pt;height:19.5pt" o:ole="">
            <v:imagedata r:id="rId23" o:title=""/>
          </v:shape>
          <o:OLEObject Type="Embed" ProgID="Equation.3" ShapeID="_x0000_i1040" DrawAspect="Content" ObjectID="_1749665156" r:id="rId27"/>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009E60F7"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w:t>
      </w:r>
      <w:r w:rsidR="006C7F1D" w:rsidRPr="009C5807">
        <w:t>n</w:t>
      </w:r>
      <w:r w:rsidRPr="009C5807">
        <w:t xml:space="preserve">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00AD2296"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26A61F1">
          <v:shape id="_x0000_i1041" type="#_x0000_t75" style="width:11pt;height:19.5pt" o:ole="">
            <v:imagedata r:id="rId23" o:title=""/>
          </v:shape>
          <o:OLEObject Type="Embed" ProgID="Equation.3" ShapeID="_x0000_i1041" DrawAspect="Content" ObjectID="_1749665157" r:id="rId28"/>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00E35B07" w:rsidRPr="00E30640">
        <w:rPr>
          <w:rFonts w:cs="v5.0.0"/>
        </w:rPr>
        <w:t xml:space="preserve">. UE is not required to perform candidate beam detection on a SCell on which </w:t>
      </w:r>
      <w:r w:rsidR="00E35B07" w:rsidRPr="00E30640">
        <w:rPr>
          <w:iCs/>
          <w:position w:val="-10"/>
        </w:rPr>
        <w:object w:dxaOrig="210" w:dyaOrig="315" w14:anchorId="14B715F8">
          <v:shape id="_x0000_i1042" type="#_x0000_t75" style="width:11pt;height:19.5pt" o:ole="">
            <v:imagedata r:id="rId23" o:title=""/>
          </v:shape>
          <o:OLEObject Type="Embed" ProgID="Equation.3" ShapeID="_x0000_i1042" DrawAspect="Content" ObjectID="_1749665158" r:id="rId29"/>
        </w:object>
      </w:r>
      <w:r w:rsidR="00E35B07" w:rsidRPr="00E30640">
        <w:rPr>
          <w:iCs/>
        </w:rPr>
        <w:t xml:space="preserve"> is not configured.</w:t>
      </w:r>
    </w:p>
    <w:p w14:paraId="15CBEE80" w14:textId="727F3D19" w:rsidR="00452E77" w:rsidRDefault="00452E77" w:rsidP="00452E77">
      <w:r w:rsidRPr="00720540">
        <w:t xml:space="preserve">For a deactivated SCG, the UE may be provided via an RRC reconfiguration message with </w:t>
      </w:r>
      <w:bookmarkStart w:id="77" w:name="OLE_LINK10"/>
      <w:r w:rsidRPr="00720540">
        <w:rPr>
          <w:i/>
          <w:iCs/>
        </w:rPr>
        <w:t>tci-info</w:t>
      </w:r>
      <w:bookmarkEnd w:id="77"/>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77777777" w:rsidR="00595F13" w:rsidRDefault="00595F13"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lang w:eastAsia="zh-CN"/>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78" w:name="_Hlk110951116"/>
      <w:r>
        <w:t>for the serving cells in</w:t>
      </w:r>
      <w:bookmarkEnd w:id="78"/>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7B23B38B" w14:textId="076B68E1"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sidRPr="00012E99">
        <w:rPr>
          <w:lang w:val="en-US"/>
        </w:rPr>
        <w:t xml:space="preserve"> if the </w:t>
      </w:r>
      <w:r w:rsidRPr="00012E99">
        <w:rPr>
          <w:i/>
        </w:rPr>
        <w:t>lowMobilityEvaluationConnected</w:t>
      </w:r>
      <w:r w:rsidRPr="00012E99">
        <w:rPr>
          <w:lang w:val="en-US"/>
        </w:rPr>
        <w:t xml:space="preserve"> is not configured, or</w:t>
      </w:r>
    </w:p>
    <w:p w14:paraId="23ABC36C" w14:textId="3EA322E2" w:rsidR="002C7225" w:rsidRPr="00012E99" w:rsidRDefault="002C7225" w:rsidP="002C7225">
      <w:pPr>
        <w:pStyle w:val="B20"/>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sidRPr="00012E99">
        <w:rPr>
          <w:lang w:val="en-US"/>
        </w:rPr>
        <w:t xml:space="preserve">. </w:t>
      </w:r>
    </w:p>
    <w:p w14:paraId="0F74DDAE" w14:textId="0C8DA154" w:rsidR="002C7225" w:rsidRPr="00012E99" w:rsidRDefault="002C7225" w:rsidP="002C7225">
      <w:pPr>
        <w:pStyle w:val="B10"/>
        <w:rPr>
          <w:lang w:val="en-US"/>
        </w:rPr>
      </w:pPr>
      <w:r w:rsidRPr="00012E99">
        <w:t>-</w:t>
      </w:r>
      <w:r w:rsidRPr="00012E99">
        <w:tab/>
        <w:t xml:space="preserve">for </w:t>
      </w:r>
      <w:bookmarkStart w:id="79" w:name="_Hlk110951411"/>
      <w:r>
        <w:rPr>
          <w:noProof/>
        </w:rPr>
        <w:t>other serving cells</w:t>
      </w:r>
      <w:bookmarkEnd w:id="79"/>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3" type="#_x0000_t75" style="width:8.5pt;height:20.5pt" o:ole="">
            <v:imagedata r:id="rId16" o:title=""/>
          </v:shape>
          <o:OLEObject Type="Embed" ProgID="Equation.3" ShapeID="_x0000_i1043" DrawAspect="Content" ObjectID="_1749665159" r:id="rId30"/>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77777777" w:rsidR="001773D3" w:rsidRPr="00012E99" w:rsidRDefault="001773D3" w:rsidP="001773D3">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CB9D9CB" w14:textId="77777777" w:rsidR="00317BC3" w:rsidRPr="009C5807" w:rsidRDefault="00317BC3" w:rsidP="00DF3064">
      <w:pPr>
        <w:rPr>
          <w:rFonts w:cs="v5.0.0"/>
        </w:rPr>
      </w:pP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18E3ADB5" w:rsidR="00E35B07" w:rsidRDefault="00DF3064" w:rsidP="00E35B07">
      <w:r w:rsidRPr="009C5807">
        <w:t xml:space="preserve">The requirements in this </w:t>
      </w:r>
      <w:r w:rsidR="0059755E" w:rsidRPr="009C5807">
        <w:t>clause</w:t>
      </w:r>
      <w:r w:rsidRPr="009C5807">
        <w:t xml:space="preserve"> apply for each SSB resource in the set </w:t>
      </w:r>
      <w:r w:rsidRPr="009C5807">
        <w:rPr>
          <w:iCs/>
          <w:position w:val="-10"/>
        </w:rPr>
        <w:object w:dxaOrig="240" w:dyaOrig="315" w14:anchorId="163C16DF">
          <v:shape id="_x0000_i1044" type="#_x0000_t75" style="width:11.5pt;height:19.5pt" o:ole="">
            <v:imagedata r:id="rId16" o:title=""/>
          </v:shape>
          <o:OLEObject Type="Embed" ProgID="Equation.3" ShapeID="_x0000_i1044" DrawAspect="Content" ObjectID="_1749665160" r:id="rId3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00E35B07" w:rsidRPr="00E30640">
        <w:t xml:space="preserve"> The requirements in this clause could not be applicable if UE is required to perform beam failure detection on more than 1 serving cell per band.</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Pr="009C5807" w:rsidRDefault="00DF3064"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5" type="#_x0000_t75" style="width:11.5pt;height:19.5pt" o:ole="">
            <v:imagedata r:id="rId16" o:title=""/>
          </v:shape>
          <o:OLEObject Type="Embed" ProgID="Equation.3" ShapeID="_x0000_i1045" DrawAspect="Content" ObjectID="_1749665161" r:id="rId32"/>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20FF411" w14:textId="27D2C728" w:rsidR="00403DB9" w:rsidRDefault="00173B3F" w:rsidP="00403DB9">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691323F0" w14:textId="064CA5F1" w:rsidR="00403DB9" w:rsidRDefault="00403DB9" w:rsidP="00403DB9">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5F30CD5E" w14:textId="77777777" w:rsidR="002C276F" w:rsidRPr="00625F7E" w:rsidRDefault="002C276F" w:rsidP="00A168EF">
      <w:pPr>
        <w:pStyle w:val="B10"/>
      </w:pPr>
      <w:r w:rsidRPr="00625F7E">
        <w:rPr>
          <w:rFonts w:hint="eastAsia"/>
        </w:rPr>
        <w:t>W</w:t>
      </w:r>
      <w:r w:rsidRPr="00625F7E">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CB0CBBB" w14:textId="77777777" w:rsidR="002C276F" w:rsidRPr="00625F7E" w:rsidRDefault="002C276F" w:rsidP="00D94ED5">
      <w:pPr>
        <w:pStyle w:val="B10"/>
        <w:rPr>
          <w:lang w:eastAsia="zh-CN"/>
        </w:rPr>
      </w:pPr>
      <w:r w:rsidRPr="00625F7E">
        <w:t>-</w:t>
      </w:r>
      <w:r w:rsidRPr="00625F7E">
        <w:tab/>
      </w:r>
      <w:r w:rsidRPr="00625F7E">
        <w:rPr>
          <w:lang w:eastAsia="zh-CN"/>
        </w:rPr>
        <w:t>For a window W of duration max(T</w:t>
      </w:r>
      <w:r w:rsidRPr="00625F7E">
        <w:rPr>
          <w:vertAlign w:val="subscript"/>
          <w:lang w:eastAsia="zh-CN"/>
        </w:rPr>
        <w:t xml:space="preserve">L1,  </w:t>
      </w:r>
      <w:r w:rsidRPr="00625F7E">
        <w:rPr>
          <w:lang w:eastAsia="zh-CN"/>
        </w:rPr>
        <w:t xml:space="preserve">MGRP_max), where MGRP max is the maximum MGRP across all configured per-UE measurement gaps and per-FR measurement gaps within the same FR as serving cell, and starting at the beginning of any </w:t>
      </w:r>
      <w:r w:rsidRPr="00625F7E">
        <w:t>BFD-RS</w:t>
      </w:r>
      <w:r w:rsidRPr="00625F7E">
        <w:rPr>
          <w:lang w:eastAsia="zh-CN"/>
        </w:rPr>
        <w:t xml:space="preserve"> resource occasion: </w:t>
      </w:r>
    </w:p>
    <w:p w14:paraId="0584B33B" w14:textId="7232DAC0"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is the total number of BFD-RS resource occasions within the window, including those overlapped with </w:t>
      </w:r>
      <w:r w:rsidR="002C276F" w:rsidRPr="00625F7E">
        <w:rPr>
          <w:bCs/>
          <w:lang w:eastAsia="zh-CN"/>
        </w:rPr>
        <w:t>measurement gap</w:t>
      </w:r>
      <w:r w:rsidR="002C276F" w:rsidRPr="00625F7E">
        <w:t xml:space="preserve"> occasions or SMTC occasions within the window,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lang w:eastAsia="zh-CN"/>
        </w:rPr>
        <w:t>measurement gap</w:t>
      </w:r>
      <w:r w:rsidR="002C276F" w:rsidRPr="00625F7E">
        <w:t xml:space="preserve"> occasion within the window W</w:t>
      </w:r>
    </w:p>
    <w:p w14:paraId="00FE507D" w14:textId="056A3530" w:rsidR="002C276F" w:rsidRDefault="00D94ED5" w:rsidP="002C276F">
      <w:pPr>
        <w:pStyle w:val="B20"/>
      </w:pPr>
      <w:r>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lang w:eastAsia="zh-CN"/>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lang w:eastAsia="zh-CN"/>
        </w:rPr>
        <w:t>-</w:t>
      </w:r>
      <w:r>
        <w:rPr>
          <w:bCs/>
          <w:lang w:eastAsia="zh-CN"/>
        </w:rPr>
        <w:tab/>
      </w:r>
      <w:r w:rsidR="002C276F" w:rsidRPr="00625F7E">
        <w:rPr>
          <w:bCs/>
          <w:lang w:eastAsia="zh-CN"/>
        </w:rPr>
        <w:t>T</w:t>
      </w:r>
      <w:r w:rsidR="002C276F" w:rsidRPr="00625F7E">
        <w:rPr>
          <w:bCs/>
          <w:vertAlign w:val="subscript"/>
          <w:lang w:eastAsia="zh-CN"/>
        </w:rPr>
        <w:t xml:space="preserve">L1 </w:t>
      </w:r>
      <w:r w:rsidR="002C276F" w:rsidRPr="00625F7E">
        <w:rPr>
          <w:bCs/>
          <w:lang w:eastAsia="zh-CN"/>
        </w:rPr>
        <w:t xml:space="preserve">is periodicity of the target </w:t>
      </w:r>
      <w:r w:rsidR="002C276F" w:rsidRPr="00625F7E">
        <w:t>BFD-RS</w:t>
      </w:r>
      <w:r w:rsidR="002C276F" w:rsidRPr="00625F7E">
        <w:rPr>
          <w:bCs/>
          <w:lang w:eastAsia="zh-CN"/>
        </w:rPr>
        <w:t>.</w:t>
      </w:r>
    </w:p>
    <w:p w14:paraId="5AC14415" w14:textId="4EB2F057" w:rsidR="002C276F" w:rsidRDefault="002C276F" w:rsidP="002C276F">
      <w:pPr>
        <w:rPr>
          <w:rFonts w:eastAsia="?? ??"/>
        </w:rPr>
      </w:pPr>
      <w:r>
        <w:rPr>
          <w:rFonts w:eastAsia="?? ??"/>
        </w:rPr>
        <w:t xml:space="preserve">Otherwise, </w:t>
      </w:r>
      <w:r>
        <w:rPr>
          <w:rFonts w:eastAsia="SimSun"/>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D8E88AE" w:rsidR="00FE0C3D" w:rsidRPr="00115E3F" w:rsidRDefault="00FE0C3D" w:rsidP="00FE0C3D">
      <w:pPr>
        <w:pStyle w:val="B10"/>
      </w:pPr>
      <w:r w:rsidRPr="00115E3F">
        <w:t>-</w:t>
      </w:r>
      <w:r w:rsidRPr="00115E3F">
        <w:tab/>
        <w:t>P = P</w:t>
      </w:r>
      <w:r w:rsidRPr="00115E3F">
        <w:rPr>
          <w:vertAlign w:val="subscript"/>
        </w:rPr>
        <w:t>sharing factor</w:t>
      </w:r>
      <w:r w:rsidRPr="00115E3F">
        <w:t xml:space="preserve">, when the BFD-RS resource is not overlapped with </w:t>
      </w:r>
      <w:r w:rsidR="0066321D">
        <w:t xml:space="preserve">GAP </w:t>
      </w:r>
      <w:r w:rsidRPr="00115E3F">
        <w:t>and the BFD-RS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5149259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lang w:eastAsia="zh-CN"/>
        </w:rPr>
        <w:t>,</w:t>
      </w:r>
      <w:r w:rsidR="00FE0C3D" w:rsidRPr="00625F7E">
        <w:rPr>
          <w:lang w:eastAsia="zh-CN"/>
        </w:rPr>
        <w:t xml:space="preserve"> </w:t>
      </w:r>
      <w:r w:rsidR="00FE0C3D" w:rsidRPr="00625F7E">
        <w:t>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lang w:eastAsia="zh-CN"/>
        </w:rPr>
        <w:t>where</w:t>
      </w:r>
      <w:r w:rsidR="00FE0C3D" w:rsidRPr="00625F7E">
        <w:rPr>
          <w:lang w:eastAsia="zh-CN"/>
        </w:rPr>
        <w:t xml:space="preserve"> </w:t>
      </w:r>
      <w:r w:rsidR="00FE0C3D" w:rsidRPr="00625F7E">
        <w:rPr>
          <w:rFonts w:hint="eastAsia"/>
          <w:lang w:eastAsia="zh-CN"/>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lang w:eastAsia="zh-CN"/>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77777777" w:rsidR="00B84A92" w:rsidRPr="003F339C" w:rsidRDefault="00B84A92" w:rsidP="00B84A92">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4FCB47DC" w14:textId="77777777" w:rsidR="00B84A92" w:rsidRPr="003F339C" w:rsidRDefault="00B84A92" w:rsidP="00B84A92">
      <w:pPr>
        <w:ind w:left="851" w:hanging="284"/>
      </w:pPr>
      <w:r w:rsidRPr="003F339C">
        <w:t>-</w:t>
      </w:r>
      <w:r w:rsidRPr="003F339C">
        <w:tab/>
        <w:t xml:space="preserve">a BFD-RS resource or an SMTC occasion is considered to be overlapped with the GAP if it overlaps a measurement gap occasion, and </w:t>
      </w:r>
    </w:p>
    <w:p w14:paraId="4490AE72" w14:textId="77777777" w:rsidR="00B84A92" w:rsidRPr="003F339C" w:rsidRDefault="00B84A92" w:rsidP="00B84A92">
      <w:pPr>
        <w:ind w:left="851" w:hanging="284"/>
      </w:pPr>
      <w:r w:rsidRPr="003F339C">
        <w:rPr>
          <w:lang w:eastAsia="zh-TW"/>
        </w:rPr>
        <w:t>-</w:t>
      </w:r>
      <w:r w:rsidRPr="003F339C">
        <w:rPr>
          <w:lang w:eastAsia="zh-TW"/>
        </w:rPr>
        <w:tab/>
        <w:t>xRP = MGRP</w:t>
      </w:r>
    </w:p>
    <w:p w14:paraId="1538B4FF" w14:textId="65955AFF" w:rsidR="00FE0C3D" w:rsidRPr="00115E3F" w:rsidRDefault="00B84A92" w:rsidP="00B84A92">
      <w:pPr>
        <w:pStyle w:val="B10"/>
      </w:pPr>
      <w:r w:rsidRPr="003F339C">
        <w:t>-</w:t>
      </w:r>
      <w:r w:rsidRPr="003F339C">
        <w:tab/>
      </w:r>
      <w:r>
        <w:t>Otherwise, w</w:t>
      </w:r>
      <w:r w:rsidRPr="003F339C">
        <w:t xml:space="preserve">hen NCSG </w:t>
      </w:r>
      <w:r>
        <w:t xml:space="preserve">measurement gap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3CAD59AC" w14:textId="5FD82431" w:rsidR="00FE0C3D" w:rsidRPr="00625F7E" w:rsidRDefault="00F3038E" w:rsidP="003379E9">
      <w:pPr>
        <w:pStyle w:val="B30"/>
      </w:pPr>
      <w:r>
        <w:t>-</w:t>
      </w:r>
      <w:r>
        <w:tab/>
      </w:r>
      <w:r w:rsidR="00FE0C3D" w:rsidRPr="00625F7E">
        <w:t>xRP = VIRP</w:t>
      </w:r>
    </w:p>
    <w:p w14:paraId="6155FD90" w14:textId="30E86E31" w:rsidR="00FE0C3D" w:rsidRPr="00115E3F" w:rsidRDefault="00F3038E" w:rsidP="00F3038E">
      <w:pPr>
        <w:pStyle w:val="B10"/>
      </w:pPr>
      <w:r>
        <w:t>-</w:t>
      </w:r>
      <w:r>
        <w:tab/>
      </w:r>
      <w:r w:rsidR="00FE0C3D" w:rsidRPr="00121C00">
        <w:rPr>
          <w:rFonts w:hint="eastAsia"/>
        </w:rPr>
        <w:t>I</w:t>
      </w:r>
      <w:r w:rsidR="00FE0C3D" w:rsidRPr="00121C00">
        <w:t>f the UE is configure</w:t>
      </w:r>
      <w:r w:rsidR="00FE0C3D" w:rsidRPr="00115E3F">
        <w:t>d with Pre-MG, a BFD-RS resource or an SMTC occasion is only considered to be overlapped by the Pre-MG if the Pre-MG is activated.</w:t>
      </w:r>
    </w:p>
    <w:p w14:paraId="3AED7499" w14:textId="4A83D1B2" w:rsidR="00FE0C3D" w:rsidRPr="00476A1D" w:rsidRDefault="00F3038E" w:rsidP="00FE0C3D">
      <w:pPr>
        <w:pStyle w:val="B10"/>
      </w:pPr>
      <w:r>
        <w:t>-</w:t>
      </w:r>
      <w:r w:rsidR="00FE0C3D" w:rsidRPr="00115E3F">
        <w:tab/>
      </w:r>
      <w:r w:rsidR="00FE0C3D" w:rsidRPr="00625F7E">
        <w:t xml:space="preserve">When concurrent gaps are configured, a BFD-RS or an SMTC occasion is not considered to be overlapped by a gap occasion if the gap occasion is dropped according to </w:t>
      </w:r>
      <w:r w:rsidR="00F11C9E" w:rsidRPr="00625F7E">
        <w:rPr>
          <w:lang w:val="en-US" w:eastAsia="zh-TW"/>
        </w:rPr>
        <w:t>9.1.</w:t>
      </w:r>
      <w:r w:rsidR="00F11C9E">
        <w:rPr>
          <w:lang w:val="en-US" w:eastAsia="zh-TW"/>
        </w:rPr>
        <w:t>8</w:t>
      </w:r>
      <w:r w:rsidR="00F11C9E" w:rsidRPr="00625F7E">
        <w:t>.</w:t>
      </w:r>
    </w:p>
    <w:p w14:paraId="429EF204" w14:textId="3E107467" w:rsidR="00FE0C3D" w:rsidRPr="00115E3F" w:rsidRDefault="00FE0C3D" w:rsidP="00FE0C3D">
      <w:pPr>
        <w:rPr>
          <w:rFonts w:eastAsia="?? ??"/>
        </w:rPr>
      </w:pPr>
      <w:r w:rsidRPr="00476A1D">
        <w:t xml:space="preserve">Longer evaluation period would be expected if the combination of BFD-RS resource, SMTC occasion and </w:t>
      </w:r>
      <w:r w:rsidR="00D60883">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DE38C9"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7C55F6" w:rsidRDefault="00153409" w:rsidP="00716660">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DE38C9"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DE38C9"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7C55F6" w:rsidRDefault="00C55160" w:rsidP="00716660">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320CAB" w:rsidRDefault="004141D8" w:rsidP="004141D8">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lang w:eastAsia="zh-CN"/>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43762BF3" w14:textId="43764ACF" w:rsidR="0017638C" w:rsidRPr="00E62AAC" w:rsidRDefault="004141D8" w:rsidP="004141D8">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143DB2B"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44FD2EC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Pr>
                <w:lang w:val="fr-FR"/>
              </w:rPr>
              <w:t xml:space="preserve"> T</w:t>
            </w:r>
            <w:r>
              <w:rPr>
                <w:vertAlign w:val="subscript"/>
                <w:lang w:val="fr-FR"/>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6FC2A45"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lang w:eastAsia="zh-CN"/>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7C823094"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5BBCEDF7" w:rsidR="00D5209F" w:rsidRPr="007C55F6" w:rsidRDefault="00D5209F" w:rsidP="00D5209F">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w:t>
            </w:r>
            <w:r>
              <w:rPr>
                <w:lang w:val="fr-FR"/>
              </w:rPr>
              <w:t xml:space="preserve"> T</w:t>
            </w:r>
            <w:r>
              <w:rPr>
                <w:vertAlign w:val="subscript"/>
                <w:lang w:val="fr-FR"/>
              </w:rPr>
              <w:t>DRX</w:t>
            </w:r>
            <w:r w:rsidRPr="007C55F6">
              <w:rPr>
                <w:lang w:val="fr-FR"/>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C55F6" w:rsidRDefault="008E789C" w:rsidP="008E789C">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0092EE98" w:rsidR="00D5209F" w:rsidRPr="007C55F6" w:rsidRDefault="00D5209F" w:rsidP="00D5209F">
            <w:pPr>
              <w:pStyle w:val="TAN"/>
              <w:rPr>
                <w:lang w:val="fr-FR"/>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049EC078" w14:textId="70BE28F5" w:rsidR="00DF3064" w:rsidRPr="009C5807" w:rsidRDefault="00DF3064" w:rsidP="00DF3064">
      <w:r w:rsidRPr="009C5807">
        <w:t xml:space="preserve">For FR1, when the SSB for BFD measurement is in the same OFDM symbol as CSI-RS for RLM, BFD, CBD or L1-RSRP measurement, </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7E675B17"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5E1E80A8" w14:textId="458D22DA" w:rsidR="009237D8" w:rsidRDefault="009237D8"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rPr>
          <w:lang w:eastAsia="zh-CN"/>
        </w:rPr>
        <w:t xml:space="preserve"> PCI</w:t>
      </w:r>
      <w:r>
        <w:rPr>
          <w:lang w:eastAsia="zh-CN"/>
        </w:rP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rPr>
          <w:lang w:eastAsia="zh-CN"/>
        </w:rPr>
        <w:t xml:space="preserve">This clause contains minimum requirements for </w:t>
      </w:r>
      <w:r w:rsidRPr="00663509">
        <w:t>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6" type="#_x0000_t75" style="width:12pt;height:18.5pt" o:ole="">
            <v:imagedata r:id="rId16" o:title=""/>
          </v:shape>
          <o:OLEObject Type="Embed" ProgID="Equation.3" ShapeID="_x0000_i1046" DrawAspect="Content" ObjectID="_1749665162" r:id="rId34"/>
        </w:object>
      </w:r>
      <w:r w:rsidRPr="00663509">
        <w:t xml:space="preserve"> estimated </w:t>
      </w:r>
      <w:r w:rsidRPr="00663509">
        <w:rPr>
          <w:rFonts w:eastAsia="?? ??"/>
        </w:rPr>
        <w:t xml:space="preserve">over the last </w:t>
      </w:r>
      <w:r w:rsidRPr="00663509">
        <w:t>T</w:t>
      </w:r>
      <w:r w:rsidRPr="00663509">
        <w:rPr>
          <w:vertAlign w:val="subscript"/>
        </w:rPr>
        <w:t>Evaluate_BFD_SSB</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 xml:space="preserve">The value of P </w:t>
      </w:r>
      <w:r w:rsidRPr="00663509">
        <w:rPr>
          <w:lang w:eastAsia="zh-CN"/>
        </w:rPr>
        <w:t>is</w:t>
      </w:r>
      <w:r w:rsidRPr="00663509">
        <w:t xml:space="preserve"> defined in clause 8.5.2.2.</w:t>
      </w:r>
    </w:p>
    <w:p w14:paraId="27590CB2" w14:textId="77777777" w:rsidR="00317BC3" w:rsidRPr="00663509" w:rsidRDefault="00317BC3" w:rsidP="00317BC3">
      <w:r w:rsidRPr="00663509">
        <w:t>Longer evaluation period would be expected if the combination of BFD-RS resource, SMTC occasion and measurement gap configurations does not meet pervious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80" w:name="_Hlk91839300"/>
      <w:r w:rsidRPr="00663509">
        <w:t>T</w:t>
      </w:r>
      <w:r w:rsidRPr="00663509">
        <w:rPr>
          <w:vertAlign w:val="subscript"/>
        </w:rPr>
        <w:t>Evaluate_BFD_SSB_Relax</w:t>
      </w:r>
      <w:r w:rsidRPr="00663509">
        <w:t xml:space="preserve"> for FR1</w:t>
      </w:r>
      <w:bookmarkEnd w:id="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w:t>
            </w:r>
            <w:r w:rsidRPr="00663509">
              <w:rPr>
                <w:rFonts w:ascii="Arial" w:hAnsi="Arial" w:cs="Arial"/>
                <w:sz w:val="18"/>
                <w:lang w:eastAsia="zh-CN"/>
              </w:rPr>
              <w:t>8</w:t>
            </w:r>
            <w:r w:rsidRPr="00663509">
              <w:rPr>
                <w:rFonts w:ascii="Arial" w:hAnsi="Arial" w:cs="Arial"/>
                <w:sz w:val="18"/>
              </w:rPr>
              <w:t>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3</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1</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w:t>
            </w:r>
            <w:r w:rsidRPr="00663509">
              <w:rPr>
                <w:lang w:eastAsia="zh-CN"/>
              </w:rPr>
              <w:t>i</w:t>
            </w:r>
            <w:r w:rsidRPr="00663509">
              <w:t xml:space="preserve">s the relaxation factor. </w:t>
            </w:r>
            <w:r w:rsidRPr="00663509">
              <w:rPr>
                <w:rFonts w:cs="Arial"/>
              </w:rPr>
              <w:t xml:space="preserve">K1 = 2 for </w:t>
            </w:r>
            <w:r w:rsidRPr="00663509">
              <w:rPr>
                <w:rFonts w:cs="Arial"/>
                <w:lang w:eastAsia="zh-CN"/>
              </w:rPr>
              <w:t>4</w:t>
            </w:r>
            <w:r w:rsidRPr="00663509">
              <w:rPr>
                <w:rFonts w:cs="Arial"/>
              </w:rPr>
              <w:t>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lang w:eastAsia="zh-CN"/>
              </w:rPr>
              <w:t>4</w:t>
            </w:r>
            <w:r w:rsidRPr="00663509">
              <w:rPr>
                <w:rFonts w:cs="Arial"/>
              </w:rPr>
              <w:t>0 ms</w:t>
            </w:r>
          </w:p>
          <w:p w14:paraId="39775A8A" w14:textId="4ADEE384" w:rsidR="00317BC3" w:rsidRPr="00663509" w:rsidRDefault="00317BC3" w:rsidP="00614556">
            <w:pPr>
              <w:pStyle w:val="TAN"/>
              <w:rPr>
                <w:rFonts w:cs="v4.2.0"/>
                <w:lang w:eastAsia="zh-CN"/>
              </w:rPr>
            </w:pPr>
            <w:r w:rsidRPr="00663509">
              <w:rPr>
                <w:rFonts w:cs="v4.2.0"/>
                <w:lang w:eastAsia="zh-CN"/>
              </w:rPr>
              <w:t>Note 3:</w:t>
            </w:r>
            <w:r w:rsidR="00BF0F73" w:rsidRPr="00663509">
              <w:tab/>
            </w:r>
            <w:r w:rsidRPr="00663509">
              <w:rPr>
                <w:rFonts w:cs="Arial"/>
                <w:szCs w:val="18"/>
                <w:lang w:eastAsia="zh-CN"/>
              </w:rPr>
              <w:t xml:space="preserve">K3 is the relaxation factor for the lower bound. K3 = K1, if 1 &lt; K1 </w:t>
            </w:r>
            <w:r w:rsidRPr="00663509">
              <w:rPr>
                <w:rFonts w:cs="Arial" w:hint="eastAsia"/>
                <w:szCs w:val="18"/>
              </w:rPr>
              <w:t>≤</w:t>
            </w:r>
            <w:r w:rsidRPr="00663509">
              <w:rPr>
                <w:rFonts w:cs="Arial"/>
                <w:szCs w:val="18"/>
                <w:lang w:eastAsia="zh-CN"/>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4</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N)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lang w:eastAsia="zh-CN"/>
              </w:rPr>
            </w:pPr>
            <w:r w:rsidRPr="00663509">
              <w:t xml:space="preserve">Note 2: </w:t>
            </w:r>
            <w:r w:rsidRPr="00663509">
              <w:tab/>
              <w:t xml:space="preserve">K2 </w:t>
            </w:r>
            <w:r w:rsidRPr="00663509">
              <w:rPr>
                <w:lang w:eastAsia="zh-CN"/>
              </w:rPr>
              <w:t>i</w:t>
            </w:r>
            <w:r w:rsidRPr="00663509">
              <w:t xml:space="preserve">s the relaxation factor. </w:t>
            </w:r>
            <w:r w:rsidRPr="00663509">
              <w:rPr>
                <w:rFonts w:cs="Arial"/>
              </w:rPr>
              <w:t>K2 = 2.</w:t>
            </w:r>
          </w:p>
          <w:p w14:paraId="0CE82708" w14:textId="56B85C3F" w:rsidR="00317BC3" w:rsidRPr="00614556" w:rsidRDefault="00317BC3" w:rsidP="00614556">
            <w:pPr>
              <w:pStyle w:val="TAN"/>
              <w:rPr>
                <w:rFonts w:cs="Arial"/>
                <w:lang w:val="en-US" w:eastAsia="zh-CN"/>
              </w:rPr>
            </w:pPr>
            <w:r w:rsidRPr="00663509">
              <w:rPr>
                <w:rFonts w:cs="Arial"/>
                <w:lang w:eastAsia="zh-CN"/>
              </w:rPr>
              <w:t>Note 3:</w:t>
            </w:r>
            <w:r w:rsidRPr="00663509">
              <w:t xml:space="preserve"> </w:t>
            </w:r>
            <w:r w:rsidRPr="00663509">
              <w:tab/>
            </w:r>
            <w:r w:rsidRPr="00663509">
              <w:rPr>
                <w:rFonts w:cs="Arial"/>
                <w:szCs w:val="18"/>
                <w:lang w:eastAsia="zh-CN"/>
              </w:rPr>
              <w:t xml:space="preserve">K4 is the relaxation factor for the lower bound. K4 = K2, if 1 &lt; K2 </w:t>
            </w:r>
            <w:r w:rsidRPr="00663509">
              <w:rPr>
                <w:rFonts w:cs="Arial" w:hint="eastAsia"/>
                <w:szCs w:val="18"/>
              </w:rPr>
              <w:t>≤</w:t>
            </w:r>
            <w:r w:rsidRPr="00663509">
              <w:rPr>
                <w:rFonts w:cs="Arial"/>
                <w:szCs w:val="18"/>
                <w:lang w:eastAsia="zh-CN"/>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699E19C0" w:rsidR="00E35B07" w:rsidRDefault="00DF3064" w:rsidP="00E35B07">
      <w:r w:rsidRPr="009C5807">
        <w:t xml:space="preserve">The requirements in this </w:t>
      </w:r>
      <w:r w:rsidR="0059755E" w:rsidRPr="009C5807">
        <w:t>clause</w:t>
      </w:r>
      <w:r w:rsidRPr="009C5807">
        <w:t xml:space="preserve"> apply for each CSI-RS resource in the set </w:t>
      </w:r>
      <w:r w:rsidRPr="009C5807">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00E35B07" w:rsidRPr="00E30640">
        <w:t xml:space="preserve"> </w:t>
      </w:r>
      <w:r w:rsidR="00947562" w:rsidRPr="00BE3911">
        <w:t>The requirements in this clause apply when UE is required to perform beam failure detection on no more than 1 serving cell per band</w:t>
      </w:r>
      <w:r w:rsidR="00947562">
        <w:t>.</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7" type="#_x0000_t75" style="width:14.5pt;height:22.5pt" o:ole="">
            <v:imagedata r:id="rId16" o:title=""/>
          </v:shape>
          <o:OLEObject Type="Embed" ProgID="Equation.3" ShapeID="_x0000_i1047" DrawAspect="Content" ObjectID="_1749665163" r:id="rId3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77777777" w:rsidR="00D05B3D" w:rsidRPr="00B93B53" w:rsidRDefault="00D05B3D" w:rsidP="004A303C">
      <w:pPr>
        <w:pStyle w:val="B10"/>
        <w:rPr>
          <w:rFonts w:eastAsia="SimSun"/>
        </w:rPr>
      </w:pPr>
      <w:r w:rsidRPr="00B93B53">
        <w:rPr>
          <w:rFonts w:eastAsia="SimSun" w:hint="eastAsia"/>
        </w:rPr>
        <w:t>W</w:t>
      </w:r>
      <w:r w:rsidRPr="00B93B53">
        <w:rPr>
          <w:rFonts w:eastAsia="SimSun"/>
        </w:rPr>
        <w:t>hen concurrent gaps are configured,</w:t>
      </w:r>
    </w:p>
    <w:p w14:paraId="53817D8A" w14:textId="77777777" w:rsidR="00D05B3D" w:rsidRPr="00B93B53" w:rsidRDefault="00D05B3D" w:rsidP="00D05B3D">
      <w:pPr>
        <w:pStyle w:val="B10"/>
        <w:rPr>
          <w:rFonts w:eastAsia="SimSun"/>
        </w:rPr>
      </w:pPr>
      <w:r w:rsidRPr="00B93B53">
        <w:rPr>
          <w:rFonts w:eastAsia="SimSun"/>
        </w:rPr>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84E9CE7" w14:textId="77777777" w:rsidR="00D05B3D" w:rsidRPr="00B93B53" w:rsidRDefault="00D05B3D" w:rsidP="00D05B3D">
      <w:pPr>
        <w:pStyle w:val="B10"/>
        <w:rPr>
          <w:rFonts w:eastAsia="SimSun"/>
          <w:lang w:eastAsia="zh-CN"/>
        </w:rPr>
      </w:pPr>
      <w:r w:rsidRPr="00B93B53">
        <w:rPr>
          <w:rFonts w:eastAsia="SimSun"/>
        </w:rPr>
        <w:t>-</w:t>
      </w:r>
      <w:r w:rsidRPr="00B93B53">
        <w:rPr>
          <w:rFonts w:eastAsia="SimSun"/>
        </w:rPr>
        <w:tab/>
      </w:r>
      <w:r w:rsidRPr="00B93B53">
        <w:rPr>
          <w:rFonts w:eastAsia="SimSun"/>
          <w:lang w:eastAsia="zh-CN"/>
        </w:rPr>
        <w:t>For a window W of duration max(T</w:t>
      </w:r>
      <w:r w:rsidRPr="00B93B53">
        <w:rPr>
          <w:rFonts w:eastAsia="SimSun"/>
          <w:vertAlign w:val="subscript"/>
          <w:lang w:eastAsia="zh-CN"/>
        </w:rPr>
        <w:t xml:space="preserve">L1,  </w:t>
      </w:r>
      <w:r w:rsidRPr="00B93B53">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93B53">
        <w:rPr>
          <w:rFonts w:eastAsia="SimSun"/>
        </w:rPr>
        <w:t>BFD-RS</w:t>
      </w:r>
      <w:r w:rsidRPr="00B93B53">
        <w:rPr>
          <w:rFonts w:eastAsia="SimSun"/>
          <w:lang w:eastAsia="zh-CN"/>
        </w:rPr>
        <w:t xml:space="preserve"> resource occasion: </w:t>
      </w:r>
    </w:p>
    <w:p w14:paraId="7AE64506" w14:textId="759EFC8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is the total number of BFD-RS resource occasions within the window, including those overlapped with </w:t>
      </w:r>
      <w:r w:rsidRPr="00B93B53">
        <w:rPr>
          <w:rFonts w:eastAsia="SimSun"/>
          <w:bCs/>
          <w:lang w:eastAsia="zh-CN"/>
        </w:rPr>
        <w:t>measurement gap</w:t>
      </w:r>
      <w:r w:rsidRPr="00B93B53">
        <w:rPr>
          <w:rFonts w:eastAsia="SimSun"/>
        </w:rPr>
        <w:t xml:space="preserve"> occasions or SMTC occasions within the window, and</w:t>
      </w:r>
    </w:p>
    <w:p w14:paraId="6EF2E1CD" w14:textId="6F4B99A4"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lang w:eastAsia="zh-CN"/>
        </w:rPr>
        <w:tab/>
      </w:r>
      <w:r w:rsidRPr="00B93B53">
        <w:rPr>
          <w:rFonts w:eastAsia="SimSun"/>
          <w:bCs/>
          <w:lang w:eastAsia="zh-CN"/>
        </w:rPr>
        <w:t>T</w:t>
      </w:r>
      <w:r w:rsidRPr="00B93B53">
        <w:rPr>
          <w:rFonts w:eastAsia="SimSun"/>
          <w:bCs/>
          <w:vertAlign w:val="subscript"/>
          <w:lang w:eastAsia="zh-CN"/>
        </w:rPr>
        <w:t xml:space="preserve">L1 </w:t>
      </w:r>
      <w:r w:rsidRPr="00B93B53">
        <w:rPr>
          <w:rFonts w:eastAsia="SimSun"/>
          <w:bCs/>
          <w:lang w:eastAsia="zh-CN"/>
        </w:rPr>
        <w:t xml:space="preserve">is periodicity of the target </w:t>
      </w:r>
      <w:r w:rsidRPr="00B93B53">
        <w:rPr>
          <w:rFonts w:eastAsia="SimSun"/>
        </w:rPr>
        <w:t>BFD-RS</w:t>
      </w:r>
      <w:r w:rsidRPr="00B93B53">
        <w:rPr>
          <w:rFonts w:eastAsia="SimSun"/>
          <w:bCs/>
          <w:lang w:eastAsia="zh-CN"/>
        </w:rPr>
        <w:t>.</w:t>
      </w:r>
    </w:p>
    <w:p w14:paraId="0865AFF5" w14:textId="730F7AD4" w:rsidR="00D05B3D" w:rsidRPr="003C773E" w:rsidRDefault="00FD6F8D" w:rsidP="00D05B3D">
      <w:pPr>
        <w:rPr>
          <w:rFonts w:eastAsia="SimSun"/>
        </w:rPr>
      </w:pPr>
      <w:r>
        <w:rPr>
          <w:rFonts w:eastAsia="SimSun"/>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SimSun"/>
        </w:rPr>
        <w:t xml:space="preserve">hen </w:t>
      </w:r>
      <w:r w:rsidRPr="003C773E">
        <w:rPr>
          <w:rFonts w:eastAsia="?? ??"/>
        </w:rPr>
        <w:t>concurrent gaps are not configured,</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299CB1FD" w:rsidR="00D255FC" w:rsidRPr="00121C00" w:rsidRDefault="00D255FC" w:rsidP="00D255F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476A1D">
        <w:t xml:space="preserve">, when in the monitored cell there are </w:t>
      </w:r>
      <w:r w:rsidR="00BC5D53">
        <w:rPr>
          <w:rFonts w:hint="eastAsia"/>
          <w:lang w:eastAsia="zh-TW"/>
        </w:rPr>
        <w:t>GAP</w:t>
      </w:r>
      <w:r w:rsidR="00BC5D53">
        <w:t xml:space="preserve">s </w:t>
      </w:r>
      <w:r w:rsidRPr="00476A1D">
        <w:t>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056C0ED4"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1D818C9F"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the BFD-RS resource is partially overlapped with [measurement gap]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rsidR="00BC5D53">
        <w:t>GAP</w:t>
      </w:r>
      <w:r w:rsidRPr="00115E3F">
        <w:t xml:space="preserve"> (T</w:t>
      </w:r>
      <w:r w:rsidRPr="00115E3F">
        <w:rPr>
          <w:vertAlign w:val="subscript"/>
        </w:rPr>
        <w:t>SMTCperiod</w:t>
      </w:r>
      <w:r w:rsidRPr="00115E3F">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lang w:eastAsia="zh-CN"/>
        </w:rPr>
        <w:t>,</w:t>
      </w:r>
      <w:r w:rsidR="00D255FC" w:rsidRPr="00625F7E">
        <w:rPr>
          <w:lang w:eastAsia="zh-CN"/>
        </w:rPr>
        <w:t xml:space="preserve"> </w:t>
      </w:r>
      <w:r w:rsidR="00D255FC" w:rsidRPr="00625F7E">
        <w:t>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lang w:eastAsia="zh-CN"/>
        </w:rPr>
        <w:t>where</w:t>
      </w:r>
      <w:r w:rsidR="00D255FC" w:rsidRPr="00625F7E">
        <w:rPr>
          <w:lang w:eastAsia="zh-CN"/>
        </w:rPr>
        <w:t xml:space="preserve"> </w:t>
      </w:r>
      <w:r w:rsidR="00D255FC" w:rsidRPr="00625F7E">
        <w:rPr>
          <w:rFonts w:hint="eastAsia"/>
          <w:lang w:eastAsia="zh-CN"/>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lang w:eastAsia="zh-CN"/>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77777777" w:rsidR="00315C68" w:rsidRPr="003F339C" w:rsidRDefault="00315C68" w:rsidP="00315C68">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7C397624" w14:textId="77777777" w:rsidR="00315C68" w:rsidRPr="003F339C" w:rsidRDefault="00315C68" w:rsidP="00315C68">
      <w:pPr>
        <w:ind w:left="851" w:hanging="284"/>
      </w:pPr>
      <w:r w:rsidRPr="003F339C">
        <w:t>-</w:t>
      </w:r>
      <w:r w:rsidRPr="003F339C">
        <w:tab/>
        <w:t xml:space="preserve">a BFD-RS resource or an SMTC occasion is considered to be overlapped with the GAP if it overlaps a measurement gap occasion, and </w:t>
      </w:r>
    </w:p>
    <w:p w14:paraId="43763A97" w14:textId="77777777" w:rsidR="00315C68" w:rsidRPr="003F339C" w:rsidRDefault="00315C68" w:rsidP="00315C68">
      <w:pPr>
        <w:ind w:left="851" w:hanging="284"/>
      </w:pPr>
      <w:r w:rsidRPr="003F339C">
        <w:rPr>
          <w:lang w:eastAsia="zh-TW"/>
        </w:rPr>
        <w:t>-</w:t>
      </w:r>
      <w:r w:rsidRPr="003F339C">
        <w:rPr>
          <w:lang w:eastAsia="zh-TW"/>
        </w:rPr>
        <w:tab/>
        <w:t>xRP = MGRP</w:t>
      </w:r>
    </w:p>
    <w:p w14:paraId="2D41C2EA" w14:textId="25298CC1"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253B4929" w14:textId="462A9DEA" w:rsidR="00D255FC" w:rsidRPr="00625F7E" w:rsidRDefault="00F11C9E" w:rsidP="006534F3">
      <w:pPr>
        <w:pStyle w:val="B30"/>
      </w:pPr>
      <w:r>
        <w:t>-</w:t>
      </w:r>
      <w:r>
        <w:tab/>
      </w:r>
      <w:r w:rsidR="00D255FC" w:rsidRPr="00625F7E">
        <w:t>xRP = VIRP</w:t>
      </w:r>
    </w:p>
    <w:p w14:paraId="6E726A1B" w14:textId="6BF8E5D5" w:rsidR="00D255FC" w:rsidRPr="00115E3F" w:rsidRDefault="00F11C9E" w:rsidP="00D255FC">
      <w:pPr>
        <w:pStyle w:val="B10"/>
      </w:pPr>
      <w:r>
        <w:t>-</w:t>
      </w:r>
      <w:r w:rsidR="00D255FC" w:rsidRPr="00121C00">
        <w:tab/>
      </w:r>
      <w:r w:rsidR="00D255FC" w:rsidRPr="00121C00">
        <w:rPr>
          <w:rFonts w:hint="eastAsia"/>
        </w:rPr>
        <w:t>I</w:t>
      </w:r>
      <w:r w:rsidR="00D255FC" w:rsidRPr="00121C00">
        <w:t xml:space="preserve">f the UE is configured with </w:t>
      </w:r>
      <w:r w:rsidR="00D255FC" w:rsidRPr="00115E3F">
        <w:t>Pre-MG, a BFD-RS resource or an SMTC occasion is only considered to be overlapped by the Pre-MG if the Pre-MG is activated.</w:t>
      </w:r>
    </w:p>
    <w:p w14:paraId="3C3250E1" w14:textId="5901DCAA" w:rsidR="00D255FC" w:rsidRPr="00C00D0E" w:rsidRDefault="00F11C9E" w:rsidP="00D255FC">
      <w:pPr>
        <w:pStyle w:val="B10"/>
        <w:rPr>
          <w:i/>
        </w:rPr>
      </w:pPr>
      <w:r>
        <w:t>-</w:t>
      </w:r>
      <w:r w:rsidR="00D255FC" w:rsidRPr="00115E3F">
        <w:tab/>
      </w:r>
      <w:r w:rsidR="00D255FC" w:rsidRPr="00625F7E">
        <w:t>When concurrent gaps are configured, a BFD-RS or an SMTC occasion is not considered to be overlapped by a gap occasion if the gap occasion is dropped according to</w:t>
      </w:r>
      <w:r w:rsidR="00C00D0E" w:rsidRPr="00625F7E">
        <w:t xml:space="preserve"> </w:t>
      </w:r>
      <w:r w:rsidR="00C00D0E" w:rsidRPr="00625F7E">
        <w:rPr>
          <w:lang w:val="en-US" w:eastAsia="zh-TW"/>
        </w:rPr>
        <w:t>9.1.</w:t>
      </w:r>
      <w:r w:rsidR="00C00D0E">
        <w:rPr>
          <w:lang w:val="en-US" w:eastAsia="zh-TW"/>
        </w:rPr>
        <w:t>8</w:t>
      </w:r>
      <w:r w:rsidR="00C00D0E" w:rsidRPr="00625F7E">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377B40B9" w:rsidR="00D255FC" w:rsidRPr="00115E3F" w:rsidRDefault="00D255FC" w:rsidP="00D255FC">
      <w:r w:rsidRPr="00115E3F">
        <w:t xml:space="preserve">Longer evaluation period would be expected if the combination of the BFD-RS resource, SMTC occasion and </w:t>
      </w:r>
      <w:r w:rsidR="00B14BB6">
        <w:t>GAP</w:t>
      </w:r>
      <w:r w:rsidRPr="00115E3F">
        <w:t xml:space="preserve"> configurations does not meet pervious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115E3F" w:rsidRDefault="00D255FC" w:rsidP="00D255FC">
      <w:pPr>
        <w:pStyle w:val="B20"/>
      </w:pPr>
      <w:r w:rsidRPr="00121C00">
        <w:t>-</w:t>
      </w:r>
      <w:r w:rsidRPr="00121C00">
        <w:tab/>
        <w:t>P</w:t>
      </w:r>
      <w:r w:rsidRPr="00121C00">
        <w:rPr>
          <w:vertAlign w:val="subscript"/>
        </w:rPr>
        <w:t>BFD</w:t>
      </w:r>
      <w:r w:rsidRPr="00121C00">
        <w:t xml:space="preserve"> = Z in EN-DC or NE-DC or SA.</w:t>
      </w:r>
    </w:p>
    <w:p w14:paraId="64A5E13B"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3A4AED90"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81" w:name="OLE_LINK26"/>
            <w:r>
              <w:rPr>
                <w:rFonts w:ascii="Arial" w:hAnsi="Arial"/>
                <w:sz w:val="18"/>
              </w:rPr>
              <w:t>measCyclePscell</w:t>
            </w:r>
            <w:bookmarkEnd w:id="81"/>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5BCF5F6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4AEC4AE3"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lang w:eastAsia="zh-CN"/>
        </w:rPr>
      </w:pPr>
    </w:p>
    <w:p w14:paraId="7CDCA1E3" w14:textId="77777777" w:rsidR="007B3455" w:rsidRPr="00E01FCF" w:rsidRDefault="007B3455" w:rsidP="007E11B1">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6C60A053"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22F67EC8"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1C387D22"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Pr>
        <w:rPr>
          <w:lang w:eastAsia="zh-CN"/>
        </w:rPr>
      </w:pPr>
    </w:p>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79AE45D3" w14:textId="01E6B29E" w:rsidR="009237D8" w:rsidRDefault="009237D8" w:rsidP="00236C5A">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D23FBA" w14:textId="53D6FCD4" w:rsidR="00236C5A" w:rsidRPr="009C5807" w:rsidRDefault="00236C5A" w:rsidP="00236C5A">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82" w:name="_Hlk9028608"/>
      <w:r w:rsidRPr="009C5807">
        <w:t>BFD</w:t>
      </w:r>
      <w:bookmarkEnd w:id="82"/>
      <w:r w:rsidRPr="009C5807">
        <w:t xml:space="preserve"> measurement in the PRBs that overlap with an SSB.</w:t>
      </w:r>
    </w:p>
    <w:p w14:paraId="4E1A9A22" w14:textId="7B5F2E3C" w:rsidR="00DF3064" w:rsidRPr="009C5807" w:rsidRDefault="00DF3064" w:rsidP="0006582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6D97E2FD" w14:textId="278F9944"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56B7463F" w14:textId="77777777" w:rsidR="00DF3064" w:rsidRPr="009C5807" w:rsidRDefault="00DF3064" w:rsidP="00ED201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6D8B1F6F" w14:textId="77777777" w:rsidR="00317BC3" w:rsidRPr="00663509" w:rsidRDefault="00317BC3" w:rsidP="00317BC3">
      <w:pPr>
        <w:pStyle w:val="Heading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 xml:space="preserve">CSI-RS based </w:t>
      </w:r>
      <w:r w:rsidRPr="00663509">
        <w:rPr>
          <w:noProof/>
          <w:lang w:eastAsia="zh-CN"/>
        </w:rPr>
        <w:t>relaxed</w:t>
      </w:r>
      <w:r w:rsidRPr="00663509">
        <w:rPr>
          <w:noProof/>
        </w:rPr>
        <w:t xml:space="preserve">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8" type="#_x0000_t75" style="width:11.5pt;height:20.5pt" o:ole="">
            <v:imagedata r:id="rId16" o:title=""/>
          </v:shape>
          <o:OLEObject Type="Embed" ProgID="Equation.3" ShapeID="_x0000_i1048" DrawAspect="Content" ObjectID="_1749665164" r:id="rId37"/>
        </w:object>
      </w:r>
      <w:r w:rsidRPr="00663509">
        <w:t xml:space="preserve"> estimated </w:t>
      </w:r>
      <w:r w:rsidRPr="00663509">
        <w:rPr>
          <w:rFonts w:eastAsia="?? ??"/>
        </w:rPr>
        <w:t xml:space="preserve">over the last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The value</w:t>
      </w:r>
      <w:r w:rsidRPr="00663509">
        <w:rPr>
          <w:lang w:eastAsia="zh-CN"/>
        </w:rPr>
        <w:t>s</w:t>
      </w:r>
      <w:r w:rsidRPr="00663509">
        <w:t xml:space="preserve"> of P</w:t>
      </w:r>
      <w:r w:rsidRPr="00663509">
        <w:rPr>
          <w:lang w:eastAsia="zh-CN"/>
        </w:rPr>
        <w:t xml:space="preserve">, </w:t>
      </w:r>
      <w:bookmarkStart w:id="83"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83"/>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K3</w:t>
            </w:r>
            <w:r w:rsidRPr="00573BD7">
              <w:rPr>
                <w:rFonts w:ascii="Arial" w:hAnsi="Arial" w:cs="v4.2.0"/>
                <w:sz w:val="18"/>
              </w:rPr>
              <w:t>, Ceil(</w:t>
            </w:r>
            <w:r w:rsidRPr="00573BD7">
              <w:rPr>
                <w:rFonts w:ascii="Arial" w:hAnsi="Arial" w:cs="v4.2.0"/>
                <w:sz w:val="18"/>
                <w:lang w:eastAsia="zh-CN"/>
              </w:rPr>
              <w:t>K1</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K1 is the relaxation factor. </w:t>
            </w:r>
            <w:r w:rsidRPr="00573BD7">
              <w:rPr>
                <w:rFonts w:ascii="Arial" w:hAnsi="Arial"/>
                <w:sz w:val="18"/>
                <w:lang w:eastAsia="zh-CN"/>
              </w:rPr>
              <w:t xml:space="preserve">K1 = 2 for </w:t>
            </w:r>
            <w:r w:rsidRPr="00573BD7">
              <w:rPr>
                <w:rFonts w:ascii="Arial" w:hAnsi="Arial"/>
                <w:sz w:val="18"/>
              </w:rPr>
              <w:t>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lang w:eastAsia="zh-CN"/>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K3 is the relaxation factor for the lower bound. K3 = K1, if 1 &lt; K1 </w:t>
            </w:r>
            <w:r w:rsidRPr="00573BD7">
              <w:rPr>
                <w:rFonts w:ascii="Arial" w:hAnsi="Arial" w:hint="eastAsia"/>
                <w:sz w:val="18"/>
              </w:rPr>
              <w:t>≤</w:t>
            </w:r>
            <w:r w:rsidRPr="00573BD7">
              <w:rPr>
                <w:rFonts w:ascii="Arial" w:hAnsi="Arial"/>
                <w:sz w:val="18"/>
                <w:lang w:eastAsia="zh-CN"/>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K4</w:t>
            </w:r>
            <w:r w:rsidRPr="00573BD7">
              <w:rPr>
                <w:rFonts w:ascii="Arial" w:hAnsi="Arial" w:cs="v4.2.0"/>
                <w:sz w:val="18"/>
              </w:rPr>
              <w:t>, Ceil(</w:t>
            </w:r>
            <w:r w:rsidRPr="00573BD7">
              <w:rPr>
                <w:rFonts w:ascii="Arial" w:hAnsi="Arial" w:cs="v4.2.0"/>
                <w:sz w:val="18"/>
                <w:lang w:eastAsia="zh-CN"/>
              </w:rPr>
              <w:t>K2</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K4 is the relaxation factor for the lower bound. K4 = K2, if 1 &lt; K2 </w:t>
            </w:r>
            <w:r w:rsidRPr="00573BD7">
              <w:rPr>
                <w:rFonts w:ascii="Arial" w:hAnsi="Arial" w:hint="eastAsia"/>
                <w:sz w:val="18"/>
              </w:rPr>
              <w:t>≤</w:t>
            </w:r>
            <w:r w:rsidRPr="00573BD7">
              <w:rPr>
                <w:rFonts w:ascii="Arial" w:hAnsi="Arial"/>
                <w:sz w:val="18"/>
                <w:lang w:eastAsia="zh-CN"/>
              </w:rPr>
              <w:t xml:space="preserve"> 2; K4 = 1 otherwise.</w:t>
            </w:r>
          </w:p>
        </w:tc>
      </w:tr>
    </w:tbl>
    <w:p w14:paraId="7FB3A903" w14:textId="77777777" w:rsidR="00317BC3" w:rsidRPr="009C5807" w:rsidRDefault="00317BC3" w:rsidP="00317BC3">
      <w:pPr>
        <w:rPr>
          <w:lang w:eastAsia="zh-CN"/>
        </w:rPr>
      </w:pPr>
    </w:p>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49" type="#_x0000_t75" style="width:11.5pt;height:19.5pt" o:ole="">
            <v:imagedata r:id="rId16" o:title=""/>
          </v:shape>
          <o:OLEObject Type="Embed" ProgID="Equation.3" ShapeID="_x0000_i1049" DrawAspect="Content" ObjectID="_1749665165" r:id="rId38"/>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0" type="#_x0000_t75" style="width:11.5pt;height:19.5pt" o:ole="">
            <v:imagedata r:id="rId16" o:title=""/>
          </v:shape>
          <o:OLEObject Type="Embed" ProgID="Equation.3" ShapeID="_x0000_i1050" DrawAspect="Content" ObjectID="_1749665166" r:id="rId39"/>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1" type="#_x0000_t75" style="width:11.5pt;height:19.5pt" o:ole="">
            <v:imagedata r:id="rId16" o:title=""/>
          </v:shape>
          <o:OLEObject Type="Embed" ProgID="Equation.3" ShapeID="_x0000_i1051" DrawAspect="Content" ObjectID="_1749665167" r:id="rId40"/>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2" type="#_x0000_t75" style="width:11.5pt;height:19.5pt" o:ole="">
            <v:imagedata r:id="rId16" o:title=""/>
          </v:shape>
          <o:OLEObject Type="Embed" ProgID="Equation.3" ShapeID="_x0000_i1052" DrawAspect="Content" ObjectID="_1749665168" r:id="rId41"/>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3" type="#_x0000_t75" style="width:11.5pt;height:19.5pt" o:ole="">
            <v:imagedata r:id="rId16" o:title=""/>
          </v:shape>
          <o:OLEObject Type="Embed" ProgID="Equation.3" ShapeID="_x0000_i1053" DrawAspect="Content" ObjectID="_1749665169" r:id="rId42"/>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pPr>
        <w:rPr>
          <w:lang w:eastAsia="zh-CN"/>
        </w:rPr>
      </w:pPr>
      <w:r>
        <w:rPr>
          <w:lang w:eastAsia="zh-CN"/>
        </w:rP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6F9522BF" w:rsidR="00DF3064" w:rsidRPr="009C5807" w:rsidRDefault="00DF3064" w:rsidP="00DF3064">
      <w:r w:rsidRPr="009C5807">
        <w:t xml:space="preserve">The requirements in this </w:t>
      </w:r>
      <w:r w:rsidR="0059755E" w:rsidRPr="009C5807">
        <w:t>clause</w:t>
      </w:r>
      <w:r w:rsidRPr="009C5807">
        <w:t xml:space="preserve"> apply for each SSB resource in the set </w:t>
      </w:r>
      <w:r w:rsidRPr="009C5807">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0006582E" w:rsidRPr="00E30640">
        <w:t xml:space="preserve"> </w:t>
      </w:r>
      <w:r w:rsidR="00A822DA" w:rsidRPr="00BE3911">
        <w:t>The requirements in this clause apply when UE is required to perform beam failure detection on no more than 1 serving cell per band</w:t>
      </w:r>
      <w:r w:rsidR="00A822DA">
        <w:t xml:space="preserve">. </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EA516AD" w14:textId="7B01ED38" w:rsidR="00CE267F" w:rsidRPr="00115E3F"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596745E8" w14:textId="77777777" w:rsidR="00F867E0" w:rsidRPr="00BE4220" w:rsidRDefault="00F867E0" w:rsidP="00865BA8">
      <w:pPr>
        <w:pStyle w:val="B10"/>
        <w:rPr>
          <w:rFonts w:eastAsia="SimSun"/>
        </w:rPr>
      </w:pPr>
      <w:r w:rsidRPr="00BE4220">
        <w:rPr>
          <w:rFonts w:eastAsia="SimSun" w:hint="eastAsia"/>
        </w:rPr>
        <w:t>W</w:t>
      </w:r>
      <w:r w:rsidRPr="00BE4220">
        <w:rPr>
          <w:rFonts w:eastAsia="SimSun"/>
        </w:rPr>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0AB5F4E3" w14:textId="77777777" w:rsidR="00F867E0" w:rsidRPr="00BE4220" w:rsidRDefault="00F867E0" w:rsidP="00605783">
      <w:pPr>
        <w:pStyle w:val="B10"/>
        <w:rPr>
          <w:rFonts w:eastAsia="SimSun"/>
          <w:lang w:eastAsia="zh-CN"/>
        </w:rPr>
      </w:pPr>
      <w:r w:rsidRPr="00BE4220">
        <w:rPr>
          <w:rFonts w:eastAsia="SimSun"/>
        </w:rPr>
        <w:t>-</w:t>
      </w:r>
      <w:r w:rsidRPr="00BE4220">
        <w:rPr>
          <w:rFonts w:eastAsia="SimSun"/>
        </w:rPr>
        <w:tab/>
      </w:r>
      <w:r w:rsidRPr="00BE4220">
        <w:rPr>
          <w:rFonts w:eastAsia="SimSun"/>
          <w:lang w:eastAsia="zh-CN"/>
        </w:rPr>
        <w:t>For a window W of duration max(T</w:t>
      </w:r>
      <w:r w:rsidRPr="00BE4220">
        <w:rPr>
          <w:rFonts w:eastAsia="SimSun"/>
          <w:vertAlign w:val="subscript"/>
          <w:lang w:eastAsia="zh-CN"/>
        </w:rPr>
        <w:t xml:space="preserve">L1,  </w:t>
      </w:r>
      <w:r w:rsidRPr="00BE4220">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E4220">
        <w:rPr>
          <w:rFonts w:eastAsia="SimSun"/>
        </w:rPr>
        <w:t>CBD-RS</w:t>
      </w:r>
      <w:r w:rsidRPr="00BE4220">
        <w:rPr>
          <w:rFonts w:eastAsia="SimSun"/>
          <w:lang w:eastAsia="zh-CN"/>
        </w:rPr>
        <w:t xml:space="preserve"> resource occasion: </w:t>
      </w:r>
    </w:p>
    <w:p w14:paraId="01804E75" w14:textId="4BD7FDEF"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is the total number of CBD-RS resource occasions within the window, including those overlapped with </w:t>
      </w:r>
      <w:r w:rsidR="00F867E0" w:rsidRPr="00BE4220">
        <w:rPr>
          <w:rFonts w:eastAsia="SimSun"/>
          <w:bCs/>
          <w:lang w:eastAsia="zh-CN"/>
        </w:rPr>
        <w:t>measurement gap</w:t>
      </w:r>
      <w:r w:rsidR="00F867E0" w:rsidRPr="00BE4220">
        <w:rPr>
          <w:rFonts w:eastAsia="SimSun"/>
        </w:rPr>
        <w:t xml:space="preserve"> occasions or SMTC occasions within the window,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lang w:eastAsia="zh-CN"/>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lang w:eastAsia="zh-CN"/>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lang w:eastAsia="zh-CN"/>
        </w:rPr>
        <w:t>-</w:t>
      </w:r>
      <w:r w:rsidR="00605783">
        <w:rPr>
          <w:rFonts w:eastAsia="SimSun"/>
          <w:bCs/>
          <w:lang w:eastAsia="zh-CN"/>
        </w:rPr>
        <w:tab/>
      </w:r>
      <w:r w:rsidR="00F867E0" w:rsidRPr="00BE4220">
        <w:rPr>
          <w:rFonts w:eastAsia="SimSun"/>
          <w:bCs/>
          <w:lang w:eastAsia="zh-CN"/>
        </w:rPr>
        <w:t>T</w:t>
      </w:r>
      <w:r w:rsidR="00F867E0" w:rsidRPr="00BE4220">
        <w:rPr>
          <w:rFonts w:eastAsia="SimSun"/>
          <w:bCs/>
          <w:vertAlign w:val="subscript"/>
          <w:lang w:eastAsia="zh-CN"/>
        </w:rPr>
        <w:t xml:space="preserve">L1 </w:t>
      </w:r>
      <w:r w:rsidR="00F867E0" w:rsidRPr="00BE4220">
        <w:rPr>
          <w:rFonts w:eastAsia="SimSun"/>
          <w:bCs/>
          <w:lang w:eastAsia="zh-CN"/>
        </w:rPr>
        <w:t xml:space="preserve">is periodicity of the target </w:t>
      </w:r>
      <w:r w:rsidR="00F867E0" w:rsidRPr="00BE4220">
        <w:rPr>
          <w:rFonts w:eastAsia="SimSun"/>
        </w:rPr>
        <w:t>CBD-RS</w:t>
      </w:r>
      <w:r w:rsidR="00F867E0" w:rsidRPr="00BE4220">
        <w:rPr>
          <w:rFonts w:eastAsia="SimSun"/>
          <w:bCs/>
          <w:lang w:eastAsia="zh-CN"/>
        </w:rPr>
        <w:t>.</w:t>
      </w:r>
    </w:p>
    <w:p w14:paraId="665F232E" w14:textId="39799910" w:rsidR="00F867E0" w:rsidRPr="003C773E" w:rsidRDefault="00F867E0" w:rsidP="00F867E0">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04ED86AB" w:rsidR="00CE267F" w:rsidRPr="00115E3F" w:rsidRDefault="00CE267F" w:rsidP="00CE267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r w:rsidR="00B14BB6">
        <w:t xml:space="preserve">GAP </w:t>
      </w:r>
      <w:r w:rsidRPr="00115E3F">
        <w:t>and candidate beam detection RS is fully overlapped with SMTC period (T</w:t>
      </w:r>
      <w:r w:rsidRPr="00115E3F">
        <w:rPr>
          <w:vertAlign w:val="subscript"/>
        </w:rPr>
        <w:t>SSB</w:t>
      </w:r>
      <w:r w:rsidRPr="00115E3F">
        <w:t xml:space="preserve"> = T</w:t>
      </w:r>
      <w:r w:rsidRPr="00115E3F">
        <w:rPr>
          <w:vertAlign w:val="subscript"/>
        </w:rPr>
        <w:t>SMTCperiod</w:t>
      </w:r>
      <w:r w:rsidRPr="00115E3F">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0F150FF2"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36116C1D"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candidate beam detection RS is partially overlapped with [measurement gap</w:t>
      </w:r>
      <w:r w:rsidRPr="00625F7E">
        <w:t>]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r w:rsidR="00B14BB6">
        <w:t>GAP</w:t>
      </w:r>
      <w:r w:rsidRPr="00115E3F">
        <w:t xml:space="preserve"> (T</w:t>
      </w:r>
      <w:r w:rsidRPr="00115E3F">
        <w:rPr>
          <w:vertAlign w:val="subscript"/>
        </w:rPr>
        <w:t>SMTCperiod</w:t>
      </w:r>
      <w:r w:rsidRPr="00115E3F">
        <w:t xml:space="preserve"> &lt; xRP) </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lang w:eastAsia="zh-CN"/>
        </w:rPr>
        <w:t>,</w:t>
      </w:r>
      <w:r w:rsidR="00CE267F" w:rsidRPr="00625F7E">
        <w:rPr>
          <w:lang w:eastAsia="zh-CN"/>
        </w:rPr>
        <w:t xml:space="preserve"> </w:t>
      </w:r>
      <w:r w:rsidR="00CE267F" w:rsidRPr="00625F7E">
        <w:t>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lang w:eastAsia="zh-CN"/>
        </w:rPr>
        <w:t>where</w:t>
      </w:r>
      <w:r w:rsidR="00CE267F" w:rsidRPr="00625F7E">
        <w:rPr>
          <w:lang w:eastAsia="zh-CN"/>
        </w:rPr>
        <w:t xml:space="preserve"> </w:t>
      </w:r>
      <w:r w:rsidR="00CE267F" w:rsidRPr="00625F7E">
        <w:rPr>
          <w:rFonts w:hint="eastAsia"/>
          <w:lang w:eastAsia="zh-CN"/>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lang w:eastAsia="zh-CN"/>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06388F5A" w14:textId="77777777" w:rsidR="00CE267F" w:rsidRPr="00115E3F" w:rsidRDefault="00CE267F" w:rsidP="00CE267F">
      <w:pPr>
        <w:pStyle w:val="B10"/>
      </w:pPr>
      <w:r>
        <w:t>-</w:t>
      </w:r>
      <w:r>
        <w:tab/>
      </w:r>
      <w:r w:rsidRPr="00115E3F">
        <w:t>If the UE is configured with Pre-MG, a CBD-RS resource or an SMTC occasion is only considered to be overlapped by the Pre-MG if the Pre-MG is activated.</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17E8E8C" w14:textId="77777777" w:rsidR="00D8104F" w:rsidRPr="00445D21" w:rsidRDefault="00D8104F" w:rsidP="00D8104F">
      <w:pPr>
        <w:ind w:left="851" w:hanging="284"/>
      </w:pPr>
      <w:r w:rsidRPr="00445D21">
        <w:rPr>
          <w:lang w:eastAsia="zh-TW"/>
        </w:rPr>
        <w:t>-</w:t>
      </w:r>
      <w:r w:rsidRPr="00445D21">
        <w:rPr>
          <w:lang w:eastAsia="zh-TW"/>
        </w:rPr>
        <w:tab/>
        <w:t>xRP = MGRP</w:t>
      </w:r>
    </w:p>
    <w:p w14:paraId="6EE7A564" w14:textId="4609943E"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1D9B4CD8" w:rsidR="00CE267F" w:rsidRPr="00625F7E" w:rsidRDefault="000F686E" w:rsidP="00287C25">
      <w:pPr>
        <w:pStyle w:val="B10"/>
        <w:rPr>
          <w:i/>
        </w:rPr>
      </w:pPr>
      <w:r>
        <w:t>-</w:t>
      </w:r>
      <w:r w:rsidR="008E4EA6">
        <w:tab/>
      </w:r>
      <w:r w:rsidR="00CE267F" w:rsidRPr="00625F7E">
        <w:t xml:space="preserve">When concurrent gaps are configured, a CBD-RS or an SMTC occasion is not considered to be overlapped by a gap occasion if the gap occasion is dropped according to </w:t>
      </w:r>
      <w:r w:rsidR="00515C47" w:rsidRPr="00625F7E">
        <w:rPr>
          <w:lang w:val="en-US" w:eastAsia="zh-TW"/>
        </w:rPr>
        <w:t>9.1.</w:t>
      </w:r>
      <w:r w:rsidR="00515C47">
        <w:rPr>
          <w:lang w:val="en-US" w:eastAsia="zh-TW"/>
        </w:rPr>
        <w:t>8</w:t>
      </w:r>
      <w:r w:rsidR="00515C47" w:rsidRPr="00625F7E">
        <w:t>.</w:t>
      </w:r>
    </w:p>
    <w:p w14:paraId="62E890A6" w14:textId="69DFB2AA" w:rsidR="00CE267F" w:rsidRPr="00115E3F" w:rsidRDefault="00CE267F" w:rsidP="00CE267F">
      <w:r w:rsidRPr="00476A1D">
        <w:t xml:space="preserve">Longer evaluation period would be expected if the combination of the CBD-RS resource, SMTC occasion and </w:t>
      </w:r>
      <w:r w:rsidR="00B14BB6">
        <w:t>GAP</w:t>
      </w:r>
      <w:r w:rsidRPr="00115E3F">
        <w:t xml:space="preserve"> configurations does not meet pervious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eastAsia="zh-CN"/>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115E3F" w:rsidRDefault="00CE267F" w:rsidP="00CE267F">
      <w:pPr>
        <w:pStyle w:val="B20"/>
      </w:pPr>
      <w:r w:rsidRPr="00121C00">
        <w:t>-</w:t>
      </w:r>
      <w:r w:rsidRPr="00121C00">
        <w:tab/>
        <w:t>P</w:t>
      </w:r>
      <w:r w:rsidRPr="00121C00">
        <w:rPr>
          <w:vertAlign w:val="subscript"/>
        </w:rPr>
        <w:t>CBD</w:t>
      </w:r>
      <w:r w:rsidRPr="00121C00">
        <w:t xml:space="preserve"> = Z in EN-DC or NE-DC or SA</w:t>
      </w:r>
      <w:r w:rsidRPr="00115E3F">
        <w:t>.</w:t>
      </w:r>
    </w:p>
    <w:p w14:paraId="619BDCF0" w14:textId="77777777" w:rsidR="00CE267F" w:rsidRPr="00115E3F" w:rsidRDefault="00CE267F" w:rsidP="00CE267F">
      <w:pPr>
        <w:pStyle w:val="B20"/>
      </w:pPr>
      <w:r w:rsidRPr="00115E3F">
        <w:t>-</w:t>
      </w:r>
      <w:r w:rsidRPr="00115E3F">
        <w:tab/>
        <w:t>P</w:t>
      </w:r>
      <w:r w:rsidRPr="00115E3F">
        <w:rPr>
          <w:vertAlign w:val="subscript"/>
        </w:rPr>
        <w:t>CBD</w:t>
      </w:r>
      <w:r w:rsidRPr="00115E3F">
        <w:t xml:space="preserve"> = 2* Z in NR-DC.</w:t>
      </w:r>
    </w:p>
    <w:p w14:paraId="3377CAF7" w14:textId="33C6B2C2" w:rsidR="00CE267F" w:rsidRPr="00115E3F" w:rsidRDefault="0038627A" w:rsidP="0038627A">
      <w:pPr>
        <w:pStyle w:val="B30"/>
      </w:pPr>
      <w:r>
        <w:t>-</w:t>
      </w:r>
      <w:r w:rsidR="00CE267F" w:rsidRPr="00115E3F">
        <w:tab/>
        <w:t xml:space="preserve">Where Z is the number of band(s) on which UE is performing </w:t>
      </w:r>
      <w:r w:rsidR="00CE267F" w:rsidRPr="00115E3F">
        <w:rPr>
          <w:rFonts w:cs="v5.0.0"/>
        </w:rPr>
        <w:t>beam failure detection</w:t>
      </w:r>
      <w:r w:rsidR="00CE267F" w:rsidRPr="00115E3F">
        <w:t xml:space="preserve"> only for SCell</w:t>
      </w:r>
    </w:p>
    <w:p w14:paraId="15B22F2A" w14:textId="68C47891" w:rsidR="00CE267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DE38C9"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7C55F6" w:rsidRDefault="0006582E" w:rsidP="0006582E">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Pr>
        <w:rPr>
          <w:lang w:eastAsia="zh-CN"/>
        </w:rPr>
      </w:pPr>
    </w:p>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2D49ADF" w:rsidR="00DF3064" w:rsidRPr="009C5807" w:rsidRDefault="00DF3064" w:rsidP="00DF3064">
      <w:r w:rsidRPr="009C5807">
        <w:t xml:space="preserve">For FR1, when the SSB for CBD measurement is in the same OFDM symbol as CSI-RS for RLM, BFD, CBD or L1-RSRP measurement, </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3C19AA11"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3F9E294A" w14:textId="31A2D0ED" w:rsidR="009237D8" w:rsidRDefault="009237D8"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rPr>
          <w:lang w:eastAsia="zh-CN"/>
        </w:rPr>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E3E734" w14:textId="2875A747" w:rsidR="00236C5A" w:rsidRPr="009C5807" w:rsidRDefault="00236C5A" w:rsidP="00733216">
      <w:r>
        <w:t xml:space="preserve">For FR2, </w:t>
      </w:r>
      <w:r w:rsidR="0008521C">
        <w:t>if</w:t>
      </w:r>
      <w:r>
        <w:t xml:space="preserve"> </w:t>
      </w:r>
      <w:r w:rsidRPr="00052771">
        <w:t xml:space="preserve">network configures </w:t>
      </w:r>
      <w:r w:rsidR="007463F5">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00822D0C" w:rsidRPr="00822D0C">
        <w:t xml:space="preserve"> </w:t>
      </w:r>
      <w:r w:rsidR="00822D0C" w:rsidRPr="00FA2ABC">
        <w:t>UE shall be able to perform the r</w:t>
      </w:r>
      <w:r w:rsidR="00822D0C">
        <w:t xml:space="preserve">elated SSB based measurements in one band without any measurement </w:t>
      </w:r>
      <w:r w:rsidR="00822D0C" w:rsidRPr="00FA2ABC">
        <w:t>restriction</w:t>
      </w:r>
      <w:r w:rsidR="00822D0C">
        <w:t>s in the other band</w:t>
      </w:r>
      <w:r w:rsidR="00822D0C" w:rsidRPr="00FA2ABC">
        <w:t>,</w:t>
      </w:r>
      <w:r w:rsidR="00822D0C">
        <w:t xml:space="preserve"> </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257FA7B6" w:rsidR="00DF3064" w:rsidRPr="009C5807" w:rsidRDefault="00DF3064" w:rsidP="00DF3064">
      <w:r w:rsidRPr="009C5807">
        <w:t xml:space="preserve">The requirements in this </w:t>
      </w:r>
      <w:r w:rsidR="0059755E" w:rsidRPr="009C5807">
        <w:t>clause</w:t>
      </w:r>
      <w:r w:rsidRPr="009C5807">
        <w:t xml:space="preserve"> apply for each CSI-RS resource in the set </w:t>
      </w:r>
      <w:r w:rsidRPr="009C5807">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0006582E" w:rsidRPr="00E30640">
        <w:t xml:space="preserve"> </w:t>
      </w:r>
      <w:r w:rsidR="00236F2B" w:rsidRPr="00BE3911">
        <w:t>The requirements in this clause apply when UE is required to perform beam failure detection on no more than 1 serving cell per band</w:t>
      </w:r>
      <w:r w:rsidR="00236F2B">
        <w:t>.</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13044678" w14:textId="565DFF7C" w:rsidR="003E1474" w:rsidRPr="00115E3F"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CFEF307" w14:textId="77777777" w:rsidR="00D513E9" w:rsidRPr="00BE4220" w:rsidRDefault="00D513E9" w:rsidP="003D548E">
      <w:pPr>
        <w:pStyle w:val="B10"/>
        <w:rPr>
          <w:rFonts w:eastAsia="SimSun"/>
        </w:rPr>
      </w:pPr>
      <w:r w:rsidRPr="00BE4220">
        <w:rPr>
          <w:rFonts w:eastAsia="SimSun" w:hint="eastAsia"/>
        </w:rPr>
        <w:t>W</w:t>
      </w:r>
      <w:r w:rsidRPr="00BE4220">
        <w:rPr>
          <w:rFonts w:eastAsia="SimSun"/>
        </w:rPr>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5463FB7A" w14:textId="77777777" w:rsidR="00D513E9" w:rsidRPr="00BE4220" w:rsidRDefault="00D513E9" w:rsidP="00851566">
      <w:pPr>
        <w:pStyle w:val="B10"/>
        <w:rPr>
          <w:rFonts w:eastAsia="SimSun"/>
          <w:lang w:eastAsia="zh-CN"/>
        </w:rPr>
      </w:pPr>
      <w:r w:rsidRPr="00BE4220">
        <w:rPr>
          <w:rFonts w:eastAsia="SimSun"/>
        </w:rPr>
        <w:t>-</w:t>
      </w:r>
      <w:r w:rsidRPr="00BE4220">
        <w:rPr>
          <w:rFonts w:eastAsia="SimSun"/>
        </w:rPr>
        <w:tab/>
      </w:r>
      <w:r w:rsidRPr="00BE4220">
        <w:rPr>
          <w:rFonts w:eastAsia="SimSun"/>
          <w:lang w:eastAsia="zh-CN"/>
        </w:rPr>
        <w:t>For a window W of duration max(T</w:t>
      </w:r>
      <w:r w:rsidRPr="00BE4220">
        <w:rPr>
          <w:rFonts w:eastAsia="SimSun"/>
          <w:vertAlign w:val="subscript"/>
          <w:lang w:eastAsia="zh-CN"/>
        </w:rPr>
        <w:t xml:space="preserve">L1,  </w:t>
      </w:r>
      <w:r w:rsidRPr="00BE4220">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E4220">
        <w:rPr>
          <w:rFonts w:eastAsia="SimSun"/>
        </w:rPr>
        <w:t>CBD-RS</w:t>
      </w:r>
      <w:r w:rsidRPr="00BE4220">
        <w:rPr>
          <w:rFonts w:eastAsia="SimSun"/>
          <w:lang w:eastAsia="zh-CN"/>
        </w:rPr>
        <w:t xml:space="preserve"> resource occasion: </w:t>
      </w:r>
    </w:p>
    <w:p w14:paraId="1AB34CAB" w14:textId="491E9CA8"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is the total number of CBD-RS resource occasions within the window, including those overlapped with </w:t>
      </w:r>
      <w:r w:rsidR="00D513E9" w:rsidRPr="00BE4220">
        <w:rPr>
          <w:rFonts w:eastAsia="SimSun"/>
          <w:bCs/>
          <w:lang w:eastAsia="zh-CN"/>
        </w:rPr>
        <w:t>measurement gap</w:t>
      </w:r>
      <w:r w:rsidR="00D513E9" w:rsidRPr="00BE4220">
        <w:rPr>
          <w:rFonts w:eastAsia="SimSun"/>
        </w:rPr>
        <w:t xml:space="preserve"> occasions or SMTC occasions within the window,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lang w:eastAsia="zh-CN"/>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lang w:eastAsia="zh-CN"/>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lang w:eastAsia="zh-CN"/>
        </w:rPr>
        <w:t>-</w:t>
      </w:r>
      <w:r>
        <w:rPr>
          <w:rFonts w:eastAsia="SimSun"/>
          <w:bCs/>
          <w:lang w:eastAsia="zh-CN"/>
        </w:rPr>
        <w:tab/>
      </w:r>
      <w:r w:rsidR="00D513E9" w:rsidRPr="00BE4220">
        <w:rPr>
          <w:rFonts w:eastAsia="SimSun"/>
          <w:bCs/>
          <w:lang w:eastAsia="zh-CN"/>
        </w:rPr>
        <w:t>T</w:t>
      </w:r>
      <w:r w:rsidR="00D513E9" w:rsidRPr="00BE4220">
        <w:rPr>
          <w:rFonts w:eastAsia="SimSun"/>
          <w:bCs/>
          <w:vertAlign w:val="subscript"/>
          <w:lang w:eastAsia="zh-CN"/>
        </w:rPr>
        <w:t xml:space="preserve">L1 </w:t>
      </w:r>
      <w:r w:rsidR="00D513E9" w:rsidRPr="00BE4220">
        <w:rPr>
          <w:rFonts w:eastAsia="SimSun"/>
          <w:bCs/>
          <w:lang w:eastAsia="zh-CN"/>
        </w:rPr>
        <w:t xml:space="preserve">is periodicity of the target </w:t>
      </w:r>
      <w:r w:rsidR="00D513E9" w:rsidRPr="00BE4220">
        <w:rPr>
          <w:rFonts w:eastAsia="SimSun"/>
        </w:rPr>
        <w:t>CBD-RS</w:t>
      </w:r>
      <w:r w:rsidR="00D513E9" w:rsidRPr="00BE4220">
        <w:rPr>
          <w:rFonts w:eastAsia="SimSun"/>
          <w:bCs/>
          <w:lang w:eastAsia="zh-CN"/>
        </w:rPr>
        <w:t>.</w:t>
      </w:r>
    </w:p>
    <w:p w14:paraId="165175E7" w14:textId="3FF40145" w:rsidR="00D513E9" w:rsidRPr="003C773E" w:rsidRDefault="00D513E9" w:rsidP="00D513E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09524A3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lang w:eastAsia="zh-CN"/>
        </w:rPr>
        <w:t>,</w:t>
      </w:r>
      <w:r w:rsidR="003E1474" w:rsidRPr="00625F7E">
        <w:rPr>
          <w:lang w:eastAsia="zh-CN"/>
        </w:rPr>
        <w:t xml:space="preserve"> </w:t>
      </w:r>
      <w:r w:rsidR="003E1474" w:rsidRPr="00625F7E">
        <w:t>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lang w:eastAsia="zh-CN"/>
        </w:rPr>
        <w:t>where</w:t>
      </w:r>
      <w:r w:rsidR="003E1474" w:rsidRPr="00625F7E">
        <w:rPr>
          <w:lang w:eastAsia="zh-CN"/>
        </w:rPr>
        <w:t xml:space="preserve"> </w:t>
      </w:r>
      <w:r w:rsidR="003E1474" w:rsidRPr="00625F7E">
        <w:rPr>
          <w:rFonts w:hint="eastAsia"/>
          <w:lang w:eastAsia="zh-CN"/>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lang w:eastAsia="zh-CN"/>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7A8EDE83" w14:textId="562D2565" w:rsidR="003E1474" w:rsidRPr="00115E3F" w:rsidRDefault="003E1474" w:rsidP="003E1474">
      <w:pPr>
        <w:pStyle w:val="B10"/>
      </w:pPr>
      <w:r>
        <w:t>-</w:t>
      </w:r>
      <w:r>
        <w:tab/>
      </w:r>
      <w:r w:rsidRPr="00115E3F">
        <w:t>If the UE is configured with Pre-MG, a CBD-RS resource or an SMTC occasion is only considered to be overlapped by the Pre-MG if the Pre-MG is activated.</w:t>
      </w:r>
    </w:p>
    <w:p w14:paraId="5B092F49" w14:textId="77777777" w:rsidR="00015067" w:rsidRPr="00445D21" w:rsidRDefault="00015067" w:rsidP="00015067">
      <w:pPr>
        <w:ind w:left="568"/>
      </w:pPr>
      <w:r w:rsidRPr="00445D21">
        <w:t>-</w:t>
      </w:r>
      <w:r w:rsidRPr="00445D21">
        <w:tab/>
        <w:t>When a measurement gap is configured</w:t>
      </w:r>
      <w:r>
        <w:rPr>
          <w:rFonts w:eastAsia="SimSun"/>
        </w:rPr>
        <w:t xml:space="preserve"> and the measurement gap is not NCSG</w:t>
      </w:r>
      <w:r w:rsidRPr="00445D21">
        <w:t xml:space="preserve">, </w:t>
      </w:r>
    </w:p>
    <w:p w14:paraId="0A67FD22" w14:textId="77777777" w:rsidR="00015067" w:rsidRPr="00445D21" w:rsidRDefault="00015067" w:rsidP="00015067">
      <w:pPr>
        <w:ind w:left="851" w:hanging="284"/>
      </w:pPr>
      <w:r w:rsidRPr="00445D21">
        <w:t>-</w:t>
      </w:r>
      <w:r w:rsidRPr="00445D21">
        <w:tab/>
        <w:t xml:space="preserve">a CBD-RS resource or an SMTC occasion is considered to be overlapped with the GAP if it overlaps the measurement gap occasion, and </w:t>
      </w:r>
    </w:p>
    <w:p w14:paraId="5266AD42" w14:textId="77777777" w:rsidR="00015067" w:rsidRPr="00445D21" w:rsidRDefault="00015067" w:rsidP="00015067">
      <w:pPr>
        <w:ind w:left="851" w:hanging="284"/>
      </w:pPr>
      <w:r w:rsidRPr="00445D21">
        <w:rPr>
          <w:lang w:eastAsia="zh-TW"/>
        </w:rPr>
        <w:t>-</w:t>
      </w:r>
      <w:r w:rsidRPr="00445D21">
        <w:rPr>
          <w:lang w:eastAsia="zh-TW"/>
        </w:rPr>
        <w:tab/>
        <w:t>xRP = MGRP</w:t>
      </w:r>
    </w:p>
    <w:p w14:paraId="3CE96A0F" w14:textId="7888D6FA"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52CAF9DB" w:rsidR="003E1474" w:rsidRPr="00625F7E" w:rsidRDefault="003E1474" w:rsidP="003E1474">
      <w:pPr>
        <w:pStyle w:val="B10"/>
        <w:rPr>
          <w:i/>
        </w:rPr>
      </w:pPr>
      <w:r>
        <w:t>-</w:t>
      </w:r>
      <w:r>
        <w:tab/>
      </w:r>
      <w:r w:rsidRPr="00625F7E">
        <w:t>When concurrent gaps are configured, a CBD-RS or an SMTC occasion is not considered to be overlapped by a gap occasion if the gap occasion is dropped according to</w:t>
      </w:r>
      <w:r w:rsidR="00ED4363">
        <w:t xml:space="preserve"> </w:t>
      </w:r>
      <w:r w:rsidR="00ED4363" w:rsidRPr="00625F7E">
        <w:rPr>
          <w:lang w:val="en-US" w:eastAsia="zh-TW"/>
        </w:rPr>
        <w:t>9.1.</w:t>
      </w:r>
      <w:r w:rsidR="00ED4363">
        <w:rPr>
          <w:lang w:val="en-US" w:eastAsia="zh-TW"/>
        </w:rPr>
        <w:t>8</w:t>
      </w:r>
      <w:r w:rsidR="00ED4363" w:rsidRPr="00625F7E">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77777777" w:rsidR="003E1474" w:rsidRPr="00115E3F" w:rsidRDefault="003E1474" w:rsidP="003E1474">
      <w:r w:rsidRPr="00115E3F">
        <w:t>Longer evaluation period would be expected if the combination of the CBD-RS resource, SMTC occasion and [measurement gap] configurations does not meet pervious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eastAsia="zh-CN"/>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115E3F" w:rsidRDefault="003E1474" w:rsidP="003E1474">
      <w:pPr>
        <w:pStyle w:val="B20"/>
      </w:pPr>
      <w:r w:rsidRPr="00121C00">
        <w:t>-</w:t>
      </w:r>
      <w:r w:rsidRPr="00121C00">
        <w:tab/>
        <w:t>P</w:t>
      </w:r>
      <w:r w:rsidRPr="00115E3F">
        <w:rPr>
          <w:vertAlign w:val="subscript"/>
        </w:rPr>
        <w:t>CBD</w:t>
      </w:r>
      <w:r w:rsidRPr="00115E3F">
        <w:t xml:space="preserve"> = Z in EN-DC or NE-DC or SA.</w:t>
      </w:r>
    </w:p>
    <w:p w14:paraId="1826EDAD" w14:textId="77777777" w:rsidR="003E1474" w:rsidRPr="00115E3F" w:rsidRDefault="003E1474" w:rsidP="003E1474">
      <w:pPr>
        <w:pStyle w:val="B20"/>
      </w:pPr>
      <w:r w:rsidRPr="00115E3F">
        <w:t>-</w:t>
      </w:r>
      <w:r w:rsidRPr="00115E3F">
        <w:tab/>
        <w:t>P</w:t>
      </w:r>
      <w:r w:rsidRPr="00115E3F">
        <w:rPr>
          <w:vertAlign w:val="subscript"/>
        </w:rPr>
        <w:t>CBD</w:t>
      </w:r>
      <w:r w:rsidRPr="00115E3F">
        <w:t xml:space="preserve"> = 2* Z in NR-DC.</w:t>
      </w:r>
    </w:p>
    <w:p w14:paraId="2878BD72" w14:textId="43DF94FD" w:rsidR="003E1474" w:rsidRPr="00115E3F" w:rsidRDefault="00F8602E" w:rsidP="00F8602E">
      <w:pPr>
        <w:pStyle w:val="B30"/>
      </w:pPr>
      <w:r>
        <w:t>-</w:t>
      </w:r>
      <w:r w:rsidR="003E1474" w:rsidRPr="00115E3F">
        <w:tab/>
        <w:t xml:space="preserve">Where Z is the number of band(s) on which UE is performing </w:t>
      </w:r>
      <w:r w:rsidR="003E1474" w:rsidRPr="00115E3F">
        <w:rPr>
          <w:rFonts w:cs="v5.0.0"/>
        </w:rPr>
        <w:t>beam failure detection</w:t>
      </w:r>
      <w:r w:rsidR="003E1474" w:rsidRPr="00115E3F">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DE38C9"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DE38C9"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1338C67B" w14:textId="3D9F7530" w:rsidR="009237D8" w:rsidRDefault="009237D8" w:rsidP="00DF3064">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5A51F2A" w14:textId="0BB3FE8B"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1227C072" w14:textId="60107ECD" w:rsidR="00DF3064" w:rsidRPr="009C5807" w:rsidRDefault="00DF3064" w:rsidP="00DF3064">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C5807" w:rsidRDefault="00733216" w:rsidP="00733216">
      <w:bookmarkStart w:id="84"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1F00F7DB" w14:textId="77777777" w:rsidR="00733216" w:rsidRPr="009C5807" w:rsidRDefault="00733216" w:rsidP="00733216">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84"/>
    </w:p>
    <w:p w14:paraId="3AE0EA12" w14:textId="77777777" w:rsidR="00DF3064" w:rsidRPr="009C5807" w:rsidRDefault="00DF3064" w:rsidP="00DF3064">
      <w:pPr>
        <w:rPr>
          <w:lang w:eastAsia="zh-CN"/>
        </w:rPr>
      </w:pPr>
      <w:r w:rsidRPr="009C5807">
        <w:rPr>
          <w:lang w:eastAsia="zh-CN"/>
        </w:rPr>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73B126C3" w14:textId="1973392E" w:rsidR="00DF3064" w:rsidRPr="009C5807" w:rsidRDefault="00DF3064" w:rsidP="00DF3064">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PCell or PSCell </w:t>
      </w:r>
      <w:r w:rsidRPr="009C5807">
        <w:t>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2AF60E9C" w:rsidR="00DF3064" w:rsidRPr="009C5807" w:rsidRDefault="00DF3064" w:rsidP="00DF3064">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31D9FCB7" w14:textId="77777777" w:rsidR="00DF3064" w:rsidRPr="009C5807" w:rsidRDefault="00DF3064" w:rsidP="003B346B">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2C0C057" w14:textId="77777777" w:rsidR="00DF3064" w:rsidRPr="009C5807" w:rsidRDefault="00DF3064" w:rsidP="003B346B">
      <w:pPr>
        <w:pStyle w:val="B10"/>
        <w:rPr>
          <w:lang w:eastAsia="zh-CN"/>
        </w:rPr>
      </w:pPr>
      <w:r w:rsidRPr="009C5807">
        <w:rPr>
          <w:lang w:eastAsia="zh-CN"/>
        </w:rPr>
        <w:t>-</w:t>
      </w:r>
      <w:r w:rsidRPr="009C5807">
        <w:rPr>
          <w:lang w:eastAsia="zh-CN"/>
        </w:rPr>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pPr>
        <w:rPr>
          <w:lang w:eastAsia="zh-CN"/>
        </w:rPr>
      </w:pPr>
      <w:r w:rsidRPr="009C5807">
        <w:rPr>
          <w:lang w:eastAsia="zh-CN"/>
        </w:rPr>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rFonts w:eastAsiaTheme="minorEastAsia"/>
          <w:lang w:eastAsia="zh-CN"/>
        </w:rPr>
        <w:t>.</w:t>
      </w:r>
    </w:p>
    <w:p w14:paraId="0064DDB3" w14:textId="1DBD2F8D" w:rsidR="0063092D" w:rsidRPr="001E72B4" w:rsidRDefault="0063092D" w:rsidP="0063092D">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B2ED21"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rPr>
          <w:lang w:eastAsia="zh-CN"/>
        </w:rPr>
      </w:pPr>
      <w:r w:rsidRPr="009C5807">
        <w:t>8.5.</w:t>
      </w:r>
      <w:r w:rsidRPr="009C5807">
        <w:rPr>
          <w:lang w:eastAsia="ja-JP"/>
        </w:rPr>
        <w:t>7</w:t>
      </w:r>
      <w:r w:rsidRPr="009C5807">
        <w:t>.4</w:t>
      </w:r>
      <w:r w:rsidR="00DF3064" w:rsidRPr="009C5807">
        <w:tab/>
        <w:t>Scheduling availability of UE performing beam failure detection on FR1 or FR2 in case of FR1-FR2 inter-band CA</w:t>
      </w:r>
      <w:r w:rsidR="00DF3064" w:rsidRPr="009C5807">
        <w:rPr>
          <w:lang w:eastAsia="zh-CN"/>
        </w:rPr>
        <w:t xml:space="preserve">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pPr>
        <w:rPr>
          <w:lang w:eastAsia="zh-CN"/>
        </w:rPr>
      </w:pPr>
      <w:r w:rsidRPr="009C5807">
        <w:rPr>
          <w:lang w:eastAsia="zh-CN"/>
        </w:rPr>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31DF061" w14:textId="6095D964" w:rsidR="00DF3064" w:rsidRPr="009C5807" w:rsidRDefault="00DF3064" w:rsidP="00DF3064">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rPr>
          <w:rFonts w:eastAsia="MS Mincho"/>
          <w:lang w:eastAsia="ja-JP"/>
        </w:rPr>
        <w:t>candidate beam detection</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DB1281">
        <w:rPr>
          <w:lang w:eastAsia="zh-CN"/>
        </w:rPr>
        <w:t xml:space="preserve">the </w:t>
      </w:r>
      <w:r>
        <w:rPr>
          <w:lang w:eastAsia="zh-CN"/>
        </w:rPr>
        <w:t>FR2</w:t>
      </w:r>
      <w:r w:rsidRPr="00DB1281">
        <w:rPr>
          <w:lang w:eastAsia="zh-CN"/>
        </w:rPr>
        <w:t xml:space="preserve"> </w:t>
      </w:r>
      <w:r w:rsidRPr="00DB1281">
        <w:rPr>
          <w:rFonts w:ascii="Tms Rmn" w:hAnsi="Tms Rmn"/>
          <w:lang w:eastAsia="zh-CN"/>
        </w:rPr>
        <w:t>serving cell</w:t>
      </w:r>
      <w:r>
        <w:rPr>
          <w:rFonts w:ascii="Tms Rmn" w:hAnsi="Tms Rmn"/>
          <w:lang w:eastAsia="zh-CN"/>
        </w:rPr>
        <w:t xml:space="preserve">(s) </w:t>
      </w:r>
      <w:r w:rsidRPr="00DB1281">
        <w:rPr>
          <w:lang w:eastAsia="zh-CN"/>
        </w:rPr>
        <w:t xml:space="preserve">and </w:t>
      </w:r>
      <w:r>
        <w:rPr>
          <w:lang w:eastAsia="zh-CN"/>
        </w:rPr>
        <w:t xml:space="preserve">the </w:t>
      </w:r>
      <w:r w:rsidRPr="001E72B4">
        <w:rPr>
          <w:lang w:eastAsia="zh-CN"/>
        </w:rPr>
        <w:t>FR2 serving cell</w:t>
      </w:r>
      <w:r>
        <w:rPr>
          <w:lang w:eastAsia="zh-CN"/>
        </w:rPr>
        <w:t xml:space="preserve">(s) </w:t>
      </w:r>
      <w:r>
        <w:rPr>
          <w:rFonts w:ascii="Tms Rmn" w:hAnsi="Tms Rmn"/>
          <w:lang w:eastAsia="zh-CN"/>
        </w:rPr>
        <w:t>for</w:t>
      </w:r>
      <w:r w:rsidRPr="006878E6">
        <w:rPr>
          <w:rFonts w:eastAsia="MS Mincho"/>
          <w:lang w:eastAsia="ja-JP"/>
        </w:rPr>
        <w:t xml:space="preserve"> </w:t>
      </w:r>
      <w:r w:rsidRPr="00885F53">
        <w:rPr>
          <w:rFonts w:eastAsia="MS Mincho"/>
          <w:lang w:eastAsia="ja-JP"/>
        </w:rPr>
        <w:t>candidate beam detection</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0465CBD"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7310BAE"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rPr>
          <w:lang w:eastAsia="zh-CN"/>
        </w:rPr>
      </w:pPr>
      <w:r w:rsidRPr="009C5807">
        <w:t>8.5.8.4</w:t>
      </w:r>
      <w:r w:rsidR="00DF3064" w:rsidRPr="009C5807">
        <w:tab/>
        <w:t>Scheduling availability of UE performing L1-RSRP measurement on FR1 or FR2 in case of FR1-FR2 inter-band CA</w:t>
      </w:r>
      <w:r w:rsidR="00DF3064" w:rsidRPr="009C5807">
        <w:rPr>
          <w:lang w:eastAsia="zh-CN"/>
        </w:rPr>
        <w:t xml:space="preserve">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w:t>
      </w:r>
      <w:r w:rsidRPr="009C5807">
        <w:rPr>
          <w:lang w:eastAsia="zh-CN"/>
        </w:rPr>
        <w:t xml:space="preserve">[3], if beam </w:t>
      </w:r>
      <w:r w:rsidR="003D38C6">
        <w:rPr>
          <w:lang w:eastAsia="zh-CN"/>
        </w:rPr>
        <w:t>recovery procedure</w:t>
      </w:r>
      <w:r w:rsidR="003D38C6" w:rsidRPr="009C5807">
        <w:rPr>
          <w:lang w:eastAsia="zh-CN"/>
        </w:rPr>
        <w:t xml:space="preserve"> </w:t>
      </w:r>
      <w:r w:rsidRPr="009C5807">
        <w:rPr>
          <w:lang w:eastAsia="zh-CN"/>
        </w:rPr>
        <w:t xml:space="preserve">is </w:t>
      </w:r>
      <w:r w:rsidR="003D38C6">
        <w:rPr>
          <w:lang w:eastAsia="zh-CN"/>
        </w:rPr>
        <w:t xml:space="preserve">triggered for </w:t>
      </w:r>
      <w:r w:rsidRPr="009C5807">
        <w:rPr>
          <w:lang w:eastAsia="zh-CN"/>
        </w:rPr>
        <w:t>any of SCells,</w:t>
      </w:r>
      <w:r w:rsidRPr="009C5807">
        <w:t xml:space="preserve">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eastAsia="zh-CN"/>
              </w:rPr>
              <m:t>q</m:t>
            </m:r>
          </m:e>
          <m:sub>
            <m:r>
              <m:rPr>
                <m:nor/>
              </m:rPr>
              <w:rPr>
                <w:rFonts w:hAnsi="Arial"/>
                <w:sz w:val="24"/>
                <w:szCs w:val="18"/>
                <w:lang w:val="en-US" w:eastAsia="zh-CN"/>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lang w:eastAsia="zh-CN"/>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77777777" w:rsidR="00800040" w:rsidRPr="008C6DE4"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85"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85"/>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77102F98" w:rsidR="004E1DBC" w:rsidRPr="00ED6987" w:rsidRDefault="004E1DBC" w:rsidP="00282B94">
      <w:pPr>
        <w:pStyle w:val="B10"/>
        <w:rPr>
          <w:rFonts w:eastAsia="?? ??"/>
        </w:rPr>
      </w:pPr>
      <w:r>
        <w:rPr>
          <w:rFonts w:eastAsia="?? ??"/>
        </w:rPr>
        <w:t>W</w:t>
      </w:r>
      <w:r w:rsidRPr="00ED6987">
        <w:rPr>
          <w:rFonts w:eastAsia="SimSun"/>
        </w:rPr>
        <w:t xml:space="preserve">hen </w:t>
      </w:r>
      <w:r w:rsidRPr="00ED6987">
        <w:rPr>
          <w:rFonts w:eastAsia="?? ??"/>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22CB6743" w14:textId="77777777" w:rsidR="004E1DBC" w:rsidRPr="00ED6987" w:rsidRDefault="004E1DBC" w:rsidP="00282B94">
      <w:pPr>
        <w:pStyle w:val="B10"/>
        <w:rPr>
          <w:rFonts w:eastAsia="SimSun"/>
        </w:rPr>
      </w:pPr>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MGRP_max), where MGRP max is the maximum MGRP across all configured per-UE </w:t>
      </w:r>
      <w:r w:rsidRPr="00ED6987">
        <w:rPr>
          <w:rFonts w:eastAsia="SimSun"/>
          <w:bCs/>
          <w:lang w:eastAsia="zh-CN"/>
        </w:rPr>
        <w:t>measurement gap</w:t>
      </w:r>
      <w:r w:rsidRPr="00ED6987">
        <w:rPr>
          <w:rFonts w:eastAsia="SimSun"/>
        </w:rPr>
        <w:t xml:space="preserve"> and per-FR </w:t>
      </w:r>
      <w:r w:rsidRPr="00ED6987">
        <w:rPr>
          <w:rFonts w:eastAsia="SimSun"/>
          <w:bCs/>
          <w:lang w:eastAsia="zh-CN"/>
        </w:rPr>
        <w:t>measurement gap</w:t>
      </w:r>
      <w:r w:rsidRPr="00ED6987">
        <w:rPr>
          <w:rFonts w:eastAsia="SimSun"/>
        </w:rPr>
        <w:t xml:space="preserve"> within the same FR as serving cell, and starting at the beginning of any BFD-RS resource occasion:</w:t>
      </w:r>
    </w:p>
    <w:p w14:paraId="7045467C" w14:textId="09829FFD"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 including those overlapped with </w:t>
      </w:r>
      <w:r w:rsidRPr="00ED6987">
        <w:rPr>
          <w:rFonts w:eastAsia="SimSun"/>
          <w:bCs/>
          <w:lang w:eastAsia="zh-CN"/>
        </w:rPr>
        <w:t>measurement gap</w:t>
      </w:r>
      <w:r w:rsidRPr="00ED6987">
        <w:rPr>
          <w:rFonts w:eastAsia="SimSun"/>
        </w:rPr>
        <w:t xml:space="preserve"> occasions within the window,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lang w:eastAsia="zh-CN"/>
        </w:rPr>
        <w:t>measurement gap</w:t>
      </w:r>
      <w:r w:rsidRPr="00ED6987">
        <w:rPr>
          <w:rFonts w:eastAsia="SimSun"/>
        </w:rPr>
        <w:t xml:space="preserve"> occasion within the window W</w:t>
      </w:r>
    </w:p>
    <w:p w14:paraId="291EB2D3" w14:textId="42FEC8AA" w:rsidR="004E1DBC" w:rsidRPr="00ED6987" w:rsidRDefault="001D3BF6" w:rsidP="001D3BF6">
      <w:pPr>
        <w:pStyle w:val="B10"/>
        <w:rPr>
          <w:rFonts w:eastAsia="SimSun"/>
        </w:rPr>
      </w:pPr>
      <w:r>
        <w:rPr>
          <w:rFonts w:eastAsia="SimSun"/>
        </w:rPr>
        <w:t>-</w:t>
      </w:r>
      <w:r>
        <w:rPr>
          <w:rFonts w:eastAsia="SimSun"/>
        </w:rPr>
        <w:tab/>
      </w:r>
      <w:r w:rsidR="004E1DBC">
        <w:rPr>
          <w:rFonts w:eastAsia="SimSun"/>
        </w:rPr>
        <w:t xml:space="preserve">Otherwise, </w:t>
      </w:r>
      <w:r w:rsidR="004E1DBC">
        <w:rPr>
          <w:rFonts w:eastAsia="?? ??"/>
        </w:rPr>
        <w:t>f</w:t>
      </w:r>
      <w:r w:rsidR="004E1DBC" w:rsidRPr="00ED6987">
        <w:rPr>
          <w:rFonts w:eastAsia="?? ??"/>
        </w:rPr>
        <w:t xml:space="preserve">or a UE not supporting </w:t>
      </w:r>
      <w:r w:rsidR="00916483" w:rsidRPr="003A4D48">
        <w:rPr>
          <w:i/>
          <w:iCs/>
        </w:rPr>
        <w:t>concurrentMeasGap-r17</w:t>
      </w:r>
      <w:r w:rsidR="004E1DBC" w:rsidRPr="00ED6987">
        <w:rPr>
          <w:rFonts w:eastAsia="?? ??"/>
        </w:rPr>
        <w:t xml:space="preserve"> or w</w:t>
      </w:r>
      <w:r w:rsidR="004E1DBC" w:rsidRPr="00ED6987">
        <w:rPr>
          <w:rFonts w:eastAsia="SimSun"/>
        </w:rPr>
        <w:t xml:space="preserve">hen </w:t>
      </w:r>
      <w:r w:rsidR="004E1DBC" w:rsidRPr="00ED6987">
        <w:rPr>
          <w:rFonts w:eastAsia="?? ??"/>
        </w:rPr>
        <w:t>concurrent gaps are not configured,</w:t>
      </w:r>
    </w:p>
    <w:p w14:paraId="0AA64CEE" w14:textId="4364F1B5" w:rsidR="00864959" w:rsidRPr="00625F7E" w:rsidRDefault="00864959" w:rsidP="00282B94">
      <w:pPr>
        <w:pStyle w:val="B20"/>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xGP</m:t>
                </m:r>
              </m:den>
            </m:f>
          </m:den>
        </m:f>
      </m:oMath>
      <w:r w:rsidRPr="00476A1D">
        <w:rPr>
          <w:lang w:val="en-US"/>
        </w:rPr>
        <w:t xml:space="preserve">, when in the monitored cell there are </w:t>
      </w:r>
      <w:r w:rsidR="00947189">
        <w:rPr>
          <w:rFonts w:hint="eastAsia"/>
          <w:lang w:eastAsia="zh-TW"/>
        </w:rPr>
        <w:t>GAP</w:t>
      </w:r>
      <w:r w:rsidR="00947189">
        <w:t xml:space="preserve">s </w:t>
      </w:r>
      <w:r w:rsidRPr="00625F7E">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77777777" w:rsidR="00367C4A" w:rsidRPr="00445D21" w:rsidRDefault="00367C4A" w:rsidP="00367C4A">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5A4B8C30" w14:textId="77777777" w:rsidR="00367C4A" w:rsidRPr="00445D21" w:rsidRDefault="00367C4A" w:rsidP="00367C4A">
      <w:pPr>
        <w:ind w:left="851" w:hanging="284"/>
      </w:pPr>
      <w:r w:rsidRPr="00445D21">
        <w:t>-</w:t>
      </w:r>
      <w:r w:rsidRPr="00445D21">
        <w:tab/>
        <w:t xml:space="preserve">a BFD-RS resource is considered to be overlapped with the  GAP if it overlaps a measurement gap occasion, and </w:t>
      </w:r>
    </w:p>
    <w:p w14:paraId="1F4DF5BD" w14:textId="77777777" w:rsidR="00367C4A" w:rsidRPr="00445D21" w:rsidRDefault="00367C4A" w:rsidP="00367C4A">
      <w:pPr>
        <w:ind w:left="851" w:hanging="284"/>
      </w:pPr>
      <w:r w:rsidRPr="00445D21">
        <w:rPr>
          <w:lang w:eastAsia="zh-TW"/>
        </w:rPr>
        <w:t>-</w:t>
      </w:r>
      <w:r w:rsidRPr="00445D21">
        <w:rPr>
          <w:lang w:eastAsia="zh-TW"/>
        </w:rPr>
        <w:tab/>
        <w:t>xRP = MGRP</w:t>
      </w:r>
    </w:p>
    <w:p w14:paraId="38D76282" w14:textId="34AC2776"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02754CC9" w14:textId="14023629" w:rsidR="00864959" w:rsidRPr="00115E3F" w:rsidRDefault="00B32664" w:rsidP="00B87266">
      <w:pPr>
        <w:pStyle w:val="B20"/>
      </w:pPr>
      <w:r>
        <w:t>-</w:t>
      </w:r>
      <w:r>
        <w:tab/>
      </w:r>
      <w:r w:rsidR="00864959" w:rsidRPr="00115E3F">
        <w:t>xRP = VIRP</w:t>
      </w:r>
    </w:p>
    <w:p w14:paraId="690F75D6" w14:textId="244D9DED" w:rsidR="00864959" w:rsidRPr="00476A1D" w:rsidRDefault="00864959" w:rsidP="00864959">
      <w:pPr>
        <w:pStyle w:val="B10"/>
      </w:pPr>
      <w:r w:rsidRPr="00115E3F">
        <w:t>-</w:t>
      </w:r>
      <w:r w:rsidRPr="00115E3F">
        <w:tab/>
      </w:r>
      <w:r w:rsidRPr="00625F7E">
        <w:t xml:space="preserve">When concurrent gaps are configured, a BFD-RS is not considered to be overlapped by a gap occasion if the gap occasion is dropped according to </w:t>
      </w:r>
      <w:r w:rsidR="00B32664" w:rsidRPr="00625F7E">
        <w:t xml:space="preserve"> 9.1.</w:t>
      </w:r>
      <w:r w:rsidR="00B32664">
        <w:t>8</w:t>
      </w:r>
      <w:r w:rsidR="00B32664" w:rsidRPr="00625F7E">
        <w:t>.</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486FA28" w14:textId="77777777" w:rsidR="001028DA" w:rsidRDefault="001028DA" w:rsidP="001028DA">
      <w:pPr>
        <w:pStyle w:val="B10"/>
      </w:pPr>
      <w:r>
        <w:t>-</w:t>
      </w:r>
      <w:r>
        <w:tab/>
        <w:t>P = P</w:t>
      </w:r>
      <w:r>
        <w:rPr>
          <w:vertAlign w:val="subscript"/>
        </w:rPr>
        <w:t>sharing factor</w:t>
      </w:r>
      <w:r>
        <w:t>, when the BFD-RS resource is not overlapped with measurement gap and the BFD-RS resource is fully overlapped with SMTC period (T</w:t>
      </w:r>
      <w:r>
        <w:rPr>
          <w:vertAlign w:val="subscript"/>
        </w:rPr>
        <w:t>SSB</w:t>
      </w:r>
      <w:r>
        <w:t xml:space="preserve"> = T</w:t>
      </w:r>
      <w:r>
        <w:rPr>
          <w:vertAlign w:val="subscript"/>
        </w:rPr>
        <w:t>SMTCperiod</w:t>
      </w:r>
      <w:r>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30C2D1D8"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70CD1A4A" w14:textId="77777777" w:rsidR="001028DA" w:rsidRDefault="001028DA" w:rsidP="001028DA">
      <w:pPr>
        <w:pStyle w:val="B10"/>
      </w:pPr>
      <w:r>
        <w:t xml:space="preserve">where, </w:t>
      </w:r>
    </w:p>
    <w:p w14:paraId="077680FF" w14:textId="77777777" w:rsidR="001028DA"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11288324" w14:textId="77777777" w:rsidR="00864959" w:rsidRPr="00115E3F" w:rsidRDefault="00864959" w:rsidP="00864959">
      <w:pPr>
        <w:rPr>
          <w:lang w:val="en-US"/>
        </w:rPr>
      </w:pPr>
      <w:r w:rsidRPr="00625F7E">
        <w:rPr>
          <w:lang w:val="en-US"/>
        </w:rPr>
        <w:t xml:space="preserve">If the high layer in TS 38.331 [2] signaling of </w:t>
      </w:r>
      <w:r w:rsidRPr="00625F7E">
        <w:rPr>
          <w:i/>
          <w:lang w:val="en-US"/>
        </w:rPr>
        <w:t>smtc2</w:t>
      </w:r>
      <w:r w:rsidRPr="00625F7E">
        <w:rPr>
          <w:lang w:val="en-US"/>
        </w:rPr>
        <w:t xml:space="preserve"> is configured, T</w:t>
      </w:r>
      <w:r w:rsidRPr="00625F7E">
        <w:rPr>
          <w:vertAlign w:val="subscript"/>
          <w:lang w:val="en-US"/>
        </w:rPr>
        <w:t>SMTCperiod</w:t>
      </w:r>
      <w:r w:rsidRPr="00625F7E">
        <w:rPr>
          <w:lang w:val="en-US"/>
        </w:rPr>
        <w:t xml:space="preserve"> corresponds to the value of higher layer parameter </w:t>
      </w:r>
      <w:r w:rsidRPr="00121C00">
        <w:rPr>
          <w:i/>
          <w:lang w:val="en-US"/>
        </w:rPr>
        <w:t>smtc2</w:t>
      </w:r>
      <w:r w:rsidRPr="00115E3F">
        <w:rPr>
          <w:lang w:val="en-US"/>
        </w:rPr>
        <w:t>; Otherwise T</w:t>
      </w:r>
      <w:r w:rsidRPr="00115E3F">
        <w:rPr>
          <w:vertAlign w:val="subscript"/>
          <w:lang w:val="en-US"/>
        </w:rPr>
        <w:t>SMTCperiod</w:t>
      </w:r>
      <w:r w:rsidRPr="00115E3F">
        <w:rPr>
          <w:lang w:val="en-US"/>
        </w:rPr>
        <w:t xml:space="preserve"> corresponds to the value of higher layer parameter </w:t>
      </w:r>
      <w:r w:rsidRPr="00115E3F">
        <w:rPr>
          <w:i/>
          <w:lang w:val="en-US"/>
        </w:rPr>
        <w:t>smtc1</w:t>
      </w:r>
      <w:r w:rsidRPr="00115E3F">
        <w:rPr>
          <w:lang w:val="en-US"/>
        </w:rPr>
        <w:t>.</w:t>
      </w:r>
    </w:p>
    <w:p w14:paraId="5A3BB1E0" w14:textId="77777777" w:rsidR="00864959" w:rsidRPr="00115E3F" w:rsidRDefault="00864959" w:rsidP="00864959">
      <w:pPr>
        <w:rPr>
          <w:lang w:val="en-US"/>
        </w:rPr>
      </w:pPr>
      <w:r w:rsidRPr="00115E3F">
        <w:t>If the UE is configured with Pre-MG, a BFD-RS resource is only considered to be overlapped by the Pre-MG if the Pre-MG is activated.</w:t>
      </w:r>
    </w:p>
    <w:p w14:paraId="3F23C840" w14:textId="372B9A21" w:rsidR="00864959" w:rsidRPr="00115E3F" w:rsidRDefault="00864959" w:rsidP="00864959">
      <w:pPr>
        <w:rPr>
          <w:lang w:val="en-US"/>
        </w:rPr>
      </w:pPr>
      <w:r w:rsidRPr="00115E3F">
        <w:rPr>
          <w:lang w:val="en-US"/>
        </w:rPr>
        <w:t xml:space="preserve">Longer evaluation period would be expected if the combination of BFD-RS SSB resource, SMTC occasion and </w:t>
      </w:r>
      <w:r w:rsidR="00947189" w:rsidRPr="00115E3F">
        <w:t xml:space="preserve"> </w:t>
      </w:r>
      <w:r w:rsidR="00947189">
        <w:t>GAP</w:t>
      </w:r>
      <w:r w:rsidRPr="00115E3F">
        <w:rPr>
          <w:lang w:val="en-US"/>
        </w:rPr>
        <w:t xml:space="preserve"> configurations does not meet pervious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DE38C9"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7C55F6" w:rsidRDefault="006D36CD" w:rsidP="006D36CD">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7C55F6" w:rsidRDefault="006D36CD" w:rsidP="006D36CD">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1028DA"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1028DA" w:rsidRDefault="001028DA" w:rsidP="00464DF8">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17A4FFC9" w:rsidR="001028DA" w:rsidRDefault="001028DA" w:rsidP="00464DF8">
            <w:pPr>
              <w:pStyle w:val="TAC"/>
              <w:rPr>
                <w:rFonts w:cs="v4.2.0"/>
                <w:lang w:val="en-US" w:eastAsia="zh-CN"/>
              </w:rPr>
            </w:pPr>
            <w:r>
              <w:rPr>
                <w:lang w:val="pt-BR"/>
              </w:rPr>
              <w:t>Max(200, Ceil([12]*P* N)*T</w:t>
            </w:r>
            <w:r>
              <w:rPr>
                <w:vertAlign w:val="subscript"/>
                <w:lang w:val="pt-BR"/>
              </w:rPr>
              <w:t>SSB</w:t>
            </w:r>
            <w:r>
              <w:rPr>
                <w:lang w:val="pt-BR"/>
              </w:rPr>
              <w:t>)</w:t>
            </w:r>
          </w:p>
        </w:tc>
      </w:tr>
      <w:tr w:rsidR="001028DA"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1028DA" w:rsidRDefault="001028DA" w:rsidP="00464DF8">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304CC0B" w:rsidR="001028DA" w:rsidRDefault="001028DA" w:rsidP="00464DF8">
            <w:pPr>
              <w:pStyle w:val="TAC"/>
              <w:rPr>
                <w:rFonts w:cs="v4.2.0"/>
                <w:lang w:val="fr-FR" w:eastAsia="zh-CN"/>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r>
      <w:tr w:rsidR="001028DA"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1028DA" w:rsidRDefault="001028DA" w:rsidP="00464DF8">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400CDAAA" w:rsidR="001028DA" w:rsidRDefault="001028DA" w:rsidP="00464DF8">
            <w:pPr>
              <w:pStyle w:val="TAC"/>
              <w:rPr>
                <w:rFonts w:cs="v4.2.0"/>
                <w:lang w:val="en-US" w:eastAsia="zh-CN"/>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86"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77777777"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N=TBD.</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86"/>
    <w:p w14:paraId="6EA69608" w14:textId="4B72B069" w:rsidR="00916483" w:rsidRPr="008261DE" w:rsidRDefault="00B026B8" w:rsidP="00C059C0">
      <w:pPr>
        <w:pStyle w:val="B10"/>
        <w:rPr>
          <w:rFonts w:eastAsia="?? ??"/>
        </w:rPr>
      </w:pPr>
      <w:r w:rsidRPr="008261DE">
        <w:rPr>
          <w:rFonts w:eastAsia="SimSun"/>
        </w:rPr>
        <w:t>-</w:t>
      </w:r>
      <w:r w:rsidRPr="008261DE">
        <w:rPr>
          <w:rFonts w:eastAsia="SimSun"/>
        </w:rPr>
        <w:tab/>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52C56BF3" w14:textId="77777777" w:rsidR="00916483" w:rsidRPr="008261DE" w:rsidRDefault="00916483" w:rsidP="00C059C0">
      <w:pPr>
        <w:pStyle w:val="B20"/>
        <w:rPr>
          <w:rFonts w:eastAsia="SimSun"/>
        </w:rPr>
      </w:pPr>
      <w:r w:rsidRPr="008261DE">
        <w:rPr>
          <w:rFonts w:eastAsia="SimSun"/>
        </w:rPr>
        <w:t>-</w:t>
      </w:r>
      <w:r w:rsidRPr="008261DE">
        <w:rPr>
          <w:rFonts w:eastAsia="SimSun"/>
        </w:rPr>
        <w:tab/>
        <w:t>For a window W of duration max(T</w:t>
      </w:r>
      <w:r w:rsidRPr="008261DE">
        <w:rPr>
          <w:rFonts w:eastAsia="SimSun"/>
          <w:vertAlign w:val="subscript"/>
        </w:rPr>
        <w:t>L1</w:t>
      </w:r>
      <w:r w:rsidRPr="008261DE">
        <w:rPr>
          <w:rFonts w:eastAsia="SimSun"/>
        </w:rPr>
        <w:t xml:space="preserve">,  MGRP_max), where MGRP max is the maximum MGRP across all configured per-UE </w:t>
      </w:r>
      <w:r w:rsidRPr="008261DE">
        <w:rPr>
          <w:rFonts w:eastAsia="SimSun"/>
          <w:bCs/>
          <w:lang w:eastAsia="zh-CN"/>
        </w:rPr>
        <w:t>measurement gaps</w:t>
      </w:r>
      <w:r w:rsidRPr="008261DE">
        <w:rPr>
          <w:rFonts w:eastAsia="SimSun"/>
        </w:rPr>
        <w:t xml:space="preserve"> and per-FR </w:t>
      </w:r>
      <w:r w:rsidRPr="008261DE">
        <w:rPr>
          <w:rFonts w:eastAsia="SimSun"/>
          <w:bCs/>
          <w:lang w:eastAsia="zh-CN"/>
        </w:rPr>
        <w:t>measurement gaps</w:t>
      </w:r>
      <w:r w:rsidRPr="008261DE">
        <w:rPr>
          <w:rFonts w:eastAsia="SimSun"/>
        </w:rPr>
        <w:t xml:space="preserve"> within the same FR as serving cell, and starting at the beginning of any CBD-RS resource occasion:</w:t>
      </w:r>
    </w:p>
    <w:p w14:paraId="7ACB2955" w14:textId="05AF34DF"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total</w:t>
      </w:r>
      <w:r w:rsidR="00916483" w:rsidRPr="008261DE">
        <w:rPr>
          <w:rFonts w:eastAsia="SimSun"/>
        </w:rPr>
        <w:t xml:space="preserve"> is the total number of CBD-RS resource occasions within the window, including those overlapped with </w:t>
      </w:r>
      <w:r w:rsidR="00916483" w:rsidRPr="008261DE">
        <w:rPr>
          <w:rFonts w:eastAsia="SimSun"/>
          <w:bCs/>
          <w:lang w:eastAsia="zh-CN"/>
        </w:rPr>
        <w:t>measurement gap</w:t>
      </w:r>
      <w:r w:rsidR="00916483" w:rsidRPr="008261DE">
        <w:rPr>
          <w:rFonts w:eastAsia="SimSun"/>
        </w:rPr>
        <w:t xml:space="preserve"> occasions within the window,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lang w:eastAsia="zh-CN"/>
        </w:rPr>
        <w:t>measurement gap</w:t>
      </w:r>
      <w:r w:rsidR="00916483" w:rsidRPr="008261DE">
        <w:rPr>
          <w:rFonts w:eastAsia="SimSun"/>
        </w:rPr>
        <w:t xml:space="preserve"> occasion within the window W</w:t>
      </w:r>
    </w:p>
    <w:p w14:paraId="42769A6E" w14:textId="0F1DBF00" w:rsidR="00916483" w:rsidRPr="008261DE" w:rsidRDefault="00916483" w:rsidP="00C059C0">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not supporting </w:t>
      </w:r>
      <w:r w:rsidR="00C059C0" w:rsidRPr="003A4D48">
        <w:rPr>
          <w:i/>
          <w:iCs/>
        </w:rPr>
        <w:t>concurrentMeasGap-r17</w:t>
      </w:r>
      <w:r w:rsidRPr="008261DE">
        <w:rPr>
          <w:rFonts w:eastAsia="?? ??"/>
        </w:rPr>
        <w:t xml:space="preserve"> or w</w:t>
      </w:r>
      <w:r w:rsidRPr="008261DE">
        <w:rPr>
          <w:rFonts w:eastAsia="SimSun"/>
        </w:rPr>
        <w:t xml:space="preserve">hen </w:t>
      </w:r>
      <w:r w:rsidRPr="008261DE">
        <w:rPr>
          <w:rFonts w:eastAsia="?? ??"/>
        </w:rPr>
        <w:t>concurrent gaps are not configured,</w:t>
      </w:r>
    </w:p>
    <w:p w14:paraId="454F1BC2" w14:textId="033525D7" w:rsidR="002D6E95" w:rsidRPr="00625F7E" w:rsidRDefault="002D6E95" w:rsidP="002D6E95">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476A1D">
        <w:rPr>
          <w:lang w:val="en-US"/>
        </w:rPr>
        <w:t xml:space="preserve">, when in the monitored cell there are </w:t>
      </w:r>
      <w:r w:rsidR="00183E1B">
        <w:rPr>
          <w:rFonts w:hint="eastAsia"/>
          <w:lang w:eastAsia="zh-TW"/>
        </w:rPr>
        <w:t>GAP</w:t>
      </w:r>
      <w:r w:rsidR="00183E1B">
        <w:t xml:space="preserve">s </w:t>
      </w:r>
      <w:r w:rsidRPr="00625F7E">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 is P</w:t>
      </w:r>
      <w:r w:rsidRPr="00415158">
        <w:rPr>
          <w:rFonts w:eastAsiaTheme="minorEastAsia"/>
          <w:vertAlign w:val="subscript"/>
        </w:rPr>
        <w:t>sharing factor</w:t>
      </w:r>
      <w:r w:rsidRPr="00415158" w:rsidDel="00055F16">
        <w:rPr>
          <w:rFonts w:eastAsiaTheme="minorEastAsia"/>
        </w:rPr>
        <w:t>,</w:t>
      </w:r>
      <w:r w:rsidRPr="00415158">
        <w:rPr>
          <w:rFonts w:eastAsiaTheme="minorEastAsia"/>
        </w:rPr>
        <w:t xml:space="preserve"> when candidate beam detection RS is not overlapped with measurement gap and candidate beam detection RS is fully overlapped with SMTC period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lang w:eastAsia="zh-CN"/>
        </w:rPr>
        <w:t>,</w:t>
      </w:r>
      <w:r w:rsidRPr="00415158">
        <w:rPr>
          <w:rFonts w:eastAsiaTheme="minorEastAsia"/>
          <w:lang w:eastAsia="zh-CN"/>
        </w:rPr>
        <w:t xml:space="preserve"> if</w:t>
      </w:r>
      <w:r w:rsidRPr="00415158">
        <w:rPr>
          <w:rFonts w:eastAsiaTheme="minorEastAsia"/>
        </w:rPr>
        <w:t xml:space="preserve"> the candidate beam detection RS outside measurement gap is</w:t>
      </w:r>
    </w:p>
    <w:p w14:paraId="3552AA39"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lang w:eastAsia="zh-CN"/>
        </w:rPr>
        <w:t>where</w:t>
      </w:r>
      <w:r w:rsidRPr="00415158">
        <w:rPr>
          <w:rFonts w:eastAsiaTheme="minorEastAsia"/>
          <w:lang w:eastAsia="zh-CN"/>
        </w:rPr>
        <w:t xml:space="preserve"> </w:t>
      </w:r>
      <w:r w:rsidRPr="00415158">
        <w:rPr>
          <w:rFonts w:eastAsiaTheme="minorEastAsia" w:hint="eastAsia"/>
          <w:lang w:eastAsia="zh-CN"/>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3F592CC4"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1D68E88" w14:textId="77777777" w:rsidR="002D6E95" w:rsidRPr="00115E3F" w:rsidRDefault="002D6E95" w:rsidP="002D6E95">
      <w:pPr>
        <w:pStyle w:val="B10"/>
        <w:rPr>
          <w:lang w:val="en-US"/>
        </w:rPr>
      </w:pPr>
      <w:r w:rsidRPr="00476A1D">
        <w:rPr>
          <w:lang w:val="en-US"/>
        </w:rPr>
        <w:t>-</w:t>
      </w:r>
      <w:r w:rsidRPr="00476A1D">
        <w:rPr>
          <w:lang w:val="en-US"/>
        </w:rPr>
        <w:tab/>
      </w:r>
      <w:r w:rsidRPr="00625F7E">
        <w:rPr>
          <w:lang w:val="en-US"/>
        </w:rPr>
        <w:t xml:space="preserve">If the UE is configured with Pre-MG, a CBD-RS resource is only considered to be overlapped by the Pre-MG if the </w:t>
      </w:r>
      <w:r w:rsidRPr="00121C00">
        <w:rPr>
          <w:lang w:val="en-US"/>
        </w:rPr>
        <w:t>Pre-</w:t>
      </w:r>
      <w:r w:rsidRPr="00115E3F">
        <w:rPr>
          <w:lang w:val="en-US"/>
        </w:rPr>
        <w:t>MG is activated.</w:t>
      </w:r>
    </w:p>
    <w:p w14:paraId="646834E5" w14:textId="77777777" w:rsidR="00D11B33" w:rsidRPr="00445D21" w:rsidRDefault="00D11B33" w:rsidP="00D11B33">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0F484F3B" w14:textId="77777777" w:rsidR="00D11B33" w:rsidRPr="00445D21" w:rsidRDefault="00D11B33" w:rsidP="00D11B33">
      <w:pPr>
        <w:ind w:left="851" w:hanging="284"/>
      </w:pPr>
      <w:r w:rsidRPr="00445D21">
        <w:rPr>
          <w:lang w:eastAsia="zh-TW"/>
        </w:rPr>
        <w:t>-</w:t>
      </w:r>
      <w:r w:rsidRPr="00445D21">
        <w:rPr>
          <w:lang w:eastAsia="zh-TW"/>
        </w:rPr>
        <w:tab/>
        <w:t>xRP = MGRP</w:t>
      </w:r>
    </w:p>
    <w:p w14:paraId="622926FD" w14:textId="09E67E1F"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3CBFB434" w:rsidR="002D6E95" w:rsidRPr="00625F7E" w:rsidRDefault="002D6E95">
      <w:pPr>
        <w:pStyle w:val="B10"/>
        <w:numPr>
          <w:ilvl w:val="0"/>
          <w:numId w:val="20"/>
        </w:numPr>
        <w:ind w:left="567" w:hanging="283"/>
        <w:rPr>
          <w:rFonts w:eastAsiaTheme="minorEastAsia"/>
        </w:rPr>
      </w:pPr>
      <w:r w:rsidRPr="00625F7E">
        <w:t>When concurrent gaps are configured, a CBD-RS is not considered to be overlapped by a gap occasion if the gap occasion is dropped according to</w:t>
      </w:r>
      <w:r w:rsidR="00142D2D" w:rsidRPr="00625F7E">
        <w:t>9.1.</w:t>
      </w:r>
      <w:r w:rsidR="00142D2D">
        <w:t>8</w:t>
      </w:r>
      <w:r w:rsidR="00142D2D" w:rsidRPr="00625F7E">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eastAsia="zh-CN"/>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DE38C9"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eastAsia="zh-CN"/>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415158"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415158"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415158" w:rsidRDefault="008B692C" w:rsidP="00464DF8">
            <w:pPr>
              <w:keepNext/>
              <w:keepLines/>
              <w:spacing w:after="0"/>
              <w:jc w:val="center"/>
              <w:rPr>
                <w:rFonts w:ascii="Arial" w:eastAsiaTheme="minorEastAsia" w:hAnsi="Arial" w:cs="v4.2.0"/>
                <w:sz w:val="18"/>
                <w:vertAlign w:val="subscript"/>
                <w:lang w:val="en-US"/>
              </w:rPr>
            </w:pPr>
            <w:r w:rsidRPr="00415158">
              <w:rPr>
                <w:rFonts w:ascii="Arial" w:eastAsiaTheme="minorEastAsia" w:hAnsi="Arial" w:cs="v4.2.0"/>
                <w:sz w:val="18"/>
                <w:lang w:val="en-US"/>
              </w:rPr>
              <w:t>Ceil((3 +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en-US"/>
              </w:rPr>
              <w:t xml:space="preserve"> </w:t>
            </w:r>
            <w:r w:rsidRPr="00415158">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lang w:eastAsia="zh-CN"/>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eastAsia="zh-CN"/>
        </w:rPr>
      </w:pPr>
      <w:r w:rsidRPr="00DB2199">
        <w:rPr>
          <w:lang w:val="en-US" w:eastAsia="zh-CN"/>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lang w:eastAsia="zh-CN"/>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w:t>
      </w:r>
      <w:r w:rsidRPr="00415158">
        <w:rPr>
          <w:rFonts w:eastAsiaTheme="minorEastAsia"/>
          <w:lang w:eastAsia="zh-CN"/>
        </w:rPr>
        <w:t xml:space="preserve">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77777777" w:rsidR="00F864D2" w:rsidRPr="00415158" w:rsidRDefault="00F864D2" w:rsidP="00F864D2">
      <w:pPr>
        <w:pStyle w:val="Heading4"/>
        <w:rPr>
          <w:rFonts w:eastAsiaTheme="minorEastAsia"/>
          <w:lang w:eastAsia="zh-CN"/>
        </w:rPr>
      </w:pPr>
      <w:r w:rsidRPr="00415158">
        <w:rPr>
          <w:rFonts w:eastAsiaTheme="minorEastAsia"/>
        </w:rPr>
        <w:t>8.5.8.4</w:t>
      </w:r>
      <w:r w:rsidRPr="00415158">
        <w:rPr>
          <w:rFonts w:eastAsiaTheme="minorEastAsia"/>
        </w:rPr>
        <w:tab/>
        <w:t>Scheduling availability of UE performing L1-RSRP measurement on FR1 or FR2-2 in case of FR1-FR2-2 inter-band CA</w:t>
      </w:r>
      <w:r w:rsidRPr="00415158">
        <w:rPr>
          <w:rFonts w:eastAsiaTheme="minorEastAsia"/>
          <w:lang w:eastAsia="zh-CN"/>
        </w:rPr>
        <w:t xml:space="preserve">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C55F6" w:rsidRDefault="00E70A36" w:rsidP="000B660E">
      <w:pPr>
        <w:rPr>
          <w:lang w:val="fr-FR"/>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4" type="#_x0000_t75" style="width:11.5pt;height:18.5pt" o:ole="">
            <v:imagedata r:id="rId16" o:title=""/>
          </v:shape>
          <o:OLEObject Type="Embed" ProgID="Equation.3" ShapeID="_x0000_i1054" DrawAspect="Content" ObjectID="_1749665170" r:id="rId43"/>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5" type="#_x0000_t75" style="width:11.5pt;height:19.5pt" o:ole="">
            <v:imagedata r:id="rId16" o:title=""/>
          </v:shape>
          <o:OLEObject Type="Embed" ProgID="Equation.3" ShapeID="_x0000_i1055" DrawAspect="Content" ObjectID="_1749665171" r:id="rId44"/>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 xml:space="preserve">.2 </w:t>
      </w:r>
      <w:r w:rsidRPr="00E30640">
        <w:rPr>
          <w:rFonts w:cs="v5.0.0"/>
          <w:lang w:eastAsia="zh-CN"/>
        </w:rPr>
        <w:t>and 8.5</w:t>
      </w:r>
      <w:r>
        <w:rPr>
          <w:rFonts w:cs="v5.0.0"/>
          <w:lang w:eastAsia="zh-CN"/>
        </w:rPr>
        <w:t>B</w:t>
      </w:r>
      <w:r w:rsidRPr="00E30640">
        <w:rPr>
          <w:rFonts w:cs="v5.0.0"/>
          <w:lang w:eastAsia="zh-CN"/>
        </w:rPr>
        <w:t>.3</w:t>
      </w:r>
      <w:r w:rsidRPr="00E30640">
        <w:rPr>
          <w:rFonts w:cs="v5.0.0"/>
        </w:rPr>
        <w:t xml:space="preserve"> if UE does not have </w:t>
      </w:r>
      <w:r w:rsidRPr="00E30640">
        <w:t xml:space="preserve">set </w:t>
      </w:r>
      <w:r w:rsidRPr="00E30640">
        <w:rPr>
          <w:iCs/>
          <w:position w:val="-10"/>
        </w:rPr>
        <w:object w:dxaOrig="240" w:dyaOrig="315" w14:anchorId="4F83AF02">
          <v:shape id="_x0000_i1056" type="#_x0000_t75" style="width:11.5pt;height:19.5pt" o:ole="">
            <v:imagedata r:id="rId16" o:title=""/>
          </v:shape>
          <o:OLEObject Type="Embed" ProgID="Equation.3" ShapeID="_x0000_i1056" DrawAspect="Content" ObjectID="_1749665172" r:id="rId45"/>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7" type="#_x0000_t75" style="width:11.5pt;height:19.5pt" o:ole="">
            <v:imagedata r:id="rId16" o:title=""/>
          </v:shape>
          <o:OLEObject Type="Embed" ProgID="Equation.3" ShapeID="_x0000_i1057" DrawAspect="Content" ObjectID="_1749665173" r:id="rId4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8" type="#_x0000_t75" style="width:11.5pt;height:19.5pt" o:ole="">
            <v:imagedata r:id="rId16" o:title=""/>
          </v:shape>
          <o:OLEObject Type="Embed" ProgID="Equation.3" ShapeID="_x0000_i1058" DrawAspect="Content" ObjectID="_1749665174" r:id="rId47"/>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59" type="#_x0000_t75" style="width:11pt;height:19.5pt" o:ole="">
            <v:imagedata r:id="rId23" o:title=""/>
          </v:shape>
          <o:OLEObject Type="Embed" ProgID="Equation.3" ShapeID="_x0000_i1059" DrawAspect="Content" ObjectID="_1749665175" r:id="rId48"/>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0" type="#_x0000_t75" style="width:11pt;height:19.5pt" o:ole="">
            <v:imagedata r:id="rId23" o:title=""/>
          </v:shape>
          <o:OLEObject Type="Embed" ProgID="Equation.3" ShapeID="_x0000_i1060" DrawAspect="Content" ObjectID="_1749665176" r:id="rId4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1" type="#_x0000_t75" style="width:11.5pt;height:19.5pt" o:ole="">
            <v:imagedata r:id="rId16" o:title=""/>
          </v:shape>
          <o:OLEObject Type="Embed" ProgID="Equation.3" ShapeID="_x0000_i1061" DrawAspect="Content" ObjectID="_1749665177" r:id="rId5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rPr>
                <w:lang w:eastAsia="zh-CN"/>
              </w:rPr>
            </w:pPr>
            <w:r>
              <w:t xml:space="preserve">Note </w:t>
            </w:r>
            <w:r>
              <w:rPr>
                <w:rFonts w:hint="eastAsia"/>
                <w:lang w:eastAsia="zh-CN"/>
              </w:rPr>
              <w:t>1</w:t>
            </w:r>
            <w:r>
              <w:rPr>
                <w:rFonts w:ascii="MS Gothic" w:eastAsia="MS Gothic" w:hAnsi="MS Gothic" w:cs="MS Gothic" w:hint="eastAsia"/>
                <w:lang w:eastAsia="zh-CN"/>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2" type="#_x0000_t75" style="width:11.5pt;height:19.5pt" o:ole="">
            <v:imagedata r:id="rId16" o:title=""/>
          </v:shape>
          <o:OLEObject Type="Embed" ProgID="Equation.3" ShapeID="_x0000_i1062" DrawAspect="Content" ObjectID="_1749665178" r:id="rId51"/>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3A43AA38"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77777777" w:rsidR="000B660E" w:rsidRDefault="000B660E" w:rsidP="000B660E">
      <w:r w:rsidRPr="009C5807">
        <w:t>Longer evaluation period would be expected if the combination of BFD-RS resource, SMTC occasion and measurement gap configurations does not meet pervious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DE38C9"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7C55F6" w:rsidRDefault="000B660E" w:rsidP="00C3402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7C55F6" w:rsidRDefault="000B660E" w:rsidP="00C34021">
            <w:pPr>
              <w:pStyle w:val="TAC"/>
              <w:rPr>
                <w:rFonts w:cs="v4.2.0"/>
                <w:lang w:val="fr-FR"/>
              </w:rPr>
            </w:pPr>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DE38C9"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DE38C9"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7C55F6" w:rsidRDefault="000B660E" w:rsidP="00C3402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50E5F94A"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60E5CF30"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 xml:space="preserve">.3.2.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lang w:eastAsia="zh-CN"/>
              </w:rPr>
              <w:t>1</w:t>
            </w:r>
            <w:r>
              <w:rPr>
                <w:rFonts w:ascii="MS Gothic" w:eastAsia="MS Gothic" w:hAnsi="MS Gothic" w:cs="MS Gothic" w:hint="eastAsia"/>
                <w:lang w:eastAsia="zh-CN"/>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3" type="#_x0000_t75" style="width:10.5pt;height:20.5pt" o:ole="">
            <v:imagedata r:id="rId16" o:title=""/>
          </v:shape>
          <o:OLEObject Type="Embed" ProgID="Equation.3" ShapeID="_x0000_i1063" DrawAspect="Content" ObjectID="_1749665179" r:id="rId52"/>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55B3D6F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77777777" w:rsidR="000B660E" w:rsidRDefault="000B660E" w:rsidP="000B660E">
      <w:r w:rsidRPr="009C5807">
        <w:t>Longer evaluation period would be expected if the combination of the BFD-RS resource, SMTC occasion and measurement gap configurations does not meet pervious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Pr>
        <w:rPr>
          <w:lang w:eastAsia="zh-CN"/>
        </w:rPr>
      </w:pPr>
    </w:p>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16A5F3B9"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15D86C7C"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rPr>
          <w:lang w:eastAsia="zh-CN"/>
        </w:rPr>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77777777" w:rsidR="000B660E" w:rsidRPr="009C5807" w:rsidRDefault="000B660E"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B5E7B7F">
          <v:shape id="_x0000_i1064" type="#_x0000_t75" style="width:10.5pt;height:20.5pt" o:ole="">
            <v:imagedata r:id="rId16" o:title=""/>
          </v:shape>
          <o:OLEObject Type="Embed" ProgID="Equation.3" ShapeID="_x0000_i1064" DrawAspect="Content" ObjectID="_1749665180" r:id="rId53"/>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5" type="#_x0000_t75" style="width:10.5pt;height:20.5pt" o:ole="">
            <v:imagedata r:id="rId16" o:title=""/>
          </v:shape>
          <o:OLEObject Type="Embed" ProgID="Equation.3" ShapeID="_x0000_i1065" DrawAspect="Content" ObjectID="_1749665181" r:id="rId54"/>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6" type="#_x0000_t75" style="width:10.5pt;height:20.5pt" o:ole="">
            <v:imagedata r:id="rId16" o:title=""/>
          </v:shape>
          <o:OLEObject Type="Embed" ProgID="Equation.3" ShapeID="_x0000_i1066" DrawAspect="Content" ObjectID="_1749665182" r:id="rId55"/>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7" type="#_x0000_t75" style="width:10.5pt;height:20.5pt" o:ole="">
            <v:imagedata r:id="rId16" o:title=""/>
          </v:shape>
          <o:OLEObject Type="Embed" ProgID="Equation.3" ShapeID="_x0000_i1067" DrawAspect="Content" ObjectID="_1749665183" r:id="rId56"/>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8" type="#_x0000_t75" style="width:10.5pt;height:20.5pt" o:ole="">
            <v:imagedata r:id="rId16" o:title=""/>
          </v:shape>
          <o:OLEObject Type="Embed" ProgID="Equation.3" ShapeID="_x0000_i1068" DrawAspect="Content" ObjectID="_1749665184" r:id="rId57"/>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76500FC1" w:rsidR="000B660E" w:rsidRDefault="00D869A5" w:rsidP="000B660E">
      <w:pPr>
        <w:pStyle w:val="B10"/>
        <w:ind w:left="0" w:firstLine="0"/>
      </w:pPr>
      <w:r>
        <w:t xml:space="preserve">For HD-FDD UE, the above conditions and requirements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eastAsia="zh-CN"/>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6929E741"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77777777" w:rsidR="000B660E" w:rsidRDefault="000B660E" w:rsidP="000B660E">
      <w:r w:rsidRPr="009C5807">
        <w:t>Longer evaluation period would be expected if the combination of the CBD-RS resource, SMTC occasion and measurement gap configurations does not meet pervious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eastAsia="zh-CN"/>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DE38C9"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7C55F6" w:rsidRDefault="000B660E" w:rsidP="00C3402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Pr>
        <w:rPr>
          <w:lang w:eastAsia="zh-CN"/>
        </w:rPr>
      </w:pPr>
    </w:p>
    <w:p w14:paraId="6BC51651" w14:textId="77777777" w:rsidR="000B660E" w:rsidRPr="009C5807" w:rsidRDefault="000B660E" w:rsidP="000B660E">
      <w:pPr>
        <w:pStyle w:val="Heading4"/>
      </w:pPr>
      <w:r w:rsidRPr="009C5807">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07998B13"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67352335"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490FBEF5"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77777777" w:rsidR="000B660E" w:rsidRPr="009C5807" w:rsidRDefault="000B660E" w:rsidP="000B660E">
      <w:r w:rsidRPr="009C5807">
        <w:t>Longer evaluation period would be expected if the combination of the CBD-RS resource, SMTC occasion and measurement gap configurations does not meet pervious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911277"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674AC0"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AEAA089" w14:textId="77777777" w:rsidR="000B660E" w:rsidRPr="009C5807" w:rsidRDefault="000B660E" w:rsidP="000B660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pPr>
        <w:rPr>
          <w:lang w:eastAsia="zh-CN"/>
        </w:rPr>
      </w:pPr>
      <w:r w:rsidRPr="009C5807">
        <w:rPr>
          <w:lang w:eastAsia="zh-CN"/>
        </w:rPr>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59D9FE07"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rPr>
          <w:lang w:eastAsia="zh-CN"/>
        </w:rPr>
      </w:pPr>
      <w:r w:rsidRPr="009C5807">
        <w:rPr>
          <w:lang w:eastAsia="zh-CN"/>
        </w:rPr>
        <w:t>-</w:t>
      </w:r>
      <w:r w:rsidRPr="009C5807">
        <w:rPr>
          <w:lang w:eastAsia="zh-CN"/>
        </w:rPr>
        <w:tab/>
        <w:t>Otherwise</w:t>
      </w:r>
    </w:p>
    <w:p w14:paraId="00FCDA9E"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3E78BAD1"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8A3BA3E"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pPr>
        <w:rPr>
          <w:lang w:eastAsia="zh-CN"/>
        </w:rPr>
      </w:pPr>
      <w:r w:rsidRPr="009C5807">
        <w:rPr>
          <w:lang w:eastAsia="zh-CN"/>
        </w:rPr>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12011BC"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46550461"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7F24785C" w:rsidR="00D63DD2" w:rsidRDefault="00C9447D"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69" type="#_x0000_t75" style="width:10.5pt;height:20.5pt" o:ole="">
            <v:imagedata r:id="rId16" o:title=""/>
          </v:shape>
          <o:OLEObject Type="Embed" ProgID="Equation.3" ShapeID="_x0000_i1069" DrawAspect="Content" ObjectID="_1749665185" r:id="rId58"/>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0" type="#_x0000_t75" style="width:10.5pt;height:20.5pt" o:ole="">
            <v:imagedata r:id="rId16" o:title=""/>
          </v:shape>
          <o:OLEObject Type="Embed" ProgID="Equation.3" ShapeID="_x0000_i1070" DrawAspect="Content" ObjectID="_1749665186" r:id="rId59"/>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1" type="#_x0000_t75" style="width:10.5pt;height:20.5pt" o:ole="">
            <v:imagedata r:id="rId16" o:title=""/>
          </v:shape>
          <o:OLEObject Type="Embed" ProgID="Equation.3" ShapeID="_x0000_i1071" DrawAspect="Content" ObjectID="_1749665187" r:id="rId60"/>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77777777" w:rsidR="00FA444E" w:rsidRPr="009C5807" w:rsidRDefault="00FA444E" w:rsidP="00FA444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sidRPr="009C5807">
        <w:rPr>
          <w:rFonts w:eastAsia="?? ??" w:cs="v5.0.0"/>
        </w:rPr>
        <w:t xml:space="preserve"> is defined as the level at which the downlink radio level link of a given resource configuration on set </w:t>
      </w:r>
      <w:r>
        <w:rPr>
          <w:iCs/>
        </w:rPr>
        <w:t>e</w: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w:t>
      </w:r>
      <w:r>
        <w:rPr>
          <w:rFonts w:eastAsia="?? ??" w:cs="v5.0.0"/>
        </w:rPr>
        <w:t>C</w:t>
      </w:r>
      <w:r w:rsidRPr="009C5807">
        <w:rPr>
          <w:rFonts w:eastAsia="?? ??" w:cs="v5.0.0"/>
        </w:rPr>
        <w:t xml:space="preserve">-1.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w:t>
      </w:r>
      <w:r>
        <w:rPr>
          <w:rFonts w:eastAsia="?? ??" w:cs="v5.0.0"/>
        </w:rPr>
        <w:t>8.5C.3.1</w:t>
      </w:r>
      <w:r w:rsidRPr="009C5807">
        <w:rPr>
          <w:rFonts w:eastAsia="?? ??" w:cs="v5.0.0"/>
        </w:rPr>
        <w:t>-1.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2" type="#_x0000_t75" style="width:10.5pt;height:20.5pt" o:ole="">
            <v:imagedata r:id="rId23" o:title=""/>
          </v:shape>
          <o:OLEObject Type="Embed" ProgID="Equation.3" ShapeID="_x0000_i1072" DrawAspect="Content" ObjectID="_1749665188" r:id="rId61"/>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3" type="#_x0000_t75" style="width:10.5pt;height:20.5pt" o:ole="">
            <v:imagedata r:id="rId23" o:title=""/>
          </v:shape>
          <o:OLEObject Type="Embed" ProgID="Equation.3" ShapeID="_x0000_i1073" DrawAspect="Content" ObjectID="_1749665189" r:id="rId62"/>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6576DD0F" w:rsidR="00FA444E" w:rsidRDefault="00FA444E" w:rsidP="00FA444E">
      <w:r w:rsidRPr="009C5807">
        <w:t xml:space="preserve">The requirements in this clause apply for each SSB resource in the set </w:t>
      </w:r>
      <w:r>
        <w:rPr>
          <w:iCs/>
        </w:rPr>
        <w:t>e</w: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w:t>
      </w:r>
      <w:r>
        <w:t>8.5C.2.2</w:t>
      </w:r>
      <w:r w:rsidRPr="009C5807">
        <w:t>.</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4" type="#_x0000_t75" style="width:10.5pt;height:20.5pt" o:ole="">
            <v:imagedata r:id="rId16" o:title=""/>
          </v:shape>
          <o:OLEObject Type="Embed" ProgID="Equation.3" ShapeID="_x0000_i1074" DrawAspect="Content" ObjectID="_1749665190" r:id="rId63"/>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3DAD2005"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2CA5E2F3"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2F30A789" w14:textId="77777777" w:rsidR="001D6331" w:rsidRDefault="001D6331" w:rsidP="001D6331">
      <w:r w:rsidRPr="009C5807">
        <w:t>Longer evaluation period would be expected if the combination of BFD-RS resource, SMTC occasion and measurement gap configurations does not meet pervious conditions.</w:t>
      </w:r>
    </w:p>
    <w:p w14:paraId="403F7E76" w14:textId="77777777" w:rsidR="00FA444E" w:rsidRPr="00A5585E" w:rsidRDefault="00FA444E" w:rsidP="00FA444E">
      <w:pPr>
        <w:rPr>
          <w:rFonts w:eastAsia="?? ??"/>
        </w:rPr>
      </w:pPr>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E356CC" w14:textId="77777777"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C55F6" w:rsidRDefault="00FA444E" w:rsidP="002E2A04">
            <w:pPr>
              <w:pStyle w:val="TAC"/>
              <w:rPr>
                <w:lang w:val="fr-FR"/>
              </w:rPr>
            </w:pPr>
            <w:r w:rsidRPr="007C55F6">
              <w:rPr>
                <w:rFonts w:cs="v4.2.0"/>
                <w:lang w:val="fr-FR"/>
              </w:rPr>
              <w:t xml:space="preserve">Max(50, Ceil(7.5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5CB6E58" w14:textId="77777777" w:rsidR="00FA444E" w:rsidRPr="009C5807" w:rsidRDefault="00FA444E" w:rsidP="00FA444E">
      <w:r w:rsidRPr="009C5807">
        <w:t xml:space="preserve">For FR1,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xml:space="preserve">.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5" type="#_x0000_t75" style="width:10.5pt;height:20.5pt" o:ole="">
            <v:imagedata r:id="rId16" o:title=""/>
          </v:shape>
          <o:OLEObject Type="Embed" ProgID="Equation.3" ShapeID="_x0000_i1075" DrawAspect="Content" ObjectID="_1749665191" r:id="rId64"/>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FB879F" w14:textId="77777777" w:rsidR="00FA444E" w:rsidRPr="009C5807" w:rsidRDefault="00FA444E" w:rsidP="00FA444E">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D1D5E05"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7777777" w:rsidR="001D6331" w:rsidRDefault="001D6331" w:rsidP="001D6331">
      <w:r w:rsidRPr="009C5807">
        <w:t>Longer evaluation period would be expected if the combination of the BFD-RS resource, SMTC occasion and measurement gap configurations does not meet pervious conditions.</w:t>
      </w:r>
    </w:p>
    <w:p w14:paraId="12792299"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C310120" w14:textId="77777777" w:rsidR="00FA444E" w:rsidRPr="009C5807" w:rsidRDefault="00FA444E" w:rsidP="00FA444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11C3FCB"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77777777"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Pr>
        <w:rPr>
          <w:lang w:eastAsia="zh-CN"/>
        </w:rPr>
      </w:pPr>
    </w:p>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C65BB50" w14:textId="77777777" w:rsidR="00FA444E" w:rsidRPr="009C5807" w:rsidRDefault="00FA444E" w:rsidP="00FA444E">
      <w:r w:rsidRPr="009C5807">
        <w:t xml:space="preserve">For </w:t>
      </w:r>
      <w:r>
        <w:t xml:space="preserve"> </w:t>
      </w:r>
      <w:r w:rsidRPr="009C5807">
        <w:t>FR1, when the CSI-RS for BFD measurement is in the same OFDM symbol as SSB for RLM, BFD, CBD or L1-RSRP measurement, UE is not required to receive CSI-RS for BFD measurement in the PRBs that overlap with an SSB.</w:t>
      </w:r>
    </w:p>
    <w:p w14:paraId="05CFA5E9"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0A1C97D1"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36F3CA88" w14:textId="77777777" w:rsidR="00FA444E" w:rsidRPr="009C5807" w:rsidRDefault="00FA444E" w:rsidP="00FA444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1AD96BA" w14:textId="77777777" w:rsidR="00FA444E" w:rsidRPr="009C5807" w:rsidRDefault="00FA444E" w:rsidP="00FA444E">
      <w:r w:rsidRPr="009C5807">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6" type="#_x0000_t75" style="width:10.5pt;height:20.5pt" o:ole="">
            <v:imagedata r:id="rId16" o:title=""/>
          </v:shape>
          <o:OLEObject Type="Embed" ProgID="Equation.3" ShapeID="_x0000_i1076" DrawAspect="Content" ObjectID="_1749665192" r:id="rId65"/>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7" type="#_x0000_t75" style="width:10.5pt;height:20.5pt" o:ole="">
            <v:imagedata r:id="rId16" o:title=""/>
          </v:shape>
          <o:OLEObject Type="Embed" ProgID="Equation.3" ShapeID="_x0000_i1077" DrawAspect="Content" ObjectID="_1749665193" r:id="rId66"/>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78" type="#_x0000_t75" style="width:10.5pt;height:20.5pt" o:ole="">
            <v:imagedata r:id="rId16" o:title=""/>
          </v:shape>
          <o:OLEObject Type="Embed" ProgID="Equation.3" ShapeID="_x0000_i1078" DrawAspect="Content" ObjectID="_1749665194" r:id="rId67"/>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79" type="#_x0000_t75" style="width:10.5pt;height:20.5pt" o:ole="">
            <v:imagedata r:id="rId16" o:title=""/>
          </v:shape>
          <o:OLEObject Type="Embed" ProgID="Equation.3" ShapeID="_x0000_i1079" DrawAspect="Content" ObjectID="_1749665195" r:id="rId68"/>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0" type="#_x0000_t75" style="width:10.5pt;height:20.5pt" o:ole="">
            <v:imagedata r:id="rId16" o:title=""/>
          </v:shape>
          <o:OLEObject Type="Embed" ProgID="Equation.3" ShapeID="_x0000_i1080" DrawAspect="Content" ObjectID="_1749665196" r:id="rId69"/>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eastAsia="zh-CN"/>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133EBA7F" wp14:editId="68854764">
            <wp:extent cx="133350" cy="200025"/>
            <wp:effectExtent l="1905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Annex Table B.</w:t>
      </w:r>
      <w:r w:rsidRPr="00726954">
        <w:t xml:space="preserve"> </w:t>
      </w:r>
      <w:r>
        <w:t>2.x.y</w:t>
      </w:r>
      <w:r w:rsidRPr="009C5807">
        <w:t xml:space="preserve"> for a corresponding band</w:t>
      </w:r>
      <w:r w:rsidRPr="009C5807">
        <w:rPr>
          <w:rFonts w:eastAsia="?? ??"/>
        </w:rPr>
        <w:t>.</w:t>
      </w:r>
    </w:p>
    <w:p w14:paraId="0B141D85" w14:textId="77777777" w:rsidR="00FA444E" w:rsidRPr="009C5807" w:rsidRDefault="00FA444E" w:rsidP="00FA444E">
      <w:pPr>
        <w:rPr>
          <w:rFonts w:cs="v4.2.0"/>
        </w:rPr>
      </w:pPr>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7B63F62C"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1CCEFEF"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529EAD57" w14:textId="77777777" w:rsidR="001D6331" w:rsidRDefault="001D6331" w:rsidP="001D6331">
      <w:r w:rsidRPr="009C5807">
        <w:t>Longer evaluation period would be expected if the combination of the CBD-RS resource, SMTC occasion and measurement gap configurations does not meet pervious conditions.</w:t>
      </w:r>
    </w:p>
    <w:p w14:paraId="71419D31"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D38650C"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eastAsia="zh-CN"/>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77777777"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CF1D18"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Pr>
        <w:rPr>
          <w:lang w:eastAsia="zh-CN"/>
        </w:rPr>
      </w:pPr>
    </w:p>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633BED61" w14:textId="77777777" w:rsidR="00FA444E" w:rsidRPr="009C5807" w:rsidRDefault="00FA444E" w:rsidP="00FA444E">
      <w:r w:rsidRPr="009C5807">
        <w:t xml:space="preserve">For FR1,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2D3DEDAB" wp14:editId="3BD38AF2">
            <wp:extent cx="133350" cy="200025"/>
            <wp:effectExtent l="1905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w:t>
      </w:r>
      <w:r w:rsidRPr="006D1C28">
        <w:t xml:space="preserve"> </w:t>
      </w:r>
      <w:r>
        <w:t>x</w:t>
      </w:r>
      <w:r w:rsidRPr="009C5807">
        <w:t>.</w:t>
      </w:r>
      <w:r>
        <w:t>y</w:t>
      </w:r>
      <w:r w:rsidRPr="009C5807">
        <w:t xml:space="preserve"> for a corresponding band</w:t>
      </w:r>
      <w:r w:rsidRPr="009C5807">
        <w:rPr>
          <w:rFonts w:eastAsia="?? ??"/>
        </w:rPr>
        <w:t>.</w:t>
      </w:r>
    </w:p>
    <w:p w14:paraId="7C54F6A2" w14:textId="77777777" w:rsidR="00FA444E" w:rsidRPr="009C5807" w:rsidRDefault="00FA444E" w:rsidP="00FA444E">
      <w:pPr>
        <w:rPr>
          <w:rFonts w:cs="v4.2.0"/>
        </w:rPr>
      </w:pPr>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118C97E8"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E71A63C" w14:textId="77777777" w:rsidR="001D6331" w:rsidRPr="0080055C"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77777777" w:rsidR="001D6331" w:rsidRPr="009C5807" w:rsidRDefault="001D6331" w:rsidP="001D6331">
      <w:r w:rsidRPr="009C5807">
        <w:t>Longer evaluation period would be expected if the combination of the CBD-RS resource, SMTC occasion and measurement gap configurations does not meet pervious conditions.</w:t>
      </w:r>
    </w:p>
    <w:p w14:paraId="1B89F080"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5DC216A" w14:textId="77777777" w:rsidR="00FA444E" w:rsidRPr="009C5807" w:rsidRDefault="00FA444E" w:rsidP="00FA444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2B8213A4" w14:textId="77777777"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CF1D18"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1A434D3A" w14:textId="77777777" w:rsidR="00FA444E" w:rsidRPr="009C5807" w:rsidRDefault="00FA444E" w:rsidP="00FA444E">
      <w:r w:rsidRPr="009C5807">
        <w:t>For both FR1, when the CSI-RS for CBD measurement is in the same OFDM symbol as SSB for RLM, BFD, CBD or L1-RSRP measurement, UE is not required to receive CSI-RS for CBD measurement in the PRBs that overlap with an SSB.</w:t>
      </w:r>
    </w:p>
    <w:p w14:paraId="22F67C88"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514300E" w14:textId="77777777" w:rsidR="00FA444E" w:rsidRPr="009C5807" w:rsidRDefault="00FA444E" w:rsidP="00FA444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675103" w14:textId="77777777" w:rsidR="00FA444E" w:rsidRPr="009C5807" w:rsidRDefault="00FA444E" w:rsidP="00FA444E">
      <w:r w:rsidRPr="009C5807">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pPr>
        <w:rPr>
          <w:lang w:eastAsia="zh-CN"/>
        </w:rPr>
      </w:pPr>
      <w:r w:rsidRPr="009C5807">
        <w:rPr>
          <w:lang w:eastAsia="zh-CN"/>
        </w:rPr>
        <w:t>Scheduling availability restrictions when the UE is performing beam failure detection are described in the following clauses.</w:t>
      </w:r>
    </w:p>
    <w:p w14:paraId="7226495A" w14:textId="77777777" w:rsidR="00FA444E" w:rsidRPr="009C5807" w:rsidRDefault="00FA444E" w:rsidP="00FA444E">
      <w:pPr>
        <w:pStyle w:val="Heading4"/>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1D8E846" w14:textId="77777777" w:rsidR="00FA444E" w:rsidRPr="009C5807" w:rsidRDefault="00FA444E" w:rsidP="00FA444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9539288" w14:textId="77777777" w:rsidR="00FA444E" w:rsidRPr="009C5807" w:rsidRDefault="00FA444E" w:rsidP="00FA444E">
      <w:pPr>
        <w:pStyle w:val="Heading4"/>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t>8.5</w:t>
      </w:r>
      <w:r>
        <w:t>C</w:t>
      </w:r>
      <w:r w:rsidRPr="009C5807">
        <w:t>.8</w:t>
      </w:r>
      <w:r w:rsidRPr="009C5807">
        <w:tab/>
        <w:t>Scheduling availability of UE during candidate beam detection</w:t>
      </w:r>
    </w:p>
    <w:p w14:paraId="2EFF144D" w14:textId="77777777" w:rsidR="00FA444E" w:rsidRPr="009C5807" w:rsidRDefault="00FA444E" w:rsidP="00FA444E">
      <w:pPr>
        <w:rPr>
          <w:lang w:eastAsia="zh-CN"/>
        </w:rPr>
      </w:pPr>
      <w:r w:rsidRPr="009C5807">
        <w:rPr>
          <w:lang w:eastAsia="zh-CN"/>
        </w:rPr>
        <w:t>Scheduling availability restrictions when the UE is performing L1-RSRP measurement for candidate beam detection are described in the following clauses.</w:t>
      </w:r>
    </w:p>
    <w:p w14:paraId="0ABAA5CB" w14:textId="77777777" w:rsidR="00FA444E" w:rsidRPr="009C5807" w:rsidRDefault="00FA444E" w:rsidP="00FA444E">
      <w:pPr>
        <w:pStyle w:val="Heading4"/>
      </w:pPr>
      <w:r w:rsidRPr="009C5807">
        <w:t>8.5</w:t>
      </w:r>
      <w:r>
        <w:t>C</w:t>
      </w:r>
      <w:r w:rsidRPr="009C5807">
        <w:t>.8.1</w:t>
      </w:r>
      <w:r w:rsidRPr="009C5807">
        <w:tab/>
        <w:t>Scheduling availability of UE performing L1-RSRP measurement with a same subcarrier spacing as PDSCH/PDCCH on FR1</w:t>
      </w:r>
    </w:p>
    <w:p w14:paraId="35770BBA" w14:textId="77777777" w:rsidR="00FA444E" w:rsidRPr="009C5807" w:rsidRDefault="00FA444E" w:rsidP="00FA444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309B424" w14:textId="77777777" w:rsidR="00FA444E" w:rsidRPr="009C5807" w:rsidRDefault="00FA444E" w:rsidP="00FA444E">
      <w:pPr>
        <w:pStyle w:val="Heading4"/>
      </w:pPr>
      <w:r w:rsidRPr="009C5807">
        <w:t>8.5</w:t>
      </w:r>
      <w:r>
        <w:t>C</w:t>
      </w:r>
      <w:r w:rsidRPr="009C5807">
        <w:t>.8.2</w:t>
      </w:r>
      <w:r w:rsidRPr="009C5807">
        <w:tab/>
        <w:t>Scheduling availability of UE performing L1-RSRP measurement with a different subcarrier spacing than PDSCH/PDCCH on FR1</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Pr="00474A77" w:rsidRDefault="00FA444E" w:rsidP="00FA444E">
      <w:pPr>
        <w:pStyle w:val="BodyText"/>
        <w:rPr>
          <w:lang w:eastAsia="en-US"/>
        </w:rPr>
      </w:pPr>
    </w:p>
    <w:p w14:paraId="0CF71C5C" w14:textId="1199ADFB" w:rsidR="000A3F44" w:rsidRPr="009C5807" w:rsidRDefault="000A3F44" w:rsidP="000A3F44">
      <w:pPr>
        <w:pStyle w:val="Heading2"/>
        <w:rPr>
          <w:lang w:eastAsia="zh-CN"/>
        </w:rPr>
      </w:pPr>
      <w:r w:rsidRPr="009C5807">
        <w:t>8.6</w:t>
      </w:r>
      <w:r w:rsidRPr="009C5807">
        <w:tab/>
        <w:t>Active BWP switch delay</w:t>
      </w:r>
    </w:p>
    <w:p w14:paraId="7F07A586" w14:textId="77777777" w:rsidR="000A3F44" w:rsidRPr="009C5807" w:rsidRDefault="000A3F44" w:rsidP="000A3F44">
      <w:pPr>
        <w:pStyle w:val="Heading3"/>
        <w:rPr>
          <w:lang w:val="en-US" w:eastAsia="zh-CN"/>
        </w:rPr>
      </w:pPr>
      <w:bookmarkStart w:id="87" w:name="_Toc535475992"/>
      <w:r w:rsidRPr="009C5807">
        <w:rPr>
          <w:lang w:val="en-US" w:eastAsia="zh-CN"/>
        </w:rPr>
        <w:t>8.6.1</w:t>
      </w:r>
      <w:r w:rsidRPr="009C5807">
        <w:rPr>
          <w:lang w:val="en-US" w:eastAsia="zh-CN"/>
        </w:rPr>
        <w:tab/>
        <w:t>Introduction</w:t>
      </w:r>
      <w:bookmarkEnd w:id="87"/>
    </w:p>
    <w:p w14:paraId="2DFF0E2F" w14:textId="271BD545" w:rsidR="00591696" w:rsidRDefault="000A3F44" w:rsidP="000A3F44">
      <w:pPr>
        <w:rPr>
          <w:lang w:val="en-US"/>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rPr>
          <w:lang w:eastAsia="zh-CN"/>
        </w:rPr>
        <w:t xml:space="preserve">. </w:t>
      </w:r>
      <w:r w:rsidR="00591696">
        <w:rPr>
          <w:lang w:eastAsia="zh-CN"/>
        </w:rPr>
        <w:t xml:space="preserve">The requirements in this </w:t>
      </w:r>
      <w:r w:rsidR="0056431A">
        <w:rPr>
          <w:lang w:eastAsia="zh-CN"/>
        </w:rPr>
        <w:t>clause</w:t>
      </w:r>
      <w:r w:rsidR="00591696">
        <w:rPr>
          <w:lang w:eastAsia="zh-CN"/>
        </w:rPr>
        <w:t xml:space="preserve"> also apply for </w:t>
      </w:r>
      <w:r w:rsidR="00591696" w:rsidRPr="00885F53">
        <w:rPr>
          <w:lang w:eastAsia="zh-CN"/>
        </w:rPr>
        <w:t>a UE configured with more than one BWP</w:t>
      </w:r>
      <w:r w:rsidR="00591696" w:rsidRPr="00885F53">
        <w:rPr>
          <w:lang w:val="en-US"/>
        </w:rPr>
        <w:t xml:space="preserve"> on PCell or any activated SCell</w:t>
      </w:r>
      <w:r w:rsidR="00591696">
        <w:rPr>
          <w:lang w:eastAsia="zh-CN"/>
        </w:rPr>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rPr>
          <w:lang w:eastAsia="zh-CN"/>
        </w:rPr>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rPr>
          <w:lang w:eastAsia="zh-CN"/>
        </w:rPr>
        <w:t xml:space="preserve">configured with more than one </w:t>
      </w:r>
      <w:r w:rsidR="00591696">
        <w:rPr>
          <w:lang w:eastAsia="zh-CN"/>
        </w:rPr>
        <w:t xml:space="preserve">UL </w:t>
      </w:r>
      <w:r w:rsidR="00591696" w:rsidRPr="00885F53">
        <w:rPr>
          <w:lang w:eastAsia="zh-CN"/>
        </w:rPr>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pPr>
        <w:rPr>
          <w:lang w:eastAsia="zh-CN"/>
        </w:rPr>
      </w:pPr>
      <w:r w:rsidRPr="009C5807">
        <w:rPr>
          <w:lang w:eastAsia="zh-CN"/>
        </w:rPr>
        <w:t xml:space="preserve">UE shall complete the switch of active DL and/or UL BWP within the delay defined in this </w:t>
      </w:r>
      <w:r w:rsidR="0059755E" w:rsidRPr="009C5807">
        <w:rPr>
          <w:lang w:eastAsia="zh-CN"/>
        </w:rPr>
        <w:t>clause</w:t>
      </w:r>
      <w:r w:rsidRPr="009C5807">
        <w:rPr>
          <w:lang w:eastAsia="zh-CN"/>
        </w:rPr>
        <w:t>.</w:t>
      </w:r>
    </w:p>
    <w:p w14:paraId="59C35A74" w14:textId="5148272B" w:rsidR="000A3F44" w:rsidRPr="009C5807" w:rsidRDefault="000A3F44" w:rsidP="000A3F44">
      <w:pPr>
        <w:pStyle w:val="Heading3"/>
        <w:rPr>
          <w:lang w:val="en-US" w:eastAsia="zh-CN"/>
        </w:rPr>
      </w:pPr>
      <w:bookmarkStart w:id="88" w:name="_Toc535475993"/>
      <w:r w:rsidRPr="009C5807">
        <w:rPr>
          <w:lang w:val="en-US" w:eastAsia="zh-CN"/>
        </w:rPr>
        <w:t>8.6.2</w:t>
      </w:r>
      <w:r w:rsidRPr="009C5807">
        <w:rPr>
          <w:lang w:val="en-US" w:eastAsia="zh-CN"/>
        </w:rPr>
        <w:tab/>
        <w:t>DCI and timer based BWP switch delay</w:t>
      </w:r>
      <w:bookmarkEnd w:id="88"/>
      <w:r w:rsidR="00F26B50">
        <w:rPr>
          <w:lang w:val="en-US" w:eastAsia="zh-CN"/>
        </w:rPr>
        <w:t xml:space="preserve"> on a single CC</w:t>
      </w:r>
    </w:p>
    <w:p w14:paraId="3671FED7" w14:textId="7EE8A767" w:rsidR="000A3F44" w:rsidRPr="009C5807" w:rsidRDefault="000A3F44" w:rsidP="000A3F44">
      <w:pPr>
        <w:rPr>
          <w:lang w:val="en-US" w:eastAsia="zh-CN"/>
        </w:rPr>
      </w:pPr>
      <w:r w:rsidRPr="009C5807">
        <w:rPr>
          <w:lang w:eastAsia="zh-CN"/>
        </w:rPr>
        <w:t xml:space="preserve">The requirements in this </w:t>
      </w:r>
      <w:r w:rsidR="0059755E" w:rsidRPr="009C5807">
        <w:rPr>
          <w:lang w:eastAsia="zh-CN"/>
        </w:rPr>
        <w:t>clause</w:t>
      </w:r>
      <w:r w:rsidRPr="009C5807">
        <w:rPr>
          <w:lang w:eastAsia="zh-CN"/>
        </w:rPr>
        <w:t xml:space="preserve"> only apply to the case </w:t>
      </w:r>
      <w:r w:rsidRPr="009C5807">
        <w:t>that the BWP switch is performed on a single CC</w:t>
      </w:r>
      <w:r w:rsidR="003B0552" w:rsidRPr="00790800">
        <w:t xml:space="preserve"> </w:t>
      </w:r>
      <w:r w:rsidR="003B0552">
        <w:t xml:space="preserve">with </w:t>
      </w:r>
      <w:r w:rsidR="003B0552">
        <w:rPr>
          <w:lang w:eastAsia="zh-CN"/>
        </w:rPr>
        <w:t>more than one BWP configurations configured</w:t>
      </w:r>
      <w:r w:rsidRPr="009C5807">
        <w:t>.</w:t>
      </w:r>
    </w:p>
    <w:p w14:paraId="760BFF83" w14:textId="5C4EFD90" w:rsidR="005B6EBB" w:rsidRDefault="000A3F44" w:rsidP="005B6EBB">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eastAsia="zh-CN"/>
        </w:rPr>
      </w:pPr>
      <w:r w:rsidRPr="00415158">
        <w:rPr>
          <w:rFonts w:eastAsia="SimSun"/>
        </w:rPr>
        <w:t>-</w:t>
      </w:r>
      <w:r w:rsidRPr="00415158">
        <w:rPr>
          <w:rFonts w:eastAsia="SimSun"/>
        </w:rPr>
        <w:tab/>
        <w:t>Y</w:t>
      </w:r>
      <w:r w:rsidRPr="00415158">
        <w:rPr>
          <w:rFonts w:eastAsia="SimSun"/>
          <w:lang w:val="en-US" w:eastAsia="zh-CN"/>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eastAsia="zh-CN"/>
        </w:rPr>
        <w:t>slot n.</w:t>
      </w:r>
    </w:p>
    <w:p w14:paraId="7520BDE6" w14:textId="3B0CECF2" w:rsidR="00D13F23" w:rsidRPr="009C5807" w:rsidRDefault="00D13F23" w:rsidP="00D13F23">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0D146854" w14:textId="77777777" w:rsidR="000A3F44" w:rsidRPr="009C5807" w:rsidRDefault="000A3F44" w:rsidP="000A3F44">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273CFF3F" w14:textId="77777777" w:rsidR="000A3F44" w:rsidRPr="009C5807" w:rsidRDefault="000A3F44" w:rsidP="00491412">
            <w:pPr>
              <w:pStyle w:val="TAH"/>
              <w:rPr>
                <w:vertAlign w:val="superscript"/>
                <w:lang w:eastAsia="zh-CN"/>
              </w:rPr>
            </w:pPr>
            <w:r w:rsidRPr="009C5807">
              <w:rPr>
                <w:lang w:eastAsia="zh-CN"/>
              </w:rPr>
              <w:t>Type 2</w:t>
            </w:r>
            <w:r w:rsidRPr="009C5807">
              <w:rPr>
                <w:vertAlign w:val="superscript"/>
                <w:lang w:eastAsia="zh-CN"/>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lang w:eastAsia="zh-CN"/>
              </w:rPr>
              <w:t>5</w:t>
            </w:r>
          </w:p>
        </w:tc>
        <w:tc>
          <w:tcPr>
            <w:tcW w:w="992" w:type="dxa"/>
          </w:tcPr>
          <w:p w14:paraId="25889C48" w14:textId="3561FDE1" w:rsidR="003E6B60" w:rsidRPr="009C5807" w:rsidRDefault="003E6B60" w:rsidP="003E6B60">
            <w:pPr>
              <w:pStyle w:val="TAC"/>
            </w:pPr>
            <w:r w:rsidRPr="00415158">
              <w:rPr>
                <w:rFonts w:eastAsia="SimSun" w:hint="eastAsia"/>
                <w:lang w:eastAsia="zh-CN"/>
              </w:rPr>
              <w:t>0</w:t>
            </w:r>
            <w:r w:rsidRPr="00415158">
              <w:rPr>
                <w:rFonts w:eastAsia="SimSun"/>
                <w:lang w:eastAsia="zh-C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lang w:eastAsia="zh-CN"/>
              </w:rPr>
              <w:t>2</w:t>
            </w:r>
            <w:r w:rsidRPr="00415158">
              <w:rPr>
                <w:rFonts w:eastAsia="SimSun"/>
                <w:lang w:eastAsia="zh-CN"/>
              </w:rPr>
              <w:t>0</w:t>
            </w:r>
          </w:p>
        </w:tc>
        <w:tc>
          <w:tcPr>
            <w:tcW w:w="1969" w:type="dxa"/>
          </w:tcPr>
          <w:p w14:paraId="2A10F657" w14:textId="678625DE" w:rsidR="003E6B60" w:rsidRPr="009C5807" w:rsidRDefault="003E6B60" w:rsidP="003E6B60">
            <w:pPr>
              <w:pStyle w:val="TAC"/>
            </w:pPr>
            <w:r w:rsidRPr="00415158">
              <w:rPr>
                <w:rFonts w:eastAsia="SimSun" w:hint="eastAsia"/>
                <w:lang w:eastAsia="zh-CN"/>
              </w:rPr>
              <w:t>6</w:t>
            </w:r>
            <w:r w:rsidRPr="00415158">
              <w:rPr>
                <w:rFonts w:eastAsia="SimSun"/>
                <w:lang w:eastAsia="zh-C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lang w:eastAsia="zh-CN"/>
              </w:rPr>
              <w:t>6</w:t>
            </w:r>
          </w:p>
        </w:tc>
        <w:tc>
          <w:tcPr>
            <w:tcW w:w="992" w:type="dxa"/>
          </w:tcPr>
          <w:p w14:paraId="0F6BA00D" w14:textId="457EC074" w:rsidR="003E6B60" w:rsidRPr="009C5807" w:rsidRDefault="003E6B60" w:rsidP="003E6B60">
            <w:pPr>
              <w:pStyle w:val="TAC"/>
            </w:pPr>
            <w:r w:rsidRPr="00415158">
              <w:rPr>
                <w:rFonts w:eastAsia="SimSun" w:hint="eastAsia"/>
                <w:lang w:eastAsia="zh-CN"/>
              </w:rPr>
              <w:t>0</w:t>
            </w:r>
            <w:r w:rsidRPr="00415158">
              <w:rPr>
                <w:rFonts w:eastAsia="SimSun"/>
                <w:lang w:eastAsia="zh-C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lang w:eastAsia="zh-CN"/>
              </w:rPr>
              <w:t>3</w:t>
            </w:r>
            <w:r w:rsidRPr="00415158">
              <w:rPr>
                <w:rFonts w:eastAsia="SimSun"/>
                <w:lang w:eastAsia="zh-CN"/>
              </w:rPr>
              <w:t>9</w:t>
            </w:r>
          </w:p>
        </w:tc>
        <w:tc>
          <w:tcPr>
            <w:tcW w:w="1969" w:type="dxa"/>
          </w:tcPr>
          <w:p w14:paraId="100F7D25" w14:textId="56FDD4CD" w:rsidR="003E6B60" w:rsidRPr="009C5807" w:rsidRDefault="003E6B60" w:rsidP="003E6B60">
            <w:pPr>
              <w:pStyle w:val="TAC"/>
            </w:pPr>
            <w:r w:rsidRPr="00415158">
              <w:rPr>
                <w:rFonts w:eastAsia="SimSun" w:hint="eastAsia"/>
                <w:lang w:eastAsia="zh-CN"/>
              </w:rPr>
              <w:t>1</w:t>
            </w:r>
            <w:r w:rsidRPr="00415158">
              <w:rPr>
                <w:rFonts w:eastAsia="SimSun"/>
                <w:lang w:eastAsia="zh-C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eastAsia="zh-CN"/>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89" w:name="OLE_LINK67"/>
      <w:bookmarkStart w:id="90"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89"/>
      <w:bookmarkEnd w:id="90"/>
    </w:p>
    <w:p w14:paraId="43D97EE7" w14:textId="77777777" w:rsidR="00F26B50" w:rsidRDefault="00F26B50" w:rsidP="00F26B50">
      <w:pPr>
        <w:pStyle w:val="Heading3"/>
        <w:rPr>
          <w:lang w:val="en-US" w:eastAsia="zh-CN"/>
        </w:rPr>
      </w:pPr>
      <w:r>
        <w:rPr>
          <w:lang w:val="en-US" w:eastAsia="zh-CN"/>
        </w:rPr>
        <w:t>8.6.2A</w:t>
      </w:r>
      <w:r>
        <w:rPr>
          <w:lang w:val="en-US" w:eastAsia="zh-CN"/>
        </w:rPr>
        <w:tab/>
        <w:t>DCI based BWP switch delay on multiple CCs</w:t>
      </w:r>
    </w:p>
    <w:p w14:paraId="09E64015" w14:textId="77777777" w:rsidR="00F26B50" w:rsidRDefault="00F26B50" w:rsidP="00F26B50">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61352923" w14:textId="5088AC12" w:rsidR="00F26B50" w:rsidRDefault="00F26B50" w:rsidP="00F26B50">
      <w:pPr>
        <w:pStyle w:val="Heading4"/>
        <w:rPr>
          <w:lang w:val="en-US" w:eastAsia="zh-CN"/>
        </w:rPr>
      </w:pPr>
      <w:r>
        <w:rPr>
          <w:lang w:val="en-US" w:eastAsia="zh-CN"/>
        </w:rPr>
        <w:t>8.6.2A.1</w:t>
      </w:r>
      <w:r>
        <w:rPr>
          <w:lang w:val="en-US" w:eastAsia="zh-CN"/>
        </w:rPr>
        <w:tab/>
        <w:t>Simultaneous DCI based BWP switch delay on multiple CCs</w:t>
      </w:r>
    </w:p>
    <w:p w14:paraId="351A625D" w14:textId="3E2959C1" w:rsidR="00597F7D" w:rsidRPr="00DB5C95" w:rsidRDefault="00F26B50" w:rsidP="00597F7D">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eastAsia="zh-CN"/>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sidR="00447627">
        <w:rPr>
          <w:lang w:eastAsia="zh-CN"/>
        </w:rPr>
        <w:t>D</w:t>
      </w:r>
      <w:r w:rsidR="00447627" w:rsidRPr="00DA5706">
        <w:rPr>
          <w:lang w:eastAsia="zh-CN"/>
        </w:rPr>
        <w:t>*(</w:t>
      </w:r>
      <w:r w:rsidR="00447627">
        <w:rPr>
          <w:lang w:eastAsia="zh-CN"/>
        </w:rPr>
        <w:t>N</w:t>
      </w:r>
      <w:r w:rsidR="00447627" w:rsidRPr="00DA5706">
        <w:rPr>
          <w:lang w:eastAsia="zh-CN"/>
        </w:rPr>
        <w:t>-1)</w:t>
      </w:r>
    </w:p>
    <w:p w14:paraId="40CAECCF" w14:textId="77777777" w:rsidR="00F26B50" w:rsidRPr="00DA5706" w:rsidRDefault="00F26B50" w:rsidP="00F26B50">
      <w:pPr>
        <w:rPr>
          <w:lang w:val="en-US" w:eastAsia="zh-CN"/>
        </w:rPr>
      </w:pPr>
      <w:r w:rsidRPr="00DA5706">
        <w:rPr>
          <w:lang w:val="en-US" w:eastAsia="zh-CN"/>
        </w:rPr>
        <w:t>Where:</w:t>
      </w:r>
    </w:p>
    <w:p w14:paraId="43EB890E" w14:textId="057D755F"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 xml:space="preserve">. </w:t>
      </w:r>
      <w:r w:rsidR="00597F7D" w:rsidRPr="00DB5C95">
        <w:rPr>
          <w:lang w:eastAsia="zh-CN"/>
        </w:rPr>
        <w:t>T</w:t>
      </w:r>
      <w:r w:rsidR="00597F7D" w:rsidRPr="00DB5C95">
        <w:rPr>
          <w:vertAlign w:val="subscript"/>
          <w:lang w:eastAsia="zh-CN"/>
        </w:rPr>
        <w:t>BWPswitchDelay</w:t>
      </w:r>
      <w:r w:rsidR="00597F7D" w:rsidRPr="00DB5C95">
        <w:rPr>
          <w:lang w:eastAsia="zh-CN"/>
        </w:rPr>
        <w:t xml:space="preserve"> shall be based on the smallest SCS among SCS of all involved CCs before and after BWP switch.</w:t>
      </w:r>
      <w:r w:rsidR="00597F7D">
        <w:rPr>
          <w:lang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should be based on the smallest SCS among all SCS values of all involved CCs.</w:t>
      </w:r>
    </w:p>
    <w:p w14:paraId="2A35C02C" w14:textId="73389D29" w:rsidR="00A847D0" w:rsidRPr="00734785" w:rsidRDefault="00A847D0" w:rsidP="00A847D0">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r>
        <w:rPr>
          <w:lang w:val="en-US" w:eastAsia="zh-CN"/>
        </w:rPr>
        <w:t xml:space="preserve"> for switching between non-dormant and dormant BWPs</w:t>
      </w:r>
      <w:r w:rsidRPr="00DA5706">
        <w:rPr>
          <w:lang w:val="en-US" w:eastAsia="zh-CN"/>
        </w:rPr>
        <w:t>.</w:t>
      </w:r>
    </w:p>
    <w:p w14:paraId="4BAE9F5C" w14:textId="77777777" w:rsidR="000909F6" w:rsidRDefault="00F26B50" w:rsidP="000909F6">
      <w:pPr>
        <w:pStyle w:val="B10"/>
        <w:rPr>
          <w:lang w:val="en-US" w:eastAsia="zh-CN"/>
        </w:rPr>
      </w:pPr>
      <w:r>
        <w:rPr>
          <w:lang w:val="en-US" w:eastAsia="zh-CN"/>
        </w:rPr>
        <w:t>-</w:t>
      </w:r>
      <w:r>
        <w:rPr>
          <w:lang w:val="en-US" w:eastAsia="zh-CN"/>
        </w:rPr>
        <w:tab/>
      </w:r>
      <w:r w:rsidR="00597F7D" w:rsidRPr="00DB5C95">
        <w:t>For UE which is capable of per-FR gap, and no BWP switch involves SCS change, N is the number of CCs in same FR; For UE which is not capable of per-FR gap,</w:t>
      </w:r>
      <w:r w:rsidR="00597F7D" w:rsidRPr="00DB5C95">
        <w:rPr>
          <w:lang w:eastAsia="zh-CN"/>
        </w:rPr>
        <w:t xml:space="preserve"> or the BWP switches on any CC involves SCS changing,</w:t>
      </w:r>
      <w:r w:rsidR="00597F7D" w:rsidRPr="00DA5706">
        <w:rPr>
          <w:lang w:val="en-US" w:eastAsia="zh-CN"/>
        </w:rPr>
        <w:t xml:space="preserve"> </w:t>
      </w:r>
      <w:r w:rsidRPr="00DA5706">
        <w:rPr>
          <w:lang w:val="en-US" w:eastAsia="zh-CN"/>
        </w:rPr>
        <w:t>N is the number of CCs undergoing simultaneous BWP switch.</w:t>
      </w:r>
    </w:p>
    <w:p w14:paraId="05246DFC" w14:textId="77777777" w:rsidR="000909F6" w:rsidRDefault="000909F6">
      <w:pPr>
        <w:pStyle w:val="B10"/>
        <w:numPr>
          <w:ilvl w:val="0"/>
          <w:numId w:val="15"/>
        </w:numPr>
        <w:ind w:left="576" w:hanging="288"/>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11365DE5" w14:textId="7CA3C12C" w:rsidR="005B5422" w:rsidRDefault="00F66D93" w:rsidP="003E6B60">
      <w:pPr>
        <w:pStyle w:val="B10"/>
      </w:pPr>
      <w:r>
        <w:rPr>
          <w:lang w:val="en-US" w:eastAsia="zh-CN"/>
        </w:rPr>
        <w:t>-</w:t>
      </w:r>
      <w:r>
        <w:rPr>
          <w:lang w:val="en-US" w:eastAsia="zh-CN"/>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eastAsia="zh-CN"/>
        </w:rPr>
        <w:t>X</w:t>
      </w:r>
      <w:r w:rsidR="002C62A7" w:rsidRPr="002F6680">
        <w:rPr>
          <w:lang w:val="en-US" w:eastAsia="zh-CN"/>
        </w:rPr>
        <w:t xml:space="preserve"> </w:t>
      </w:r>
      <w:r w:rsidR="002C62A7">
        <w:rPr>
          <w:lang w:val="en-US" w:eastAsia="zh-CN"/>
        </w:rPr>
        <w:t>equals to the length of 1</w:t>
      </w:r>
      <w:r>
        <w:rPr>
          <w:lang w:val="en-US" w:eastAsia="zh-CN"/>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lang w:eastAsia="zh-CN"/>
        </w:rPr>
      </w:pPr>
    </w:p>
    <w:p w14:paraId="4FADE6DD" w14:textId="368AF7E3" w:rsidR="00F26B50" w:rsidRPr="00DA5706" w:rsidRDefault="00F26B50" w:rsidP="00F26B50">
      <w:pPr>
        <w:pStyle w:val="Heading4"/>
        <w:rPr>
          <w:lang w:val="en-US" w:eastAsia="zh-CN"/>
        </w:rPr>
      </w:pPr>
      <w:r w:rsidRPr="00DA5706">
        <w:rPr>
          <w:lang w:val="en-US" w:eastAsia="zh-CN"/>
        </w:rPr>
        <w:t>8.6.2A.2</w:t>
      </w:r>
      <w:r>
        <w:rPr>
          <w:lang w:val="en-US" w:eastAsia="zh-CN"/>
        </w:rPr>
        <w:tab/>
      </w:r>
      <w:r w:rsidRPr="00DA5706">
        <w:rPr>
          <w:lang w:val="en-US" w:eastAsia="zh-CN"/>
        </w:rPr>
        <w:t>Non-simultaneous DCI based BWP switch delay on multiple CCs</w:t>
      </w:r>
    </w:p>
    <w:p w14:paraId="5D7E9D33" w14:textId="77777777" w:rsidR="00F26B50" w:rsidRPr="00DA5706" w:rsidRDefault="00F26B50" w:rsidP="00F26B50">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14:paraId="5D61A377" w14:textId="6B8E2F14"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 xml:space="preserve">UE is operating in NR-DC (FR1+FR2), and </w:t>
      </w:r>
    </w:p>
    <w:p w14:paraId="069F58AE" w14:textId="2D510F8D"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UE is capable of per-FR gap, and</w:t>
      </w:r>
    </w:p>
    <w:p w14:paraId="2A19CC7A" w14:textId="1BFD148B" w:rsidR="00F26B50" w:rsidRPr="00DA5706" w:rsidRDefault="00F26B50" w:rsidP="00F26B50">
      <w:pPr>
        <w:pStyle w:val="B10"/>
        <w:rPr>
          <w:lang w:val="en-US" w:eastAsia="zh-CN"/>
        </w:rPr>
      </w:pPr>
      <w:r>
        <w:rPr>
          <w:lang w:eastAsia="zh-CN"/>
        </w:rPr>
        <w:t>-</w:t>
      </w:r>
      <w:r>
        <w:rPr>
          <w:lang w:eastAsia="zh-CN"/>
        </w:rPr>
        <w:tab/>
      </w:r>
      <w:r w:rsidRPr="00DA5706">
        <w:rPr>
          <w:lang w:eastAsia="zh-CN"/>
        </w:rPr>
        <w:t>BWP switch does not involve SCS change</w:t>
      </w:r>
    </w:p>
    <w:p w14:paraId="5DBF50F1" w14:textId="77777777" w:rsidR="00F26B50" w:rsidRPr="00DA5706" w:rsidRDefault="00F26B50" w:rsidP="00F26B50">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eastAsia="zh-CN"/>
        </w:rPr>
      </w:pPr>
      <w:r w:rsidRPr="00DA5706">
        <w:rPr>
          <w:lang w:val="en-US" w:eastAsia="zh-CN"/>
        </w:rPr>
        <w:t>8.6.2B</w:t>
      </w:r>
      <w:r w:rsidRPr="00DA5706">
        <w:rPr>
          <w:lang w:val="en-US" w:eastAsia="zh-CN"/>
        </w:rPr>
        <w:tab/>
        <w:t>Timer based BWP switch delay on multiple CCs</w:t>
      </w:r>
    </w:p>
    <w:p w14:paraId="145AD4BB" w14:textId="77777777" w:rsidR="00F26B50" w:rsidRPr="00734785" w:rsidRDefault="00F26B50" w:rsidP="00734785">
      <w:r w:rsidRPr="00734785">
        <w:rPr>
          <w:lang w:eastAsia="zh-CN"/>
        </w:rPr>
        <w:t xml:space="preserve">The requirements in this clause only apply to the case </w:t>
      </w:r>
      <w:r w:rsidRPr="00734785">
        <w:t>when the same type of BWP switch (timer based BWP switch)</w:t>
      </w:r>
      <w:r w:rsidRPr="00734785">
        <w:rPr>
          <w:lang w:val="en-US" w:eastAsia="zh-CN"/>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eastAsia="zh-CN"/>
        </w:rPr>
      </w:pPr>
      <w:r w:rsidRPr="00DA5706">
        <w:rPr>
          <w:lang w:val="en-US" w:eastAsia="zh-CN"/>
        </w:rPr>
        <w:t>8.6.2B.1</w:t>
      </w:r>
      <w:r>
        <w:rPr>
          <w:lang w:val="en-US" w:eastAsia="zh-CN"/>
        </w:rPr>
        <w:tab/>
      </w:r>
      <w:r w:rsidRPr="00DA5706">
        <w:rPr>
          <w:lang w:val="en-US" w:eastAsia="zh-CN"/>
        </w:rPr>
        <w:t>Simultaneous timer based BWP switch delay on multiple CCs</w:t>
      </w:r>
    </w:p>
    <w:p w14:paraId="3F155BEA" w14:textId="77777777" w:rsidR="00F26B50" w:rsidRPr="00734785" w:rsidRDefault="00F26B50" w:rsidP="00734785">
      <w:pPr>
        <w:rPr>
          <w:lang w:val="en-US" w:eastAsia="zh-CN"/>
        </w:rPr>
      </w:pPr>
      <w:r w:rsidRPr="00734785">
        <w:rPr>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eastAsia="zh-CN"/>
        </w:rPr>
      </w:pPr>
      <w:r w:rsidRPr="00DA5706">
        <w:rPr>
          <w:lang w:val="en-US" w:eastAsia="zh-CN"/>
        </w:rPr>
        <w:t>For timer-based BWP switch on multiple CCs, UE shall start BWP switch at DL slot n, where slot n is the first slot of a DL subframe (</w:t>
      </w:r>
      <w:r w:rsidR="00597F7D" w:rsidRPr="00DB5C95">
        <w:rPr>
          <w:lang w:val="en-US" w:eastAsia="zh-CN"/>
        </w:rPr>
        <w:t>in FR1</w:t>
      </w:r>
      <w:r w:rsidRPr="00DA5706">
        <w:rPr>
          <w:lang w:val="en-US" w:eastAsia="zh-CN"/>
        </w:rPr>
        <w:t>) or DL half-subframe (</w:t>
      </w:r>
      <w:r w:rsidR="00597F7D" w:rsidRPr="00DB5C95">
        <w:rPr>
          <w:lang w:val="en-US" w:eastAsia="zh-CN"/>
        </w:rPr>
        <w:t>(in FR2</w:t>
      </w:r>
      <w:r w:rsidRPr="00DA5706">
        <w:rPr>
          <w:lang w:val="en-US" w:eastAsia="zh-CN"/>
        </w:rPr>
        <w:t xml:space="preserve">) immediately after the earliest BWP-inactivity timer </w:t>
      </w:r>
      <w:r w:rsidRPr="00DA5706">
        <w:rPr>
          <w:i/>
        </w:rPr>
        <w:t>bwp-InactivityTimer</w:t>
      </w:r>
      <w:r w:rsidRPr="00DA5706">
        <w:rPr>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eastAsia="zh-CN"/>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eastAsia="zh-CN"/>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eastAsia="zh-CN"/>
        </w:rPr>
      </w:pPr>
      <w:r w:rsidRPr="00DA5706">
        <w:rPr>
          <w:lang w:val="en-US" w:eastAsia="zh-CN"/>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eastAsia="zh-CN"/>
        </w:rPr>
        <w:t xml:space="preserve">after </w:t>
      </w:r>
      <w:r w:rsidRPr="00734785">
        <w:rPr>
          <w:i/>
        </w:rPr>
        <w:t>bwp-InactivityTimer</w:t>
      </w:r>
      <w:r w:rsidRPr="00734785">
        <w:rPr>
          <w:lang w:val="en-US" w:eastAsia="zh-CN"/>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eastAsia="zh-CN"/>
        </w:rPr>
      </w:pPr>
      <w:r w:rsidRPr="00DB5C95">
        <w:rPr>
          <w:lang w:val="en-US" w:eastAsia="zh-CN"/>
        </w:rPr>
        <w:t>8.6.2B.2</w:t>
      </w:r>
      <w:r>
        <w:rPr>
          <w:lang w:val="en-US" w:eastAsia="zh-CN"/>
        </w:rPr>
        <w:tab/>
      </w:r>
      <w:r w:rsidRPr="00DB5C95">
        <w:rPr>
          <w:lang w:val="en-US" w:eastAsia="zh-CN"/>
        </w:rPr>
        <w:t>Non-simultaneous timer based BWP switch delay on multiple CCs</w:t>
      </w:r>
    </w:p>
    <w:p w14:paraId="719C6C91" w14:textId="77777777" w:rsidR="00597F7D" w:rsidRPr="00DB5C95" w:rsidRDefault="00597F7D" w:rsidP="00597F7D">
      <w:pPr>
        <w:rPr>
          <w:lang w:val="en-US" w:eastAsia="zh-CN"/>
        </w:rPr>
      </w:pPr>
      <w:r w:rsidRPr="00DB5C95">
        <w:rPr>
          <w:lang w:val="en-US" w:eastAsia="zh-CN"/>
        </w:rPr>
        <w:t>In non-simultaneous case, the timer-based BWP switch on multiple CCs is triggered over partially overlapping time period.</w:t>
      </w:r>
    </w:p>
    <w:p w14:paraId="18FDE50C" w14:textId="77777777" w:rsidR="00597F7D" w:rsidRPr="00DB5C95" w:rsidRDefault="00597F7D" w:rsidP="00597F7D">
      <w:pPr>
        <w:rPr>
          <w:lang w:val="en-US" w:eastAsia="zh-CN"/>
        </w:rPr>
      </w:pPr>
      <w:r w:rsidRPr="00DB5C95">
        <w:rPr>
          <w:lang w:val="en-US"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eastAsia="zh-CN"/>
        </w:rPr>
      </w:pPr>
      <w:r w:rsidRPr="00DB5C95">
        <w:rPr>
          <w:lang w:val="en-US" w:eastAsia="zh-CN"/>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eastAsia="zh-CN"/>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eastAsia="zh-CN"/>
        </w:rPr>
        <w:t xml:space="preserve">slot n, where slot n is the first slot of a DL subframe (in FR1) or DL half-subframe (in FR2) immediately after the earliest BWP-inactivity timer </w:t>
      </w:r>
      <w:r w:rsidRPr="00DB5C95">
        <w:rPr>
          <w:i/>
        </w:rPr>
        <w:t>bwp-InactivityTimer</w:t>
      </w:r>
      <w:r w:rsidRPr="00DB5C95">
        <w:rPr>
          <w:lang w:val="en-US" w:eastAsia="zh-CN"/>
        </w:rPr>
        <w:t xml:space="preserve"> [2] expires.</w:t>
      </w:r>
    </w:p>
    <w:p w14:paraId="05EAEE6E" w14:textId="77E86863" w:rsidR="00597F7D" w:rsidRPr="00DB5C95" w:rsidRDefault="00597F7D" w:rsidP="00597F7D">
      <w:pPr>
        <w:pStyle w:val="EQ"/>
        <w:rPr>
          <w:vertAlign w:val="subscript"/>
        </w:rPr>
      </w:pPr>
      <w:r>
        <w:rPr>
          <w:bCs/>
          <w:lang w:val="en-US" w:eastAsia="zh-CN"/>
        </w:rPr>
        <w:tab/>
      </w:r>
      <w:r w:rsidRPr="00DB5C95">
        <w:rPr>
          <w:bCs/>
          <w:lang w:val="en-US" w:eastAsia="zh-CN"/>
        </w:rPr>
        <w:t>T</w:t>
      </w:r>
      <w:r w:rsidRPr="00DB5C95">
        <w:rPr>
          <w:vertAlign w:val="subscript"/>
        </w:rPr>
        <w:t>MultipleBWPswitchDelayTotal</w:t>
      </w:r>
      <w:r w:rsidRPr="00DB5C95">
        <w:rPr>
          <w:bCs/>
          <w:vertAlign w:val="subscript"/>
          <w:lang w:val="en-US" w:eastAsia="zh-CN"/>
        </w:rPr>
        <w:t xml:space="preserve"> </w:t>
      </w:r>
      <w:r w:rsidRPr="00DB5C95">
        <w:rPr>
          <w:bCs/>
          <w:lang w:val="en-US" w:eastAsia="zh-CN"/>
        </w:rPr>
        <w:t>= T</w:t>
      </w:r>
      <w:r w:rsidRPr="00DB5C95">
        <w:rPr>
          <w:bCs/>
          <w:vertAlign w:val="subscript"/>
          <w:lang w:val="en-US" w:eastAsia="zh-CN"/>
        </w:rPr>
        <w:t>Delay</w:t>
      </w:r>
      <w:r w:rsidRPr="00DB5C95">
        <w:rPr>
          <w:bCs/>
          <w:lang w:val="en-US" w:eastAsia="zh-CN"/>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eastAsia="zh-CN"/>
        </w:rPr>
      </w:pPr>
      <w:r w:rsidRPr="00DB5C95">
        <w:rPr>
          <w:bCs/>
          <w:lang w:val="en-US" w:eastAsia="zh-CN"/>
        </w:rPr>
        <w:t>T</w:t>
      </w:r>
      <w:r w:rsidRPr="00DB5C95">
        <w:rPr>
          <w:bCs/>
          <w:vertAlign w:val="subscript"/>
          <w:lang w:val="en-US" w:eastAsia="zh-CN"/>
        </w:rPr>
        <w:t>Delay</w:t>
      </w:r>
      <w:r w:rsidRPr="00DB5C95">
        <w:rPr>
          <w:bCs/>
          <w:lang w:val="en-US" w:eastAsia="zh-CN"/>
        </w:rPr>
        <w:t xml:space="preserve"> is the time required to complete the ongoing timer-based BWP switching on other CCs. </w:t>
      </w:r>
    </w:p>
    <w:p w14:paraId="274362F1" w14:textId="77777777" w:rsidR="00597F7D" w:rsidRPr="00DB5C95" w:rsidRDefault="00597F7D" w:rsidP="00597F7D">
      <w:pPr>
        <w:rPr>
          <w:lang w:val="en-US" w:eastAsia="zh-CN"/>
        </w:rPr>
      </w:pPr>
      <w:r w:rsidRPr="00DB5C95">
        <w:rPr>
          <w:bCs/>
          <w:lang w:val="en-US" w:eastAsia="zh-CN"/>
        </w:rPr>
        <w:t>T</w:t>
      </w:r>
      <w:r w:rsidRPr="00DB5C95">
        <w:rPr>
          <w:vertAlign w:val="subscript"/>
        </w:rPr>
        <w:t>MultipleBWPswitchDelay</w:t>
      </w:r>
      <w:r w:rsidRPr="00DB5C95">
        <w:rPr>
          <w:bCs/>
          <w:vertAlign w:val="subscript"/>
          <w:lang w:val="en-US" w:eastAsia="zh-CN"/>
        </w:rPr>
        <w:t xml:space="preserve"> </w:t>
      </w:r>
      <w:r w:rsidRPr="00DB5C95">
        <w:rPr>
          <w:bCs/>
          <w:lang w:val="en-US" w:eastAsia="zh-CN"/>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eastAsia="zh-CN"/>
        </w:rPr>
      </w:pPr>
      <w:r w:rsidRPr="00DB5C95">
        <w:rPr>
          <w:lang w:val="en-US" w:eastAsia="zh-CN"/>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eastAsia="zh-CN"/>
        </w:rPr>
        <w:t xml:space="preserve">after </w:t>
      </w:r>
      <w:r w:rsidRPr="00DB5C95">
        <w:rPr>
          <w:i/>
        </w:rPr>
        <w:t>bwp-InactivityTimer</w:t>
      </w:r>
      <w:r w:rsidRPr="00DB5C95">
        <w:rPr>
          <w:lang w:val="en-US" w:eastAsia="zh-CN"/>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eastAsia="zh-CN"/>
        </w:rPr>
      </w:pPr>
      <w:bookmarkStart w:id="91" w:name="_Toc535475994"/>
      <w:r w:rsidRPr="009C5807">
        <w:rPr>
          <w:lang w:val="en-US" w:eastAsia="zh-CN"/>
        </w:rPr>
        <w:t>8.6.3</w:t>
      </w:r>
      <w:r w:rsidRPr="009C5807">
        <w:rPr>
          <w:lang w:val="en-US" w:eastAsia="zh-CN"/>
        </w:rPr>
        <w:tab/>
        <w:t>RRC based BWP switch delay</w:t>
      </w:r>
      <w:bookmarkEnd w:id="91"/>
      <w:r w:rsidR="00F26B50">
        <w:rPr>
          <w:lang w:val="en-US" w:eastAsia="zh-CN"/>
        </w:rPr>
        <w:t xml:space="preserve"> on a single CC</w:t>
      </w:r>
    </w:p>
    <w:p w14:paraId="47E2C513" w14:textId="7DD518EB" w:rsidR="00582D1F" w:rsidRDefault="00582D1F" w:rsidP="00582D1F">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7CD864A6" w14:textId="7329E35B" w:rsidR="001A3063" w:rsidRPr="001A3063" w:rsidRDefault="001A3063" w:rsidP="001A3063">
      <w:pPr>
        <w:pStyle w:val="EditorsNote"/>
        <w:rPr>
          <w:i/>
          <w:color w:val="auto"/>
          <w:lang w:val="en-US" w:eastAsia="zh-CN"/>
        </w:rPr>
      </w:pPr>
    </w:p>
    <w:p w14:paraId="051AC3E2" w14:textId="77777777" w:rsidR="002E0D67" w:rsidRPr="008C6DE4" w:rsidRDefault="002E0D67" w:rsidP="002E0D67">
      <w:pPr>
        <w:rPr>
          <w:lang w:val="en-US" w:eastAsia="zh-CN"/>
        </w:rPr>
      </w:pPr>
      <w:bookmarkStart w:id="92" w:name="_Hlk52270687"/>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6ED95A30" w14:textId="77777777" w:rsidR="002E0D67" w:rsidRDefault="002E0D67" w:rsidP="002E0D67">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2365E045" w14:textId="77777777" w:rsidR="002E0D67" w:rsidRPr="008C6DE4" w:rsidRDefault="002E0D67" w:rsidP="002E0D67">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02E57F4E"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09E58F22" w14:textId="77777777" w:rsidR="009D745F" w:rsidRPr="008C6DE4" w:rsidRDefault="009D745F" w:rsidP="009D745F">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5B2940E" w14:textId="77777777" w:rsidR="00650456" w:rsidRDefault="00650456" w:rsidP="00650456">
      <w:pPr>
        <w:pStyle w:val="Heading3"/>
        <w:rPr>
          <w:rFonts w:eastAsiaTheme="minorEastAsia"/>
          <w:lang w:val="en-US" w:eastAsia="zh-CN"/>
        </w:rPr>
      </w:pPr>
      <w:r>
        <w:rPr>
          <w:rFonts w:eastAsiaTheme="minorEastAsia"/>
          <w:lang w:val="en-US" w:eastAsia="zh-CN"/>
        </w:rPr>
        <w:t>8.6.3A</w:t>
      </w:r>
      <w:r>
        <w:rPr>
          <w:rFonts w:eastAsiaTheme="minorEastAsia"/>
          <w:lang w:val="en-US" w:eastAsia="zh-CN"/>
        </w:rPr>
        <w:tab/>
        <w:t>RRC based BWP switch delay on multiple CCs</w:t>
      </w:r>
    </w:p>
    <w:p w14:paraId="4EE697C1" w14:textId="77777777" w:rsidR="00650456" w:rsidRDefault="00650456" w:rsidP="00650456">
      <w:pPr>
        <w:rPr>
          <w:rFonts w:eastAsiaTheme="minorEastAsia"/>
          <w:lang w:val="en-US" w:eastAsia="zh-CN"/>
        </w:rPr>
      </w:pPr>
      <w:r>
        <w:rPr>
          <w:lang w:eastAsia="zh-CN"/>
        </w:rPr>
        <w:t xml:space="preserve">The requirements in this clause only apply to the case </w:t>
      </w:r>
      <w:r>
        <w:t>when the same type of BWP switch (RRC based BWP switch)</w:t>
      </w:r>
      <w:r>
        <w:rPr>
          <w:lang w:val="en-US" w:eastAsia="zh-CN"/>
        </w:rPr>
        <w:t xml:space="preserve"> </w:t>
      </w:r>
      <w:r>
        <w:t>is performed on multiple CCs simultaneously or over partially overlapping time period.</w:t>
      </w:r>
    </w:p>
    <w:p w14:paraId="5CDD2840" w14:textId="77777777" w:rsidR="00C27DD8" w:rsidRDefault="00C27DD8" w:rsidP="00C27DD8">
      <w:pPr>
        <w:rPr>
          <w:lang w:val="en-US" w:eastAsia="zh-CN"/>
        </w:rPr>
      </w:pPr>
      <w:r>
        <w:rPr>
          <w:lang w:val="en-US" w:eastAsia="zh-CN"/>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eastAsia="zh-CN"/>
        </w:rPr>
      </w:pPr>
      <w:r>
        <w:rPr>
          <w:rFonts w:eastAsiaTheme="minorEastAsia"/>
          <w:lang w:val="en-US" w:eastAsia="zh-CN"/>
        </w:rPr>
        <w:t>8.6.3A.1</w:t>
      </w:r>
      <w:r>
        <w:rPr>
          <w:rFonts w:eastAsiaTheme="minorEastAsia"/>
          <w:lang w:val="en-US" w:eastAsia="zh-CN"/>
        </w:rPr>
        <w:tab/>
        <w:t>Simultaneous RRC based BWP switch delay on multiple CCs</w:t>
      </w:r>
    </w:p>
    <w:p w14:paraId="076E1372" w14:textId="77777777" w:rsidR="00650456" w:rsidRDefault="00650456" w:rsidP="00650456">
      <w:pPr>
        <w:rPr>
          <w:rFonts w:eastAsiaTheme="minorEastAsia"/>
          <w:lang w:val="en-US" w:eastAsia="zh-CN"/>
        </w:rPr>
      </w:pPr>
      <w:r>
        <w:rPr>
          <w:lang w:val="en-US" w:eastAsia="zh-CN"/>
        </w:rPr>
        <w:t>Requirements in this clause apply only if RRC based BWP switching on multiple CCs for NR-CA is triggered by a single RRC command.</w:t>
      </w:r>
    </w:p>
    <w:p w14:paraId="24ECA1F5" w14:textId="77777777" w:rsidR="00650456" w:rsidRDefault="00650456" w:rsidP="00650456">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slots which begins from</w:t>
      </w:r>
      <w:r>
        <w:t xml:space="preserve"> the beginning of DL </w:t>
      </w:r>
      <w:r>
        <w:rPr>
          <w:lang w:val="en-US" w:eastAsia="zh-CN"/>
        </w:rPr>
        <w:t xml:space="preserve">slot n, where </w:t>
      </w:r>
    </w:p>
    <w:p w14:paraId="250DE78E" w14:textId="2121B3A8" w:rsidR="00650456" w:rsidRDefault="0065589E" w:rsidP="00650456">
      <w:pPr>
        <w:pStyle w:val="B10"/>
        <w:rPr>
          <w:lang w:val="en-US" w:eastAsia="zh-CN"/>
        </w:rPr>
      </w:pPr>
      <w:r w:rsidRPr="005C1BDA">
        <w:rPr>
          <w:lang w:val="en-US" w:eastAsia="zh-CN"/>
        </w:rPr>
        <w:tab/>
        <w:t xml:space="preserve">DL slot n is the last slot </w:t>
      </w:r>
      <w:r>
        <w:rPr>
          <w:lang w:val="en-US" w:eastAsia="zh-CN"/>
        </w:rPr>
        <w:t>overlapping with the PDSCH</w:t>
      </w:r>
      <w:r w:rsidRPr="005C1BDA">
        <w:rPr>
          <w:lang w:val="en-US" w:eastAsia="zh-CN"/>
        </w:rPr>
        <w:t xml:space="preserve"> containing the RRC command, and</w:t>
      </w:r>
    </w:p>
    <w:p w14:paraId="21790B3A" w14:textId="77777777" w:rsidR="00650456" w:rsidRDefault="00650456" w:rsidP="00650456">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Pr>
          <w:lang w:val="en-US" w:eastAsia="zh-CN"/>
        </w:rPr>
        <w:t>are defined in clause 8.6.3, and</w:t>
      </w:r>
    </w:p>
    <w:p w14:paraId="53B5AFEA" w14:textId="5DF22EEB" w:rsidR="00A847D0" w:rsidRDefault="00A847D0" w:rsidP="00A847D0">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Pr>
          <w:lang w:val="en-US" w:eastAsia="zh-CN"/>
        </w:rPr>
        <w:t xml:space="preserve"> for UE which is capable of type 1 BWP switching delay depending on UE capability </w:t>
      </w:r>
      <w:r>
        <w:rPr>
          <w:i/>
          <w:lang w:val="en-US" w:eastAsia="zh-CN"/>
        </w:rPr>
        <w:t>bwp-SwitchingDelay</w:t>
      </w:r>
      <w:r>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Pr>
          <w:lang w:val="en-US" w:eastAsia="zh-CN"/>
        </w:rPr>
        <w:t xml:space="preserve"> for UE which is capable of type 2 BWP switching delay depending on UE capability </w:t>
      </w:r>
      <w:r>
        <w:rPr>
          <w:i/>
          <w:lang w:val="en-US" w:eastAsia="zh-CN"/>
        </w:rPr>
        <w:t>bwp-SwitchingDelay</w:t>
      </w:r>
      <w:r>
        <w:rPr>
          <w:lang w:val="en-US" w:eastAsia="zh-CN"/>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eastAsia="zh-CN"/>
        </w:rPr>
      </w:pPr>
      <w:r>
        <w:rPr>
          <w:lang w:val="en-US" w:eastAsia="zh-CN"/>
        </w:rPr>
        <w:tab/>
        <w:t>N is the number of CCs within the NR-CA configured for performing simultaneous BWP switch.</w:t>
      </w:r>
    </w:p>
    <w:p w14:paraId="34519E7C" w14:textId="77777777" w:rsidR="00650456" w:rsidRDefault="00650456" w:rsidP="00650456">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3A39D8C8" w14:textId="77777777" w:rsidR="00650456" w:rsidRDefault="00650456">
      <w:pPr>
        <w:pStyle w:val="Heading4"/>
        <w:rPr>
          <w:rFonts w:eastAsiaTheme="minorEastAsia"/>
          <w:lang w:val="en-US" w:eastAsia="zh-CN"/>
        </w:rPr>
      </w:pPr>
      <w:r>
        <w:rPr>
          <w:rFonts w:eastAsiaTheme="minorEastAsia"/>
          <w:lang w:val="en-US" w:eastAsia="zh-CN"/>
        </w:rPr>
        <w:t>8.6.3A.2</w:t>
      </w:r>
      <w:r>
        <w:rPr>
          <w:rFonts w:eastAsiaTheme="minorEastAsia"/>
          <w:lang w:val="en-US" w:eastAsia="zh-CN"/>
        </w:rPr>
        <w:tab/>
        <w:t>Non-simultaneous RRC based BWP switch delay on multiple CCs</w:t>
      </w:r>
    </w:p>
    <w:p w14:paraId="583E5369" w14:textId="541995E1" w:rsidR="00650456" w:rsidRDefault="00650456">
      <w:pPr>
        <w:rPr>
          <w:rFonts w:eastAsiaTheme="minorEastAsia"/>
        </w:rPr>
      </w:pPr>
      <w:r>
        <w:rPr>
          <w:lang w:val="en-US" w:eastAsia="zh-CN"/>
        </w:rPr>
        <w:t xml:space="preserve">In non-simultaneous case, the RRC-based BWP switch on multiple CCs is triggered over partially overlapping time period </w:t>
      </w:r>
      <w:r w:rsidR="00343434">
        <w:rPr>
          <w:lang w:val="en-US" w:eastAsia="zh-CN"/>
        </w:rPr>
        <w:t>i</w:t>
      </w:r>
      <w:r w:rsidR="00343434">
        <w:t>n</w:t>
      </w:r>
      <w:r>
        <w:t xml:space="preserve"> different Cell groups</w:t>
      </w:r>
      <w:r>
        <w:rPr>
          <w:lang w:val="en-US" w:eastAsia="zh-CN"/>
        </w:rPr>
        <w:t xml:space="preserve">. </w:t>
      </w:r>
      <w:r>
        <w:t>The delay requirements in this clause apply only if:</w:t>
      </w:r>
    </w:p>
    <w:p w14:paraId="6A12CC6B" w14:textId="77777777" w:rsidR="00650456" w:rsidRDefault="00650456">
      <w:pPr>
        <w:pStyle w:val="B10"/>
        <w:rPr>
          <w:lang w:val="en-US" w:eastAsia="zh-CN"/>
        </w:rPr>
      </w:pPr>
      <w:r>
        <w:rPr>
          <w:lang w:val="en-US" w:eastAsia="zh-CN"/>
        </w:rPr>
        <w:tab/>
        <w:t>BWP switching on multiple CCs in different cell groups are triggered by separate RRC commands, and</w:t>
      </w:r>
    </w:p>
    <w:p w14:paraId="6E390693" w14:textId="77777777" w:rsidR="00650456" w:rsidRDefault="00650456">
      <w:pPr>
        <w:pStyle w:val="B10"/>
        <w:rPr>
          <w:lang w:val="en-US" w:eastAsia="zh-CN"/>
        </w:rPr>
      </w:pPr>
      <w:r>
        <w:rPr>
          <w:lang w:val="en-US" w:eastAsia="zh-CN"/>
        </w:rPr>
        <w:tab/>
        <w:t xml:space="preserve">UE is operating in NR-DC (FR1+FR2), and </w:t>
      </w:r>
    </w:p>
    <w:p w14:paraId="1CBE3036" w14:textId="77777777" w:rsidR="00650456" w:rsidRDefault="00650456" w:rsidP="00650456">
      <w:pPr>
        <w:pStyle w:val="B10"/>
        <w:rPr>
          <w:lang w:val="en-US" w:eastAsia="zh-CN"/>
        </w:rPr>
      </w:pPr>
      <w:r>
        <w:rPr>
          <w:lang w:val="en-US" w:eastAsia="zh-CN"/>
        </w:rPr>
        <w:tab/>
        <w:t>UE is capable of per-FR gap, and</w:t>
      </w:r>
    </w:p>
    <w:p w14:paraId="474C565E" w14:textId="77777777" w:rsidR="00650456" w:rsidRDefault="00650456" w:rsidP="00650456">
      <w:pPr>
        <w:pStyle w:val="B10"/>
      </w:pPr>
      <w:r>
        <w:rPr>
          <w:lang w:val="en-US" w:eastAsia="zh-CN"/>
        </w:rPr>
        <w:tab/>
      </w:r>
      <w:r>
        <w:rPr>
          <w:lang w:eastAsia="zh-CN"/>
        </w:rPr>
        <w:t>BWP switch does not involve SCS change.</w:t>
      </w:r>
    </w:p>
    <w:bookmarkEnd w:id="92"/>
    <w:p w14:paraId="612CA63F" w14:textId="0CA57E99" w:rsidR="009D745F" w:rsidRPr="00B53B0A" w:rsidRDefault="009D745F" w:rsidP="009D745F">
      <w:pPr>
        <w:rPr>
          <w:lang w:val="en-US" w:eastAsia="zh-CN"/>
        </w:rPr>
      </w:pPr>
      <w:r w:rsidRPr="00B53B0A">
        <w:rPr>
          <w:lang w:val="en-US" w:eastAsia="zh-CN"/>
        </w:rPr>
        <w:t xml:space="preserve">For non-simultaneous RRC-based BWP switch, after the UE receives RRC reconfiguration </w:t>
      </w:r>
      <w:r w:rsidRPr="00B53B0A">
        <w:rPr>
          <w:rFonts w:cs="v4.2.0"/>
        </w:rPr>
        <w:t xml:space="preserve">involving active </w:t>
      </w:r>
      <w:r w:rsidRPr="00B53B0A">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B53B0A">
        <w:t xml:space="preserve">on the first DL or UL slot right after a time duration </w:t>
      </w:r>
      <w:r w:rsidRPr="00B53B0A">
        <w:rPr>
          <w:lang w:val="en-US" w:eastAsia="zh-CN"/>
        </w:rPr>
        <w:t xml:space="preserve"> of </w:t>
      </w:r>
      <w:r w:rsidRPr="00B53B0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oMath>
      <w:r w:rsidRPr="00B53B0A">
        <w:rPr>
          <w:lang w:val="en-US" w:eastAsia="zh-CN"/>
        </w:rPr>
        <w:t xml:space="preserve"> slots which begins from</w:t>
      </w:r>
      <w:r w:rsidRPr="00B53B0A">
        <w:t xml:space="preserve"> the beginning of DL </w:t>
      </w:r>
      <w:r w:rsidRPr="00B53B0A">
        <w:rPr>
          <w:lang w:val="en-US" w:eastAsia="zh-CN"/>
        </w:rPr>
        <w:t xml:space="preserve">slot n, where </w:t>
      </w:r>
    </w:p>
    <w:p w14:paraId="08F2B92C" w14:textId="43F65CB8" w:rsidR="009D745F" w:rsidRPr="00B53B0A" w:rsidRDefault="009D745F" w:rsidP="009D745F">
      <w:pPr>
        <w:pStyle w:val="B10"/>
        <w:rPr>
          <w:lang w:val="en-US" w:eastAsia="zh-CN"/>
        </w:rPr>
      </w:pPr>
      <w:r w:rsidRPr="00B53B0A">
        <w:rPr>
          <w:lang w:val="en-US" w:eastAsia="zh-CN"/>
        </w:rPr>
        <w:tab/>
        <w:t xml:space="preserve">DL slot n is the last slot containing the RRC command, </w:t>
      </w:r>
    </w:p>
    <w:p w14:paraId="62B6913E" w14:textId="5D4FCDF7" w:rsidR="009D745F" w:rsidRDefault="009D745F" w:rsidP="009D745F">
      <w:pPr>
        <w:pStyle w:val="B10"/>
        <w:rPr>
          <w:lang w:val="en-US" w:eastAsia="zh-CN"/>
        </w:rPr>
      </w:pPr>
      <w:r w:rsidRPr="00B53B0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B53B0A">
        <w:rPr>
          <w:lang w:val="en-US" w:eastAsia="zh-CN"/>
        </w:rPr>
        <w:t xml:space="preserve"> is the waiting time for RRC based BWP switch which is upper bounded by the ongoing BWP switch time in the first CG</w:t>
      </w:r>
      <w:r>
        <w:rPr>
          <w:lang w:val="en-US" w:eastAsia="zh-CN"/>
        </w:rPr>
        <w:t xml:space="preserve"> defined in clause </w:t>
      </w:r>
      <w:r w:rsidRPr="00043897">
        <w:rPr>
          <w:lang w:val="en-US" w:eastAsia="zh-CN"/>
        </w:rPr>
        <w:t>8.6.3A.1</w:t>
      </w:r>
      <w:r w:rsidRPr="00B53B0A">
        <w:rPr>
          <w:lang w:val="en-US" w:eastAsia="zh-CN"/>
        </w:rPr>
        <w:t xml:space="preserve">, </w:t>
      </w:r>
    </w:p>
    <w:p w14:paraId="10EEE393" w14:textId="6AB653BE" w:rsidR="009D745F" w:rsidRPr="00B53B0A" w:rsidRDefault="009D745F" w:rsidP="00401468">
      <w:pPr>
        <w:pStyle w:val="B10"/>
        <w:rPr>
          <w:lang w:val="en-US" w:eastAsia="zh-CN"/>
        </w:rPr>
      </w:pPr>
      <w:r>
        <w:rPr>
          <w:i/>
          <w:iCs/>
          <w:lang w:val="en-US" w:eastAsia="zh-CN"/>
        </w:rPr>
        <w:tab/>
      </w:r>
      <w:r w:rsidRPr="00495FF6">
        <w:rPr>
          <w:i/>
          <w:iCs/>
          <w:lang w:val="en-US" w:eastAsia="zh-CN"/>
        </w:rPr>
        <w:t>M</w:t>
      </w:r>
      <w:r w:rsidRPr="00B53B0A">
        <w:rPr>
          <w:lang w:val="en-US" w:eastAsia="zh-CN"/>
        </w:rPr>
        <w:t xml:space="preserve"> is the number of CCs within the NR-CA configured for performing simultaneous BWP switch</w:t>
      </w:r>
      <w:r>
        <w:rPr>
          <w:lang w:val="en-US" w:eastAsia="zh-CN"/>
        </w:rPr>
        <w:t xml:space="preserve"> in the second CG; M=1 </w:t>
      </w:r>
      <w:r w:rsidRPr="00455F7D">
        <w:rPr>
          <w:lang w:val="en-US" w:eastAsia="zh-CN"/>
        </w:rPr>
        <w:t xml:space="preserve">if the BWP switch is performed on </w:t>
      </w:r>
      <w:r>
        <w:rPr>
          <w:lang w:val="en-US" w:eastAsia="zh-CN"/>
        </w:rPr>
        <w:t xml:space="preserve">single </w:t>
      </w:r>
      <w:r w:rsidRPr="00455F7D">
        <w:rPr>
          <w:lang w:val="en-US" w:eastAsia="zh-CN"/>
        </w:rPr>
        <w:t>CC</w:t>
      </w:r>
      <w:r>
        <w:rPr>
          <w:lang w:val="en-US" w:eastAsia="zh-CN"/>
        </w:rPr>
        <w:t>,</w:t>
      </w:r>
    </w:p>
    <w:p w14:paraId="379D2F08" w14:textId="77777777"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B53B0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B53B0A">
        <w:rPr>
          <w:lang w:val="en-US" w:eastAsia="zh-CN"/>
        </w:rPr>
        <w:t xml:space="preserve"> are defined in clause 8.6.3, and</w:t>
      </w:r>
    </w:p>
    <w:p w14:paraId="24221B54" w14:textId="599D75BD"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B53B0A">
        <w:rPr>
          <w:lang w:val="en-US" w:eastAsia="zh-CN"/>
        </w:rPr>
        <w:t xml:space="preserve"> </w:t>
      </w:r>
      <w:r>
        <w:rPr>
          <w:lang w:val="en-US" w:eastAsia="zh-CN"/>
        </w:rPr>
        <w:t>is</w:t>
      </w:r>
      <w:r w:rsidRPr="00B53B0A">
        <w:rPr>
          <w:lang w:val="en-US" w:eastAsia="zh-CN"/>
        </w:rPr>
        <w:t xml:space="preserve"> defined in clause 8.6.3A.1.</w:t>
      </w:r>
    </w:p>
    <w:p w14:paraId="4B7F1BB0" w14:textId="08BABAEA" w:rsidR="009D745F" w:rsidRDefault="009D745F" w:rsidP="009D745F">
      <w:r w:rsidRPr="00B53B0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oMath>
      <w:r w:rsidRPr="00B53B0A">
        <w:rPr>
          <w:lang w:val="en-US" w:eastAsia="zh-CN"/>
        </w:rPr>
        <w:t xml:space="preserve">  on the cells </w:t>
      </w:r>
      <w:r>
        <w:rPr>
          <w:lang w:val="en-US" w:eastAsia="zh-CN"/>
        </w:rPr>
        <w:t xml:space="preserve">in the second CG </w:t>
      </w:r>
      <w:r w:rsidRPr="00B53B0A">
        <w:rPr>
          <w:lang w:val="en-US" w:eastAsia="zh-CN"/>
        </w:rPr>
        <w:t>where RRC-based BWP switch occurs.</w:t>
      </w:r>
    </w:p>
    <w:p w14:paraId="196B812B" w14:textId="29042128" w:rsidR="00591696" w:rsidRDefault="00591696" w:rsidP="00591696">
      <w:pPr>
        <w:pStyle w:val="Heading3"/>
        <w:rPr>
          <w:lang w:val="en-US" w:eastAsia="zh-CN"/>
        </w:rPr>
      </w:pPr>
      <w:r>
        <w:rPr>
          <w:lang w:val="en-US" w:eastAsia="zh-CN"/>
        </w:rPr>
        <w:t>8.6.4</w:t>
      </w:r>
      <w:r>
        <w:rPr>
          <w:lang w:val="en-US" w:eastAsia="zh-CN"/>
        </w:rPr>
        <w:tab/>
      </w:r>
      <w:r w:rsidR="00541BA5">
        <w:rPr>
          <w:lang w:val="en-US" w:eastAsia="zh-CN"/>
        </w:rPr>
        <w:t xml:space="preserve">BWP switch delay on Consistent UL CCA </w:t>
      </w:r>
      <w:r w:rsidR="00541BA5" w:rsidRPr="00A12D53">
        <w:rPr>
          <w:lang w:val="en-US" w:eastAsia="zh-CN"/>
        </w:rPr>
        <w:t>recovery</w:t>
      </w:r>
    </w:p>
    <w:p w14:paraId="4C46FF53" w14:textId="3EB25374" w:rsidR="00591696" w:rsidRDefault="00541BA5" w:rsidP="00591696">
      <w:pPr>
        <w:rPr>
          <w:lang w:val="en-US" w:eastAsia="zh-CN"/>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eastAsia="zh-CN"/>
        </w:rPr>
        <w:t>occurs</w:t>
      </w:r>
      <w:r w:rsidRPr="00D94C71">
        <w:t xml:space="preserve"> right after slot n+</w:t>
      </w:r>
      <w:r w:rsidRPr="00D94C71">
        <w:rPr>
          <w:lang w:eastAsia="zh-CN"/>
        </w:rPr>
        <w:t>T</w:t>
      </w:r>
      <w:r w:rsidRPr="00D94C71">
        <w:rPr>
          <w:vertAlign w:val="subscript"/>
          <w:lang w:eastAsia="zh-CN"/>
        </w:rPr>
        <w:t>BWPswitchDelay</w:t>
      </w:r>
      <w:r w:rsidRPr="00D94C71">
        <w:t xml:space="preserve"> +1, where </w:t>
      </w:r>
      <w:r w:rsidRPr="00D94C71">
        <w:rPr>
          <w:lang w:eastAsia="zh-CN"/>
        </w:rPr>
        <w:t>T</w:t>
      </w:r>
      <w:r w:rsidRPr="0039575A">
        <w:rPr>
          <w:vertAlign w:val="subscript"/>
          <w:lang w:eastAsia="zh-CN"/>
        </w:rPr>
        <w:t xml:space="preserve">BWPswitchDelay </w:t>
      </w:r>
      <w:r w:rsidRPr="0039575A">
        <w:rPr>
          <w:lang w:eastAsia="zh-CN"/>
        </w:rPr>
        <w:t xml:space="preserve">is defined in </w:t>
      </w:r>
      <w:r w:rsidRPr="0039575A">
        <w:t>Table 8.6.2-1. T</w:t>
      </w:r>
      <w:r w:rsidRPr="0039575A">
        <w:rPr>
          <w:lang w:val="en-US" w:eastAsia="zh-CN"/>
        </w:rPr>
        <w:t xml:space="preserve">he UE shall finish the UL BWP switch within the time duration </w:t>
      </w:r>
      <w:r w:rsidRPr="00D94C71">
        <w:rPr>
          <w:lang w:eastAsia="zh-CN"/>
        </w:rPr>
        <w:t>T</w:t>
      </w:r>
      <w:r w:rsidRPr="00D94C71">
        <w:rPr>
          <w:vertAlign w:val="subscript"/>
          <w:lang w:eastAsia="zh-CN"/>
        </w:rPr>
        <w:t>BWPswitchDelay</w:t>
      </w:r>
      <w:r w:rsidRPr="00D94C71">
        <w:rPr>
          <w:lang w:eastAsia="zh-CN"/>
        </w:rPr>
        <w:t xml:space="preserve"> depending on </w:t>
      </w:r>
      <w:r w:rsidRPr="00D94C71">
        <w:rPr>
          <w:lang w:val="en-US" w:eastAsia="zh-CN"/>
        </w:rPr>
        <w:t>UE capability</w:t>
      </w:r>
      <w:r w:rsidRPr="00D94C71">
        <w:rPr>
          <w:lang w:val="en-US"/>
        </w:rPr>
        <w:t xml:space="preserve"> </w:t>
      </w:r>
      <w:r w:rsidRPr="00D94C71">
        <w:rPr>
          <w:i/>
        </w:rPr>
        <w:t>bwp-SwitchingDelay</w:t>
      </w:r>
      <w:r w:rsidRPr="00D94C71">
        <w:rPr>
          <w:lang w:val="en-US" w:eastAsia="zh-CN"/>
        </w:rPr>
        <w:t xml:space="preserve"> [2]</w:t>
      </w:r>
      <w:r w:rsidR="00591696" w:rsidRPr="00D94C71">
        <w:rPr>
          <w:lang w:val="en-US" w:eastAsia="zh-CN"/>
        </w:rPr>
        <w:t>.</w:t>
      </w:r>
    </w:p>
    <w:p w14:paraId="5ABDEF8A" w14:textId="77777777" w:rsidR="00591696" w:rsidRPr="00A00325" w:rsidRDefault="00591696" w:rsidP="002F5786">
      <w:pPr>
        <w:pStyle w:val="NO"/>
        <w:rPr>
          <w:lang w:eastAsia="zh-CN"/>
        </w:rPr>
      </w:pPr>
      <w:r w:rsidRPr="00A00325">
        <w:rPr>
          <w:lang w:eastAsia="zh-CN"/>
        </w:rPr>
        <w:t>Note:</w:t>
      </w:r>
      <w:r>
        <w:rPr>
          <w:lang w:eastAsia="zh-CN"/>
        </w:rPr>
        <w:tab/>
      </w:r>
      <w:r w:rsidRPr="00A00325">
        <w:rPr>
          <w:lang w:eastAsia="zh-CN"/>
        </w:rPr>
        <w:t xml:space="preserve">Additional delay in acquiring the first available </w:t>
      </w:r>
      <w:r>
        <w:rPr>
          <w:lang w:eastAsia="zh-CN"/>
        </w:rPr>
        <w:t xml:space="preserve">RACH occasion </w:t>
      </w:r>
      <w:r w:rsidRPr="00A00325">
        <w:rPr>
          <w:lang w:eastAsia="zh-CN"/>
        </w:rPr>
        <w:t xml:space="preserve">will be derived in a </w:t>
      </w:r>
      <w:r>
        <w:rPr>
          <w:lang w:eastAsia="zh-CN"/>
        </w:rPr>
        <w:t xml:space="preserve">way </w:t>
      </w:r>
      <w:r w:rsidRPr="00A00325">
        <w:rPr>
          <w:lang w:eastAsia="zh-CN"/>
        </w:rPr>
        <w:t xml:space="preserve">similar to </w:t>
      </w:r>
      <w:r>
        <w:rPr>
          <w:lang w:eastAsia="zh-CN"/>
        </w:rPr>
        <w:t xml:space="preserve">that in handover in clause </w:t>
      </w:r>
      <w:r w:rsidRPr="00880F3D">
        <w:rPr>
          <w:lang w:eastAsia="zh-CN"/>
        </w:rPr>
        <w:t>6.1B.1</w:t>
      </w:r>
      <w:r>
        <w:rPr>
          <w:lang w:eastAsia="zh-CN"/>
        </w:rPr>
        <w:t>.</w:t>
      </w:r>
    </w:p>
    <w:p w14:paraId="439B598C" w14:textId="3F3C25A4" w:rsidR="00591696" w:rsidRDefault="00591696" w:rsidP="00591696">
      <w:r w:rsidRPr="00D94C71">
        <w:rPr>
          <w:lang w:val="en-US" w:eastAsia="zh-CN"/>
        </w:rPr>
        <w:t xml:space="preserve">The UE is not required to transmit UL signals or receive DL signals during time duration </w:t>
      </w:r>
      <w:r w:rsidRPr="00D94C71">
        <w:rPr>
          <w:lang w:eastAsia="zh-CN"/>
        </w:rPr>
        <w:t>T</w:t>
      </w:r>
      <w:r w:rsidRPr="00D94C71">
        <w:rPr>
          <w:vertAlign w:val="subscript"/>
          <w:lang w:eastAsia="zh-CN"/>
        </w:rPr>
        <w:t>BWPswitchDelay</w:t>
      </w:r>
      <w:r w:rsidRPr="00D94C71">
        <w:rPr>
          <w:lang w:val="en-US" w:eastAsia="zh-CN"/>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rPr>
          <w:lang w:eastAsia="zh-CN"/>
        </w:rPr>
      </w:pPr>
      <w:r>
        <w:rPr>
          <w:lang w:eastAsia="zh-CN"/>
        </w:rPr>
        <w:t>8.6A.</w:t>
      </w:r>
      <w:r w:rsidRPr="001370C1">
        <w:rPr>
          <w:lang w:eastAsia="zh-CN"/>
        </w:rPr>
        <w:t>1</w:t>
      </w:r>
      <w:r w:rsidRPr="001370C1">
        <w:rPr>
          <w:lang w:eastAsia="zh-CN"/>
        </w:rPr>
        <w:tab/>
        <w:t>Introduction</w:t>
      </w:r>
    </w:p>
    <w:p w14:paraId="5E2BD1DD" w14:textId="77777777" w:rsidR="00CE633C" w:rsidRPr="001370C1" w:rsidRDefault="00CE633C" w:rsidP="00CE633C">
      <w:pPr>
        <w:rPr>
          <w:lang w:eastAsia="zh-CN"/>
        </w:rPr>
      </w:pPr>
      <w:r w:rsidRPr="001370C1">
        <w:rPr>
          <w:lang w:eastAsia="zh-CN"/>
        </w:rPr>
        <w:t xml:space="preserve">The requirements in this clause apply for </w:t>
      </w:r>
      <w:r w:rsidRPr="001370C1">
        <w:rPr>
          <w:rFonts w:hint="eastAsia"/>
          <w:lang w:eastAsia="zh-CN"/>
        </w:rPr>
        <w:t>RedCap UE</w:t>
      </w:r>
      <w:r w:rsidRPr="001370C1">
        <w:rPr>
          <w:lang w:eastAsia="zh-CN"/>
        </w:rPr>
        <w:t>. UE shall complete the switch of active DL and/or UL BWP within the delay defined in this clause.</w:t>
      </w:r>
    </w:p>
    <w:p w14:paraId="521EEB44" w14:textId="77777777" w:rsidR="00CE633C" w:rsidRPr="001370C1" w:rsidRDefault="00CE633C" w:rsidP="00CE633C">
      <w:pPr>
        <w:pStyle w:val="Heading3"/>
        <w:rPr>
          <w:lang w:eastAsia="zh-CN"/>
        </w:rPr>
      </w:pPr>
      <w:r>
        <w:rPr>
          <w:lang w:eastAsia="zh-CN"/>
        </w:rPr>
        <w:t>8.6A.</w:t>
      </w:r>
      <w:r w:rsidRPr="001370C1">
        <w:rPr>
          <w:lang w:eastAsia="zh-CN"/>
        </w:rPr>
        <w:t>2</w:t>
      </w:r>
      <w:r w:rsidRPr="001370C1">
        <w:rPr>
          <w:lang w:eastAsia="zh-CN"/>
        </w:rPr>
        <w:tab/>
        <w:t>DCI and timer based BWP switch delay on a single CC</w:t>
      </w:r>
    </w:p>
    <w:p w14:paraId="073483B2" w14:textId="77777777" w:rsidR="00CE633C" w:rsidRPr="001370C1" w:rsidRDefault="00CE633C" w:rsidP="00CE633C">
      <w:pPr>
        <w:rPr>
          <w:lang w:eastAsia="zh-CN"/>
        </w:rPr>
      </w:pPr>
      <w:r w:rsidRPr="001370C1">
        <w:rPr>
          <w:lang w:eastAsia="zh-CN"/>
        </w:rPr>
        <w:t xml:space="preserve">The requirements in this clause only apply to the case </w:t>
      </w:r>
      <w:r w:rsidRPr="001370C1">
        <w:t xml:space="preserve">that the BWP switch is performed on a single CC with </w:t>
      </w:r>
      <w:r w:rsidRPr="001370C1">
        <w:rPr>
          <w:lang w:eastAsia="zh-CN"/>
        </w:rPr>
        <w:t>more than one BWP configurations configured</w:t>
      </w:r>
      <w:r w:rsidRPr="001370C1">
        <w:t>.</w:t>
      </w:r>
    </w:p>
    <w:p w14:paraId="04ACFE0A" w14:textId="77777777" w:rsidR="00CE633C" w:rsidRPr="001370C1" w:rsidRDefault="00CE633C" w:rsidP="00CE633C">
      <w:r w:rsidRPr="001370C1">
        <w:rPr>
          <w:lang w:eastAsia="zh-CN"/>
        </w:rPr>
        <w:t xml:space="preserve">For DCI-based BWP switch, </w:t>
      </w:r>
      <w:r w:rsidRPr="001370C1">
        <w:t xml:space="preserve">after the UE receives BWP switching request at DL slot n </w:t>
      </w:r>
      <w:r w:rsidRPr="001370C1">
        <w:rPr>
          <w:lang w:eastAsia="zh-CN"/>
        </w:rPr>
        <w:t>on a serving cell</w:t>
      </w:r>
      <w:r w:rsidRPr="001370C1">
        <w:t xml:space="preserve">, UE shall be </w:t>
      </w:r>
      <w:r w:rsidRPr="001370C1">
        <w:rPr>
          <w:lang w:eastAsia="zh-CN"/>
        </w:rPr>
        <w:t>able to receive PDSCH (for DL active BWP switch) or transmit PUSCH (for UL active BWP switch) on the new BWP on the serving cell</w:t>
      </w:r>
      <w:r w:rsidRPr="001370C1">
        <w:t xml:space="preserve"> </w:t>
      </w:r>
      <w:r w:rsidRPr="001370C1">
        <w:rPr>
          <w:lang w:eastAsia="zh-CN"/>
        </w:rPr>
        <w:t xml:space="preserve">on which BWP switch </w:t>
      </w:r>
      <w:r w:rsidRPr="001370C1">
        <w:t xml:space="preserve">on the first DL or UL slot </w:t>
      </w:r>
      <w:r w:rsidRPr="001370C1">
        <w:rPr>
          <w:lang w:eastAsia="zh-CN"/>
        </w:rPr>
        <w:t>occurs</w:t>
      </w:r>
      <w:r w:rsidRPr="001370C1">
        <w:t xml:space="preserve">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rPr>
          <w:lang w:eastAsia="zh-CN"/>
        </w:rPr>
      </w:pPr>
      <w:r w:rsidRPr="001370C1">
        <w:t>-</w:t>
      </w:r>
      <w:r w:rsidRPr="001370C1">
        <w:tab/>
        <w:t>Y</w:t>
      </w:r>
      <w:r w:rsidRPr="001370C1">
        <w:rPr>
          <w:lang w:eastAsia="zh-CN"/>
        </w:rPr>
        <w:t xml:space="preserve"> equals to the length of 1 slot</w:t>
      </w:r>
      <w:r w:rsidRPr="001370C1">
        <w: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pPr>
        <w:rPr>
          <w:lang w:eastAsia="zh-CN"/>
        </w:rPr>
      </w:pPr>
      <w:r w:rsidRPr="001370C1">
        <w:rPr>
          <w:lang w:eastAsia="zh-CN"/>
        </w:rPr>
        <w:t>The UE is not required to transmit UL signals or receive DL signals until the first DL or UL slot occurs right after a time duration of T</w:t>
      </w:r>
      <w:r w:rsidRPr="001370C1">
        <w:rPr>
          <w:vertAlign w:val="subscript"/>
          <w:lang w:eastAsia="zh-CN"/>
        </w:rPr>
        <w:t>BWPswitchDelay</w:t>
      </w:r>
      <w:r w:rsidRPr="001370C1">
        <w:rPr>
          <w:lang w:eastAsia="zh-CN"/>
        </w:rPr>
        <w:t xml:space="preserve"> which starts from the beginning of DL slot n except DCI triggering BWP switch on the cell where DCI-based BWP switch occurs. </w:t>
      </w:r>
      <w:r w:rsidRPr="001370C1">
        <w:t>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pPr>
        <w:rPr>
          <w:lang w:eastAsia="zh-CN"/>
        </w:rPr>
      </w:pPr>
      <w:r w:rsidRPr="001370C1">
        <w:rPr>
          <w:lang w:eastAsia="zh-CN"/>
        </w:rPr>
        <w:t xml:space="preserve">For timer-based BWP switch, the UE shall start BWP switch at DL slot n, where </w:t>
      </w:r>
      <w:r w:rsidRPr="001370C1">
        <w:rPr>
          <w:rFonts w:hint="eastAsia"/>
          <w:lang w:eastAsia="zh-CN"/>
        </w:rPr>
        <w:t xml:space="preserve">slot </w:t>
      </w:r>
      <w:r w:rsidRPr="001370C1">
        <w:rPr>
          <w:lang w:eastAsia="zh-CN"/>
        </w:rPr>
        <w:t xml:space="preserve">n is the </w:t>
      </w:r>
      <w:r w:rsidRPr="001370C1">
        <w:rPr>
          <w:rFonts w:hint="eastAsia"/>
          <w:lang w:eastAsia="zh-CN"/>
        </w:rPr>
        <w:t>first slot</w:t>
      </w:r>
      <w:r w:rsidRPr="001370C1">
        <w:rPr>
          <w:lang w:eastAsia="zh-CN"/>
        </w:rPr>
        <w:t xml:space="preserve"> of a DL subframe (FR1) or DL half-subframe (FR2) immediately after a BWP-inactivity timer </w:t>
      </w:r>
      <w:r w:rsidRPr="001370C1">
        <w:rPr>
          <w:i/>
        </w:rPr>
        <w:t>bwp-InactivityTimer</w:t>
      </w:r>
      <w:r w:rsidRPr="001370C1">
        <w:rPr>
          <w:lang w:eastAsia="zh-CN"/>
        </w:rPr>
        <w:t xml:space="preserve"> [2] expires on a serving cell, and the UE shall be able to receive PDSCH (for DL active BWP switch) or transmit PUSCH (for UL active BWP switch) on the new BWP on the serving cell on which BWP switch </w:t>
      </w:r>
      <w:r w:rsidRPr="001370C1">
        <w:t xml:space="preserve">on the first DL or UL slot </w:t>
      </w:r>
      <w:r w:rsidRPr="001370C1">
        <w:rPr>
          <w:lang w:eastAsia="zh-CN"/>
        </w:rPr>
        <w:t xml:space="preserve">occurs </w:t>
      </w:r>
      <w:r w:rsidRPr="001370C1">
        <w:t>right after a time duration of T</w:t>
      </w:r>
      <w:r w:rsidRPr="001370C1">
        <w:rPr>
          <w:vertAlign w:val="subscript"/>
        </w:rPr>
        <w:t>BWPswitchDelay</w:t>
      </w:r>
      <w:r w:rsidRPr="001370C1">
        <w:t xml:space="preserve"> which starts from the beginning of DL </w:t>
      </w:r>
      <w:r w:rsidRPr="001370C1">
        <w:rPr>
          <w:lang w:eastAsia="zh-CN"/>
        </w:rPr>
        <w:t>slot n.</w:t>
      </w:r>
    </w:p>
    <w:p w14:paraId="487C867D" w14:textId="77777777" w:rsidR="00CE633C" w:rsidRPr="001370C1" w:rsidRDefault="00CE633C" w:rsidP="00CE633C">
      <w:pPr>
        <w:rPr>
          <w:lang w:eastAsia="zh-CN"/>
        </w:rPr>
      </w:pPr>
      <w:r w:rsidRPr="001370C1">
        <w:rPr>
          <w:lang w:eastAsia="zh-CN"/>
        </w:rPr>
        <w:t>The UE is not required to transmit UL signals or receive DL signals during time duration T</w:t>
      </w:r>
      <w:r w:rsidRPr="001370C1">
        <w:rPr>
          <w:vertAlign w:val="subscript"/>
          <w:lang w:eastAsia="zh-CN"/>
        </w:rPr>
        <w:t>BWPswitchDelay</w:t>
      </w:r>
      <w:r w:rsidRPr="001370C1">
        <w:rPr>
          <w:lang w:eastAsia="zh-CN"/>
        </w:rPr>
        <w:t xml:space="preserve"> after </w:t>
      </w:r>
      <w:r w:rsidRPr="001370C1">
        <w:rPr>
          <w:i/>
        </w:rPr>
        <w:t>bwp-InactivityTimer</w:t>
      </w:r>
      <w:r w:rsidRPr="001370C1">
        <w:rPr>
          <w:lang w:eastAsia="zh-CN"/>
        </w:rPr>
        <w:t xml:space="preserve"> [2] expires on the cell where timer-based BWP switch occurs.</w:t>
      </w:r>
    </w:p>
    <w:p w14:paraId="6C403310" w14:textId="77777777" w:rsidR="00CE633C" w:rsidRPr="001370C1" w:rsidRDefault="00CE633C" w:rsidP="00CE633C">
      <w:pPr>
        <w:rPr>
          <w:lang w:eastAsia="zh-CN"/>
        </w:rPr>
      </w:pPr>
      <w:r w:rsidRPr="001370C1">
        <w:rPr>
          <w:lang w:eastAsia="zh-CN"/>
        </w:rPr>
        <w:t>Depending on UE capability</w:t>
      </w:r>
      <w:r w:rsidRPr="001370C1">
        <w:t xml:space="preserve"> </w:t>
      </w:r>
      <w:r w:rsidRPr="001370C1">
        <w:rPr>
          <w:i/>
        </w:rPr>
        <w:t>bwp-SwitchingDelay</w:t>
      </w:r>
      <w:r w:rsidRPr="001370C1">
        <w:rPr>
          <w:lang w:eastAsia="zh-CN"/>
        </w:rPr>
        <w:t xml:space="preserve"> [2], UE shall finish BWP switch within the time duration T</w:t>
      </w:r>
      <w:r w:rsidRPr="001370C1">
        <w:rPr>
          <w:vertAlign w:val="subscript"/>
          <w:lang w:eastAsia="zh-CN"/>
        </w:rPr>
        <w:t>BWPswitchDelay</w:t>
      </w:r>
      <w:r w:rsidRPr="001370C1">
        <w:rPr>
          <w:lang w:eastAsia="zh-CN"/>
        </w:rPr>
        <w:t xml:space="preserve"> defined in Table 8.6.2-1.</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rPr>
                <w:lang w:eastAsia="zh-CN"/>
              </w:rPr>
            </w:pPr>
            <w:r w:rsidRPr="001370C1">
              <w:rPr>
                <w:lang w:eastAsia="zh-CN"/>
              </w:rPr>
              <w:t>BWP switch delay T</w:t>
            </w:r>
            <w:r w:rsidRPr="001370C1">
              <w:rPr>
                <w:vertAlign w:val="subscript"/>
                <w:lang w:eastAsia="zh-CN"/>
              </w:rPr>
              <w:t>BWPswitchDelay</w:t>
            </w:r>
            <w:r w:rsidRPr="001370C1">
              <w:rPr>
                <w:lang w:eastAsia="zh-CN"/>
              </w:rPr>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lang w:eastAsia="zh-CN"/>
              </w:rPr>
            </w:pPr>
            <w:r w:rsidRPr="001370C1">
              <w:rPr>
                <w:lang w:eastAsia="zh-CN"/>
              </w:rPr>
              <w:t>Type 1</w:t>
            </w:r>
            <w:r w:rsidRPr="001370C1">
              <w:rPr>
                <w:vertAlign w:val="superscript"/>
                <w:lang w:eastAsia="zh-CN"/>
              </w:rPr>
              <w:t>Note 1</w:t>
            </w:r>
          </w:p>
        </w:tc>
        <w:tc>
          <w:tcPr>
            <w:tcW w:w="1969" w:type="dxa"/>
          </w:tcPr>
          <w:p w14:paraId="14ECBE3E" w14:textId="77777777" w:rsidR="00CE633C" w:rsidRPr="001370C1" w:rsidRDefault="00CE633C" w:rsidP="00F87202">
            <w:pPr>
              <w:pStyle w:val="TAH"/>
              <w:rPr>
                <w:vertAlign w:val="superscript"/>
                <w:lang w:eastAsia="zh-CN"/>
              </w:rPr>
            </w:pPr>
            <w:r w:rsidRPr="001370C1">
              <w:rPr>
                <w:lang w:eastAsia="zh-CN"/>
              </w:rPr>
              <w:t>Type 2</w:t>
            </w:r>
            <w:r w:rsidRPr="001370C1">
              <w:rPr>
                <w:vertAlign w:val="superscript"/>
                <w:lang w:eastAsia="zh-CN"/>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Pr>
        <w:rPr>
          <w:lang w:eastAsia="zh-CN"/>
        </w:rPr>
      </w:pPr>
    </w:p>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68ED3D23" w14:textId="77777777" w:rsidR="00CE633C" w:rsidRPr="001370C1" w:rsidRDefault="00CE633C" w:rsidP="00CE633C">
      <w:pPr>
        <w:pStyle w:val="B10"/>
      </w:pPr>
      <w:r w:rsidRPr="001370C1">
        <w:t>-</w:t>
      </w:r>
      <w:r w:rsidRPr="001370C1">
        <w:tab/>
        <w:t>UE shall be able to receive PDCCH and PDSCH with old TCI-states before the delay as specified in Clause 8.10 in the new BWP.</w:t>
      </w:r>
    </w:p>
    <w:p w14:paraId="704F642B" w14:textId="77777777" w:rsidR="00CE633C" w:rsidRPr="001370C1" w:rsidRDefault="00CE633C" w:rsidP="00CE633C">
      <w:pPr>
        <w:pStyle w:val="B10"/>
      </w:pPr>
      <w:r w:rsidRPr="001370C1">
        <w:t>-</w:t>
      </w:r>
      <w:r w:rsidRPr="001370C1">
        <w:tab/>
        <w:t>UE shall be able to receive PDCCH and PDSCH with new TCI-states after the delay as specified in Clause 8.10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r>
      <w:r w:rsidRPr="001370C1">
        <w:rPr>
          <w:lang w:eastAsia="zh-CN"/>
        </w:rPr>
        <w:t xml:space="preserve">X equals to the length of 1 slot </w:t>
      </w:r>
      <w:r w:rsidRPr="001370C1">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t>-</w:t>
      </w:r>
      <w:r w:rsidRPr="001370C1">
        <w:tab/>
        <w:t>Z equals to the length of 1  slot corresponding to the SCS of the serving cell where UE receives dormancy indication.</w:t>
      </w:r>
    </w:p>
    <w:p w14:paraId="00F57288" w14:textId="77777777" w:rsidR="00CE633C" w:rsidRPr="001370C1" w:rsidRDefault="00CE633C" w:rsidP="00CE633C">
      <w:pPr>
        <w:rPr>
          <w:lang w:eastAsia="zh-CN"/>
        </w:rPr>
      </w:pPr>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rPr>
          <w:lang w:eastAsia="zh-CN"/>
        </w:rPr>
      </w:pPr>
      <w:r>
        <w:rPr>
          <w:lang w:eastAsia="zh-CN"/>
        </w:rPr>
        <w:t>8.6A.</w:t>
      </w:r>
      <w:r w:rsidRPr="001370C1">
        <w:rPr>
          <w:lang w:eastAsia="zh-CN"/>
        </w:rPr>
        <w:t>3</w:t>
      </w:r>
      <w:r w:rsidRPr="001370C1">
        <w:rPr>
          <w:lang w:eastAsia="zh-CN"/>
        </w:rPr>
        <w:tab/>
        <w:t>RRC based BWP switch delay on a single CC</w:t>
      </w:r>
    </w:p>
    <w:p w14:paraId="6402AAA7" w14:textId="77777777" w:rsidR="00CE633C" w:rsidRPr="001370C1" w:rsidRDefault="00CE633C" w:rsidP="00CE633C">
      <w:r w:rsidRPr="001370C1">
        <w:rPr>
          <w:lang w:eastAsia="zh-CN"/>
        </w:rPr>
        <w:t xml:space="preserve">The requirements in this clause only apply to the case </w:t>
      </w:r>
      <w:r w:rsidRPr="001370C1">
        <w:t xml:space="preserve">that the BWP switch is performed on a single CC with one or </w:t>
      </w:r>
      <w:r w:rsidRPr="001370C1">
        <w:rPr>
          <w:lang w:eastAsia="zh-CN"/>
        </w:rPr>
        <w:t>more than one BWP configuration(s) configured</w:t>
      </w:r>
      <w:r w:rsidRPr="001370C1">
        <w:t xml:space="preserve">, with </w:t>
      </w:r>
    </w:p>
    <w:p w14:paraId="5559A461" w14:textId="77777777" w:rsidR="00CE633C" w:rsidRPr="001370C1" w:rsidRDefault="00CE633C" w:rsidP="00CE633C">
      <w:pPr>
        <w:pStyle w:val="B10"/>
      </w:pPr>
      <w:r>
        <w:tab/>
      </w:r>
      <w:r w:rsidRPr="001370C1">
        <w:t xml:space="preserve">Active BWP switch or parameter change of its active BWPs for </w:t>
      </w:r>
      <w:r w:rsidRPr="001370C1">
        <w:rPr>
          <w:lang w:eastAsia="zh-CN"/>
        </w:rPr>
        <w:t>PCell</w:t>
      </w:r>
    </w:p>
    <w:p w14:paraId="6B0403AA" w14:textId="77777777" w:rsidR="00CE633C" w:rsidRPr="001370C1" w:rsidRDefault="00CE633C" w:rsidP="00CE633C">
      <w:pPr>
        <w:pStyle w:val="B10"/>
      </w:pPr>
      <w:r>
        <w:tab/>
      </w:r>
      <w:r w:rsidRPr="001370C1">
        <w:t xml:space="preserve">Parameter change of its active BWPs except parameter </w:t>
      </w:r>
      <w:r w:rsidRPr="001370C1">
        <w:rPr>
          <w:i/>
          <w:iCs/>
        </w:rPr>
        <w:t>firstActiveDownlinkBWP-Id</w:t>
      </w:r>
      <w:r w:rsidRPr="001370C1">
        <w:t xml:space="preserve"> and </w:t>
      </w:r>
      <w:r w:rsidRPr="001370C1">
        <w:rPr>
          <w:i/>
          <w:iCs/>
        </w:rPr>
        <w:t>firstActiveUplinkBWP-Id</w:t>
      </w:r>
      <w:r w:rsidRPr="001370C1">
        <w:t xml:space="preserve"> for SCell</w:t>
      </w:r>
    </w:p>
    <w:p w14:paraId="637CCD5B" w14:textId="77777777" w:rsidR="00CE633C" w:rsidRPr="001370C1" w:rsidRDefault="00CE633C" w:rsidP="00CE633C">
      <w:pPr>
        <w:rPr>
          <w:lang w:eastAsia="zh-CN"/>
        </w:rPr>
      </w:pPr>
      <w:r w:rsidRPr="001370C1">
        <w:rPr>
          <w:lang w:eastAsia="zh-CN"/>
        </w:rPr>
        <w:t xml:space="preserve">For RRC-based BWP switch, after the UE receives RRC reconfiguration </w:t>
      </w:r>
      <w:r w:rsidRPr="001370C1">
        <w:rPr>
          <w:rFonts w:cs="v4.2.0"/>
        </w:rPr>
        <w:t xml:space="preserve">involving active </w:t>
      </w:r>
      <w:r w:rsidRPr="001370C1">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370C1">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370C1">
        <w:rPr>
          <w:rFonts w:hint="eastAsia"/>
          <w:lang w:eastAsia="zh-CN"/>
        </w:rPr>
        <w:t xml:space="preserve"> </w:t>
      </w:r>
      <w:r w:rsidRPr="001370C1">
        <w:rPr>
          <w:lang w:eastAsia="zh-CN"/>
        </w:rPr>
        <w:t xml:space="preserve">slots which begins from </w:t>
      </w:r>
      <w:r w:rsidRPr="001370C1">
        <w:t xml:space="preserve">the beginning of DL </w:t>
      </w:r>
      <w:r w:rsidRPr="001370C1">
        <w:rPr>
          <w:lang w:eastAsia="zh-CN"/>
        </w:rPr>
        <w:t xml:space="preserve">slot n, where </w:t>
      </w:r>
    </w:p>
    <w:p w14:paraId="45DF10CC" w14:textId="77777777" w:rsidR="00CE633C" w:rsidRPr="001370C1" w:rsidRDefault="00CE633C" w:rsidP="00CE633C">
      <w:pPr>
        <w:pStyle w:val="B10"/>
        <w:rPr>
          <w:lang w:eastAsia="zh-CN"/>
        </w:rPr>
      </w:pPr>
      <w:r w:rsidRPr="001370C1">
        <w:rPr>
          <w:lang w:eastAsia="zh-CN"/>
        </w:rPr>
        <w:tab/>
        <w:t xml:space="preserve">DL slot n is the last slot </w:t>
      </w:r>
      <w:r w:rsidRPr="001370C1">
        <w:rPr>
          <w:rFonts w:cs="v4.2.0"/>
        </w:rPr>
        <w:t>overlapping with the PDSCH</w:t>
      </w:r>
      <w:r w:rsidRPr="001370C1">
        <w:rPr>
          <w:lang w:eastAsia="zh-CN"/>
        </w:rPr>
        <w:t xml:space="preserve"> containing the RRC command, and </w:t>
      </w:r>
    </w:p>
    <w:p w14:paraId="19943BCD" w14:textId="77777777" w:rsidR="00CE633C" w:rsidRPr="001370C1" w:rsidRDefault="00CE633C" w:rsidP="00CE633C">
      <w:pPr>
        <w:pStyle w:val="B10"/>
        <w:rPr>
          <w:lang w:eastAsia="zh-CN"/>
        </w:rPr>
      </w:pPr>
      <w:r w:rsidRPr="001370C1">
        <w:rPr>
          <w:lang w:eastAsia="zh-CN"/>
        </w:rPr>
        <w:tab/>
      </w:r>
      <m:oMath>
        <m:r>
          <w:rPr>
            <w:rFonts w:ascii="Cambria Math" w:hAnsi="Cambria Math"/>
            <w:lang w:eastAsia="zh-CN"/>
          </w:rPr>
          <m:t>NR Slot length</m:t>
        </m:r>
      </m:oMath>
      <w:r w:rsidRPr="001370C1">
        <w:rPr>
          <w:rFonts w:hint="eastAsia"/>
          <w:lang w:eastAsia="zh-CN"/>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 xml:space="preserve">is the length of the RRC procedure delay in ms as defined in clause 11.2 in TS 36.331 [16] if the </w:t>
      </w:r>
      <w:r w:rsidRPr="001370C1">
        <w:t>corresponding RRC message is embedded</w:t>
      </w:r>
      <w:r w:rsidRPr="001370C1">
        <w:rPr>
          <w:lang w:eastAsia="zh-CN"/>
        </w:rPr>
        <w:t xml:space="preserve"> in E-UTRA RRC message, otherwise it is the length of the RRC procedure delay in ms as defined in clause 12 in TS 38.331 [2], and</w:t>
      </w:r>
    </w:p>
    <w:p w14:paraId="783A31E2"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370C1">
        <w:rPr>
          <w:lang w:eastAsia="zh-CN"/>
        </w:rPr>
        <w:t xml:space="preserve"> is the time used by the UE to perform BWP switch.</w:t>
      </w:r>
    </w:p>
    <w:p w14:paraId="6B989EF0" w14:textId="77777777" w:rsidR="00CE633C" w:rsidRPr="001370C1" w:rsidRDefault="00CE633C" w:rsidP="00CE633C">
      <w:pPr>
        <w:rPr>
          <w:lang w:eastAsia="zh-CN"/>
        </w:rPr>
      </w:pPr>
      <w:r w:rsidRPr="001370C1">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370C1">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017CCAB7" w14:textId="5B4C4EB0" w:rsidR="00CE633C" w:rsidRDefault="00CE633C" w:rsidP="00591696">
      <w:pPr>
        <w:rPr>
          <w:lang w:val="en-US" w:eastAsia="zh-CN"/>
        </w:rPr>
      </w:pPr>
    </w:p>
    <w:p w14:paraId="01E6B0E4" w14:textId="77777777" w:rsidR="00E3163E" w:rsidRPr="009C5807" w:rsidRDefault="00E3163E" w:rsidP="00E3163E">
      <w:pPr>
        <w:pStyle w:val="Heading2"/>
        <w:rPr>
          <w:lang w:eastAsia="zh-CN"/>
        </w:rPr>
      </w:pPr>
      <w:r w:rsidRPr="009C5807">
        <w:t>8.6</w:t>
      </w:r>
      <w:r>
        <w:t>C</w:t>
      </w:r>
      <w:r w:rsidRPr="009C5807">
        <w:tab/>
        <w:t>Active BWP switch delay</w:t>
      </w:r>
      <w:r>
        <w:t xml:space="preserve"> for satellite access</w:t>
      </w:r>
    </w:p>
    <w:p w14:paraId="0A1CCBFC" w14:textId="77777777" w:rsidR="00E3163E" w:rsidRPr="001F3AF2" w:rsidRDefault="00E3163E" w:rsidP="001F3AF2">
      <w:pPr>
        <w:pStyle w:val="NO"/>
        <w:rPr>
          <w:rFonts w:eastAsia="SimSun"/>
          <w:i/>
          <w:iCs/>
        </w:rPr>
      </w:pPr>
      <w:r w:rsidRPr="001F3AF2">
        <w:rPr>
          <w:rFonts w:eastAsia="SimSun"/>
          <w:i/>
          <w:iCs/>
        </w:rPr>
        <w:t>Editor’s note: Applicability of frequency range, CA, DA, duplex mode, inter-RAT measurement, etc is subject to updates/changes based on the scope of the corresponding WID.</w:t>
      </w:r>
    </w:p>
    <w:p w14:paraId="0DCA3C06" w14:textId="77777777" w:rsidR="00E3163E" w:rsidRPr="001F3AF2" w:rsidRDefault="00E3163E" w:rsidP="001F3AF2">
      <w:pPr>
        <w:pStyle w:val="NO"/>
        <w:rPr>
          <w:rFonts w:eastAsia="SimSun"/>
          <w:i/>
          <w:iCs/>
        </w:rPr>
      </w:pPr>
      <w:r w:rsidRPr="001F3AF2">
        <w:rPr>
          <w:rFonts w:eastAsia="SimSun"/>
          <w:i/>
          <w:iCs/>
        </w:rPr>
        <w:t>Editor’s note: Terminology will be further clarified and selected between, e.g. NTN and satellite access, based on further agreements.</w:t>
      </w:r>
    </w:p>
    <w:p w14:paraId="226D6280" w14:textId="77777777" w:rsidR="00E3163E" w:rsidRPr="009C5807" w:rsidRDefault="00E3163E" w:rsidP="00E3163E">
      <w:pPr>
        <w:pStyle w:val="Heading3"/>
        <w:rPr>
          <w:lang w:val="en-US" w:eastAsia="zh-CN"/>
        </w:rPr>
      </w:pPr>
      <w:r>
        <w:rPr>
          <w:lang w:val="en-US" w:eastAsia="zh-CN"/>
        </w:rPr>
        <w:t>8.6C.1</w:t>
      </w:r>
      <w:r w:rsidRPr="009C5807">
        <w:rPr>
          <w:lang w:val="en-US" w:eastAsia="zh-CN"/>
        </w:rPr>
        <w:tab/>
        <w:t>Introduction</w:t>
      </w:r>
    </w:p>
    <w:p w14:paraId="59689929" w14:textId="77777777" w:rsidR="00E3163E" w:rsidRDefault="00E3163E" w:rsidP="00E3163E">
      <w:pPr>
        <w:rPr>
          <w:lang w:val="en-US"/>
        </w:rPr>
      </w:pPr>
      <w:r w:rsidRPr="009C5807">
        <w:rPr>
          <w:lang w:eastAsia="zh-CN"/>
        </w:rPr>
        <w:t xml:space="preserve">The requirements in this clause apply for a UE 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w:t>
      </w:r>
      <w:r>
        <w:rPr>
          <w:lang w:eastAsia="zh-CN"/>
        </w:rPr>
        <w:t xml:space="preserve">The requirements in this clause also apply for </w:t>
      </w:r>
      <w:r w:rsidRPr="00885F53">
        <w:rPr>
          <w:lang w:eastAsia="zh-CN"/>
        </w:rPr>
        <w:t>a UE configured with more than one BWP</w:t>
      </w:r>
      <w:r w:rsidRPr="00885F53">
        <w:rPr>
          <w:lang w:val="en-US"/>
        </w:rPr>
        <w:t xml:space="preserve"> on PCell</w:t>
      </w:r>
      <w:r>
        <w:rPr>
          <w:lang w:eastAsia="zh-CN"/>
        </w:rPr>
        <w:t xml:space="preserve">. </w:t>
      </w:r>
    </w:p>
    <w:p w14:paraId="1CC8951F" w14:textId="77777777" w:rsidR="00E3163E" w:rsidRPr="009C5807" w:rsidRDefault="00E3163E" w:rsidP="00E3163E">
      <w:pPr>
        <w:rPr>
          <w:lang w:eastAsia="zh-CN"/>
        </w:rPr>
      </w:pPr>
      <w:r w:rsidRPr="009C5807">
        <w:rPr>
          <w:lang w:eastAsia="zh-CN"/>
        </w:rPr>
        <w:t>UE shall complete the switch of active DL and/or UL BWP within the delay defined in this clause.</w:t>
      </w:r>
    </w:p>
    <w:p w14:paraId="560D928A" w14:textId="77777777" w:rsidR="00E3163E" w:rsidRPr="009C5807" w:rsidRDefault="00E3163E" w:rsidP="00E3163E">
      <w:pPr>
        <w:pStyle w:val="Heading3"/>
        <w:rPr>
          <w:lang w:val="en-US" w:eastAsia="zh-CN"/>
        </w:rPr>
      </w:pPr>
      <w:r>
        <w:rPr>
          <w:lang w:val="en-US" w:eastAsia="zh-CN"/>
        </w:rPr>
        <w:t>8.6C.2</w:t>
      </w:r>
      <w:r w:rsidRPr="009C5807">
        <w:rPr>
          <w:lang w:val="en-US" w:eastAsia="zh-CN"/>
        </w:rPr>
        <w:tab/>
        <w:t>DCI and timer based BWP switch delay</w:t>
      </w:r>
      <w:r>
        <w:rPr>
          <w:lang w:val="en-US" w:eastAsia="zh-CN"/>
        </w:rPr>
        <w:t xml:space="preserve"> on a single CC</w:t>
      </w:r>
    </w:p>
    <w:p w14:paraId="61BB8E86" w14:textId="77777777" w:rsidR="00E3163E" w:rsidRPr="009C5807" w:rsidRDefault="00E3163E" w:rsidP="00E3163E">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73579513" w14:textId="77777777" w:rsidR="00E3163E" w:rsidRDefault="00E3163E" w:rsidP="00E3163E">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eastAsia="zh-CN"/>
        </w:rPr>
      </w:pPr>
      <w:r>
        <w:t>-</w:t>
      </w:r>
      <w:r>
        <w:tab/>
      </w:r>
      <w:r w:rsidRPr="00FC4650">
        <w:t>Y</w:t>
      </w:r>
      <w:r w:rsidRPr="00BB282E">
        <w:rPr>
          <w:lang w:val="en-US" w:eastAsia="zh-CN"/>
        </w:rPr>
        <w:t xml:space="preserve"> </w:t>
      </w:r>
      <w:r>
        <w:rPr>
          <w:lang w:val="en-US" w:eastAsia="zh-CN"/>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73596FB8" w14:textId="77777777" w:rsidR="00E3163E" w:rsidRPr="009C5807" w:rsidRDefault="00E3163E" w:rsidP="00E3163E">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p>
    <w:p w14:paraId="491FDAF5" w14:textId="77777777" w:rsidR="00E3163E" w:rsidRPr="009C5807" w:rsidRDefault="00E3163E" w:rsidP="00E3163E">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661FBF3F" w14:textId="77777777" w:rsidR="00E3163E" w:rsidRPr="009C5807" w:rsidRDefault="00E3163E" w:rsidP="00E3163E">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w:t>
      </w:r>
      <w:r>
        <w:rPr>
          <w:lang w:val="en-US" w:eastAsia="zh-CN"/>
        </w:rPr>
        <w:t>8.6C.2</w:t>
      </w:r>
      <w:r w:rsidRPr="009C5807">
        <w:rPr>
          <w:lang w:val="en-US" w:eastAsia="zh-CN"/>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4277217B" w14:textId="77777777" w:rsidR="00E3163E" w:rsidRPr="009C5807" w:rsidRDefault="00E3163E" w:rsidP="00F87202">
            <w:pPr>
              <w:pStyle w:val="TAH"/>
              <w:rPr>
                <w:vertAlign w:val="superscript"/>
                <w:lang w:eastAsia="zh-CN"/>
              </w:rPr>
            </w:pPr>
            <w:r w:rsidRPr="009C5807">
              <w:rPr>
                <w:lang w:eastAsia="zh-CN"/>
              </w:rPr>
              <w:t>Type 2</w:t>
            </w:r>
            <w:r w:rsidRPr="009C5807">
              <w:rPr>
                <w:vertAlign w:val="superscript"/>
                <w:lang w:eastAsia="zh-CN"/>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1D4B4C17" w14:textId="77777777" w:rsidR="00E3163E" w:rsidRPr="009C5807" w:rsidRDefault="00E3163E" w:rsidP="00E3163E">
      <w:pPr>
        <w:pStyle w:val="B10"/>
      </w:pPr>
      <w:r w:rsidRPr="009C5807">
        <w:t>-</w:t>
      </w:r>
      <w:r w:rsidRPr="009C5807">
        <w:tab/>
        <w:t>UE shall be able to receive PDCCH and PDSCH with old TCI-states before the delay as specified in Clause 8.10 in the new BWP.</w:t>
      </w:r>
    </w:p>
    <w:p w14:paraId="6CB2CE58" w14:textId="77777777" w:rsidR="00E3163E" w:rsidRDefault="00E3163E" w:rsidP="00E3163E">
      <w:pPr>
        <w:pStyle w:val="B10"/>
      </w:pPr>
      <w:r w:rsidRPr="009C5807">
        <w:t>-</w:t>
      </w:r>
      <w:r w:rsidRPr="009C5807">
        <w:tab/>
        <w:t>UE shall be able to receive PDCCH and PDSCH with new TCI-states after the delay as specified in Clause 8.10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eastAsia="zh-CN"/>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eastAsia="zh-CN"/>
        </w:rPr>
      </w:pPr>
      <w:r>
        <w:rPr>
          <w:lang w:val="en-US" w:eastAsia="zh-CN"/>
        </w:rPr>
        <w:t>8.6C.3</w:t>
      </w:r>
      <w:r w:rsidRPr="009C5807">
        <w:rPr>
          <w:lang w:val="en-US" w:eastAsia="zh-CN"/>
        </w:rPr>
        <w:tab/>
        <w:t>RRC based BWP switch delay</w:t>
      </w:r>
      <w:r>
        <w:rPr>
          <w:lang w:val="en-US" w:eastAsia="zh-CN"/>
        </w:rPr>
        <w:t xml:space="preserve"> on a single CC</w:t>
      </w:r>
    </w:p>
    <w:p w14:paraId="295AB03F" w14:textId="77777777" w:rsidR="00E3163E" w:rsidRDefault="00E3163E" w:rsidP="00E3163E">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4051935D" w14:textId="77777777" w:rsidR="00E3163E" w:rsidRDefault="00E3163E" w:rsidP="00E3163E">
      <w:pPr>
        <w:pStyle w:val="B10"/>
        <w:rPr>
          <w:lang w:val="en-US" w:eastAsia="zh-CN"/>
        </w:rPr>
      </w:pPr>
      <w:r>
        <w:rPr>
          <w:lang w:val="en-US" w:eastAsia="zh-CN"/>
        </w:rPr>
        <w:tab/>
      </w:r>
      <w:r w:rsidRPr="009C5807">
        <w:rPr>
          <w:lang w:val="en-US" w:eastAsia="zh-CN"/>
        </w:rPr>
        <w:t>DL slot n is the last slot containing the RRC command, and</w:t>
      </w:r>
    </w:p>
    <w:p w14:paraId="148F356C" w14:textId="77777777" w:rsidR="00E3163E" w:rsidRPr="009C5807" w:rsidRDefault="00E3163E" w:rsidP="00E3163E">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ms as defined in clause 12 in TS 38.331 [2], and</w:t>
      </w:r>
    </w:p>
    <w:p w14:paraId="2A225381"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switch.</w:t>
      </w:r>
    </w:p>
    <w:p w14:paraId="01EA3BB5" w14:textId="77777777" w:rsidR="00E3163E" w:rsidRPr="008C6DE4" w:rsidRDefault="00E3163E" w:rsidP="00E3163E">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1973934D" w14:textId="77777777" w:rsidR="00E3163E" w:rsidRDefault="00E3163E" w:rsidP="00591696">
      <w:pPr>
        <w:rPr>
          <w:lang w:val="en-US" w:eastAsia="zh-CN"/>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47"/>
    </w:p>
    <w:p w14:paraId="341191E0" w14:textId="477FF8BC" w:rsidR="00CD22EB" w:rsidRPr="009C5807" w:rsidRDefault="003A4F63" w:rsidP="003227B7">
      <w:pPr>
        <w:pStyle w:val="Heading2"/>
        <w:rPr>
          <w:lang w:eastAsia="zh-CN"/>
        </w:rPr>
      </w:pPr>
      <w:bookmarkStart w:id="93" w:name="_Toc5952664"/>
      <w:r w:rsidRPr="009C5807">
        <w:rPr>
          <w:lang w:eastAsia="ko-KR"/>
        </w:rPr>
        <w:t>8.8</w:t>
      </w:r>
      <w:r w:rsidR="00CD22EB" w:rsidRPr="009C5807">
        <w:rPr>
          <w:lang w:eastAsia="ko-KR"/>
        </w:rPr>
        <w:tab/>
        <w:t xml:space="preserve">NE-DC: E-UTRAN </w:t>
      </w:r>
      <w:r w:rsidR="00CD22EB" w:rsidRPr="009C5807">
        <w:rPr>
          <w:lang w:eastAsia="zh-CN"/>
        </w:rPr>
        <w:t>P</w:t>
      </w:r>
      <w:r w:rsidR="00CD22EB" w:rsidRPr="009C5807">
        <w:rPr>
          <w:lang w:eastAsia="ko-KR"/>
        </w:rPr>
        <w:t>SCell Addition and Release Delay</w:t>
      </w:r>
      <w:bookmarkEnd w:id="93"/>
    </w:p>
    <w:p w14:paraId="21161538" w14:textId="34CDFDA1" w:rsidR="00CD22EB" w:rsidRPr="009C5807" w:rsidRDefault="003A4F63" w:rsidP="003227B7">
      <w:pPr>
        <w:pStyle w:val="Heading3"/>
        <w:rPr>
          <w:lang w:eastAsia="ko-KR"/>
        </w:rPr>
      </w:pPr>
      <w:bookmarkStart w:id="94" w:name="_Toc5952665"/>
      <w:r w:rsidRPr="009C5807">
        <w:rPr>
          <w:lang w:eastAsia="ko-KR"/>
        </w:rPr>
        <w:t>8.8</w:t>
      </w:r>
      <w:r w:rsidR="00CD22EB" w:rsidRPr="009C5807">
        <w:rPr>
          <w:lang w:eastAsia="ko-KR"/>
        </w:rPr>
        <w:t>.1</w:t>
      </w:r>
      <w:r w:rsidR="00CD22EB" w:rsidRPr="009C5807">
        <w:rPr>
          <w:lang w:eastAsia="ko-KR"/>
        </w:rPr>
        <w:tab/>
        <w:t>Introduction</w:t>
      </w:r>
      <w:bookmarkEnd w:id="94"/>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rPr>
          <w:lang w:eastAsia="zh-CN"/>
        </w:rPr>
        <w:t>configure an E-UTRAN</w:t>
      </w:r>
      <w:r w:rsidRPr="009C5807">
        <w:rPr>
          <w:lang w:eastAsia="ko-KR"/>
        </w:rPr>
        <w:t xml:space="preserve"> </w:t>
      </w:r>
      <w:r w:rsidRPr="009C5807">
        <w:rPr>
          <w:lang w:eastAsia="zh-CN"/>
        </w:rPr>
        <w:t>P</w:t>
      </w:r>
      <w:r w:rsidRPr="009C5807">
        <w:rPr>
          <w:lang w:eastAsia="ko-KR"/>
        </w:rPr>
        <w:t xml:space="preserve">SCell in NR - E-UTRA </w:t>
      </w:r>
      <w:r w:rsidRPr="009C5807">
        <w:rPr>
          <w:lang w:eastAsia="zh-CN"/>
        </w:rPr>
        <w:t>dual connectivity</w:t>
      </w:r>
      <w:r w:rsidRPr="009C5807">
        <w:rPr>
          <w:lang w:eastAsia="ko-KR"/>
        </w:rPr>
        <w:t xml:space="preserve">. The requirements are applicable to an NR - E-UTRA </w:t>
      </w:r>
      <w:r w:rsidRPr="009C5807">
        <w:rPr>
          <w:lang w:eastAsia="zh-CN"/>
        </w:rPr>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95"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rPr>
          <w:lang w:eastAsia="zh-CN"/>
        </w:rPr>
        <w:t>P</w:t>
      </w:r>
      <w:r w:rsidR="00CD22EB" w:rsidRPr="009C5807">
        <w:rPr>
          <w:lang w:eastAsia="ko-KR"/>
        </w:rPr>
        <w:t>SCell Addition Delay Requirement</w:t>
      </w:r>
      <w:bookmarkEnd w:id="95"/>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t xml:space="preserve">Upon receiving E-UTRAN </w:t>
      </w:r>
      <w:r w:rsidRPr="009C5807">
        <w:rPr>
          <w:lang w:eastAsia="zh-CN"/>
        </w:rPr>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rPr>
          <w:lang w:eastAsia="zh-CN"/>
        </w:rPr>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rPr>
          <w:lang w:eastAsia="zh-CN"/>
        </w:rPr>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lang w:eastAsia="zh-CN"/>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rPr>
          <w:lang w:eastAsia="zh-CN"/>
        </w:rPr>
        <w:t>ms</w:t>
      </w:r>
      <w:r w:rsidR="00CD22EB" w:rsidRPr="009C5807">
        <w:rPr>
          <w:lang w:eastAsia="ko-KR"/>
        </w:rPr>
        <w:t>.</w:t>
      </w:r>
    </w:p>
    <w:p w14:paraId="79518625" w14:textId="77777777" w:rsidR="00CD22EB" w:rsidRPr="009C5807" w:rsidRDefault="00CD22EB" w:rsidP="00CD22EB">
      <w:pPr>
        <w:rPr>
          <w:lang w:eastAsia="ko-KR"/>
        </w:rPr>
      </w:pPr>
      <w:r w:rsidRPr="009C5807">
        <w:rPr>
          <w:rFonts w:cs="v4.2.0"/>
          <w:lang w:eastAsia="zh-CN"/>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rPr>
          <w:lang w:eastAsia="zh-CN"/>
        </w:rPr>
        <w:t>P</w:t>
      </w:r>
      <w:r w:rsidR="00CD22EB" w:rsidRPr="009C5807">
        <w:rPr>
          <w:lang w:eastAsia="ko-KR"/>
        </w:rPr>
        <w:t xml:space="preserve">SCell </w:t>
      </w:r>
      <w:r w:rsidR="00CD22EB" w:rsidRPr="009C5807">
        <w:rPr>
          <w:lang w:eastAsia="zh-CN"/>
        </w:rPr>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E-UTRAN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rPr>
          <w:lang w:eastAsia="zh-CN"/>
        </w:rPr>
        <w:t>clause</w:t>
      </w:r>
      <w:r w:rsidRPr="009C5807">
        <w:rPr>
          <w:lang w:eastAsia="zh-CN"/>
        </w:rPr>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96"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rPr>
          <w:lang w:eastAsia="zh-CN"/>
        </w:rPr>
        <w:t>P</w:t>
      </w:r>
      <w:r w:rsidR="00CD22EB" w:rsidRPr="009C5807">
        <w:rPr>
          <w:lang w:eastAsia="ko-KR"/>
        </w:rPr>
        <w:t>SCell Release Delay Requirement</w:t>
      </w:r>
      <w:bookmarkEnd w:id="96"/>
    </w:p>
    <w:p w14:paraId="47F0DF57" w14:textId="77777777" w:rsidR="002E0D67" w:rsidRPr="008C6DE4" w:rsidRDefault="002E0D67" w:rsidP="002E0D67">
      <w:pPr>
        <w:rPr>
          <w:lang w:eastAsia="ko-KR"/>
        </w:rPr>
      </w:pPr>
      <w:bookmarkStart w:id="97" w:name="_Toc535475995"/>
      <w:bookmarkStart w:id="98" w:name="_Toc5952668"/>
      <w:r w:rsidRPr="008C6DE4">
        <w:rPr>
          <w:lang w:eastAsia="zh-CN"/>
        </w:rPr>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rPr>
          <w:lang w:eastAsia="zh-CN"/>
        </w:rPr>
      </w:pPr>
      <w:r w:rsidRPr="009C5807">
        <w:rPr>
          <w:lang w:eastAsia="zh-CN"/>
        </w:rPr>
        <w:t>8.9</w:t>
      </w:r>
      <w:r w:rsidR="009B0041" w:rsidRPr="009C5807">
        <w:rPr>
          <w:lang w:eastAsia="zh-CN"/>
        </w:rPr>
        <w:tab/>
        <w:t xml:space="preserve">NR-DC: PSCell Addition and Release Delay </w:t>
      </w:r>
    </w:p>
    <w:p w14:paraId="25454E24" w14:textId="15E2DE96" w:rsidR="009B0041" w:rsidRPr="009C5807" w:rsidRDefault="00967CF8" w:rsidP="00967CF8">
      <w:pPr>
        <w:pStyle w:val="Heading3"/>
        <w:rPr>
          <w:lang w:eastAsia="ko-KR"/>
        </w:rPr>
      </w:pPr>
      <w:r w:rsidRPr="009C5807">
        <w:rPr>
          <w:lang w:eastAsia="zh-CN"/>
        </w:rPr>
        <w:t>8.9.1</w:t>
      </w:r>
      <w:r w:rsidR="009B0041" w:rsidRPr="009C5807">
        <w:rPr>
          <w:lang w:eastAsia="zh-CN"/>
        </w:rPr>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rPr>
          <w:lang w:eastAsia="zh-CN"/>
        </w:rPr>
      </w:pPr>
      <w:r w:rsidRPr="009C5807">
        <w:rPr>
          <w:lang w:eastAsia="zh-CN"/>
        </w:rPr>
        <w:t>8.9.2</w:t>
      </w:r>
      <w:r w:rsidR="009B0041" w:rsidRPr="009C5807">
        <w:rPr>
          <w:lang w:eastAsia="zh-CN"/>
        </w:rPr>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99" w:name="_Hlk18514597"/>
      <w:r w:rsidRPr="009C5807">
        <w:rPr>
          <w:lang w:eastAsia="ko-KR"/>
        </w:rPr>
        <w:t>PCell in FR1.</w:t>
      </w:r>
      <w:bookmarkEnd w:id="99"/>
    </w:p>
    <w:p w14:paraId="206F0E38" w14:textId="1834DFC1" w:rsidR="009B0041" w:rsidRPr="009C5807" w:rsidRDefault="009B0041"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subframe </w:t>
      </w:r>
      <w:r w:rsidRPr="009C5807">
        <w:rPr>
          <w:i/>
          <w:lang w:eastAsia="ko-KR"/>
        </w:rPr>
        <w:t xml:space="preserve">n </w:t>
      </w:r>
      <w:r w:rsidRPr="009C5807">
        <w:rPr>
          <w:lang w:eastAsia="ko-KR"/>
        </w:rPr>
        <w:t>+</w:t>
      </w:r>
      <w:r w:rsidRPr="009C5807">
        <w:rPr>
          <w:lang w:eastAsia="ja-JP"/>
        </w:rPr>
        <w:t xml:space="preserve"> </w:t>
      </w:r>
      <w:r w:rsidR="00C058B3" w:rsidRPr="009C5807">
        <w:rPr>
          <w:lang w:eastAsia="ja-JP"/>
        </w:rPr>
        <w:t>T</w:t>
      </w:r>
      <w:r w:rsidR="00C058B3" w:rsidRPr="009C5807">
        <w:rPr>
          <w:vertAlign w:val="subscript"/>
          <w:lang w:eastAsia="ja-JP"/>
        </w:rPr>
        <w:t>config_PSCell</w:t>
      </w:r>
      <w:r w:rsidR="00D71C01" w:rsidRPr="00D71C01">
        <w:rPr>
          <w:lang w:eastAsia="ko-KR"/>
        </w:rPr>
        <w:t xml:space="preserve"> </w:t>
      </w:r>
      <w:r w:rsidR="00D71C01" w:rsidRPr="001C317B">
        <w:rPr>
          <w:lang w:eastAsia="ko-KR"/>
        </w:rPr>
        <w:t xml:space="preserve">Upon receiving PSCell </w:t>
      </w:r>
      <w:r w:rsidR="00D71C01" w:rsidRPr="001C317B">
        <w:rPr>
          <w:lang w:eastAsia="ja-JP"/>
        </w:rPr>
        <w:t xml:space="preserve">addition </w:t>
      </w:r>
      <w:r w:rsidR="00D71C01" w:rsidRPr="001C317B">
        <w:rPr>
          <w:lang w:eastAsia="ko-KR"/>
        </w:rPr>
        <w:t xml:space="preserve">in subframe </w:t>
      </w:r>
      <w:r w:rsidR="00D71C01" w:rsidRPr="001C317B">
        <w:rPr>
          <w:i/>
          <w:lang w:eastAsia="ko-KR"/>
        </w:rPr>
        <w:t>n</w:t>
      </w:r>
      <w:r w:rsidR="00D71C01" w:rsidRPr="001C317B">
        <w:rPr>
          <w:lang w:eastAsia="ko-KR"/>
        </w:rPr>
        <w:t xml:space="preserve">, the UE shall be capable to transmit </w:t>
      </w:r>
      <w:r w:rsidR="00D71C01" w:rsidRPr="001C317B">
        <w:rPr>
          <w:lang w:eastAsia="ja-JP"/>
        </w:rPr>
        <w:t>P</w:t>
      </w:r>
      <w:r w:rsidR="00D71C01" w:rsidRPr="001C317B">
        <w:rPr>
          <w:lang w:eastAsia="ko-KR"/>
        </w:rPr>
        <w:t xml:space="preserve">RACH </w:t>
      </w:r>
      <w:r w:rsidR="00D71C01" w:rsidRPr="001C317B">
        <w:rPr>
          <w:lang w:eastAsia="ja-JP"/>
        </w:rPr>
        <w:t xml:space="preserve">preamble </w:t>
      </w:r>
      <w:r w:rsidR="00D71C01" w:rsidRPr="001C317B">
        <w:rPr>
          <w:lang w:eastAsia="ko-KR"/>
        </w:rPr>
        <w:t>towards PSCell in FR2 no later than in</w:t>
      </w:r>
      <w:r w:rsidR="00D71C01" w:rsidRPr="001C317B">
        <w:rPr>
          <w:lang w:eastAsia="ja-JP"/>
        </w:rPr>
        <w:t xml:space="preserve">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lang w:eastAsia="zh-CN"/>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2F79271F" w14:textId="5918C1CE" w:rsidR="009B0041" w:rsidRPr="009C5807" w:rsidRDefault="009B0041" w:rsidP="00EF1BE1">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19F43272" w14:textId="2D847DFF" w:rsidR="008903D9" w:rsidRPr="009C5807" w:rsidRDefault="00E7792F" w:rsidP="00EF1BE1">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rPr>
          <w:lang w:eastAsia="zh-CN"/>
        </w:rPr>
        <w:t>3*N</w:t>
      </w:r>
      <w:r w:rsidRPr="009C5807">
        <w:rPr>
          <w:lang w:eastAsia="ko-KR"/>
        </w:rPr>
        <w:t>*</w:t>
      </w:r>
      <w:r w:rsidRPr="009C5807">
        <w:rPr>
          <w:rFonts w:cs="v4.2.0"/>
          <w:lang w:eastAsia="zh-CN"/>
        </w:rPr>
        <w:t xml:space="preserve"> Trs</w:t>
      </w:r>
      <w:r w:rsidRPr="009C5807">
        <w:rPr>
          <w:lang w:eastAsia="ko-KR"/>
        </w:rPr>
        <w:t xml:space="preserve"> ms.</w:t>
      </w:r>
      <w:r w:rsidRPr="00BE1630">
        <w:t xml:space="preserve"> </w:t>
      </w:r>
      <w:r>
        <w:t>N = 8 when the target cell is in FR2-1, and N = 12 when the target cell is in FR2-2</w:t>
      </w:r>
    </w:p>
    <w:p w14:paraId="013B33ED" w14:textId="2A5B45D8" w:rsidR="00E34B85" w:rsidRPr="009C5807" w:rsidRDefault="00EF1BE1" w:rsidP="00EF1BE1">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lang w:eastAsia="zh-CN"/>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w:t>
      </w:r>
      <w:r w:rsidR="00796F80" w:rsidRPr="009C5807">
        <w:rPr>
          <w:lang w:eastAsia="zh-CN"/>
        </w:rPr>
        <w:t xml:space="preserve">If the UE is not provided SMTC configuration or measurement object on this frequency, the requirement in this </w:t>
      </w:r>
      <w:r w:rsidR="0059755E" w:rsidRPr="009C5807">
        <w:rPr>
          <w:lang w:eastAsia="zh-CN"/>
        </w:rPr>
        <w:t>clause</w:t>
      </w:r>
      <w:r w:rsidR="00796F80" w:rsidRPr="009C5807">
        <w:rPr>
          <w:lang w:eastAsia="zh-CN"/>
        </w:rPr>
        <w:t xml:space="preserve"> is applied with Trs = 5 ms</w:t>
      </w:r>
      <w:r w:rsidR="00796F80" w:rsidRPr="009C5807">
        <w:rPr>
          <w:lang w:eastAsia="ko-KR"/>
        </w:rPr>
        <w:t xml:space="preserve"> assuming the SSB transmission periodicity is 5 ms</w:t>
      </w:r>
      <w:r w:rsidR="00796F80" w:rsidRPr="009C5807">
        <w:rPr>
          <w:lang w:eastAsia="zh-CN"/>
        </w:rPr>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lang w:eastAsia="zh-CN"/>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lang w:eastAsia="zh-CN"/>
        </w:rPr>
        <w:t>P</w:t>
      </w:r>
      <w:r w:rsidR="00DB5AE1" w:rsidRPr="009C5807">
        <w:rPr>
          <w:lang w:eastAsia="ko-KR"/>
        </w:rPr>
        <w:t xml:space="preserve">SCell </w:t>
      </w:r>
      <w:r w:rsidR="00DB5AE1" w:rsidRPr="009C5807">
        <w:rPr>
          <w:rFonts w:hint="eastAsia"/>
          <w:lang w:eastAsia="zh-CN"/>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rPr>
          <w:lang w:eastAsia="zh-CN"/>
        </w:rPr>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w:t>
      </w:r>
      <w:r w:rsidRPr="009C5807">
        <w:rPr>
          <w:lang w:eastAsia="zh-CN"/>
        </w:rPr>
        <w:t>configured with</w:t>
      </w:r>
      <w:r w:rsidRPr="009C5807">
        <w:t xml:space="preserve"> </w:t>
      </w:r>
      <w:r w:rsidRPr="009C5807">
        <w:rPr>
          <w:lang w:eastAsia="zh-CN"/>
        </w:rPr>
        <w:t>P</w:t>
      </w:r>
      <w:r w:rsidRPr="009C5807">
        <w:t>Cell</w:t>
      </w:r>
      <w:r w:rsidRPr="009C5807">
        <w:rPr>
          <w:lang w:eastAsia="zh-CN"/>
        </w:rPr>
        <w:t xml:space="preserve">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lang w:eastAsia="zh-CN"/>
        </w:rPr>
        <w:t>8.2</w:t>
      </w:r>
      <w:r w:rsidRPr="009C5807">
        <w:t xml:space="preserve"> is allowed only during the RRC reconfiguration procedure [2].</w:t>
      </w:r>
    </w:p>
    <w:p w14:paraId="434D517E" w14:textId="7448582F" w:rsidR="007B3455" w:rsidRPr="009C5807" w:rsidRDefault="007B3455" w:rsidP="007B3455">
      <w:pPr>
        <w:pStyle w:val="Heading2"/>
        <w:rPr>
          <w:lang w:eastAsia="zh-CN"/>
        </w:rPr>
      </w:pPr>
      <w:r w:rsidRPr="009C5807">
        <w:rPr>
          <w:lang w:eastAsia="zh-CN"/>
        </w:rPr>
        <w:t>8.</w:t>
      </w:r>
      <w:r>
        <w:rPr>
          <w:lang w:eastAsia="zh-CN"/>
        </w:rPr>
        <w:t>9A</w:t>
      </w:r>
      <w:r w:rsidRPr="009C5807">
        <w:rPr>
          <w:lang w:eastAsia="zh-CN"/>
        </w:rPr>
        <w:tab/>
      </w:r>
      <w:r>
        <w:rPr>
          <w:rFonts w:hint="eastAsia"/>
          <w:lang w:eastAsia="zh-CN"/>
        </w:rPr>
        <w:t>Conditional</w:t>
      </w:r>
      <w:r>
        <w:rPr>
          <w:lang w:eastAsia="zh-CN"/>
        </w:rPr>
        <w:t xml:space="preserve"> </w:t>
      </w:r>
      <w:r w:rsidRPr="009C5807">
        <w:rPr>
          <w:lang w:eastAsia="zh-CN"/>
        </w:rPr>
        <w:t>PSCell Addition Delay</w:t>
      </w:r>
    </w:p>
    <w:p w14:paraId="083C2B8A" w14:textId="77777777" w:rsidR="007B3455" w:rsidRPr="009C5807" w:rsidRDefault="007B3455" w:rsidP="007B3455">
      <w:pPr>
        <w:pStyle w:val="Heading3"/>
        <w:rPr>
          <w:lang w:eastAsia="ko-KR"/>
        </w:rPr>
      </w:pPr>
      <w:bookmarkStart w:id="100" w:name="_Hlk92273125"/>
      <w:r w:rsidRPr="009C5807">
        <w:rPr>
          <w:lang w:eastAsia="zh-CN"/>
        </w:rPr>
        <w:t>8.</w:t>
      </w:r>
      <w:r>
        <w:rPr>
          <w:lang w:eastAsia="zh-CN"/>
        </w:rPr>
        <w:t>9A</w:t>
      </w:r>
      <w:r w:rsidRPr="009C5807">
        <w:rPr>
          <w:lang w:eastAsia="zh-CN"/>
        </w:rPr>
        <w:t>.1</w:t>
      </w:r>
      <w:r w:rsidRPr="009C5807">
        <w:rPr>
          <w:lang w:eastAsia="zh-CN"/>
        </w:rPr>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00"/>
    <w:p w14:paraId="61E97AE1" w14:textId="77777777" w:rsidR="007B3455" w:rsidRPr="009C5807" w:rsidRDefault="007B3455" w:rsidP="007B3455">
      <w:pPr>
        <w:pStyle w:val="Heading3"/>
        <w:rPr>
          <w:lang w:eastAsia="zh-CN"/>
        </w:rPr>
      </w:pPr>
      <w:r w:rsidRPr="009C5807">
        <w:rPr>
          <w:lang w:eastAsia="zh-CN"/>
        </w:rPr>
        <w:t>8.</w:t>
      </w:r>
      <w:r>
        <w:rPr>
          <w:lang w:eastAsia="zh-CN"/>
        </w:rPr>
        <w:t>9A</w:t>
      </w:r>
      <w:r w:rsidRPr="009C5807">
        <w:rPr>
          <w:lang w:eastAsia="zh-CN"/>
        </w:rPr>
        <w:t>.2</w:t>
      </w:r>
      <w:r w:rsidRPr="009C5807">
        <w:rPr>
          <w:lang w:eastAsia="zh-CN"/>
        </w:rPr>
        <w:tab/>
      </w:r>
      <w:r>
        <w:rPr>
          <w:lang w:eastAsia="zh-CN"/>
        </w:rPr>
        <w:t xml:space="preserve">Conditional </w:t>
      </w:r>
      <w:r w:rsidRPr="009C5807">
        <w:rPr>
          <w:lang w:eastAsia="zh-CN"/>
        </w:rPr>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eastAsia="zh-CN"/>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eastAsia="zh-CN"/>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eastAsia="zh-CN"/>
        </w:rPr>
        <w:tab/>
      </w:r>
      <w:r w:rsidRPr="009C5807">
        <w:rPr>
          <w:bCs/>
          <w:lang w:val="en-US" w:eastAsia="zh-CN"/>
        </w:rPr>
        <w:t>T</w:t>
      </w:r>
      <w:r w:rsidRPr="009C5807">
        <w:rPr>
          <w:bCs/>
          <w:vertAlign w:val="subscript"/>
          <w:lang w:val="en-US" w:eastAsia="zh-CN"/>
        </w:rPr>
        <w:t>measure</w:t>
      </w:r>
      <w:r w:rsidRPr="009C5807">
        <w:rPr>
          <w:rFonts w:cs="v4.2.0"/>
        </w:rPr>
        <w:t xml:space="preserve"> is the measurements time stated in clause </w:t>
      </w:r>
      <w:r w:rsidRPr="00833802">
        <w:rPr>
          <w:lang w:val="en-US" w:eastAsia="zh-CN"/>
        </w:rPr>
        <w:t>8.</w:t>
      </w:r>
      <w:r>
        <w:rPr>
          <w:lang w:val="en-US" w:eastAsia="zh-CN"/>
        </w:rPr>
        <w:t>9A</w:t>
      </w:r>
      <w:r w:rsidRPr="00833802">
        <w:rPr>
          <w:lang w:val="en-US" w:eastAsia="zh-CN"/>
        </w:rPr>
        <w:t>.2.1</w:t>
      </w:r>
      <w:r w:rsidRPr="009C5807">
        <w:rPr>
          <w:rFonts w:cs="v4.2.0"/>
        </w:rPr>
        <w:t>.</w:t>
      </w:r>
    </w:p>
    <w:p w14:paraId="28ED4937" w14:textId="77777777" w:rsidR="007B3455" w:rsidRPr="009C5807" w:rsidRDefault="007B3455" w:rsidP="007B3455">
      <w:pPr>
        <w:pStyle w:val="B10"/>
        <w:rPr>
          <w:bCs/>
          <w:lang w:val="en-US" w:eastAsia="zh-CN"/>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01"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01"/>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eastAsia="zh-CN"/>
        </w:rPr>
      </w:pPr>
      <w:r w:rsidRPr="00833802">
        <w:rPr>
          <w:lang w:val="en-US" w:eastAsia="zh-CN"/>
        </w:rPr>
        <w:t>8.</w:t>
      </w:r>
      <w:r>
        <w:rPr>
          <w:lang w:val="en-US" w:eastAsia="zh-CN"/>
        </w:rPr>
        <w:t>9A</w:t>
      </w:r>
      <w:r w:rsidRPr="00833802">
        <w:rPr>
          <w:lang w:val="en-US" w:eastAsia="zh-CN"/>
        </w:rPr>
        <w:t>.2.1</w:t>
      </w:r>
      <w:r w:rsidRPr="00833802">
        <w:rPr>
          <w:lang w:val="en-US" w:eastAsia="zh-CN"/>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7273D001" w14:textId="70EB3F4E" w:rsidR="007B3455" w:rsidRPr="00833802" w:rsidRDefault="00DD56D5" w:rsidP="007B3455">
      <w:pPr>
        <w:rPr>
          <w:rFonts w:cs="v4.2.0"/>
        </w:rPr>
      </w:pPr>
      <w:r>
        <w:t>T</w:t>
      </w:r>
      <w:r w:rsidRPr="00833802">
        <w:t xml:space="preserve">he measurement time delay measured without Time To Trigger (TTT) and L3 filtering shall be less than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p>
    <w:p w14:paraId="5FFFADB9" w14:textId="7BABD830" w:rsidR="007B3455" w:rsidRPr="00566A4F" w:rsidRDefault="00DD56D5" w:rsidP="007B3455">
      <w:r w:rsidRPr="00833802">
        <w:t>A cell is detectable only if at least one SSB measured from the cell being configured remains detectable during the time period T</w:t>
      </w:r>
      <w:r w:rsidRPr="00833802">
        <w:rPr>
          <w:sz w:val="13"/>
          <w:szCs w:val="13"/>
        </w:rPr>
        <w:t>identify_inter_with_index</w:t>
      </w:r>
      <w:bookmarkStart w:id="102" w:name="OLE_LINK20"/>
      <w:r>
        <w:rPr>
          <w:sz w:val="13"/>
          <w:szCs w:val="13"/>
        </w:rPr>
        <w:t xml:space="preserve"> </w:t>
      </w:r>
      <w:bookmarkEnd w:id="102"/>
      <w:r w:rsidRPr="009A54D2">
        <w:t>for PSCell addition</w:t>
      </w:r>
      <w:r w:rsidRPr="00833802">
        <w:t>. If a cell, which has been detectable at least for the time period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103"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103"/>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32E11441" w14:textId="77777777" w:rsidR="00D8105F" w:rsidRPr="00415158" w:rsidRDefault="00D8105F" w:rsidP="00D8105F">
      <w:pPr>
        <w:pStyle w:val="Heading2"/>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lang w:eastAsia="zh-CN"/>
        </w:rPr>
        <w:t>8.9</w:t>
      </w:r>
      <w:r>
        <w:rPr>
          <w:rFonts w:eastAsiaTheme="minorEastAsia"/>
          <w:lang w:eastAsia="zh-CN"/>
        </w:rPr>
        <w:t>B</w:t>
      </w:r>
      <w:r w:rsidRPr="00415158">
        <w:rPr>
          <w:rFonts w:eastAsiaTheme="minorEastAsia"/>
          <w:lang w:eastAsia="zh-CN"/>
        </w:rPr>
        <w:t>.1</w:t>
      </w:r>
      <w:r w:rsidRPr="00415158">
        <w:rPr>
          <w:rFonts w:eastAsiaTheme="minorEastAsia"/>
          <w:lang w:eastAsia="zh-CN"/>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lang w:eastAsia="zh-CN"/>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.2</w:t>
      </w:r>
      <w:r w:rsidRPr="00415158">
        <w:rPr>
          <w:rFonts w:eastAsiaTheme="minorEastAsia"/>
          <w:lang w:eastAsia="zh-CN"/>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lang w:eastAsia="zh-CN"/>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lang w:eastAsia="zh-CN"/>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32056D59" w14:textId="4EE27787" w:rsidR="00D8105F" w:rsidRPr="00415158" w:rsidRDefault="00E7792F" w:rsidP="00D8105F">
      <w:pPr>
        <w:pStyle w:val="B10"/>
        <w:rPr>
          <w:rFonts w:eastAsia="Malgun Gothic"/>
        </w:rPr>
      </w:pPr>
      <w:r w:rsidRPr="00415158">
        <w:tab/>
        <w:t>T</w:t>
      </w:r>
      <w:r w:rsidRPr="00415158">
        <w:rPr>
          <w:vertAlign w:val="subscript"/>
        </w:rPr>
        <w:t>search_CCA</w:t>
      </w:r>
      <w:r w:rsidRPr="00415158">
        <w:t xml:space="preserve"> is the time for AGC settling and PSS/SSS detection.</w:t>
      </w:r>
      <w:r w:rsidRPr="00415158" w:rsidDel="00296FFD">
        <w:t xml:space="preserve"> </w:t>
      </w:r>
      <w:r w:rsidRPr="00415158">
        <w:rPr>
          <w:lang w:eastAsia="ko-KR"/>
        </w:rPr>
        <w:t xml:space="preserve">If the target cell is known, </w:t>
      </w:r>
      <w:r w:rsidRPr="00415158">
        <w:rPr>
          <w:rFonts w:eastAsia="Calibri"/>
        </w:rPr>
        <w:t>T</w:t>
      </w:r>
      <w:r w:rsidRPr="00415158">
        <w:rPr>
          <w:rFonts w:eastAsia="Calibri"/>
          <w:vertAlign w:val="subscript"/>
        </w:rPr>
        <w:t>search</w:t>
      </w:r>
      <w:r w:rsidRPr="00415158">
        <w:rPr>
          <w:rFonts w:eastAsia="Calibri"/>
        </w:rPr>
        <w:t xml:space="preserve"> = 0 ms.</w:t>
      </w:r>
      <w:r w:rsidRPr="00415158">
        <w:rPr>
          <w:lang w:eastAsia="ko-KR"/>
        </w:rPr>
        <w:t xml:space="preserve"> </w:t>
      </w:r>
      <w:r w:rsidRPr="00415158">
        <w:rPr>
          <w:rFonts w:eastAsia="Calibri"/>
        </w:rPr>
        <w:t xml:space="preserve">If the target cell is unknown and the target cell </w:t>
      </w:r>
      <w:r w:rsidRPr="00415158">
        <w:rPr>
          <w:rFonts w:cs="v4.2.0"/>
        </w:rPr>
        <w:t xml:space="preserve">Ês/Iot </w:t>
      </w:r>
      <w:r w:rsidRPr="00415158">
        <w:rPr>
          <w:rFonts w:hint="eastAsia"/>
        </w:rPr>
        <w:t>≥</w:t>
      </w:r>
      <w:r w:rsidRPr="00415158">
        <w:t xml:space="preserve"> </w:t>
      </w:r>
      <w:r w:rsidRPr="00415158">
        <w:rPr>
          <w:rFonts w:cs="v4.2.0"/>
        </w:rPr>
        <w:t>-2dB</w:t>
      </w:r>
      <w:r w:rsidRPr="00415158">
        <w:rPr>
          <w:lang w:eastAsia="ko-KR"/>
        </w:rPr>
        <w:t>, T</w:t>
      </w:r>
      <w:r w:rsidRPr="00415158">
        <w:rPr>
          <w:vertAlign w:val="subscript"/>
          <w:lang w:eastAsia="ko-KR"/>
        </w:rPr>
        <w:t>search</w:t>
      </w:r>
      <w:r w:rsidRPr="00415158">
        <w:rPr>
          <w:lang w:eastAsia="ko-KR"/>
        </w:rPr>
        <w:t xml:space="preserve"> = (</w:t>
      </w:r>
      <w:r>
        <w:rPr>
          <w:lang w:eastAsia="zh-CN"/>
        </w:rPr>
        <w:t>3*N</w:t>
      </w:r>
      <w:r w:rsidRPr="00415158">
        <w:rPr>
          <w:lang w:eastAsia="zh-CN"/>
        </w:rPr>
        <w:t>+L</w:t>
      </w:r>
      <w:r w:rsidRPr="00415158">
        <w:rPr>
          <w:vertAlign w:val="subscript"/>
          <w:lang w:eastAsia="zh-CN"/>
        </w:rPr>
        <w:t>1</w:t>
      </w:r>
      <w:r w:rsidRPr="00415158">
        <w:rPr>
          <w:lang w:eastAsia="zh-CN"/>
        </w:rPr>
        <w:t xml:space="preserve">*N) </w:t>
      </w:r>
      <w:r w:rsidRPr="00415158">
        <w:rPr>
          <w:lang w:eastAsia="ko-KR"/>
        </w:rPr>
        <w:t>*</w:t>
      </w:r>
      <w:r w:rsidRPr="00415158">
        <w:rPr>
          <w:rFonts w:cs="v4.2.0"/>
          <w:lang w:eastAsia="zh-CN"/>
        </w:rPr>
        <w:t xml:space="preserve"> Trs</w:t>
      </w:r>
      <w:r w:rsidRPr="00415158">
        <w:rPr>
          <w:lang w:eastAsia="ko-KR"/>
        </w:rPr>
        <w:t xml:space="preserve"> ms, where L</w:t>
      </w:r>
      <w:r w:rsidRPr="00415158">
        <w:rPr>
          <w:vertAlign w:val="subscript"/>
          <w:lang w:eastAsia="ko-KR"/>
        </w:rPr>
        <w:t>1</w:t>
      </w:r>
      <w:r w:rsidRPr="00415158">
        <w:rPr>
          <w:lang w:eastAsia="ko-KR"/>
        </w:rPr>
        <w:t xml:space="preserve"> </w:t>
      </w:r>
      <w:r w:rsidRPr="00415158">
        <w:rPr>
          <w:rFonts w:hint="eastAsia"/>
          <w:lang w:eastAsia="zh-CN"/>
        </w:rPr>
        <w:t>is</w:t>
      </w:r>
      <w:r w:rsidRPr="00415158">
        <w:rPr>
          <w:lang w:eastAsia="ko-KR"/>
        </w:rPr>
        <w:t xml:space="preserve"> </w:t>
      </w:r>
      <w:r w:rsidRPr="00415158">
        <w:rPr>
          <w:rFonts w:hint="eastAsia"/>
          <w:lang w:eastAsia="zh-CN"/>
        </w:rPr>
        <w:t>the</w:t>
      </w:r>
      <w:r w:rsidRPr="00415158">
        <w:rPr>
          <w:lang w:eastAsia="zh-CN"/>
        </w:rPr>
        <w:t xml:space="preserve"> number of SMTC occasion</w:t>
      </w:r>
      <w:r w:rsidRPr="00415158">
        <w:rPr>
          <w:rFonts w:hint="eastAsia"/>
          <w:lang w:eastAsia="zh-CN"/>
        </w:rPr>
        <w:t>s</w:t>
      </w:r>
      <w:r w:rsidRPr="00415158">
        <w:rPr>
          <w:lang w:eastAsia="zh-CN"/>
        </w:rPr>
        <w:t xml:space="preserve"> groups with at least one SSB/SMTC occasion in the group is not transmitted by the gNB during the AGC settling and PSS/SSS detection. L</w:t>
      </w:r>
      <w:r w:rsidRPr="00415158">
        <w:rPr>
          <w:vertAlign w:val="subscript"/>
          <w:lang w:eastAsia="zh-CN"/>
        </w:rPr>
        <w:t>1, max</w:t>
      </w:r>
      <w:r w:rsidRPr="00415158">
        <w:rPr>
          <w:lang w:eastAsia="zh-CN"/>
        </w:rPr>
        <w:t>=TBD, N is the Rx beam sweeping factor for FR2-2.</w:t>
      </w:r>
    </w:p>
    <w:p w14:paraId="1540AD3A"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Trs</w:t>
      </w:r>
      <w:r w:rsidRPr="00415158">
        <w:rPr>
          <w:rFonts w:eastAsiaTheme="minorEastAsia"/>
        </w:rPr>
        <w:t xml:space="preserve"> ms for a known or unknown PSCell,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D423EE4" w14:textId="2C1EE30A" w:rsidR="00D8105F" w:rsidRPr="00415158" w:rsidRDefault="003E721B" w:rsidP="00D8105F">
      <w:pPr>
        <w:pStyle w:val="B10"/>
        <w:rPr>
          <w:rFonts w:eastAsiaTheme="minorEastAsia"/>
        </w:rPr>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Pr>
          <w:color w:val="000000" w:themeColor="text1"/>
        </w:rPr>
        <w:t>.</w:t>
      </w:r>
      <w:r w:rsidRPr="00CE5DFD">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2173B335" w14:textId="137551DD" w:rsidR="00D8105F" w:rsidRPr="00415158" w:rsidRDefault="003E721B" w:rsidP="00D8105F">
      <w:pPr>
        <w:pStyle w:val="B10"/>
        <w:rPr>
          <w:rFonts w:eastAsiaTheme="minorEastAsia"/>
          <w:lang w:eastAsia="ko-KR"/>
        </w:rPr>
      </w:pPr>
      <w:r w:rsidRPr="00415158">
        <w:rPr>
          <w:lang w:eastAsia="zh-CN"/>
        </w:rPr>
        <w:tab/>
        <w:t>T</w:t>
      </w:r>
      <w:r w:rsidRPr="000E279F">
        <w:rPr>
          <w:vertAlign w:val="subscript"/>
          <w:lang w:eastAsia="zh-CN"/>
        </w:rPr>
        <w:t>rs</w:t>
      </w:r>
      <w:r w:rsidRPr="00415158">
        <w:rPr>
          <w:lang w:eastAsia="zh-CN"/>
        </w:rPr>
        <w:t xml:space="preserve"> is the SMTC periodicity of the target cell if the UE has been provided with an SMTC configuration for the target cell in PSCell addition message, otherwise</w:t>
      </w:r>
      <w:r w:rsidRPr="00415158">
        <w:rPr>
          <w:lang w:eastAsia="ko-KR"/>
        </w:rPr>
        <w:t xml:space="preserve"> </w:t>
      </w:r>
      <w:r w:rsidRPr="00415158">
        <w:rPr>
          <w:lang w:eastAsia="zh-CN"/>
        </w:rPr>
        <w:t>T</w:t>
      </w:r>
      <w:r w:rsidRPr="000E279F">
        <w:rPr>
          <w:vertAlign w:val="subscript"/>
          <w:lang w:eastAsia="zh-CN"/>
        </w:rPr>
        <w:t>rs</w:t>
      </w:r>
      <w:r w:rsidRPr="00415158">
        <w:rPr>
          <w:lang w:eastAsia="zh-CN"/>
        </w:rPr>
        <w:t xml:space="preserve"> is the SMTC configured in the </w:t>
      </w:r>
      <w:r w:rsidRPr="000E279F">
        <w:rPr>
          <w:i/>
          <w:iCs/>
          <w:lang w:eastAsia="zh-CN"/>
        </w:rPr>
        <w:t>measObjectNR</w:t>
      </w:r>
      <w:r w:rsidRPr="00415158">
        <w:rPr>
          <w:lang w:eastAsia="zh-CN"/>
        </w:rPr>
        <w:t xml:space="preserve"> having the same SSB frequency and subcarrier spacing. If the UE is not provided SMTC configuration or measurement object on this frequency, the requirement in this clause is applied with T</w:t>
      </w:r>
      <w:r w:rsidRPr="000E279F">
        <w:rPr>
          <w:vertAlign w:val="subscript"/>
          <w:lang w:eastAsia="zh-CN"/>
        </w:rPr>
        <w:t>rs</w:t>
      </w:r>
      <w:r w:rsidRPr="00415158">
        <w:rPr>
          <w:lang w:eastAsia="zh-CN"/>
        </w:rPr>
        <w:t xml:space="preserve"> = 5 ms</w:t>
      </w:r>
      <w:r w:rsidRPr="00415158">
        <w:rPr>
          <w:lang w:eastAsia="ko-KR"/>
        </w:rPr>
        <w:t xml:space="preserve"> assuming the SSB transmission periodicity is 5 ms</w:t>
      </w:r>
      <w:r w:rsidRPr="00415158">
        <w:rPr>
          <w:lang w:eastAsia="zh-CN"/>
        </w:rPr>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lang w:eastAsia="zh-CN"/>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lang w:eastAsia="zh-CN"/>
        </w:rPr>
        <w:t>P</w:t>
      </w:r>
      <w:r w:rsidRPr="00415158">
        <w:rPr>
          <w:rFonts w:eastAsiaTheme="minorEastAsia"/>
          <w:lang w:eastAsia="ko-KR"/>
        </w:rPr>
        <w:t xml:space="preserve">SCell </w:t>
      </w:r>
      <w:r w:rsidRPr="00415158">
        <w:rPr>
          <w:rFonts w:eastAsiaTheme="minorEastAsia" w:hint="eastAsia"/>
          <w:lang w:eastAsia="zh-CN"/>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lang w:eastAsia="zh-CN"/>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also remains detectable during the </w:t>
      </w:r>
      <w:r w:rsidRPr="00415158">
        <w:rPr>
          <w:rFonts w:eastAsiaTheme="minorEastAsia"/>
          <w:lang w:eastAsia="zh-CN"/>
        </w:rPr>
        <w:t>P</w:t>
      </w:r>
      <w:r w:rsidRPr="00415158">
        <w:rPr>
          <w:rFonts w:eastAsiaTheme="minorEastAsia"/>
          <w:lang w:eastAsia="ko-KR"/>
        </w:rPr>
        <w:t xml:space="preserve">SCell </w:t>
      </w:r>
      <w:r w:rsidRPr="00415158">
        <w:rPr>
          <w:rFonts w:eastAsiaTheme="minorEastAsia"/>
          <w:lang w:eastAsia="zh-CN"/>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lang w:eastAsia="zh-CN"/>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 xml:space="preserve">The requirements in this clause shall apply for a UE which is </w:t>
      </w:r>
      <w:r w:rsidRPr="00415158">
        <w:rPr>
          <w:rFonts w:eastAsiaTheme="minorEastAsia"/>
          <w:lang w:eastAsia="zh-CN"/>
        </w:rPr>
        <w:t>configured with</w:t>
      </w:r>
      <w:r w:rsidRPr="00415158">
        <w:rPr>
          <w:rFonts w:eastAsiaTheme="minorEastAsia"/>
        </w:rPr>
        <w:t xml:space="preserve"> </w:t>
      </w:r>
      <w:r w:rsidRPr="00415158">
        <w:rPr>
          <w:rFonts w:eastAsiaTheme="minorEastAsia"/>
          <w:lang w:eastAsia="zh-CN"/>
        </w:rPr>
        <w:t>P</w:t>
      </w:r>
      <w:r w:rsidRPr="00415158">
        <w:rPr>
          <w:rFonts w:eastAsiaTheme="minorEastAsia"/>
        </w:rPr>
        <w:t>Cell</w:t>
      </w:r>
      <w:r w:rsidRPr="00415158">
        <w:rPr>
          <w:rFonts w:eastAsiaTheme="minorEastAsia"/>
          <w:lang w:eastAsia="zh-CN"/>
        </w:rPr>
        <w:t xml:space="preserve">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lang w:eastAsia="zh-CN"/>
        </w:rPr>
        <w:t>8.2</w:t>
      </w:r>
      <w:r w:rsidRPr="00415158">
        <w:rPr>
          <w:rFonts w:eastAsiaTheme="minorEastAsia"/>
        </w:rPr>
        <w:t xml:space="preserve"> is allowed only during the RRC reconfiguration procedure [2].</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97"/>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lang w:eastAsia="zh-CN"/>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 xml:space="preserve">within the delay defined in this </w:t>
      </w:r>
      <w:r w:rsidR="0059755E" w:rsidRPr="009C5807">
        <w:rPr>
          <w:lang w:eastAsia="zh-CN"/>
        </w:rPr>
        <w:t>clause</w:t>
      </w:r>
      <w:r w:rsidRPr="009C5807">
        <w:rPr>
          <w:lang w:eastAsia="zh-CN"/>
        </w:rPr>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 xml:space="preserve">he TCI state is known if </w:t>
      </w:r>
      <w:r w:rsidR="00B45F76" w:rsidRPr="009C5807">
        <w:rPr>
          <w:rFonts w:eastAsia="Malgun Gothic" w:cs="v4.2.0"/>
          <w:lang w:eastAsia="zh-CN"/>
        </w:rPr>
        <w:t>the following conditions are met</w:t>
      </w:r>
      <w:r w:rsidRPr="009C5807">
        <w:rPr>
          <w:rFonts w:eastAsia="Malgun Gothic" w:cs="v4.2.0"/>
          <w:lang w:eastAsia="zh-CN"/>
        </w:rPr>
        <w:t>:</w:t>
      </w:r>
    </w:p>
    <w:p w14:paraId="4CAE1D35" w14:textId="64AAC0D6" w:rsidR="006C6E12" w:rsidRPr="009C5807" w:rsidRDefault="006C6E12" w:rsidP="00EF1BE1">
      <w:pPr>
        <w:pStyle w:val="B10"/>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rPr>
          <w:lang w:eastAsia="zh-CN"/>
        </w:rPr>
      </w:pPr>
      <w:r w:rsidRPr="009C5807">
        <w:rPr>
          <w:lang w:eastAsia="zh-CN"/>
        </w:rPr>
        <w:t>-</w:t>
      </w:r>
      <w:r w:rsidRPr="009C5807">
        <w:rPr>
          <w:lang w:eastAsia="zh-CN"/>
        </w:rPr>
        <w:tab/>
        <w:t xml:space="preserve">TCI state switch command is received within 1280 ms </w:t>
      </w:r>
      <w:r w:rsidR="001D4E0B" w:rsidRPr="009C5807">
        <w:rPr>
          <w:lang w:eastAsia="zh-CN"/>
        </w:rPr>
        <w:t xml:space="preserve">upon </w:t>
      </w:r>
      <w:r w:rsidRPr="009C5807">
        <w:rPr>
          <w:lang w:eastAsia="zh-CN"/>
        </w:rPr>
        <w:t>the last transmission of the RS resource for beam reporting or measurement</w:t>
      </w:r>
      <w:r w:rsidR="0040325A" w:rsidRPr="009C5807">
        <w:rPr>
          <w:lang w:eastAsia="zh-CN"/>
        </w:rPr>
        <w:t xml:space="preserve"> </w:t>
      </w:r>
    </w:p>
    <w:p w14:paraId="4F3C6851" w14:textId="2A14A61C" w:rsidR="00FE73D6" w:rsidRPr="009C5807" w:rsidRDefault="009B0041" w:rsidP="00EF1BE1">
      <w:pPr>
        <w:pStyle w:val="B20"/>
        <w:rPr>
          <w:lang w:eastAsia="zh-CN"/>
        </w:rPr>
      </w:pPr>
      <w:r w:rsidRPr="009C5807">
        <w:rPr>
          <w:lang w:eastAsia="zh-CN"/>
        </w:rPr>
        <w:t>-</w:t>
      </w:r>
      <w:r w:rsidRPr="009C5807">
        <w:rPr>
          <w:lang w:eastAsia="zh-CN"/>
        </w:rPr>
        <w:tab/>
      </w:r>
      <w:r w:rsidR="00FE73D6" w:rsidRPr="009C5807">
        <w:rPr>
          <w:lang w:eastAsia="zh-CN"/>
        </w:rPr>
        <w:t>The UE has sent at least 1 L1-RSRP report for the target TCI state before the TCI state switch command</w:t>
      </w:r>
    </w:p>
    <w:p w14:paraId="097105E4" w14:textId="68565279" w:rsidR="009B0041" w:rsidRPr="009C5807" w:rsidRDefault="009B0041" w:rsidP="00EF1BE1">
      <w:pPr>
        <w:pStyle w:val="B20"/>
        <w:rPr>
          <w:lang w:eastAsia="zh-CN"/>
        </w:rPr>
      </w:pPr>
      <w:r w:rsidRPr="009C5807">
        <w:rPr>
          <w:lang w:eastAsia="zh-CN"/>
        </w:rPr>
        <w:t>-</w:t>
      </w:r>
      <w:r w:rsidRPr="009C5807">
        <w:rPr>
          <w:lang w:eastAsia="zh-CN"/>
        </w:rPr>
        <w:tab/>
        <w:t xml:space="preserve">The TCI state </w:t>
      </w:r>
      <w:r w:rsidR="00973797" w:rsidRPr="009C5807">
        <w:rPr>
          <w:lang w:eastAsia="zh-CN"/>
        </w:rPr>
        <w:t xml:space="preserve">remains </w:t>
      </w:r>
      <w:r w:rsidRPr="009C5807">
        <w:rPr>
          <w:lang w:eastAsia="zh-CN"/>
        </w:rPr>
        <w:t>detectable during the TCI state switching period</w:t>
      </w:r>
    </w:p>
    <w:p w14:paraId="4FFBAC9B" w14:textId="77777777" w:rsidR="009B0041" w:rsidRPr="009C5807" w:rsidRDefault="009B0041" w:rsidP="00EF1BE1">
      <w:pPr>
        <w:pStyle w:val="B20"/>
        <w:rPr>
          <w:lang w:eastAsia="zh-CN"/>
        </w:rPr>
      </w:pPr>
      <w:r w:rsidRPr="009C5807">
        <w:rPr>
          <w:lang w:eastAsia="zh-CN"/>
        </w:rPr>
        <w:t>-</w:t>
      </w:r>
      <w:r w:rsidRPr="009C5807">
        <w:rPr>
          <w:lang w:eastAsia="zh-CN"/>
        </w:rPr>
        <w:tab/>
      </w:r>
      <w:bookmarkStart w:id="104" w:name="_Hlk18067072"/>
      <w:r w:rsidRPr="009C5807">
        <w:rPr>
          <w:lang w:eastAsia="zh-CN"/>
        </w:rPr>
        <w:t>The SSB associated with the TCI state remain detectable during the TCI switching period</w:t>
      </w:r>
      <w:bookmarkEnd w:id="104"/>
    </w:p>
    <w:p w14:paraId="2614A84C" w14:textId="77777777" w:rsidR="00E83848" w:rsidRPr="009C5807" w:rsidRDefault="00E83848" w:rsidP="00E83848">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338C8A7F" w14:textId="0FD6D786" w:rsidR="00E83848" w:rsidRDefault="00E83848" w:rsidP="00E83848">
      <w:pPr>
        <w:rPr>
          <w:rFonts w:eastAsia="Malgun Gothic"/>
          <w:lang w:eastAsia="zh-CN"/>
        </w:rPr>
      </w:pPr>
      <w:r w:rsidRPr="009C5807">
        <w:rPr>
          <w:rFonts w:eastAsia="Malgun Gothic"/>
          <w:lang w:eastAsia="zh-CN"/>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5B7DEFB8" w:rsidR="00600832" w:rsidRPr="009C5807" w:rsidRDefault="009B0041" w:rsidP="0060083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r w:rsidR="00B53DE4" w:rsidRPr="009C5807">
        <w:rPr>
          <w:rFonts w:eastAsia="Malgun Gothic"/>
          <w:lang w:val="en-US" w:eastAsia="zh-CN"/>
        </w:rPr>
        <w:t xml:space="preserve">in </w:t>
      </w:r>
      <w:r w:rsidRPr="009C5807">
        <w:rPr>
          <w:rFonts w:eastAsia="Malgun Gothic"/>
          <w:lang w:val="en-US" w:eastAsia="zh-CN"/>
        </w:rPr>
        <w:t>slot n</w:t>
      </w:r>
      <w:r w:rsidRPr="009C5807">
        <w:rPr>
          <w:lang w:val="en-US" w:eastAsia="zh-CN"/>
        </w:rPr>
        <w:t xml:space="preserve">, </w:t>
      </w:r>
      <w:r w:rsidR="00764A79" w:rsidRPr="009C5807">
        <w:rPr>
          <w:lang w:val="en-US" w:eastAsia="zh-CN"/>
        </w:rPr>
        <w:t>UE shall be able to receive PD</w:t>
      </w:r>
      <w:r w:rsidR="00764A79" w:rsidRPr="009C5807">
        <w:rPr>
          <w:rFonts w:eastAsia="Malgun Gothic"/>
          <w:lang w:val="en-US" w:eastAsia="zh-CN"/>
        </w:rPr>
        <w:t>C</w:t>
      </w:r>
      <w:r w:rsidR="00764A79" w:rsidRPr="009C5807">
        <w:rPr>
          <w:lang w:val="en-US" w:eastAsia="zh-CN"/>
        </w:rPr>
        <w:t xml:space="preserve">CH with target </w:t>
      </w:r>
      <w:r w:rsidR="00764A79" w:rsidRPr="009C5807">
        <w:rPr>
          <w:rFonts w:eastAsia="Malgun Gothic"/>
          <w:lang w:val="en-US" w:eastAsia="zh-CN"/>
        </w:rPr>
        <w:t>TCI state</w:t>
      </w:r>
      <w:r w:rsidR="00764A79" w:rsidRPr="009C5807">
        <w:rPr>
          <w:lang w:val="en-US" w:eastAsia="zh-CN"/>
        </w:rPr>
        <w:t xml:space="preserve"> </w:t>
      </w:r>
      <w:r w:rsidR="00764A79" w:rsidRPr="009C5807">
        <w:rPr>
          <w:rFonts w:eastAsia="Malgun Gothic"/>
          <w:lang w:val="en-US" w:eastAsia="zh-CN"/>
        </w:rPr>
        <w:t>of</w:t>
      </w:r>
      <w:r w:rsidR="00764A79" w:rsidRPr="009C5807">
        <w:rPr>
          <w:lang w:val="en-US" w:eastAsia="zh-CN"/>
        </w:rPr>
        <w:t xml:space="preserve"> the serving cell on which </w:t>
      </w:r>
      <w:r w:rsidR="00764A79" w:rsidRPr="009C5807">
        <w:rPr>
          <w:rFonts w:eastAsia="Malgun Gothic"/>
          <w:lang w:val="en-US" w:eastAsia="zh-CN"/>
        </w:rPr>
        <w:t>TCI state</w:t>
      </w:r>
      <w:r w:rsidR="00764A79" w:rsidRPr="009C5807">
        <w:rPr>
          <w:lang w:val="en-US" w:eastAsia="zh-CN"/>
        </w:rPr>
        <w:t xml:space="preserve"> switch occurs </w:t>
      </w:r>
      <w:r w:rsidR="00764A79" w:rsidRPr="009C5807">
        <w:rPr>
          <w:rFonts w:eastAsia="Malgun Gothic"/>
          <w:lang w:val="en-US" w:eastAsia="zh-CN"/>
        </w:rPr>
        <w:t>at the first slot that is after</w:t>
      </w:r>
      <w:r w:rsidR="00764A79" w:rsidRPr="009C5807" w:rsidDel="00024E91">
        <w:rPr>
          <w:lang w:val="en-US" w:eastAsia="zh-CN"/>
        </w:rPr>
        <w:t xml:space="preserve"> </w:t>
      </w:r>
      <w:r w:rsidR="00764A79" w:rsidRPr="009C5807">
        <w:rPr>
          <w:lang w:val="en-US" w:eastAsia="zh-CN"/>
        </w:rPr>
        <w:t>slot n+</w:t>
      </w:r>
      <w:r w:rsidR="00764A79" w:rsidRPr="009C5807">
        <w:rPr>
          <w:rFonts w:eastAsia="Malgun Gothic"/>
          <w:lang w:eastAsia="zh-CN"/>
        </w:rPr>
        <w:t xml:space="preserve"> T</w:t>
      </w:r>
      <w:r w:rsidR="00764A79" w:rsidRPr="009C5807">
        <w:rPr>
          <w:rFonts w:eastAsia="Malgun Gothic"/>
          <w:vertAlign w:val="subscript"/>
          <w:lang w:eastAsia="zh-CN"/>
        </w:rPr>
        <w:t>HARQ</w:t>
      </w:r>
      <w:r w:rsidR="00764A79" w:rsidRPr="009C5807">
        <w:rPr>
          <w:rFonts w:eastAsia="Malgun Gothic"/>
          <w:lang w:eastAsia="zh-CN"/>
        </w:rPr>
        <w:t xml:space="preserve"> +</w:t>
      </w:r>
      <w:r w:rsidR="00764A79"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eastAsia="zh-CN"/>
        </w:rPr>
        <w:t>+ TO</w:t>
      </w:r>
      <w:r w:rsidR="00764A79" w:rsidRPr="009C5807">
        <w:rPr>
          <w:rFonts w:eastAsia="Malgun Gothic"/>
          <w:vertAlign w:val="subscript"/>
          <w:lang w:val="en-US" w:eastAsia="zh-CN"/>
        </w:rPr>
        <w:t>k</w:t>
      </w:r>
      <w:r w:rsidR="00764A79" w:rsidRPr="009C5807">
        <w:rPr>
          <w:rFonts w:eastAsia="Malgun Gothic"/>
          <w:lang w:val="en-US" w:eastAsia="zh-CN"/>
        </w:rPr>
        <w:t>*(T</w:t>
      </w:r>
      <w:r w:rsidR="00764A79" w:rsidRPr="009C5807">
        <w:rPr>
          <w:rFonts w:eastAsia="Malgun Gothic"/>
          <w:vertAlign w:val="subscript"/>
          <w:lang w:val="en-US" w:eastAsia="zh-CN"/>
        </w:rPr>
        <w:t xml:space="preserve">first-SSB </w:t>
      </w:r>
      <w:r w:rsidR="00764A79" w:rsidRPr="009C5807">
        <w:rPr>
          <w:rFonts w:eastAsia="Malgun Gothic"/>
          <w:lang w:val="en-US" w:eastAsia="zh-CN"/>
        </w:rPr>
        <w:t>+ T</w:t>
      </w:r>
      <w:r w:rsidR="00764A79" w:rsidRPr="009C5807">
        <w:rPr>
          <w:rFonts w:eastAsia="Malgun Gothic"/>
          <w:vertAlign w:val="subscript"/>
          <w:lang w:val="en-US" w:eastAsia="zh-CN"/>
        </w:rPr>
        <w:t>SSB-proc</w:t>
      </w:r>
      <w:r w:rsidR="00764A79" w:rsidRPr="009C5807">
        <w:rPr>
          <w:rFonts w:eastAsia="Malgun Gothic"/>
          <w:lang w:val="en-US" w:eastAsia="zh-CN"/>
        </w:rPr>
        <w:t>)</w:t>
      </w:r>
      <w:r w:rsidR="00764A79" w:rsidRPr="009C5807">
        <w:rPr>
          <w:lang w:val="en-US" w:eastAsia="zh-CN"/>
        </w:rPr>
        <w:t xml:space="preserve"> / </w:t>
      </w:r>
      <w:r w:rsidR="00764A79" w:rsidRPr="009C5807">
        <w:rPr>
          <w:i/>
          <w:lang w:val="en-US" w:eastAsia="zh-CN"/>
        </w:rPr>
        <w:t>NR slot length</w:t>
      </w:r>
      <w:r w:rsidR="00764A79" w:rsidRPr="009C5807">
        <w:rPr>
          <w:lang w:val="en-US" w:eastAsia="zh-CN"/>
        </w:rPr>
        <w:t>. The UE shall be able to receive PDCCH with the old TCI state until slot n+</w:t>
      </w:r>
      <w:r w:rsidR="00764A79" w:rsidRPr="009C5807">
        <w:rPr>
          <w:rFonts w:eastAsia="Malgun Gothic"/>
          <w:lang w:eastAsia="zh-CN"/>
        </w:rPr>
        <w:t xml:space="preserve"> T</w:t>
      </w:r>
      <w:r w:rsidR="00764A79" w:rsidRPr="009C5807">
        <w:rPr>
          <w:rFonts w:eastAsia="Malgun Gothic"/>
          <w:vertAlign w:val="subscript"/>
          <w:lang w:eastAsia="zh-CN"/>
        </w:rPr>
        <w:t>HARQ</w:t>
      </w:r>
      <w:r w:rsidR="00764A79"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lang w:eastAsia="zh-CN"/>
        </w:rPr>
        <w:t xml:space="preserve"> </w:t>
      </w:r>
      <w:r w:rsidR="00764A79" w:rsidRPr="009C5807">
        <w:rPr>
          <w:lang w:val="en-US" w:eastAsia="zh-CN"/>
        </w:rPr>
        <w:t>.</w:t>
      </w:r>
      <w:r w:rsidR="00600832" w:rsidRPr="009C5807">
        <w:rPr>
          <w:lang w:val="en-US" w:eastAsia="zh-CN"/>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eastAsia="zh-CN"/>
        </w:rPr>
        <w:t>213</w:t>
      </w:r>
      <w:r w:rsidR="00600832" w:rsidRPr="009C5807">
        <w:t> [</w:t>
      </w:r>
      <w:r w:rsidR="00600832" w:rsidRPr="009C5807">
        <w:rPr>
          <w:rFonts w:hint="eastAsia"/>
          <w:lang w:val="en-US" w:eastAsia="zh-CN"/>
        </w:rPr>
        <w:t>3</w:t>
      </w:r>
      <w:r w:rsidR="00600832" w:rsidRPr="009C5807">
        <w:t>]</w:t>
      </w:r>
      <w:r w:rsidR="00600832" w:rsidRPr="009C5807">
        <w:rPr>
          <w:rFonts w:eastAsia="Malgun Gothic"/>
          <w:lang w:val="en-US" w:eastAsia="zh-CN"/>
        </w:rPr>
        <w:t xml:space="preserve">; </w:t>
      </w:r>
    </w:p>
    <w:p w14:paraId="6671814D" w14:textId="3014BDBC"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first-SSB </w:t>
      </w:r>
      <w:r w:rsidR="009B0041" w:rsidRPr="009C5807">
        <w:rPr>
          <w:lang w:val="en-US" w:eastAsia="zh-CN"/>
        </w:rPr>
        <w:t xml:space="preserve">is time to first SSB transmission after MAC CE command is decoded by the UE; </w:t>
      </w:r>
      <w:r w:rsidRPr="009C5807">
        <w:rPr>
          <w:lang w:val="en-US" w:eastAsia="zh-CN"/>
        </w:rPr>
        <w:t>The SSB shall be the QCL-TypeA or QCL-TypeC to target TCI state</w:t>
      </w:r>
    </w:p>
    <w:p w14:paraId="0E4B83C3" w14:textId="6047E8C0"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SSB-proc </w:t>
      </w:r>
      <w:r w:rsidR="009B0041" w:rsidRPr="009C5807">
        <w:rPr>
          <w:lang w:val="en-US" w:eastAsia="zh-CN"/>
        </w:rPr>
        <w:t xml:space="preserve">= 2 ms; </w:t>
      </w:r>
    </w:p>
    <w:p w14:paraId="020A7CA7" w14:textId="41B8E6EA" w:rsidR="009B0041" w:rsidRPr="009C5807" w:rsidRDefault="0031119F" w:rsidP="0031119F">
      <w:pPr>
        <w:pStyle w:val="B10"/>
        <w:rPr>
          <w:lang w:val="en-US" w:eastAsia="zh-CN"/>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r w:rsidR="009B0041" w:rsidRPr="009C5807">
        <w:rPr>
          <w:lang w:val="en-US" w:eastAsia="zh-CN"/>
        </w:rPr>
        <w:t>.</w:t>
      </w:r>
    </w:p>
    <w:p w14:paraId="675CB79B" w14:textId="5FDF2AF9" w:rsidR="009B0041" w:rsidRPr="009C5807" w:rsidRDefault="009B0041" w:rsidP="009B0041">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r w:rsidR="00CC1E13" w:rsidRPr="009C5807">
        <w:rPr>
          <w:rFonts w:eastAsia="Malgun Gothic"/>
          <w:lang w:val="en-US" w:eastAsia="zh-CN"/>
        </w:rPr>
        <w:t xml:space="preserve">in </w:t>
      </w:r>
      <w:r w:rsidRPr="009C5807">
        <w:rPr>
          <w:rFonts w:eastAsia="Malgun Gothic"/>
          <w:lang w:val="en-US" w:eastAsia="zh-CN"/>
        </w:rPr>
        <w:t>slot n</w:t>
      </w:r>
      <w:r w:rsidRPr="009C5807">
        <w:rPr>
          <w:lang w:val="en-US" w:eastAsia="zh-CN"/>
        </w:rPr>
        <w:t xml:space="preserve">, </w:t>
      </w:r>
      <w:r w:rsidR="00A16ED2" w:rsidRPr="009C5807">
        <w:rPr>
          <w:lang w:val="en-US" w:eastAsia="zh-CN"/>
        </w:rPr>
        <w:t>UE shall be able to receive PD</w:t>
      </w:r>
      <w:r w:rsidR="00A16ED2" w:rsidRPr="009C5807">
        <w:rPr>
          <w:rFonts w:eastAsia="Malgun Gothic"/>
          <w:lang w:val="en-US" w:eastAsia="zh-CN"/>
        </w:rPr>
        <w:t>C</w:t>
      </w:r>
      <w:r w:rsidR="00A16ED2" w:rsidRPr="009C5807">
        <w:rPr>
          <w:lang w:val="en-US" w:eastAsia="zh-CN"/>
        </w:rPr>
        <w:t xml:space="preserve">CH with target </w:t>
      </w:r>
      <w:r w:rsidR="00A16ED2" w:rsidRPr="009C5807">
        <w:rPr>
          <w:rFonts w:eastAsia="Malgun Gothic"/>
          <w:lang w:val="en-US" w:eastAsia="zh-CN"/>
        </w:rPr>
        <w:t>TCI state</w:t>
      </w:r>
      <w:r w:rsidR="00A16ED2" w:rsidRPr="009C5807">
        <w:rPr>
          <w:lang w:val="en-US" w:eastAsia="zh-CN"/>
        </w:rPr>
        <w:t xml:space="preserve"> </w:t>
      </w:r>
      <w:r w:rsidR="00A16ED2" w:rsidRPr="009C5807">
        <w:rPr>
          <w:rFonts w:eastAsia="Malgun Gothic"/>
          <w:lang w:val="en-US" w:eastAsia="zh-CN"/>
        </w:rPr>
        <w:t>of</w:t>
      </w:r>
      <w:r w:rsidR="00A16ED2" w:rsidRPr="009C5807">
        <w:rPr>
          <w:lang w:val="en-US" w:eastAsia="zh-CN"/>
        </w:rPr>
        <w:t xml:space="preserve"> the serving cell on which </w:t>
      </w:r>
      <w:r w:rsidR="00A16ED2" w:rsidRPr="009C5807">
        <w:rPr>
          <w:rFonts w:eastAsia="Malgun Gothic"/>
          <w:lang w:val="en-US" w:eastAsia="zh-CN"/>
        </w:rPr>
        <w:t>TCI state</w:t>
      </w:r>
      <w:r w:rsidR="00A16ED2" w:rsidRPr="009C5807">
        <w:rPr>
          <w:lang w:val="en-US" w:eastAsia="zh-CN"/>
        </w:rPr>
        <w:t xml:space="preserve"> switch occurs </w:t>
      </w:r>
      <w:r w:rsidR="00A16ED2" w:rsidRPr="009C5807">
        <w:rPr>
          <w:rFonts w:eastAsia="Malgun Gothic"/>
          <w:lang w:val="en-US" w:eastAsia="zh-CN"/>
        </w:rPr>
        <w:t>at the first slot that is after</w:t>
      </w:r>
      <w:r w:rsidR="00A16ED2" w:rsidRPr="009C5807" w:rsidDel="00024E91">
        <w:rPr>
          <w:lang w:val="en-US" w:eastAsia="zh-CN"/>
        </w:rPr>
        <w:t xml:space="preserve"> </w:t>
      </w:r>
      <w:r w:rsidR="00A16ED2" w:rsidRPr="009C5807">
        <w:rPr>
          <w:lang w:val="en-US" w:eastAsia="zh-CN"/>
        </w:rPr>
        <w:t>slot n+</w:t>
      </w:r>
      <w:r w:rsidR="00A16ED2" w:rsidRPr="009C5807">
        <w:rPr>
          <w:rFonts w:eastAsia="Malgun Gothic"/>
          <w:lang w:eastAsia="zh-CN"/>
        </w:rPr>
        <w:t xml:space="preserve"> T</w:t>
      </w:r>
      <w:r w:rsidR="00A16ED2" w:rsidRPr="009C5807">
        <w:rPr>
          <w:rFonts w:eastAsia="Malgun Gothic"/>
          <w:vertAlign w:val="subscript"/>
          <w:lang w:eastAsia="zh-CN"/>
        </w:rPr>
        <w:t>HARQ</w:t>
      </w:r>
      <w:r w:rsidR="00A16ED2"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eastAsia="zh-CN"/>
        </w:rPr>
        <w:t xml:space="preserve"> + </w:t>
      </w:r>
      <w:r w:rsidR="00A16ED2" w:rsidRPr="009C5807">
        <w:t>T</w:t>
      </w:r>
      <w:r w:rsidR="00A16ED2" w:rsidRPr="009C5807">
        <w:rPr>
          <w:vertAlign w:val="subscript"/>
        </w:rPr>
        <w:t xml:space="preserve">L1-RSRP </w:t>
      </w:r>
      <w:r w:rsidR="00A16ED2" w:rsidRPr="009C5807">
        <w:rPr>
          <w:rFonts w:eastAsia="Malgun Gothic"/>
          <w:lang w:val="en-US" w:eastAsia="zh-CN"/>
        </w:rPr>
        <w:t>+TO</w:t>
      </w:r>
      <w:r w:rsidR="00A16ED2" w:rsidRPr="009C5807">
        <w:rPr>
          <w:rFonts w:eastAsia="Malgun Gothic"/>
          <w:vertAlign w:val="subscript"/>
          <w:lang w:val="en-US" w:eastAsia="zh-CN"/>
        </w:rPr>
        <w:t>uk</w:t>
      </w:r>
      <w:r w:rsidR="00A16ED2" w:rsidRPr="009C5807">
        <w:rPr>
          <w:rFonts w:eastAsia="Malgun Gothic"/>
          <w:lang w:val="en-US" w:eastAsia="zh-CN"/>
        </w:rPr>
        <w:t>*(T</w:t>
      </w:r>
      <w:r w:rsidR="00A16ED2" w:rsidRPr="009C5807">
        <w:rPr>
          <w:rFonts w:eastAsia="Malgun Gothic"/>
          <w:vertAlign w:val="subscript"/>
          <w:lang w:val="en-US" w:eastAsia="zh-CN"/>
        </w:rPr>
        <w:t>first-SSB</w:t>
      </w:r>
      <w:r w:rsidR="00A16ED2" w:rsidRPr="009C5807">
        <w:rPr>
          <w:rFonts w:eastAsia="Malgun Gothic"/>
          <w:lang w:val="en-US" w:eastAsia="zh-CN"/>
        </w:rPr>
        <w:t>+ T</w:t>
      </w:r>
      <w:r w:rsidR="00A16ED2" w:rsidRPr="009C5807">
        <w:rPr>
          <w:rFonts w:eastAsia="Malgun Gothic"/>
          <w:vertAlign w:val="subscript"/>
          <w:lang w:val="en-US" w:eastAsia="zh-CN"/>
        </w:rPr>
        <w:t>SSB-proc</w:t>
      </w:r>
      <w:r w:rsidR="00A16ED2" w:rsidRPr="009C5807">
        <w:rPr>
          <w:rFonts w:eastAsia="Malgun Gothic"/>
          <w:lang w:val="en-US" w:eastAsia="zh-CN"/>
        </w:rPr>
        <w:t>)</w:t>
      </w:r>
      <w:r w:rsidR="00A16ED2" w:rsidRPr="009C5807">
        <w:rPr>
          <w:lang w:val="en-US" w:eastAsia="zh-CN"/>
        </w:rPr>
        <w:t xml:space="preserve"> / </w:t>
      </w:r>
      <w:r w:rsidR="00A16ED2" w:rsidRPr="009C5807">
        <w:rPr>
          <w:i/>
          <w:lang w:val="en-US" w:eastAsia="zh-CN"/>
        </w:rPr>
        <w:t>NR slot length</w:t>
      </w:r>
      <w:r w:rsidR="00A16ED2" w:rsidRPr="009C5807">
        <w:rPr>
          <w:lang w:val="en-US" w:eastAsia="zh-CN"/>
        </w:rPr>
        <w:t>. The UE shall be able to receive PDCCH with the old TCI state until slot n+</w:t>
      </w:r>
      <w:r w:rsidR="00A16ED2" w:rsidRPr="009C5807">
        <w:rPr>
          <w:rFonts w:eastAsia="Malgun Gothic"/>
          <w:lang w:eastAsia="zh-CN"/>
        </w:rPr>
        <w:t xml:space="preserve"> T</w:t>
      </w:r>
      <w:r w:rsidR="00A16ED2" w:rsidRPr="009C5807">
        <w:rPr>
          <w:rFonts w:eastAsia="Malgun Gothic"/>
          <w:vertAlign w:val="subscript"/>
          <w:lang w:eastAsia="zh-CN"/>
        </w:rPr>
        <w:t>HARQ</w:t>
      </w:r>
      <w:r w:rsidR="00A16ED2" w:rsidRPr="009C5807">
        <w:rPr>
          <w:rFonts w:eastAsia="Malgun Gothic"/>
          <w:lang w:eastAsia="zh-CN"/>
        </w:rPr>
        <w:t xml:space="preserve"> +</w:t>
      </w:r>
      <w:r w:rsidR="00A16ED2"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lang w:eastAsia="zh-CN"/>
        </w:rPr>
        <w:t xml:space="preserve"> </w:t>
      </w:r>
      <w:r w:rsidR="00A16ED2" w:rsidRPr="009C5807">
        <w:rPr>
          <w:lang w:val="en-US" w:eastAsia="zh-CN"/>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rPr>
          <w:lang w:eastAsia="zh-CN"/>
        </w:rPr>
        <w:t>-</w:t>
      </w:r>
      <w:r w:rsidRPr="009C5807">
        <w:rPr>
          <w:lang w:eastAsia="zh-CN"/>
        </w:rPr>
        <w:tab/>
      </w:r>
      <w:r w:rsidRPr="009C5807">
        <w:t>with the assumption of M=1 for periodic CSI-RS</w:t>
      </w:r>
    </w:p>
    <w:p w14:paraId="76810993" w14:textId="77777777" w:rsidR="009B0041" w:rsidRPr="009C5807" w:rsidRDefault="009B0041" w:rsidP="00A16ED2">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eastAsia="zh-CN"/>
        </w:rPr>
      </w:pPr>
      <w:r w:rsidRPr="009C5807">
        <w:rPr>
          <w:lang w:eastAsia="zh-CN"/>
        </w:rPr>
        <w:t>-</w:t>
      </w:r>
      <w:r w:rsidRPr="009C5807">
        <w:rPr>
          <w:lang w:eastAsia="zh-CN"/>
        </w:rPr>
        <w:tab/>
      </w:r>
      <w:r w:rsidR="009B0041" w:rsidRPr="009C5807">
        <w:rPr>
          <w:lang w:val="en-US" w:eastAsia="zh-CN"/>
        </w:rPr>
        <w:t>TO</w:t>
      </w:r>
      <w:r w:rsidR="009B0041" w:rsidRPr="009C5807">
        <w:rPr>
          <w:vertAlign w:val="subscript"/>
          <w:lang w:val="en-US" w:eastAsia="zh-CN"/>
        </w:rPr>
        <w:t>uk</w:t>
      </w:r>
      <w:r w:rsidR="009B0041" w:rsidRPr="009C5807">
        <w:rPr>
          <w:lang w:val="en-US" w:eastAsia="zh-CN"/>
        </w:rPr>
        <w:t xml:space="preserve"> = 1 for CSI-RS based L1-RSRP measurement, and 0 for SSB based L1-RSRP measurement </w:t>
      </w:r>
      <w:r w:rsidRPr="009C5807">
        <w:rPr>
          <w:lang w:val="en-US" w:eastAsia="zh-CN"/>
        </w:rPr>
        <w:t>when TCI state switching involves QCL-TypeD</w:t>
      </w:r>
    </w:p>
    <w:p w14:paraId="23E5ED68" w14:textId="5FAA0F2F" w:rsidR="00C424E4" w:rsidRPr="009C5807" w:rsidRDefault="00C424E4" w:rsidP="00A16ED2">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sidR="00D4298E">
        <w:rPr>
          <w:rFonts w:hint="eastAsia"/>
          <w:lang w:val="en-US" w:eastAsia="zh-CN"/>
        </w:rPr>
        <w:t xml:space="preserve"> only</w:t>
      </w:r>
    </w:p>
    <w:p w14:paraId="6C3CCAD2" w14:textId="18D96F2F"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1620A378" w14:textId="46519094" w:rsidR="00070190" w:rsidRDefault="00BA4C28">
      <w:pPr>
        <w:rPr>
          <w:lang w:val="en-US" w:eastAsia="zh-CN"/>
        </w:rPr>
      </w:pPr>
      <w:r w:rsidRPr="009C5807">
        <w:rPr>
          <w:lang w:eastAsia="zh-CN"/>
        </w:rPr>
        <w:t>-</w:t>
      </w:r>
      <w:r w:rsidRPr="009C5807">
        <w:rPr>
          <w:lang w:eastAsia="zh-CN"/>
        </w:rPr>
        <w:tab/>
      </w:r>
      <w:r w:rsidRPr="009C5807">
        <w:rPr>
          <w:lang w:val="en-US" w:eastAsia="zh-CN"/>
        </w:rPr>
        <w:t>The SSB shall be the QCL-TypeA or QCL-TypeC to target TCI state</w:t>
      </w:r>
      <w:r w:rsidR="00070190" w:rsidRPr="009C5807">
        <w:rPr>
          <w:lang w:val="en-US" w:eastAsia="zh-CN"/>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77777777" w:rsidR="005E462D" w:rsidRPr="009940C6" w:rsidRDefault="005E462D" w:rsidP="005E462D">
      <w:pPr>
        <w:rPr>
          <w:rFonts w:eastAsiaTheme="minorEastAsia"/>
        </w:rPr>
      </w:pPr>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r>
        <w:t>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rPr>
          <w:lang w:eastAsia="zh-CN"/>
        </w:rPr>
        <w:t>The UE shall be able to 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9940C6" w:rsidDel="00024E91">
        <w:rPr>
          <w:rFonts w:eastAsiaTheme="minorEastAsia"/>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r w:rsidRPr="009C5807">
        <w:rPr>
          <w:lang w:eastAsia="zh-CN"/>
        </w:rPr>
        <w:t>]</w:t>
      </w:r>
      <w:r w:rsidRPr="009940C6">
        <w:rPr>
          <w:rFonts w:eastAsiaTheme="minorEastAsia"/>
          <w:lang w:eastAsia="zh-CN"/>
        </w:rPr>
        <w:t xml:space="preserve">; </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eastAsia="zh-CN"/>
        </w:rPr>
      </w:pPr>
      <w:r>
        <w:rPr>
          <w:lang w:eastAsia="zh-CN"/>
        </w:rPr>
        <w:t>For FR2 power class 6 UE, i</w:t>
      </w:r>
      <w:r w:rsidRPr="009C5807">
        <w:rPr>
          <w:rFonts w:eastAsia="Malgun Gothic"/>
          <w:lang w:val="en-US" w:eastAsia="zh-CN"/>
        </w:rPr>
        <w:t>f the target TCI state is unknown</w:t>
      </w:r>
      <w:r>
        <w:rPr>
          <w:rFonts w:eastAsia="Malgun Gothic"/>
          <w:lang w:val="en-US" w:eastAsia="zh-CN"/>
        </w:rPr>
        <w:t>, the same requirement for unknown target TCI state case specified in clause 8.10.3 applies.</w:t>
      </w:r>
    </w:p>
    <w:p w14:paraId="42244AB8" w14:textId="77777777" w:rsidR="005E462D" w:rsidRPr="009C5807" w:rsidRDefault="005E462D">
      <w:pPr>
        <w:rPr>
          <w:lang w:val="en-US" w:eastAsia="zh-CN"/>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lang w:eastAsia="zh-CN"/>
        </w:rPr>
      </w:pPr>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7F6A4108" w14:textId="6A304A49" w:rsidR="00070190" w:rsidRPr="009C5807" w:rsidRDefault="009B0041" w:rsidP="00070190">
      <w:pPr>
        <w:rPr>
          <w:lang w:val="en-US" w:eastAsia="zh-CN"/>
        </w:rPr>
      </w:pPr>
      <w:r w:rsidRPr="009C5807">
        <w:rPr>
          <w:rFonts w:eastAsia="Malgun Gothic"/>
          <w:lang w:eastAsia="zh-CN"/>
        </w:rPr>
        <w:t xml:space="preserve">The known condition for TCI state defined in </w:t>
      </w:r>
      <w:r w:rsidRPr="009C5807">
        <w:rPr>
          <w:lang w:val="en-US" w:eastAsia="ko-KR"/>
        </w:rPr>
        <w:t>clause</w:t>
      </w:r>
      <w:r w:rsidRPr="009C5807">
        <w:rPr>
          <w:rFonts w:eastAsia="Malgun Gothic"/>
          <w:lang w:eastAsia="zh-CN"/>
        </w:rPr>
        <w:t xml:space="preserve"> 8.10.2 is applied.</w:t>
      </w:r>
      <w:r w:rsidR="00070190" w:rsidRPr="009C5807">
        <w:rPr>
          <w:rFonts w:eastAsia="Malgun Gothic"/>
          <w:lang w:eastAsia="zh-CN"/>
        </w:rPr>
        <w:t xml:space="preserve"> </w:t>
      </w:r>
    </w:p>
    <w:p w14:paraId="6D903F55" w14:textId="5D64A5DB" w:rsidR="009B0041" w:rsidRPr="009C5807" w:rsidRDefault="009B0041" w:rsidP="00070190">
      <w:pPr>
        <w:pStyle w:val="Heading3"/>
        <w:rPr>
          <w:lang w:val="en-US"/>
        </w:rPr>
      </w:pPr>
      <w:r w:rsidRPr="009C5807">
        <w:rPr>
          <w:lang w:val="en-US"/>
        </w:rPr>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9BADF92" w14:textId="77777777" w:rsidR="002E0D67" w:rsidRDefault="002E0D67" w:rsidP="002E0D67">
      <w:pPr>
        <w:rPr>
          <w:rFonts w:eastAsia="Malgun Gothic"/>
          <w:lang w:eastAsia="zh-CN"/>
        </w:rPr>
      </w:pPr>
      <w:r>
        <w:rPr>
          <w:rFonts w:eastAsia="Malgun Gothic"/>
          <w:lang w:eastAsia="zh-CN"/>
        </w:rPr>
        <w:t>Where</w:t>
      </w:r>
    </w:p>
    <w:p w14:paraId="511FB21D"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4800E6B7"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659FCEB3" w14:textId="77777777" w:rsidR="002E0D67"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EC98929" w14:textId="77777777" w:rsidR="002E0D67" w:rsidRPr="008C6DE4" w:rsidRDefault="002E0D67" w:rsidP="002E0D67">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549FC575" w14:textId="766D70D4" w:rsidR="002E0D67" w:rsidRDefault="002E0D67" w:rsidP="002E0D67">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t>T</w:t>
      </w:r>
      <w:r>
        <w:rPr>
          <w:vertAlign w:val="subscript"/>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1066F1FF" w14:textId="77777777" w:rsidR="002E0D67" w:rsidRDefault="002E0D67" w:rsidP="002E0D67">
      <w:pPr>
        <w:rPr>
          <w:rFonts w:eastAsia="Malgun Gothic"/>
          <w:lang w:eastAsia="zh-CN"/>
        </w:rPr>
      </w:pPr>
      <w:r>
        <w:rPr>
          <w:rFonts w:eastAsia="Malgun Gothic"/>
          <w:lang w:eastAsia="zh-CN"/>
        </w:rPr>
        <w:t>Where</w:t>
      </w:r>
    </w:p>
    <w:p w14:paraId="585E8AF8"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3E0622F0"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C7718AC" w14:textId="77777777" w:rsidR="002E0D67" w:rsidRPr="008C6DE4"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4DFF2928" w14:textId="77777777" w:rsidR="002E0D67" w:rsidRDefault="002E0D67" w:rsidP="002E0D67">
      <w:pPr>
        <w:pStyle w:val="B20"/>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0DAC90F" w14:textId="77777777" w:rsidR="002E0D67" w:rsidRPr="0031187B" w:rsidRDefault="002E0D67" w:rsidP="00D043C0">
      <w:pPr>
        <w:pStyle w:val="B10"/>
        <w:rPr>
          <w:lang w:val="en-US" w:eastAsia="zh-CN"/>
        </w:rPr>
      </w:pPr>
      <w:r>
        <w:rPr>
          <w:lang w:val="en-US" w:eastAsia="zh-CN"/>
        </w:rPr>
        <w:t>-</w:t>
      </w:r>
      <w:r>
        <w:rPr>
          <w:lang w:val="en-US" w:eastAsia="zh-CN"/>
        </w:rPr>
        <w:tab/>
      </w:r>
      <w:r>
        <w:t>T</w:t>
      </w:r>
      <w:r>
        <w:rPr>
          <w:vertAlign w:val="subscript"/>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23B916A9" w14:textId="77777777" w:rsidR="009D745F" w:rsidRDefault="009D745F" w:rsidP="009D745F">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5DD9966B" w:rsidR="00A16ED2" w:rsidRPr="009C5807" w:rsidRDefault="00A16ED2" w:rsidP="00A16ED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pPr>
        <w:rPr>
          <w:lang w:eastAsia="zh-CN"/>
        </w:rPr>
      </w:pPr>
      <w:r>
        <w:rPr>
          <w:lang w:eastAsia="zh-CN"/>
        </w:rPr>
        <w:t xml:space="preserve">The requirements in this </w:t>
      </w:r>
      <w:r w:rsidR="0063092D">
        <w:rPr>
          <w:lang w:eastAsia="zh-CN"/>
        </w:rPr>
        <w:t>clause</w:t>
      </w:r>
      <w:r>
        <w:rPr>
          <w:lang w:eastAsia="zh-CN"/>
        </w:rPr>
        <w:t xml:space="preserv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val="en-US"/>
        </w:rPr>
        <w:t xml:space="preserve"> in</w:t>
      </w:r>
      <w:r>
        <w:rPr>
          <w:lang w:eastAsia="zh-CN"/>
        </w:rPr>
        <w:t xml:space="preserve"> EN-DC with PSCell on a carrier frequency with CCA or SA NR with PCell on a carrier frequency with CCA. UE shall complete the switch of active </w:t>
      </w:r>
      <w:r>
        <w:rPr>
          <w:rFonts w:eastAsia="Malgun Gothic"/>
          <w:lang w:eastAsia="zh-CN"/>
        </w:rPr>
        <w:t xml:space="preserve">TCI state </w:t>
      </w:r>
      <w:r>
        <w:rPr>
          <w:lang w:eastAsia="zh-CN"/>
        </w:rPr>
        <w:t xml:space="preserve">within the delay defined in this </w:t>
      </w:r>
      <w:r w:rsidR="0063092D">
        <w:rPr>
          <w:lang w:eastAsia="zh-CN"/>
        </w:rPr>
        <w:t>clause</w:t>
      </w:r>
      <w:r>
        <w:rPr>
          <w:lang w:eastAsia="zh-CN"/>
        </w:rPr>
        <w:t>.</w:t>
      </w:r>
    </w:p>
    <w:p w14:paraId="176AF21A" w14:textId="6324D606" w:rsidR="00706E54" w:rsidRPr="00706E54" w:rsidRDefault="00706E54" w:rsidP="00706E54">
      <w:pPr>
        <w:pStyle w:val="B10"/>
        <w:ind w:left="0" w:firstLine="0"/>
      </w:pPr>
      <w:r w:rsidRPr="00584C64">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5DCDA48B" w14:textId="77777777" w:rsidR="00E25155" w:rsidRDefault="00E25155" w:rsidP="00E25155">
      <w:pPr>
        <w:pStyle w:val="B10"/>
        <w:rPr>
          <w:lang w:eastAsia="zh-CN"/>
        </w:rPr>
      </w:pPr>
      <w:r>
        <w:rPr>
          <w:lang w:eastAsia="zh-CN"/>
        </w:rPr>
        <w:t>-</w:t>
      </w:r>
      <w:r>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rPr>
          <w:lang w:eastAsia="zh-CN"/>
        </w:rPr>
      </w:pPr>
      <w:r>
        <w:rPr>
          <w:lang w:eastAsia="zh-CN"/>
        </w:rPr>
        <w:t>-</w:t>
      </w:r>
      <w:r>
        <w:rPr>
          <w:lang w:eastAsia="zh-CN"/>
        </w:rPr>
        <w:tab/>
        <w:t xml:space="preserve">TCI state switch command is received within 1280 ms of the last transmission of the RS resource for beam reporting or measurement </w:t>
      </w:r>
    </w:p>
    <w:p w14:paraId="4EEF5E28" w14:textId="77777777" w:rsidR="00E25155" w:rsidRDefault="00E25155" w:rsidP="00E25155">
      <w:pPr>
        <w:pStyle w:val="B20"/>
        <w:rPr>
          <w:lang w:eastAsia="zh-CN"/>
        </w:rPr>
      </w:pPr>
      <w:r>
        <w:rPr>
          <w:lang w:eastAsia="zh-CN"/>
        </w:rPr>
        <w:t>-</w:t>
      </w:r>
      <w:r>
        <w:rPr>
          <w:lang w:eastAsia="zh-CN"/>
        </w:rPr>
        <w:tab/>
        <w:t>The UE has sent at least 1 L1-RSRP report for the target TCI state before the TCI state switch command</w:t>
      </w:r>
    </w:p>
    <w:p w14:paraId="6F4D27AF" w14:textId="16195CC3" w:rsidR="00706E54" w:rsidRDefault="00706E54" w:rsidP="00706E54">
      <w:pPr>
        <w:pStyle w:val="B20"/>
        <w:rPr>
          <w:lang w:eastAsia="zh-CN"/>
        </w:rPr>
      </w:pPr>
      <w:r>
        <w:rPr>
          <w:lang w:eastAsia="zh-CN"/>
        </w:rPr>
        <w:t>-</w:t>
      </w:r>
      <w:r>
        <w:rPr>
          <w:lang w:eastAsia="zh-CN"/>
        </w:rP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rPr>
          <w:lang w:eastAsia="zh-CN"/>
        </w:rPr>
      </w:pPr>
      <w:r>
        <w:rPr>
          <w:lang w:eastAsia="zh-CN"/>
        </w:rPr>
        <w:t>-</w:t>
      </w:r>
      <w:r>
        <w:rPr>
          <w:lang w:eastAsia="zh-CN"/>
        </w:rP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rPr>
          <w:lang w:eastAsia="zh-CN"/>
        </w:rPr>
      </w:pPr>
      <w:r>
        <w:rPr>
          <w:lang w:eastAsia="zh-CN"/>
        </w:rPr>
        <w:t>-</w:t>
      </w:r>
      <w:r>
        <w:rPr>
          <w:lang w:eastAsia="zh-CN"/>
        </w:rPr>
        <w:tab/>
        <w:t xml:space="preserve">SNR of the TCI state is </w:t>
      </w:r>
      <w:r>
        <w:rPr>
          <w:rFonts w:eastAsia="Calibri"/>
        </w:rPr>
        <w:t>≥</w:t>
      </w:r>
      <w:r>
        <w:rPr>
          <w:lang w:eastAsia="zh-CN"/>
        </w:rPr>
        <w:t xml:space="preserve"> -3dB</w:t>
      </w:r>
    </w:p>
    <w:p w14:paraId="1CF30E5A" w14:textId="77777777" w:rsidR="00E25155" w:rsidRDefault="00E25155" w:rsidP="00E25155">
      <w:pPr>
        <w:pStyle w:val="B10"/>
        <w:rPr>
          <w:lang w:eastAsia="zh-CN"/>
        </w:rPr>
      </w:pPr>
      <w:r>
        <w:rPr>
          <w:lang w:eastAsia="zh-CN"/>
        </w:rP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7F6C7922" w:rsidR="00E25155" w:rsidRDefault="00E25155" w:rsidP="00E25155">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lang w:val="en-US" w:eastAsia="zh-CN"/>
        </w:rPr>
        <w:t xml:space="preserve">)) / </w:t>
      </w:r>
      <w:r>
        <w:rPr>
          <w:i/>
          <w:lang w:val="en-US" w:eastAsia="zh-CN"/>
        </w:rPr>
        <w:t>NR slot length</w:t>
      </w:r>
      <w:r>
        <w:rPr>
          <w:lang w:val="en-US" w:eastAsia="zh-CN"/>
        </w:rPr>
        <w:t>, where</w:t>
      </w:r>
    </w:p>
    <w:p w14:paraId="3115E02F" w14:textId="0956A0DA" w:rsidR="00E25155" w:rsidRDefault="00156EFA" w:rsidP="00734785">
      <w:pPr>
        <w:pStyle w:val="B10"/>
        <w:rPr>
          <w:noProof/>
          <w:lang w:val="en-US"/>
        </w:rPr>
      </w:pPr>
      <w:r>
        <w:rPr>
          <w:lang w:eastAsia="zh-CN"/>
        </w:rPr>
        <w:tab/>
      </w:r>
      <w:r w:rsidRPr="004521A5">
        <w:rPr>
          <w:lang w:eastAsia="zh-CN"/>
        </w:rPr>
        <w:t>T</w:t>
      </w:r>
      <w:r w:rsidRPr="004521A5">
        <w:rPr>
          <w:vertAlign w:val="subscript"/>
          <w:lang w:eastAsia="zh-CN"/>
        </w:rPr>
        <w:t>HARQ</w:t>
      </w:r>
      <w:r w:rsidRPr="004521A5">
        <w:rPr>
          <w:lang w:eastAsia="zh-CN"/>
        </w:rPr>
        <w:t xml:space="preserve"> (in ms)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w:t>
      </w:r>
      <w:r>
        <w:rPr>
          <w:lang w:eastAsia="zh-CN"/>
        </w:rPr>
        <w:t>CCA</w:t>
      </w:r>
      <w:r w:rsidRPr="004521A5">
        <w:rPr>
          <w:lang w:eastAsia="zh-CN"/>
        </w:rPr>
        <w:t xml:space="preserve">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70CDBDD4" w14:textId="3690F9A1" w:rsidR="00706E54" w:rsidRDefault="00706E54" w:rsidP="00706E54">
      <w:pPr>
        <w:pStyle w:val="B10"/>
        <w:rPr>
          <w:lang w:val="en-US" w:eastAsia="zh-CN"/>
        </w:rPr>
      </w:pPr>
      <w:r>
        <w:rPr>
          <w:lang w:val="en-US" w:eastAsia="zh-CN"/>
        </w:rPr>
        <w:tab/>
      </w:r>
      <w:r w:rsidRPr="00885F53">
        <w:rPr>
          <w:lang w:val="en-US" w:eastAsia="zh-CN"/>
        </w:rPr>
        <w:t>T</w:t>
      </w:r>
      <w:r w:rsidRPr="00885F53">
        <w:rPr>
          <w:vertAlign w:val="subscript"/>
          <w:lang w:val="en-US" w:eastAsia="zh-CN"/>
        </w:rPr>
        <w:t xml:space="preserve">first-SSB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during which some SSB occasions may not be available  at the UE due to DL CCA failures</w:t>
      </w:r>
      <w:r w:rsidRPr="00885F53">
        <w:rPr>
          <w:lang w:val="en-US" w:eastAsia="zh-CN"/>
        </w:rPr>
        <w:t xml:space="preserve">; </w:t>
      </w:r>
    </w:p>
    <w:p w14:paraId="33E5ECAB" w14:textId="080739A2" w:rsidR="00E25155" w:rsidRPr="00672366" w:rsidRDefault="00E25155" w:rsidP="00734785">
      <w:pPr>
        <w:pStyle w:val="B10"/>
        <w:rPr>
          <w:lang w:val="en-US" w:eastAsia="zh-CN"/>
        </w:rPr>
      </w:pPr>
      <w:r>
        <w:rPr>
          <w:lang w:val="en-US" w:eastAsia="zh-CN"/>
        </w:rPr>
        <w:tab/>
      </w:r>
      <w:r w:rsidRPr="00A67572">
        <w:rPr>
          <w:lang w:val="en-US" w:eastAsia="zh-CN"/>
        </w:rPr>
        <w:t>The SSB shall be the QCL-TypeA or QCL-TypeC to target TCI state</w:t>
      </w:r>
      <w:r>
        <w:rPr>
          <w:lang w:val="en-US" w:eastAsia="zh-CN"/>
        </w:rPr>
        <w:t>;</w:t>
      </w:r>
    </w:p>
    <w:p w14:paraId="16B51931" w14:textId="35427F46" w:rsidR="00E25155" w:rsidRDefault="00E25155" w:rsidP="00734785">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p>
    <w:p w14:paraId="3C9421B3" w14:textId="08C7B222" w:rsidR="00E25155" w:rsidRDefault="00E25155" w:rsidP="00734785">
      <w:pPr>
        <w:pStyle w:val="B10"/>
        <w:rPr>
          <w:rFonts w:eastAsia="Malgun Gothic"/>
          <w:lang w:val="en-US" w:eastAsia="zh-CN"/>
        </w:rPr>
      </w:pPr>
      <w:r>
        <w:rPr>
          <w:rFonts w:eastAsia="Malgun Gothic"/>
          <w:lang w:val="en-US" w:eastAsia="zh-CN"/>
        </w:rPr>
        <w:tab/>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19DDB303" w14:textId="65C33FC1" w:rsidR="00E25155" w:rsidRDefault="00E25155" w:rsidP="00734785">
      <w:pPr>
        <w:pStyle w:val="B10"/>
        <w:rPr>
          <w:rFonts w:eastAsia="Malgun Gothic"/>
          <w:lang w:val="en-US" w:eastAsia="zh-CN"/>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eastAsia="zh-CN"/>
        </w:rPr>
      </w:pPr>
      <w:r>
        <w:rPr>
          <w:rFonts w:eastAsia="Malgun Gothic"/>
          <w:lang w:val="en-US" w:eastAsia="zh-CN"/>
        </w:rPr>
        <w:tab/>
      </w:r>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hint="eastAsia"/>
          <w:lang w:val="en-US" w:eastAsia="zh-CN"/>
        </w:rPr>
        <w:t>≤</w:t>
      </w:r>
      <w:r w:rsidRPr="00044C36">
        <w:rPr>
          <w:rFonts w:eastAsia="Malgun Gothic" w:hint="eastAsia"/>
          <w:lang w:val="en-US" w:eastAsia="zh-CN"/>
        </w:rPr>
        <w:t xml:space="preserve"> L</w:t>
      </w:r>
      <w:r w:rsidRPr="00044C36">
        <w:rPr>
          <w:rFonts w:eastAsia="Malgun Gothic" w:hint="eastAsia"/>
          <w:vertAlign w:val="subscript"/>
          <w:lang w:val="en-US" w:eastAsia="zh-CN"/>
        </w:rPr>
        <w:t>MAC,known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6B7848D6" w14:textId="70D0019F" w:rsidR="00E25155" w:rsidRPr="001F7E30" w:rsidRDefault="00E25155" w:rsidP="00734785">
      <w:pPr>
        <w:pStyle w:val="B10"/>
        <w:rPr>
          <w:rFonts w:eastAsia="Malgun Gothic"/>
          <w:lang w:val="en-US" w:eastAsia="zh-CN"/>
        </w:rPr>
      </w:pPr>
      <w:r>
        <w:rPr>
          <w:rFonts w:eastAsia="Malgun Gothic"/>
          <w:lang w:val="en-US" w:eastAsia="zh-CN"/>
        </w:rPr>
        <w:tab/>
      </w:r>
      <w:r w:rsidRPr="001F7E30">
        <w:rPr>
          <w:rFonts w:eastAsia="Malgun Gothic"/>
          <w:lang w:val="en-US" w:eastAsia="zh-CN"/>
        </w:rPr>
        <w:t>L</w:t>
      </w:r>
      <w:r w:rsidRPr="001F7E30">
        <w:rPr>
          <w:rFonts w:eastAsia="Malgun Gothic"/>
          <w:vertAlign w:val="subscript"/>
          <w:lang w:val="en-US" w:eastAsia="zh-CN"/>
        </w:rPr>
        <w:t>MAC,known,max</w:t>
      </w:r>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≤40 ms, L</w:t>
      </w:r>
      <w:r w:rsidRPr="001F7E30">
        <w:rPr>
          <w:rFonts w:eastAsia="Malgun Gothic"/>
          <w:vertAlign w:val="subscript"/>
          <w:lang w:val="en-US" w:eastAsia="zh-CN"/>
        </w:rPr>
        <w:t>MAC,known,max</w:t>
      </w:r>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&gt;40 ms</w:t>
      </w:r>
      <w:r>
        <w:rPr>
          <w:rFonts w:eastAsia="Malgun Gothic"/>
          <w:lang w:val="en-US" w:eastAsia="zh-CN"/>
        </w:rPr>
        <w:t>.</w:t>
      </w:r>
    </w:p>
    <w:p w14:paraId="2E30B95B" w14:textId="3D345A72" w:rsidR="003357B2" w:rsidRPr="00415158" w:rsidRDefault="003357B2" w:rsidP="003357B2">
      <w:pPr>
        <w:rPr>
          <w:rFonts w:eastAsiaTheme="minorEastAsia"/>
          <w:lang w:val="en-US" w:eastAsia="zh-CN"/>
        </w:rPr>
      </w:pPr>
      <w:r w:rsidRPr="00415158">
        <w:rPr>
          <w:rFonts w:eastAsia="Malgun Gothic"/>
          <w:lang w:val="en-US" w:eastAsia="zh-CN"/>
        </w:rPr>
        <w:t>If the target TCI state is unknown, upon</w:t>
      </w:r>
      <w:r w:rsidRPr="00415158">
        <w:rPr>
          <w:rFonts w:eastAsiaTheme="minorEastAsia"/>
          <w:lang w:val="en-US" w:eastAsia="zh-CN"/>
        </w:rPr>
        <w:t xml:space="preserve"> receiv</w:t>
      </w:r>
      <w:r w:rsidRPr="00415158">
        <w:rPr>
          <w:rFonts w:eastAsia="Malgun Gothic"/>
          <w:lang w:val="en-US" w:eastAsia="zh-CN"/>
        </w:rPr>
        <w:t>ing PDSCH carrying</w:t>
      </w:r>
      <w:r w:rsidRPr="00415158">
        <w:rPr>
          <w:rFonts w:eastAsiaTheme="minorEastAsia"/>
          <w:lang w:val="en-US" w:eastAsia="zh-CN"/>
        </w:rPr>
        <w:t xml:space="preserve"> </w:t>
      </w:r>
      <w:r w:rsidRPr="00415158">
        <w:rPr>
          <w:rFonts w:eastAsia="Malgun Gothic"/>
          <w:lang w:val="en-US" w:eastAsia="zh-CN"/>
        </w:rPr>
        <w:t>MAC-CE activation command at slot n</w:t>
      </w:r>
      <w:r w:rsidRPr="00415158">
        <w:rPr>
          <w:rFonts w:eastAsiaTheme="minorEastAsia"/>
          <w:lang w:val="en-US" w:eastAsia="zh-CN"/>
        </w:rPr>
        <w:t>, 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eastAsia="zh-CN"/>
        </w:rPr>
        <w:t xml:space="preserve"> +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Malgun Gothic"/>
          <w:lang w:val="en-US" w:eastAsia="zh-CN"/>
        </w:rPr>
        <w:t>))</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vertAlign w:val="subscript"/>
          <w:lang w:val="en-US"/>
        </w:rPr>
        <w:t xml:space="preserve"> </w:t>
      </w:r>
      <w:r w:rsidRPr="00415158">
        <w:rPr>
          <w:rFonts w:eastAsiaTheme="minorEastAsia"/>
          <w:lang w:val="en-US" w:eastAsia="zh-CN"/>
        </w:rPr>
        <w:t>. The UE shall be able to receive on the old TCI state until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eastAsia="zh-CN"/>
        </w:rPr>
        <w:t xml:space="preserve"> </w:t>
      </w:r>
      <w:r w:rsidRPr="00415158">
        <w:rPr>
          <w:rFonts w:eastAsia="Malgun Gothic"/>
          <w:lang w:val="en-US" w:eastAsia="zh-CN"/>
        </w:rPr>
        <w:t>+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w:t>
      </w:r>
      <w:r w:rsidRPr="00415158">
        <w:rPr>
          <w:rFonts w:eastAsia="Malgun Gothic"/>
          <w:lang w:val="x-none" w:eastAsia="zh-CN"/>
        </w:rPr>
        <w:t xml:space="preserve"> 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lang w:val="en-US" w:eastAsia="zh-CN"/>
        </w:rPr>
        <w:t xml:space="preserve">, </w:t>
      </w:r>
    </w:p>
    <w:p w14:paraId="21784455" w14:textId="1C7EA141" w:rsidR="002220D7" w:rsidRPr="00B42972" w:rsidRDefault="002220D7" w:rsidP="002220D7">
      <w:pPr>
        <w:rPr>
          <w:lang w:val="en-US" w:eastAsia="zh-CN"/>
        </w:rPr>
      </w:pPr>
      <w:r w:rsidRPr="00B42972">
        <w:rPr>
          <w:lang w:val="en-US" w:eastAsia="zh-CN"/>
        </w:rPr>
        <w:t>Where:</w:t>
      </w:r>
    </w:p>
    <w:p w14:paraId="1DE243D4" w14:textId="54C746EC" w:rsidR="002220D7" w:rsidRPr="00415158" w:rsidRDefault="002220D7" w:rsidP="002220D7">
      <w:pPr>
        <w:pStyle w:val="B10"/>
        <w:rPr>
          <w:rFonts w:eastAsiaTheme="minorEastAsia"/>
          <w:lang w:eastAsia="zh-CN"/>
        </w:rPr>
      </w:pPr>
      <w:r>
        <w:rPr>
          <w:rFonts w:eastAsiaTheme="minorEastAsia"/>
          <w:lang w:eastAsia="zh-CN"/>
        </w:rPr>
        <w:t>-</w:t>
      </w:r>
      <w:r>
        <w:rPr>
          <w:rFonts w:eastAsiaTheme="minorEastAsia"/>
          <w:lang w:eastAsia="zh-CN"/>
        </w:rPr>
        <w:tab/>
      </w:r>
      <w:r w:rsidRPr="00415158">
        <w:rPr>
          <w:rFonts w:eastAsiaTheme="minorEastAsia"/>
          <w:lang w:eastAsia="zh-CN"/>
        </w:rPr>
        <w:t>L</w:t>
      </w:r>
      <w:r w:rsidRPr="00415158">
        <w:rPr>
          <w:rFonts w:eastAsiaTheme="minorEastAsia"/>
          <w:vertAlign w:val="subscript"/>
          <w:lang w:val="en-US" w:eastAsia="zh-CN"/>
        </w:rPr>
        <w:t>MAC,unknown</w:t>
      </w:r>
      <w:r w:rsidRPr="00415158">
        <w:rPr>
          <w:rFonts w:eastAsiaTheme="minorEastAsia"/>
          <w:lang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groups not available at the UE</w:t>
      </w:r>
      <w:r w:rsidRPr="00415158">
        <w:rPr>
          <w:rFonts w:eastAsiaTheme="minorEastAsia"/>
          <w:lang w:val="en-US" w:eastAsia="zh-CN"/>
        </w:rPr>
        <w:t>;</w:t>
      </w:r>
    </w:p>
    <w:p w14:paraId="0C50D26B" w14:textId="7BF8A831"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 2 for T</w:t>
      </w:r>
      <w:r w:rsidRPr="00415158">
        <w:rPr>
          <w:rFonts w:eastAsiaTheme="minorEastAsia"/>
          <w:vertAlign w:val="subscript"/>
          <w:lang w:val="en-US" w:eastAsia="zh-CN"/>
        </w:rPr>
        <w:t>SSB</w:t>
      </w:r>
      <w:r w:rsidRPr="00415158">
        <w:rPr>
          <w:rFonts w:eastAsiaTheme="minorEastAsia"/>
          <w:lang w:val="en-US" w:eastAsia="zh-CN"/>
        </w:rPr>
        <w:t>≤40 ms, L</w:t>
      </w:r>
      <w:r w:rsidRPr="00415158">
        <w:rPr>
          <w:rFonts w:eastAsiaTheme="minorEastAsia"/>
          <w:vertAlign w:val="subscript"/>
          <w:lang w:val="en-US" w:eastAsia="zh-CN"/>
        </w:rPr>
        <w:t>MAC,unknown,max</w:t>
      </w:r>
      <w:r w:rsidRPr="00415158">
        <w:rPr>
          <w:rFonts w:eastAsiaTheme="minorEastAsia"/>
          <w:lang w:val="en-US" w:eastAsia="zh-CN"/>
        </w:rPr>
        <w:t xml:space="preserve"> = 1 for T</w:t>
      </w:r>
      <w:r w:rsidRPr="00415158">
        <w:rPr>
          <w:rFonts w:eastAsiaTheme="minorEastAsia"/>
          <w:vertAlign w:val="subscript"/>
          <w:lang w:val="en-US" w:eastAsia="zh-CN"/>
        </w:rPr>
        <w:t>SSB</w:t>
      </w:r>
      <w:r w:rsidRPr="00415158">
        <w:rPr>
          <w:rFonts w:eastAsiaTheme="minorEastAsia"/>
          <w:lang w:val="en-US" w:eastAsia="zh-CN"/>
        </w:rPr>
        <w:t>&gt;40 ms;</w:t>
      </w:r>
    </w:p>
    <w:p w14:paraId="13A50168" w14:textId="0D59658D"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w:t>
      </w:r>
    </w:p>
    <w:p w14:paraId="3C339E8A" w14:textId="77777777" w:rsidR="002220D7" w:rsidRPr="00415158" w:rsidRDefault="002220D7" w:rsidP="002220D7">
      <w:pPr>
        <w:pStyle w:val="B10"/>
        <w:rPr>
          <w:rFonts w:eastAsiaTheme="minorEastAsia"/>
        </w:rPr>
      </w:pPr>
      <w:r>
        <w:rPr>
          <w:rFonts w:eastAsiaTheme="minorEastAsia"/>
          <w:lang w:val="en-US" w:eastAsia="zh-CN"/>
        </w:rPr>
        <w:t>-</w:t>
      </w:r>
      <w:r>
        <w:rPr>
          <w:rFonts w:eastAsiaTheme="minorEastAsia"/>
          <w:lang w:val="en-US" w:eastAsia="zh-CN"/>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 when TCI state switching involves other QCL types</w:t>
      </w:r>
      <w:r w:rsidRPr="00415158">
        <w:rPr>
          <w:rFonts w:eastAsiaTheme="minorEastAsia" w:hint="eastAsia"/>
          <w:lang w:val="en-US" w:eastAsia="zh-CN"/>
        </w:rPr>
        <w:t xml:space="preserve"> only</w:t>
      </w:r>
    </w:p>
    <w:p w14:paraId="3A2F7B9D"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 xml:space="preserve">The SSB shall be the QCL-TypeA or QCL-TypeC to target TCI state </w:t>
      </w:r>
    </w:p>
    <w:p w14:paraId="52FE2670" w14:textId="77777777" w:rsidR="002220D7" w:rsidRPr="00415158" w:rsidRDefault="002220D7" w:rsidP="002220D7">
      <w:pPr>
        <w:rPr>
          <w:rFonts w:eastAsiaTheme="minorEastAsia"/>
          <w:lang w:val="en-US" w:eastAsia="zh-CN"/>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the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4E25CA">
        <w:rPr>
          <w:rFonts w:eastAsia="Malgun Gothic"/>
          <w:lang w:val="en-US" w:eastAsia="zh-CN"/>
        </w:rPr>
        <w:t xml:space="preserve">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38.306 [14]</w:t>
      </w:r>
      <w:r>
        <w:rPr>
          <w:rFonts w:eastAsia="Malgun Gothic"/>
          <w:lang w:val="en-US" w:eastAsia="zh-CN"/>
        </w:rPr>
        <w:t>.</w:t>
      </w:r>
      <w:r>
        <w:rPr>
          <w:lang w:val="en-US"/>
        </w:rPr>
        <w:t xml:space="preserve"> </w:t>
      </w:r>
    </w:p>
    <w:p w14:paraId="32B499EA" w14:textId="77777777" w:rsidR="00E25155" w:rsidRDefault="00E25155" w:rsidP="00E25155">
      <w:pPr>
        <w:rPr>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lang w:eastAsia="zh-CN"/>
        </w:rPr>
      </w:pPr>
      <w:r>
        <w:rPr>
          <w:rFonts w:eastAsia="Malgun Gothic"/>
          <w:lang w:val="en-US" w:eastAsia="zh-CN"/>
        </w:rPr>
        <w:t xml:space="preserve">If the target TCI state is 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3DAE1F14" w14:textId="77777777" w:rsidR="0065589E" w:rsidRDefault="0065589E" w:rsidP="0065589E">
      <w:pPr>
        <w:rPr>
          <w:rFonts w:eastAsia="Malgun Gothic"/>
          <w:lang w:eastAsia="zh-CN"/>
        </w:rPr>
      </w:pPr>
      <w:r>
        <w:rPr>
          <w:rFonts w:eastAsia="Malgun Gothic"/>
          <w:lang w:eastAsia="zh-CN"/>
        </w:rPr>
        <w:t>Where</w:t>
      </w:r>
    </w:p>
    <w:p w14:paraId="5BEB1EBA" w14:textId="77777777" w:rsidR="0065589E" w:rsidRDefault="0065589E" w:rsidP="00D043C0">
      <w:pPr>
        <w:pStyle w:val="B10"/>
        <w:rPr>
          <w:rFonts w:eastAsia="Malgun Gothic"/>
          <w:lang w:val="en-US" w:eastAsia="zh-CN"/>
        </w:rPr>
      </w:pPr>
      <w:r>
        <w:rPr>
          <w:rFonts w:hint="eastAsia"/>
          <w:lang w:eastAsia="zh-CN"/>
        </w:rPr>
        <w:t>-</w:t>
      </w:r>
      <w:r>
        <w:rPr>
          <w:lang w:eastAsia="zh-CN"/>
        </w:rPr>
        <w:tab/>
        <w:t xml:space="preserve">Slot n is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p>
    <w:p w14:paraId="6606A4F4" w14:textId="77777777" w:rsidR="0065589E" w:rsidRDefault="0065589E" w:rsidP="00D043C0">
      <w:pPr>
        <w:pStyle w:val="B10"/>
        <w:rPr>
          <w:lang w:eastAsia="zh-CN"/>
        </w:rPr>
      </w:pPr>
      <w:r>
        <w:rPr>
          <w:lang w:eastAsia="zh-CN"/>
        </w:rPr>
        <w:t>-</w:t>
      </w:r>
      <w:r>
        <w:rPr>
          <w:lang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27F30740" w14:textId="0AA49614" w:rsidR="0065589E" w:rsidRDefault="0065589E" w:rsidP="0065589E">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eastAsia="zh-CN"/>
        </w:rPr>
      </w:pPr>
      <w:r>
        <w:rPr>
          <w:lang w:val="en-US" w:eastAsia="zh-CN"/>
        </w:rPr>
        <w:t>-</w:t>
      </w:r>
      <w:r>
        <w:rPr>
          <w:lang w:val="en-US" w:eastAsia="zh-CN"/>
        </w:rPr>
        <w:tab/>
        <w:t>The SSB shall be the QCL-TypeA or QCL-TypeC to target TCI state;</w:t>
      </w:r>
    </w:p>
    <w:p w14:paraId="44728FA8" w14:textId="0A804EE0" w:rsidR="0065589E" w:rsidRDefault="0065589E" w:rsidP="0065589E">
      <w:pPr>
        <w:pStyle w:val="B10"/>
        <w:rPr>
          <w:rFonts w:eastAsia="Malgun Gothic"/>
          <w:lang w:val="en-US" w:eastAsia="zh-CN"/>
        </w:rPr>
      </w:pPr>
      <w:r>
        <w:rPr>
          <w:rFonts w:eastAsia="Malgun Gothic"/>
          <w:lang w:val="en-US" w:eastAsia="zh-CN"/>
        </w:rPr>
        <w:t>-</w:t>
      </w:r>
      <w:r>
        <w:rPr>
          <w:rFonts w:eastAsia="Malgun Gothic"/>
          <w:lang w:val="en-US" w:eastAsia="zh-CN"/>
        </w:rPr>
        <w:tab/>
      </w:r>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hint="eastAsia"/>
          <w:lang w:val="en-US" w:eastAsia="zh-CN"/>
        </w:rPr>
        <w:t>≤</w:t>
      </w:r>
      <w:r w:rsidRPr="00044C36">
        <w:rPr>
          <w:rFonts w:eastAsia="Malgun Gothic" w:hint="eastAsia"/>
          <w:lang w:val="en-US" w:eastAsia="zh-CN"/>
        </w:rPr>
        <w:t xml:space="preserve"> 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79FDF3B9" w14:textId="775E911B" w:rsidR="0065589E" w:rsidRDefault="0065589E" w:rsidP="00D043C0">
      <w:pPr>
        <w:pStyle w:val="B20"/>
        <w:rPr>
          <w:lang w:val="en-US" w:eastAsia="zh-CN"/>
        </w:rPr>
      </w:pPr>
      <w:r>
        <w:rPr>
          <w:lang w:val="en-US" w:eastAsia="zh-CN"/>
        </w:rPr>
        <w:t>-</w:t>
      </w:r>
      <w:r>
        <w:rPr>
          <w:lang w:val="en-US" w:eastAsia="zh-CN"/>
        </w:rPr>
        <w:tab/>
      </w:r>
      <w:r w:rsidRPr="001F7E30">
        <w:rPr>
          <w:lang w:val="en-US" w:eastAsia="zh-CN"/>
        </w:rPr>
        <w:t>L</w:t>
      </w:r>
      <w:r w:rsidRPr="001F7E30">
        <w:rPr>
          <w:vertAlign w:val="subscript"/>
          <w:lang w:val="en-US" w:eastAsia="zh-CN"/>
        </w:rPr>
        <w:t>RRC,known,max</w:t>
      </w:r>
      <w:r>
        <w:rPr>
          <w:lang w:val="en-US" w:eastAsia="zh-CN"/>
        </w:rPr>
        <w:t xml:space="preserve"> =</w:t>
      </w:r>
      <w:r w:rsidRPr="001F7E30">
        <w:rPr>
          <w:lang w:val="en-US" w:eastAsia="zh-CN"/>
        </w:rPr>
        <w:t>2 for T</w:t>
      </w:r>
      <w:r w:rsidRPr="001F7E30">
        <w:rPr>
          <w:vertAlign w:val="subscript"/>
          <w:lang w:val="en-US" w:eastAsia="zh-CN"/>
        </w:rPr>
        <w:t>SSB</w:t>
      </w:r>
      <w:r>
        <w:rPr>
          <w:vertAlign w:val="subscript"/>
          <w:lang w:val="en-US" w:eastAsia="zh-CN"/>
        </w:rPr>
        <w:t xml:space="preserve"> </w:t>
      </w:r>
      <w:r w:rsidRPr="001F7E30">
        <w:rPr>
          <w:lang w:val="en-US" w:eastAsia="zh-CN"/>
        </w:rPr>
        <w:t>≤</w:t>
      </w:r>
      <w:r>
        <w:rPr>
          <w:lang w:val="en-US" w:eastAsia="zh-CN"/>
        </w:rPr>
        <w:t xml:space="preserve"> </w:t>
      </w:r>
      <w:r w:rsidRPr="001F7E30">
        <w:rPr>
          <w:lang w:val="en-US" w:eastAsia="zh-CN"/>
        </w:rPr>
        <w:t>40 ms, L</w:t>
      </w:r>
      <w:r w:rsidRPr="001F7E30">
        <w:rPr>
          <w:vertAlign w:val="subscript"/>
          <w:lang w:val="en-US" w:eastAsia="zh-CN"/>
        </w:rPr>
        <w:t>RRC,known,max</w:t>
      </w:r>
      <w:r>
        <w:rPr>
          <w:lang w:val="en-US" w:eastAsia="zh-CN"/>
        </w:rPr>
        <w:t xml:space="preserve"> =</w:t>
      </w:r>
      <w:r w:rsidRPr="001F7E30">
        <w:rPr>
          <w:lang w:val="en-US" w:eastAsia="zh-CN"/>
        </w:rPr>
        <w:t>1 for T</w:t>
      </w:r>
      <w:r w:rsidRPr="001F7E30">
        <w:rPr>
          <w:vertAlign w:val="subscript"/>
          <w:lang w:val="en-US" w:eastAsia="zh-CN"/>
        </w:rPr>
        <w:t>SSB</w:t>
      </w:r>
      <w:r w:rsidRPr="001F7E30">
        <w:rPr>
          <w:lang w:val="en-US" w:eastAsia="zh-CN"/>
        </w:rPr>
        <w:t>&gt;40 ms</w:t>
      </w:r>
      <w:r>
        <w:rPr>
          <w:lang w:val="en-US" w:eastAsia="zh-CN"/>
        </w:rPr>
        <w:t>.</w:t>
      </w:r>
    </w:p>
    <w:p w14:paraId="1E7BFC4A" w14:textId="77777777" w:rsidR="0065589E" w:rsidRPr="00734785" w:rsidRDefault="0065589E" w:rsidP="0065589E">
      <w:pPr>
        <w:pStyle w:val="B10"/>
        <w:rPr>
          <w:lang w:val="en-US" w:eastAsia="zh-CN"/>
        </w:rPr>
      </w:pPr>
      <w:r>
        <w:rPr>
          <w:rFonts w:eastAsia="Malgun Gothic"/>
          <w:lang w:val="en-US" w:eastAsia="zh-CN"/>
        </w:rPr>
        <w:t>-</w:t>
      </w:r>
      <w:r>
        <w:rPr>
          <w:rFonts w:eastAsia="Malgun Gothic"/>
          <w:lang w:val="en-US" w:eastAsia="zh-CN"/>
        </w:rPr>
        <w:tab/>
        <w:t>T</w:t>
      </w:r>
      <w:r>
        <w:rPr>
          <w:rFonts w:eastAsia="Malgun Gothic"/>
          <w:vertAlign w:val="subscript"/>
          <w:lang w:val="en-US" w:eastAsia="zh-CN"/>
        </w:rPr>
        <w:t>SSB-proc</w:t>
      </w:r>
      <w:r>
        <w:rPr>
          <w:rFonts w:eastAsia="Malgun Gothic"/>
          <w:lang w:val="en-US" w:eastAsia="zh-CN"/>
        </w:rPr>
        <w:t>, TO</w:t>
      </w:r>
      <w:r>
        <w:rPr>
          <w:rFonts w:eastAsia="Malgun Gothic"/>
          <w:vertAlign w:val="subscript"/>
          <w:lang w:val="en-US" w:eastAsia="zh-CN"/>
        </w:rPr>
        <w:t>k</w:t>
      </w:r>
      <w:r>
        <w:rPr>
          <w:rFonts w:eastAsia="Malgun Gothic"/>
          <w:lang w:val="en-US" w:eastAsia="zh-CN"/>
        </w:rPr>
        <w:t xml:space="preserve">, and </w:t>
      </w:r>
      <w:r w:rsidRPr="00AA6B52">
        <w:rPr>
          <w:rFonts w:eastAsia="Malgun Gothic"/>
          <w:lang w:val="en-US" w:eastAsia="zh-CN"/>
        </w:rPr>
        <w:t>T</w:t>
      </w:r>
      <w:r w:rsidRPr="00AA6B52">
        <w:rPr>
          <w:rFonts w:eastAsia="Malgun Gothic"/>
          <w:vertAlign w:val="subscript"/>
          <w:lang w:val="en-US" w:eastAsia="zh-CN"/>
        </w:rPr>
        <w:t>SSB</w:t>
      </w:r>
      <w:r>
        <w:rPr>
          <w:rFonts w:eastAsia="Malgun Gothic"/>
          <w:vertAlign w:val="subscript"/>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p>
    <w:p w14:paraId="3BDF31F9" w14:textId="77777777" w:rsidR="00016AA5" w:rsidRPr="00415158" w:rsidRDefault="00016AA5" w:rsidP="00016AA5">
      <w:pPr>
        <w:rPr>
          <w:rFonts w:eastAsiaTheme="minorEastAsia"/>
          <w:lang w:val="en-US" w:eastAsia="zh-CN"/>
        </w:rPr>
      </w:pPr>
      <w:r w:rsidRPr="00415158">
        <w:rPr>
          <w:rFonts w:eastAsia="Malgun Gothic"/>
          <w:lang w:val="en-US" w:eastAsia="zh-CN"/>
        </w:rPr>
        <w:t xml:space="preserve">If the target TCI state is unknown, </w:t>
      </w:r>
      <w:r w:rsidRPr="00415158">
        <w:rPr>
          <w:rFonts w:eastAsiaTheme="minorEastAsia"/>
          <w:lang w:val="en-US" w:eastAsia="zh-CN"/>
        </w:rPr>
        <w:t>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 xml:space="preserve"> (T</w:t>
      </w:r>
      <w:r w:rsidRPr="00415158">
        <w:rPr>
          <w:rFonts w:eastAsia="Malgun Gothic"/>
          <w:vertAlign w:val="subscript"/>
          <w:lang w:eastAsia="zh-CN"/>
        </w:rPr>
        <w:t xml:space="preserve">RRC_processing </w:t>
      </w:r>
      <w:r w:rsidRPr="00415158">
        <w:rPr>
          <w:rFonts w:eastAsia="Malgun Gothic"/>
          <w:lang w:eastAsia="zh-CN"/>
        </w:rPr>
        <w:t xml:space="preserve"> </w:t>
      </w:r>
      <w:r w:rsidRPr="00415158">
        <w:rPr>
          <w:rFonts w:eastAsia="Malgun Gothic"/>
          <w:lang w:val="en-US" w:eastAsia="zh-CN"/>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w:t>
      </w:r>
      <w:r w:rsidRPr="00415158">
        <w:rPr>
          <w:rFonts w:eastAsiaTheme="minorEastAsia"/>
          <w:vertAlign w:val="subscript"/>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RRC,unknown</w:t>
      </w:r>
      <w:r w:rsidRPr="00415158">
        <w:rPr>
          <w:rFonts w:eastAsia="Malgun Gothic"/>
          <w:lang w:val="en-US" w:eastAsia="zh-CN"/>
        </w:rPr>
        <w:t>)</w:t>
      </w:r>
      <w:r w:rsidRPr="00415158">
        <w:rPr>
          <w:rFonts w:eastAsiaTheme="minorEastAsia"/>
          <w:lang w:val="en-US" w:eastAsia="zh-CN"/>
        </w:rPr>
        <w:t xml:space="preserve"> ) / </w:t>
      </w:r>
      <w:r w:rsidRPr="00415158">
        <w:rPr>
          <w:rFonts w:eastAsiaTheme="minorEastAsia"/>
          <w:i/>
          <w:lang w:val="en-US" w:eastAsia="zh-CN"/>
        </w:rPr>
        <w:t>NR slot length</w:t>
      </w:r>
      <w:r w:rsidRPr="00415158">
        <w:rPr>
          <w:rFonts w:eastAsia="Malgun Gothic"/>
          <w:lang w:val="en-US" w:eastAsia="zh-CN"/>
        </w:rPr>
        <w:t xml:space="preserve">. </w:t>
      </w:r>
      <w:r w:rsidRPr="00415158">
        <w:rPr>
          <w:rFonts w:eastAsia="Malgun Gothic"/>
          <w:lang w:eastAsia="zh-CN"/>
        </w:rPr>
        <w:t>The UE is not required to receive PDCCH/PDSCH/CSI-RS or transmit PUCCH/PUSCH until the end of switching period.</w:t>
      </w:r>
      <w:r w:rsidRPr="00415158">
        <w:rPr>
          <w:rFonts w:eastAsiaTheme="minorEastAsia"/>
          <w:lang w:val="en-US" w:eastAsia="zh-CN"/>
        </w:rPr>
        <w:t xml:space="preserve"> </w:t>
      </w:r>
    </w:p>
    <w:p w14:paraId="7BB4A453" w14:textId="77777777" w:rsidR="0065589E" w:rsidRDefault="0065589E" w:rsidP="0065589E">
      <w:pPr>
        <w:rPr>
          <w:lang w:val="en-US" w:eastAsia="zh-CN"/>
        </w:rPr>
      </w:pPr>
      <w:r>
        <w:rPr>
          <w:lang w:val="en-US" w:eastAsia="zh-CN"/>
        </w:rPr>
        <w:t>Where,</w:t>
      </w:r>
    </w:p>
    <w:p w14:paraId="5C110A7F" w14:textId="77777777" w:rsidR="0065589E" w:rsidRDefault="0065589E" w:rsidP="00D043C0">
      <w:pPr>
        <w:pStyle w:val="B10"/>
        <w:rPr>
          <w:rFonts w:eastAsia="Malgun Gothic"/>
          <w:lang w:val="en-US" w:eastAsia="zh-CN"/>
        </w:rPr>
      </w:pPr>
      <w:r>
        <w:rPr>
          <w:rFonts w:hint="eastAsia"/>
          <w:lang w:val="en-US" w:eastAsia="zh-CN"/>
        </w:rPr>
        <w:t>-</w:t>
      </w:r>
      <w:r>
        <w:rPr>
          <w:lang w:val="en-US" w:eastAsia="zh-CN"/>
        </w:rPr>
        <w:tab/>
        <w:t xml:space="preserve">Slot n is </w:t>
      </w:r>
      <w:r>
        <w:rPr>
          <w:rFonts w:eastAsia="Malgun Gothic"/>
          <w:lang w:val="en-US" w:eastAsia="zh-CN"/>
        </w:rPr>
        <w:t>the last slot overlapping with the PDSCH carrying</w:t>
      </w:r>
      <w:r>
        <w:rPr>
          <w:lang w:val="en-US" w:eastAsia="zh-CN"/>
        </w:rPr>
        <w:t xml:space="preserve"> </w:t>
      </w:r>
      <w:r>
        <w:rPr>
          <w:rFonts w:eastAsia="Malgun Gothic"/>
          <w:lang w:val="en-US" w:eastAsia="zh-CN"/>
        </w:rPr>
        <w:t>RRC activation command.</w:t>
      </w:r>
    </w:p>
    <w:p w14:paraId="14CC9E34" w14:textId="77777777" w:rsidR="0065589E" w:rsidRDefault="0065589E" w:rsidP="00D043C0">
      <w:pPr>
        <w:pStyle w:val="B10"/>
        <w:rPr>
          <w:lang w:val="en-US" w:eastAsia="zh-CN"/>
        </w:rPr>
      </w:pPr>
      <w:r>
        <w:rPr>
          <w:rFonts w:eastAsia="Malgun Gothic"/>
          <w:lang w:val="en-US" w:eastAsia="zh-CN"/>
        </w:rPr>
        <w:t>-</w:t>
      </w:r>
      <w:r>
        <w:rPr>
          <w:rFonts w:eastAsia="Malgun Gothic"/>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0E279DCB" w14:textId="77777777" w:rsidR="00016AA5" w:rsidRPr="00415158" w:rsidRDefault="00016AA5" w:rsidP="00016AA5">
      <w:pPr>
        <w:pStyle w:val="B10"/>
        <w:rPr>
          <w:lang w:val="en-US" w:eastAsia="zh-CN"/>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w:t>
      </w:r>
      <w:r w:rsidRPr="00415158">
        <w:rPr>
          <w:rFonts w:eastAsiaTheme="minorEastAsia"/>
          <w:szCs w:val="24"/>
          <w:lang w:eastAsia="zh-CN"/>
        </w:rPr>
        <w:t>occasion</w:t>
      </w:r>
      <w:r w:rsidRPr="00415158">
        <w:rPr>
          <w:rFonts w:eastAsiaTheme="minorEastAsia"/>
          <w:lang w:val="en-US" w:eastAsia="zh-CN"/>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eastAsia="zh-CN"/>
        </w:rPr>
      </w:pPr>
      <w:r w:rsidRPr="00415158">
        <w:rPr>
          <w:rFonts w:eastAsiaTheme="minorEastAsia"/>
          <w:lang w:val="en-US" w:eastAsia="zh-CN"/>
        </w:rPr>
        <w:t>-</w:t>
      </w:r>
      <w:r w:rsidRPr="00415158">
        <w:rPr>
          <w:rFonts w:eastAsiaTheme="minorEastAsia"/>
          <w:lang w:val="en-US" w:eastAsia="zh-CN"/>
        </w:rPr>
        <w:tab/>
        <w:t>The SSB shall be the QCL-TypeA or QCL-TypeC to target TCI state;</w:t>
      </w:r>
    </w:p>
    <w:p w14:paraId="278FD3C3" w14:textId="77777777" w:rsidR="00016AA5" w:rsidRPr="00415158" w:rsidRDefault="00016AA5" w:rsidP="00016AA5">
      <w:pPr>
        <w:ind w:left="568"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w:t>
      </w:r>
      <w:r w:rsidRPr="00415158">
        <w:rPr>
          <w:rFonts w:eastAsiaTheme="minorEastAsia"/>
          <w:lang w:eastAsia="zh-CN"/>
        </w:rPr>
        <w:t>≤L</w:t>
      </w:r>
      <w:r w:rsidRPr="00415158">
        <w:rPr>
          <w:rFonts w:eastAsiaTheme="minorEastAsia"/>
          <w:vertAlign w:val="subscript"/>
          <w:lang w:val="en-US" w:eastAsia="zh-CN"/>
        </w:rPr>
        <w:t>RRC,unknown,max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not available at the UE</w:t>
      </w:r>
      <w:r w:rsidRPr="00415158">
        <w:rPr>
          <w:rFonts w:eastAsiaTheme="minorEastAsia"/>
          <w:lang w:val="en-US" w:eastAsia="zh-CN"/>
        </w:rPr>
        <w:t>;</w:t>
      </w:r>
    </w:p>
    <w:p w14:paraId="53BBB93A" w14:textId="77777777" w:rsidR="00016AA5" w:rsidRPr="00415158" w:rsidRDefault="00016AA5" w:rsidP="00016AA5">
      <w:pPr>
        <w:ind w:left="851"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RRC,unknown,max</w:t>
      </w:r>
      <w:r w:rsidRPr="00415158">
        <w:rPr>
          <w:rFonts w:eastAsiaTheme="minorEastAsia"/>
          <w:lang w:val="en-US" w:eastAsia="zh-CN"/>
        </w:rPr>
        <w:t xml:space="preserve"> =</w:t>
      </w:r>
      <w:r w:rsidRPr="00415158">
        <w:rPr>
          <w:rFonts w:eastAsiaTheme="minorEastAsia"/>
          <w:lang w:eastAsia="zh-CN"/>
        </w:rPr>
        <w:t xml:space="preserve"> 2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val="en-US" w:eastAsia="zh-CN"/>
        </w:rPr>
        <w:t xml:space="preserve"> </w:t>
      </w:r>
      <w:r w:rsidRPr="00415158">
        <w:rPr>
          <w:rFonts w:eastAsiaTheme="minorEastAsia"/>
          <w:lang w:eastAsia="zh-CN"/>
        </w:rPr>
        <w:t>≤40 ms, L</w:t>
      </w:r>
      <w:r w:rsidRPr="00415158">
        <w:rPr>
          <w:rFonts w:eastAsiaTheme="minorEastAsia"/>
          <w:vertAlign w:val="subscript"/>
          <w:lang w:eastAsia="zh-CN"/>
        </w:rPr>
        <w:t>RRC,unknown,max</w:t>
      </w:r>
      <w:r w:rsidRPr="00415158">
        <w:rPr>
          <w:rFonts w:eastAsiaTheme="minorEastAsia"/>
          <w:lang w:eastAsia="zh-CN"/>
        </w:rPr>
        <w:t xml:space="preserve"> = 1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eastAsia="zh-CN"/>
        </w:rPr>
        <w:t>&gt;40 ms.</w:t>
      </w:r>
    </w:p>
    <w:p w14:paraId="63BDDAA8" w14:textId="77777777" w:rsidR="00016AA5" w:rsidRPr="00415158" w:rsidRDefault="00016AA5" w:rsidP="00016AA5">
      <w:pPr>
        <w:pStyle w:val="B10"/>
        <w:rPr>
          <w:rFonts w:eastAsiaTheme="minorEastAsia"/>
          <w:lang w:eastAsia="zh-CN"/>
        </w:rPr>
      </w:pPr>
      <w:r w:rsidRPr="00415158">
        <w:rPr>
          <w:rFonts w:eastAsia="Malgun Gothic"/>
          <w:lang w:val="en-US" w:eastAsia="zh-CN"/>
        </w:rPr>
        <w:t>-</w:t>
      </w:r>
      <w:r w:rsidRPr="00415158">
        <w:rPr>
          <w:rFonts w:eastAsia="Malgun Gothic"/>
          <w:lang w:val="en-US" w:eastAsia="zh-CN"/>
        </w:rPr>
        <w:tab/>
      </w:r>
      <w:r w:rsidRPr="00415158">
        <w:rPr>
          <w:rFonts w:eastAsiaTheme="minorEastAsia"/>
        </w:rPr>
        <w:t>T</w:t>
      </w:r>
      <w:r w:rsidRPr="00415158">
        <w:rPr>
          <w:rFonts w:eastAsiaTheme="minorEastAsia"/>
          <w:vertAlign w:val="subscript"/>
        </w:rPr>
        <w:t>L1-RSRP</w:t>
      </w:r>
      <w:r w:rsidRPr="00415158">
        <w:rPr>
          <w:rFonts w:eastAsia="Malgun Gothic"/>
          <w:lang w:eastAsia="zh-CN"/>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 xml:space="preserve">, </w:t>
      </w:r>
      <w:r w:rsidRPr="00415158">
        <w:rPr>
          <w:rFonts w:eastAsia="Malgun Gothic"/>
          <w:vertAlign w:val="subscript"/>
          <w:lang w:val="en-US" w:eastAsia="zh-CN"/>
        </w:rPr>
        <w:t xml:space="preserve"> </w:t>
      </w:r>
      <w:r w:rsidRPr="00415158">
        <w:rPr>
          <w:rFonts w:eastAsia="Malgun Gothic"/>
          <w:lang w:val="en-US" w:eastAsia="zh-CN"/>
        </w:rPr>
        <w:t>T</w:t>
      </w:r>
      <w:r w:rsidRPr="00415158">
        <w:rPr>
          <w:rFonts w:eastAsia="Malgun Gothic"/>
          <w:vertAlign w:val="subscript"/>
          <w:lang w:val="en-US" w:eastAsia="zh-CN"/>
        </w:rPr>
        <w:t>SSB-proc</w:t>
      </w:r>
      <w:r w:rsidRPr="00415158">
        <w:rPr>
          <w:rFonts w:eastAsia="Malgun Gothic"/>
          <w:lang w:val="en-US" w:eastAsia="zh-CN"/>
        </w:rPr>
        <w:t xml:space="preserve">, and </w:t>
      </w:r>
      <w:r w:rsidRPr="00415158">
        <w:rPr>
          <w:rFonts w:eastAsia="Malgun Gothic"/>
          <w:lang w:eastAsia="zh-CN"/>
        </w:rPr>
        <w:t>T</w:t>
      </w:r>
      <w:r w:rsidRPr="00415158">
        <w:rPr>
          <w:rFonts w:eastAsia="Malgun Gothic"/>
          <w:vertAlign w:val="subscript"/>
          <w:lang w:eastAsia="zh-CN"/>
        </w:rPr>
        <w:t>SSB</w:t>
      </w:r>
      <w:r w:rsidRPr="00415158">
        <w:rPr>
          <w:rFonts w:eastAsia="Malgun Gothic"/>
          <w:lang w:eastAsia="zh-CN"/>
        </w:rPr>
        <w:t xml:space="preserve"> </w:t>
      </w:r>
      <w:r w:rsidRPr="00415158">
        <w:rPr>
          <w:rFonts w:eastAsia="Malgun Gothic"/>
          <w:lang w:val="en-US" w:eastAsia="zh-CN"/>
        </w:rPr>
        <w:t xml:space="preserve">are as defined in </w:t>
      </w:r>
      <w:r w:rsidRPr="00415158">
        <w:rPr>
          <w:rFonts w:eastAsiaTheme="minorEastAsia"/>
          <w:lang w:val="en-US" w:eastAsia="ko-KR"/>
        </w:rPr>
        <w:t>clause</w:t>
      </w:r>
      <w:r w:rsidRPr="00415158">
        <w:rPr>
          <w:rFonts w:eastAsia="Malgun Gothic"/>
          <w:lang w:val="en-US" w:eastAsia="zh-CN"/>
        </w:rPr>
        <w:t xml:space="preserve"> 8.10A.3</w:t>
      </w:r>
    </w:p>
    <w:p w14:paraId="6E47C1B8" w14:textId="77777777" w:rsidR="0065589E" w:rsidRDefault="0065589E" w:rsidP="0065589E">
      <w:pPr>
        <w:rPr>
          <w:lang w:val="en-US" w:eastAsia="zh-CN"/>
        </w:rPr>
      </w:pPr>
      <w:r>
        <w:rPr>
          <w:lang w:val="en-US" w:eastAsia="zh-CN"/>
        </w:rPr>
        <w:t>The requirements for RRC based TCI state switch delay apply when only 1 TCI state is configured in RRC TCI state list.</w:t>
      </w:r>
      <w:r w:rsidRPr="006D4D2D">
        <w:rPr>
          <w:lang w:val="en-US" w:eastAsia="zh-CN"/>
        </w:rPr>
        <w:t xml:space="preserve"> </w:t>
      </w:r>
      <w:r>
        <w:rPr>
          <w:lang w:val="en-US" w:eastAsia="zh-CN"/>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5D2A68AC" w14:textId="44CAF9BC" w:rsidR="00E25155" w:rsidRDefault="00E25155" w:rsidP="00E25155">
      <w:pPr>
        <w:rPr>
          <w:rFonts w:eastAsia="Malgun Gothic"/>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 to schedule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SSB-proc  ,</w:t>
      </w:r>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 xml:space="preserve"> and TO</w:t>
      </w:r>
      <w:r>
        <w:rPr>
          <w:rFonts w:eastAsia="Malgun Gothic"/>
          <w:vertAlign w:val="subscript"/>
          <w:lang w:val="en-US" w:eastAsia="zh-CN"/>
        </w:rPr>
        <w:t>k</w:t>
      </w:r>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lang w:eastAsia="zh-CN"/>
        </w:rPr>
      </w:pPr>
      <w:r w:rsidRPr="001370C1">
        <w:rPr>
          <w:lang w:eastAsia="zh-CN"/>
        </w:rPr>
        <w:t xml:space="preserve">The requirements in this clause apply for a </w:t>
      </w:r>
      <w:r w:rsidRPr="001370C1">
        <w:rPr>
          <w:rFonts w:hint="eastAsia"/>
          <w:lang w:eastAsia="zh-CN"/>
        </w:rPr>
        <w:t xml:space="preserve">RedCap </w:t>
      </w:r>
      <w:r w:rsidRPr="001370C1">
        <w:rPr>
          <w:lang w:eastAsia="zh-CN"/>
        </w:rPr>
        <w:t xml:space="preserve">UE configured with </w:t>
      </w:r>
      <w:r w:rsidRPr="001370C1">
        <w:rPr>
          <w:rFonts w:eastAsia="Malgun Gothic"/>
          <w:lang w:eastAsia="zh-CN"/>
        </w:rPr>
        <w:t xml:space="preserve">one or </w:t>
      </w:r>
      <w:r w:rsidRPr="001370C1">
        <w:rPr>
          <w:lang w:eastAsia="zh-CN"/>
        </w:rPr>
        <w:t xml:space="preserve">more </w:t>
      </w:r>
      <w:r w:rsidRPr="001370C1">
        <w:rPr>
          <w:rFonts w:eastAsia="Malgun Gothic"/>
          <w:lang w:eastAsia="zh-CN"/>
        </w:rPr>
        <w:t>TCI state configurations</w:t>
      </w:r>
      <w:r w:rsidRPr="001370C1">
        <w:t xml:space="preserve"> on </w:t>
      </w:r>
      <w:r w:rsidRPr="001370C1">
        <w:rPr>
          <w:rFonts w:eastAsia="Malgun Gothic"/>
          <w:lang w:eastAsia="zh-CN"/>
        </w:rPr>
        <w:t>serving cell</w:t>
      </w:r>
      <w:r w:rsidRPr="001370C1">
        <w:t xml:space="preserve"> in standalone NR</w:t>
      </w:r>
      <w:r w:rsidRPr="001370C1">
        <w:rPr>
          <w:lang w:eastAsia="zh-CN"/>
        </w:rPr>
        <w:t xml:space="preserve">. UE shall complete the switch of active </w:t>
      </w:r>
      <w:r w:rsidRPr="001370C1">
        <w:rPr>
          <w:rFonts w:eastAsia="Malgun Gothic"/>
          <w:lang w:eastAsia="zh-CN"/>
        </w:rPr>
        <w:t xml:space="preserve">TCI state </w:t>
      </w:r>
      <w:r w:rsidRPr="001370C1">
        <w:rPr>
          <w:lang w:eastAsia="zh-CN"/>
        </w:rPr>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lang w:eastAsia="zh-CN"/>
        </w:rPr>
      </w:pPr>
      <w:r w:rsidRPr="001370C1">
        <w:rPr>
          <w:rFonts w:eastAsia="Malgun Gothic" w:cs="v4.2.0"/>
          <w:lang w:eastAsia="zh-CN"/>
        </w:rPr>
        <w:t>The TCI state is known if the following conditions are met:</w:t>
      </w:r>
    </w:p>
    <w:p w14:paraId="6B1C4777" w14:textId="77777777" w:rsidR="009225F8" w:rsidRPr="001370C1" w:rsidRDefault="009225F8" w:rsidP="009225F8">
      <w:pPr>
        <w:pStyle w:val="B10"/>
      </w:pPr>
      <w:r w:rsidRPr="001370C1">
        <w:rPr>
          <w:lang w:eastAsia="zh-CN"/>
        </w:rPr>
        <w:t>-</w:t>
      </w:r>
      <w:r w:rsidRPr="001370C1">
        <w:rPr>
          <w:lang w:eastAsia="zh-CN"/>
        </w:rPr>
        <w:tab/>
        <w:t xml:space="preserve">During the period from the last transmission of the RS resource used for the L1-RSRP measurement reporting </w:t>
      </w:r>
      <w:r w:rsidRPr="001370C1">
        <w:t>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rPr>
          <w:lang w:eastAsia="zh-CN"/>
        </w:rPr>
      </w:pPr>
      <w:r w:rsidRPr="001370C1">
        <w:rPr>
          <w:lang w:eastAsia="zh-CN"/>
        </w:rPr>
        <w:t>-</w:t>
      </w:r>
      <w:r w:rsidRPr="001370C1">
        <w:rPr>
          <w:lang w:eastAsia="zh-CN"/>
        </w:rPr>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rPr>
          <w:lang w:eastAsia="zh-CN"/>
        </w:rPr>
      </w:pPr>
      <w:r w:rsidRPr="001370C1">
        <w:rPr>
          <w:lang w:eastAsia="zh-CN"/>
        </w:rPr>
        <w:t>-</w:t>
      </w:r>
      <w:r w:rsidRPr="001370C1">
        <w:rPr>
          <w:lang w:eastAsia="zh-CN"/>
        </w:rPr>
        <w:tab/>
        <w:t>The UE has sent at least 1 L1-RSRP report for the target TCI state before the TCI state switch command</w:t>
      </w:r>
    </w:p>
    <w:p w14:paraId="2B1AA3BC" w14:textId="77777777" w:rsidR="009225F8" w:rsidRPr="001370C1" w:rsidRDefault="009225F8" w:rsidP="009225F8">
      <w:pPr>
        <w:pStyle w:val="B20"/>
        <w:rPr>
          <w:lang w:eastAsia="zh-CN"/>
        </w:rPr>
      </w:pPr>
      <w:r w:rsidRPr="001370C1">
        <w:rPr>
          <w:lang w:eastAsia="zh-CN"/>
        </w:rPr>
        <w:t>-</w:t>
      </w:r>
      <w:r w:rsidRPr="001370C1">
        <w:rPr>
          <w:lang w:eastAsia="zh-CN"/>
        </w:rPr>
        <w:tab/>
        <w:t>The TCI state remains detectable during the TCI state switching period</w:t>
      </w:r>
    </w:p>
    <w:p w14:paraId="3808406F" w14:textId="77777777" w:rsidR="009225F8" w:rsidRPr="001370C1" w:rsidRDefault="009225F8" w:rsidP="009225F8">
      <w:pPr>
        <w:pStyle w:val="B20"/>
        <w:rPr>
          <w:lang w:eastAsia="zh-CN"/>
        </w:rPr>
      </w:pPr>
      <w:r w:rsidRPr="001370C1">
        <w:rPr>
          <w:lang w:eastAsia="zh-CN"/>
        </w:rPr>
        <w:t>-</w:t>
      </w:r>
      <w:r w:rsidRPr="001370C1">
        <w:rPr>
          <w:lang w:eastAsia="zh-CN"/>
        </w:rPr>
        <w:tab/>
        <w:t>The SSB associated with the TCI state remain detectable during the TCI switching period</w:t>
      </w:r>
    </w:p>
    <w:p w14:paraId="2F9CB3B3" w14:textId="77777777" w:rsidR="009225F8" w:rsidRPr="001370C1" w:rsidRDefault="009225F8" w:rsidP="009225F8">
      <w:pPr>
        <w:pStyle w:val="B20"/>
        <w:rPr>
          <w:lang w:eastAsia="zh-CN"/>
        </w:rPr>
      </w:pPr>
      <w:r w:rsidRPr="001370C1">
        <w:rPr>
          <w:lang w:eastAsia="zh-CN"/>
        </w:rPr>
        <w:t>-</w:t>
      </w:r>
      <w:r w:rsidRPr="001370C1">
        <w:rPr>
          <w:lang w:eastAsia="zh-CN"/>
        </w:rPr>
        <w:tab/>
        <w:t xml:space="preserve">SNR of the TCI state </w:t>
      </w:r>
      <w:r w:rsidRPr="001370C1">
        <w:rPr>
          <w:rFonts w:eastAsia="Calibri"/>
        </w:rPr>
        <w:t>≥</w:t>
      </w:r>
      <w:r w:rsidRPr="001370C1">
        <w:rPr>
          <w:lang w:eastAsia="zh-CN"/>
        </w:rPr>
        <w:t xml:space="preserve"> -3dB</w:t>
      </w:r>
    </w:p>
    <w:p w14:paraId="29A6978C" w14:textId="77777777" w:rsidR="009225F8" w:rsidRPr="001370C1" w:rsidRDefault="009225F8" w:rsidP="009225F8">
      <w:pPr>
        <w:rPr>
          <w:rFonts w:eastAsia="Malgun Gothic"/>
          <w:lang w:eastAsia="zh-CN"/>
        </w:rPr>
      </w:pPr>
      <w:r w:rsidRPr="001370C1">
        <w:rPr>
          <w:rFonts w:eastAsia="Malgun Gothic"/>
          <w:lang w:eastAsia="zh-CN"/>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77777777" w:rsidR="009225F8" w:rsidRPr="001370C1" w:rsidRDefault="009225F8" w:rsidP="009225F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 xml:space="preserve">.Where </w:t>
      </w:r>
      <w:r w:rsidRPr="001370C1">
        <w:t>T</w:t>
      </w:r>
      <w:r w:rsidRPr="001370C1">
        <w:rPr>
          <w:vertAlign w:val="subscript"/>
        </w:rPr>
        <w:t>HARQ</w:t>
      </w:r>
      <w:r w:rsidRPr="001370C1">
        <w:t xml:space="preserve"> is the timing between DL data transmission and acknowledgement as specified in TS 38.</w:t>
      </w:r>
      <w:r w:rsidRPr="001370C1">
        <w:rPr>
          <w:rFonts w:hint="eastAsia"/>
          <w:lang w:eastAsia="zh-CN"/>
        </w:rPr>
        <w:t>213</w:t>
      </w:r>
      <w:r w:rsidRPr="001370C1">
        <w:t> [</w:t>
      </w:r>
      <w:r w:rsidRPr="001370C1">
        <w:rPr>
          <w:rFonts w:hint="eastAsia"/>
          <w:lang w:eastAsia="zh-CN"/>
        </w:rPr>
        <w:t>3</w:t>
      </w:r>
      <w:r w:rsidRPr="001370C1">
        <w:t>]</w:t>
      </w:r>
      <w:r w:rsidRPr="001370C1">
        <w:rPr>
          <w:rFonts w:eastAsia="Malgun Gothic"/>
          <w:lang w:eastAsia="zh-CN"/>
        </w:rPr>
        <w:t xml:space="preserve">; </w:t>
      </w:r>
    </w:p>
    <w:p w14:paraId="2C3FC25E"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The SSB shall be the QCL-TypeA or QCL-TypeC to target TCI state</w:t>
      </w:r>
    </w:p>
    <w:p w14:paraId="25105755"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SSB-proc </w:t>
      </w:r>
      <w:r w:rsidRPr="001370C1">
        <w:rPr>
          <w:lang w:eastAsia="zh-CN"/>
        </w:rPr>
        <w:t xml:space="preserve">= 2 ms; </w:t>
      </w:r>
    </w:p>
    <w:p w14:paraId="7EF320C8" w14:textId="77777777" w:rsidR="009225F8" w:rsidRPr="001370C1" w:rsidRDefault="009225F8" w:rsidP="009225F8">
      <w:pPr>
        <w:pStyle w:val="B10"/>
        <w:rPr>
          <w:lang w:eastAsia="zh-CN"/>
        </w:rPr>
      </w:pPr>
      <w:r w:rsidRPr="001370C1">
        <w:t>-</w:t>
      </w:r>
      <w:r w:rsidRPr="001370C1">
        <w:tab/>
        <w:t>TO</w:t>
      </w:r>
      <w:r w:rsidRPr="001370C1">
        <w:rPr>
          <w:vertAlign w:val="subscript"/>
        </w:rPr>
        <w:t>k</w:t>
      </w:r>
      <w:r w:rsidRPr="001370C1">
        <w:t xml:space="preserve"> = 1 if target TCI state is not in the active TCI state list for PDSCH, 0 otherwise</w:t>
      </w:r>
      <w:r w:rsidRPr="001370C1">
        <w:rPr>
          <w:lang w:eastAsia="zh-CN"/>
        </w:rPr>
        <w:t>.</w:t>
      </w:r>
    </w:p>
    <w:p w14:paraId="503D8EBE" w14:textId="77777777" w:rsidR="009225F8" w:rsidRPr="001370C1" w:rsidRDefault="009225F8" w:rsidP="009225F8">
      <w:pPr>
        <w:rPr>
          <w:lang w:eastAsia="zh-CN"/>
        </w:rPr>
      </w:pPr>
      <w:r w:rsidRPr="001370C1">
        <w:rPr>
          <w:rFonts w:eastAsia="Malgun Gothic"/>
          <w:lang w:eastAsia="zh-CN"/>
        </w:rPr>
        <w:t>If the target TCI state is unknown,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w:r w:rsidRPr="001370C1"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L1-RSPR_Measurement_Period_SSB</w:t>
      </w:r>
      <w:r w:rsidRPr="001370C1">
        <w:rPr>
          <w:vertAlign w:val="subscript"/>
          <w:lang w:eastAsia="zh-CN"/>
        </w:rPr>
        <w:t>_RedCap</w:t>
      </w:r>
      <w:r w:rsidRPr="001370C1">
        <w:t xml:space="preserve"> for SSB as specified in </w:t>
      </w:r>
      <w:r w:rsidRPr="001370C1">
        <w:rPr>
          <w:lang w:eastAsia="ko-KR"/>
        </w:rPr>
        <w:t>clause</w:t>
      </w:r>
      <w:r w:rsidRPr="001370C1">
        <w:t xml:space="preserve"> 9.5</w:t>
      </w:r>
      <w:r w:rsidRPr="001370C1">
        <w:rPr>
          <w:lang w:eastAsia="zh-CN"/>
        </w:rPr>
        <w:t>B</w:t>
      </w:r>
      <w:r w:rsidRPr="001370C1">
        <w:t xml:space="preserve">.4.1,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w:t>
      </w:r>
      <w:r w:rsidRPr="001370C1">
        <w:rPr>
          <w:lang w:eastAsia="zh-CN"/>
        </w:rPr>
        <w:t>B</w:t>
      </w:r>
      <w:r w:rsidRPr="001370C1">
        <w:t>.4.2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rPr>
          <w:lang w:eastAsia="zh-CN"/>
        </w:rPr>
        <w:t>-</w:t>
      </w:r>
      <w:r w:rsidRPr="001370C1">
        <w:rPr>
          <w:lang w:eastAsia="zh-CN"/>
        </w:rPr>
        <w:tab/>
      </w:r>
      <w:r w:rsidRPr="001370C1">
        <w:t>with the assumption of M=1 for periodic CSI-RS</w:t>
      </w:r>
    </w:p>
    <w:p w14:paraId="4383277B" w14:textId="77777777" w:rsidR="009225F8" w:rsidRPr="001370C1" w:rsidRDefault="009225F8" w:rsidP="009225F8">
      <w:pPr>
        <w:pStyle w:val="B20"/>
        <w:rPr>
          <w:i/>
        </w:rPr>
      </w:pPr>
      <w:r w:rsidRPr="001370C1">
        <w:rPr>
          <w:lang w:eastAsia="zh-CN"/>
        </w:rPr>
        <w:t>-</w:t>
      </w:r>
      <w:r w:rsidRPr="001370C1">
        <w:rPr>
          <w:lang w:eastAsia="zh-CN"/>
        </w:rPr>
        <w:tab/>
      </w:r>
      <w:r w:rsidRPr="001370C1">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for CSI-RS based L1-RSRP measurement, and 0 for SSB based L1-RSRP measurement when TCI state switching involves QCL-TypeD</w:t>
      </w:r>
    </w:p>
    <w:p w14:paraId="3159FBD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when TCI state switching involves other QCL types</w:t>
      </w:r>
      <w:r w:rsidRPr="001370C1">
        <w:rPr>
          <w:rFonts w:hint="eastAsia"/>
          <w:lang w:eastAsia="zh-CN"/>
        </w:rPr>
        <w:t xml:space="preserve"> only</w:t>
      </w:r>
    </w:p>
    <w:p w14:paraId="641F50E7"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206F9A0B"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for other QCL types;</w:t>
      </w:r>
    </w:p>
    <w:p w14:paraId="74754F97" w14:textId="77777777" w:rsidR="009225F8" w:rsidRPr="001370C1" w:rsidRDefault="009225F8" w:rsidP="009225F8">
      <w:pPr>
        <w:pStyle w:val="B10"/>
        <w:rPr>
          <w:lang w:eastAsia="zh-CN"/>
        </w:rPr>
      </w:pPr>
      <w:r w:rsidRPr="001370C1">
        <w:rPr>
          <w:lang w:eastAsia="zh-CN"/>
        </w:rPr>
        <w:t>-</w:t>
      </w:r>
      <w:r w:rsidRPr="001370C1">
        <w:rPr>
          <w:lang w:eastAsia="zh-CN"/>
        </w:rPr>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lang w:eastAsia="zh-CN"/>
        </w:rPr>
      </w:pPr>
      <w:r w:rsidRPr="001370C1">
        <w:rPr>
          <w:rFonts w:eastAsia="Malgun Gothic"/>
          <w:lang w:eastAsia="zh-CN"/>
        </w:rPr>
        <w:t>If the target TCI state is known, when a</w:t>
      </w:r>
      <w:r w:rsidRPr="001370C1">
        <w:t xml:space="preserve"> UE is configured with the higher layer parameter </w:t>
      </w:r>
      <w:r w:rsidRPr="001370C1">
        <w:rPr>
          <w:i/>
        </w:rPr>
        <w:t xml:space="preserve">tci-PresentInDCI </w:t>
      </w:r>
      <w:r w:rsidRPr="001370C1">
        <w:rPr>
          <w:rFonts w:eastAsia="Malgun Gothic"/>
          <w:lang w:eastAsia="zh-CN"/>
        </w:rPr>
        <w:t>which</w:t>
      </w:r>
      <w:r w:rsidRPr="001370C1">
        <w:t xml:space="preserve"> is set as 'enabled'</w:t>
      </w:r>
      <w:r w:rsidRPr="001370C1">
        <w:rPr>
          <w:i/>
        </w:rPr>
        <w:t xml:space="preserve"> </w:t>
      </w:r>
      <w:r w:rsidRPr="001370C1">
        <w:t>for the CORESET scheduling PDSCH</w:t>
      </w:r>
      <w:r w:rsidRPr="001370C1">
        <w:rPr>
          <w:rFonts w:eastAsia="Malgun Gothic"/>
          <w:lang w:eastAsia="zh-CN"/>
        </w:rPr>
        <w:t xml:space="preserve"> at slot n</w:t>
      </w:r>
      <w:r w:rsidRPr="001370C1">
        <w:t xml:space="preserve">, </w:t>
      </w:r>
      <w:r w:rsidRPr="001370C1">
        <w:rPr>
          <w:lang w:eastAsia="zh-CN"/>
        </w:rPr>
        <w:t>UE shall be able to receive PDSCH</w:t>
      </w:r>
      <w:r w:rsidRPr="001370C1">
        <w:rPr>
          <w:rFonts w:eastAsia="Malgun Gothic"/>
          <w:lang w:eastAsia="zh-CN"/>
        </w:rPr>
        <w:t xml:space="preserve"> </w:t>
      </w:r>
      <w:r w:rsidRPr="001370C1">
        <w:rPr>
          <w:lang w:eastAsia="zh-CN"/>
        </w:rPr>
        <w:t xml:space="preserve">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i/>
          <w:iCs/>
          <w:lang w:eastAsia="zh-CN"/>
        </w:rPr>
        <w:t>timeDurationForQCL</w:t>
      </w:r>
      <w:r w:rsidRPr="001370C1">
        <w:rPr>
          <w:rFonts w:eastAsia="Malgun Gothic"/>
          <w:lang w:eastAsia="zh-CN"/>
        </w:rPr>
        <w:t xml:space="preserve">, where, </w:t>
      </w:r>
      <w:r w:rsidRPr="001370C1">
        <w:rPr>
          <w:rFonts w:eastAsia="Malgun Gothic"/>
          <w:i/>
          <w:iCs/>
          <w:lang w:eastAsia="zh-CN"/>
        </w:rPr>
        <w:t>timeDurationForQCL</w:t>
      </w:r>
      <w:r w:rsidRPr="001370C1">
        <w:rPr>
          <w:rFonts w:eastAsia="Malgun Gothic"/>
          <w:lang w:eastAsia="zh-CN"/>
        </w:rPr>
        <w:t xml:space="preserve"> is the time required by the UE to perform PDCCH reception and </w:t>
      </w:r>
      <w:r w:rsidRPr="001370C1">
        <w:t>applying spatial QCL information received in DCI for PDSCH processing as described in TS 38.214 [</w:t>
      </w:r>
      <w:r w:rsidRPr="001370C1">
        <w:rPr>
          <w:rFonts w:eastAsia="Malgun Gothic"/>
          <w:lang w:eastAsia="zh-CN"/>
        </w:rPr>
        <w:t>26</w:t>
      </w:r>
      <w:r w:rsidRPr="001370C1">
        <w:t>]</w:t>
      </w:r>
      <w:r w:rsidRPr="001370C1">
        <w:rPr>
          <w:rFonts w:eastAsia="Malgun Gothic"/>
          <w:lang w:eastAsia="zh-CN"/>
        </w:rPr>
        <w:t xml:space="preserve">, the value of </w:t>
      </w:r>
      <w:r w:rsidRPr="001370C1">
        <w:rPr>
          <w:rFonts w:eastAsia="Malgun Gothic"/>
          <w:i/>
          <w:iCs/>
          <w:lang w:eastAsia="zh-CN"/>
        </w:rPr>
        <w:t>timeDurationForQCL</w:t>
      </w:r>
      <w:r w:rsidRPr="001370C1">
        <w:rPr>
          <w:rFonts w:eastAsia="Malgun Gothic"/>
          <w:lang w:eastAsia="zh-CN"/>
        </w:rPr>
        <w:t xml:space="preserve"> is defined in TS 38.</w:t>
      </w:r>
      <w:r w:rsidRPr="001370C1">
        <w:rPr>
          <w:rFonts w:eastAsia="Malgun Gothic" w:hint="eastAsia"/>
          <w:lang w:eastAsia="zh-CN"/>
        </w:rPr>
        <w:t xml:space="preserve">331 </w:t>
      </w:r>
      <w:r w:rsidRPr="001370C1">
        <w:rPr>
          <w:rFonts w:eastAsia="Malgun Gothic"/>
          <w:lang w:eastAsia="zh-CN"/>
        </w:rPr>
        <w:t>[</w:t>
      </w:r>
      <w:r w:rsidRPr="001370C1">
        <w:rPr>
          <w:rFonts w:eastAsia="Malgun Gothic" w:hint="eastAsia"/>
          <w:lang w:eastAsia="zh-CN"/>
        </w:rPr>
        <w:t>2</w:t>
      </w:r>
      <w:r w:rsidRPr="001370C1">
        <w:rPr>
          <w:rFonts w:eastAsia="Malgun Gothic"/>
          <w:lang w:eastAsia="zh-CN"/>
        </w:rPr>
        <w:t>].</w:t>
      </w:r>
    </w:p>
    <w:p w14:paraId="559157FC" w14:textId="77777777" w:rsidR="009225F8" w:rsidRPr="001370C1" w:rsidRDefault="009225F8" w:rsidP="009225F8">
      <w:pPr>
        <w:rPr>
          <w:lang w:eastAsia="zh-CN"/>
        </w:rPr>
      </w:pPr>
      <w:r w:rsidRPr="001370C1">
        <w:rPr>
          <w:rFonts w:eastAsia="Malgun Gothic"/>
          <w:lang w:eastAsia="zh-CN"/>
        </w:rPr>
        <w:t xml:space="preserve">The known condition for TCI state defined in </w:t>
      </w:r>
      <w:r w:rsidRPr="001370C1">
        <w:rPr>
          <w:lang w:eastAsia="ko-KR"/>
        </w:rPr>
        <w:t>clause</w:t>
      </w:r>
      <w:r w:rsidRPr="001370C1">
        <w:rPr>
          <w:rFonts w:eastAsia="Malgun Gothic"/>
          <w:lang w:eastAsia="zh-CN"/>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RRC_processing</w:t>
      </w:r>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728CD6EC" w14:textId="77777777" w:rsidR="009225F8" w:rsidRPr="001370C1" w:rsidRDefault="009225F8" w:rsidP="009225F8">
      <w:pPr>
        <w:rPr>
          <w:rFonts w:eastAsia="Malgun Gothic"/>
          <w:lang w:eastAsia="zh-CN"/>
        </w:rPr>
      </w:pPr>
      <w:r w:rsidRPr="001370C1">
        <w:rPr>
          <w:rFonts w:eastAsia="Malgun Gothic"/>
          <w:lang w:eastAsia="zh-CN"/>
        </w:rPr>
        <w:t>Where</w:t>
      </w:r>
    </w:p>
    <w:p w14:paraId="201E1F03"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E98728F"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796FA1D3"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by the UE; The SSB shall be the QCL-TypeA or QCL-TypeC to target TCI state.</w:t>
      </w:r>
    </w:p>
    <w:p w14:paraId="4AA01F9A"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7BE92BD6"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unknown,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 xml:space="preserve">RRC_processing </w:t>
      </w:r>
      <w:r w:rsidRPr="001370C1">
        <w:rPr>
          <w:rFonts w:eastAsia="Malgun Gothic"/>
          <w:lang w:eastAsia="zh-CN"/>
        </w:rPr>
        <w:t xml:space="preserve">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3B43A93A" w14:textId="77777777" w:rsidR="009225F8" w:rsidRPr="001370C1" w:rsidRDefault="009225F8" w:rsidP="009225F8">
      <w:pPr>
        <w:rPr>
          <w:rFonts w:eastAsia="Malgun Gothic"/>
          <w:lang w:eastAsia="zh-CN"/>
        </w:rPr>
      </w:pPr>
      <w:r w:rsidRPr="001370C1">
        <w:rPr>
          <w:rFonts w:eastAsia="Malgun Gothic"/>
          <w:lang w:eastAsia="zh-CN"/>
        </w:rPr>
        <w:t>Where</w:t>
      </w:r>
    </w:p>
    <w:p w14:paraId="2DBFF2E8"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7D68A25"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3C7E7B71"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time at the UE for other QCL types;</w:t>
      </w:r>
      <w:r w:rsidRPr="001370C1">
        <w:t xml:space="preserve"> </w:t>
      </w:r>
    </w:p>
    <w:p w14:paraId="064F91AF" w14:textId="77777777" w:rsidR="009225F8" w:rsidRPr="001370C1" w:rsidRDefault="009225F8" w:rsidP="009225F8">
      <w:pPr>
        <w:pStyle w:val="B20"/>
        <w:rPr>
          <w:lang w:eastAsia="zh-CN"/>
        </w:rPr>
      </w:pPr>
      <w:r w:rsidRPr="001370C1">
        <w:rPr>
          <w:lang w:eastAsia="zh-CN"/>
        </w:rPr>
        <w:t>-</w:t>
      </w:r>
      <w:r w:rsidRPr="001370C1">
        <w:rPr>
          <w:lang w:eastAsia="zh-CN"/>
        </w:rPr>
        <w:tab/>
        <w:t>The SSB shall be the QCL-TypeA or QCL-TypeC to target TCI state</w:t>
      </w:r>
    </w:p>
    <w:p w14:paraId="35949FF8" w14:textId="77777777" w:rsidR="009225F8" w:rsidRPr="001370C1" w:rsidRDefault="009225F8" w:rsidP="009225F8">
      <w:pPr>
        <w:pStyle w:val="B20"/>
        <w:rPr>
          <w:lang w:eastAsia="zh-CN"/>
        </w:rPr>
      </w:pPr>
      <w:r w:rsidRPr="001370C1">
        <w:rPr>
          <w:lang w:eastAsia="zh-CN"/>
        </w:rPr>
        <w:t>-</w:t>
      </w:r>
      <w:r w:rsidRPr="001370C1">
        <w:rPr>
          <w:lang w:eastAsia="zh-CN"/>
        </w:rPr>
        <w:tab/>
      </w:r>
      <w:r w:rsidRPr="001370C1">
        <w:t>T</w:t>
      </w:r>
      <w:r w:rsidRPr="001370C1">
        <w:rPr>
          <w:vertAlign w:val="subscript"/>
        </w:rPr>
        <w:t>L1-RSRP</w:t>
      </w:r>
      <w:r w:rsidRPr="001370C1">
        <w:rPr>
          <w:rFonts w:eastAsia="Malgun Gothic"/>
          <w:lang w:eastAsia="zh-CN"/>
        </w:rPr>
        <w:t>, TO</w:t>
      </w:r>
      <w:r w:rsidRPr="001370C1">
        <w:rPr>
          <w:rFonts w:eastAsia="Malgun Gothic"/>
          <w:vertAlign w:val="subscript"/>
          <w:lang w:eastAsia="zh-CN"/>
        </w:rPr>
        <w:t>uk</w:t>
      </w:r>
      <w:r w:rsidRPr="001370C1">
        <w:rPr>
          <w:rFonts w:eastAsia="Malgun Gothic"/>
          <w:lang w:eastAsia="zh-CN"/>
        </w:rPr>
        <w:t xml:space="preserve"> and T</w:t>
      </w:r>
      <w:r w:rsidRPr="001370C1">
        <w:rPr>
          <w:rFonts w:eastAsia="Malgun Gothic"/>
          <w:vertAlign w:val="subscript"/>
          <w:lang w:eastAsia="zh-CN"/>
        </w:rPr>
        <w:t>SSB-proc</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21C9CC2E" w14:textId="77777777" w:rsidR="009225F8" w:rsidRPr="001370C1" w:rsidRDefault="009225F8" w:rsidP="009225F8">
      <w:pPr>
        <w:rPr>
          <w:lang w:eastAsia="zh-CN"/>
        </w:rPr>
      </w:pPr>
      <w:r w:rsidRPr="001370C1">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77777777" w:rsidR="009225F8" w:rsidRPr="001370C1" w:rsidRDefault="009225F8" w:rsidP="009225F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active TCI state list update at slot n</w:t>
      </w:r>
      <w:r w:rsidRPr="001370C1">
        <w:rPr>
          <w:lang w:eastAsia="zh-CN"/>
        </w:rPr>
        <w:t xml:space="preserve">, UE shall be able to receive PDCCH to schedule PDSCH with the new target TCI state </w:t>
      </w:r>
      <w:r w:rsidRPr="001370C1">
        <w:rPr>
          <w:rFonts w:eastAsia="Malgun Gothic"/>
          <w:lang w:eastAsia="zh-CN"/>
        </w:rPr>
        <w:t>at the first slot that is after</w:t>
      </w:r>
      <w:r w:rsidRPr="001370C1">
        <w:rPr>
          <w:lang w:eastAsia="zh-CN"/>
        </w:rPr>
        <w:t xml:space="preserve">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 /</w:t>
      </w:r>
      <w:r w:rsidRPr="001370C1">
        <w:rPr>
          <w:i/>
          <w:lang w:eastAsia="zh-CN"/>
        </w:rPr>
        <w:t xml:space="preserve"> NR slot length</w:t>
      </w:r>
      <w:r w:rsidRPr="001370C1">
        <w:rPr>
          <w:lang w:eastAsia="zh-CN"/>
        </w:rPr>
        <w:t xml:space="preserve">. Where </w:t>
      </w:r>
      <w:r w:rsidRPr="001370C1">
        <w:rPr>
          <w:rFonts w:eastAsia="Malgun Gothic"/>
          <w:lang w:eastAsia="zh-CN"/>
        </w:rPr>
        <w:t>T</w:t>
      </w:r>
      <w:r w:rsidRPr="001370C1">
        <w:rPr>
          <w:rFonts w:eastAsia="Malgun Gothic"/>
          <w:vertAlign w:val="subscript"/>
          <w:lang w:eastAsia="zh-CN"/>
        </w:rPr>
        <w:t>HARQ</w:t>
      </w:r>
      <w:r w:rsidRPr="001370C1">
        <w:rPr>
          <w:lang w:eastAsia="zh-CN"/>
        </w:rPr>
        <w:t xml:space="preserve">, </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xml:space="preserve"> 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5D419D4E" w14:textId="77777777" w:rsidR="005E5B3A" w:rsidRPr="009C5807" w:rsidRDefault="005E5B3A" w:rsidP="005E5B3A">
      <w:pPr>
        <w:pStyle w:val="Heading2"/>
      </w:pPr>
      <w:r w:rsidRPr="009C5807">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Pr>
          <w:rFonts w:eastAsia="Malgun Gothic"/>
          <w:lang w:val="en-US" w:eastAsia="zh-CN"/>
        </w:rPr>
        <w:t>P</w:t>
      </w:r>
      <w:r w:rsidRPr="009C5807">
        <w:rPr>
          <w:rFonts w:eastAsia="Malgun Gothic"/>
          <w:lang w:val="en-US" w:eastAsia="zh-CN"/>
        </w:rPr>
        <w:t>cell</w:t>
      </w:r>
      <w:r w:rsidRPr="009C5807">
        <w:rPr>
          <w:lang w:val="en-US"/>
        </w:rPr>
        <w:t xml:space="preserve"> in</w:t>
      </w:r>
      <w:r>
        <w:rPr>
          <w:lang w:val="en-US"/>
        </w:rPr>
        <w:t xml:space="preserve"> satellite access</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7777777" w:rsidR="005E5B3A" w:rsidRPr="009C5807" w:rsidRDefault="005E5B3A" w:rsidP="005E5B3A">
      <w:pPr>
        <w:rPr>
          <w:rFonts w:eastAsia="Malgun Gothic"/>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0F67BB74"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20B37BEC" w14:textId="6110525A" w:rsidR="005E5B3A" w:rsidRPr="009C5807" w:rsidRDefault="005E5B3A" w:rsidP="005E5B3A">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r w:rsidRPr="009C5807">
        <w:rPr>
          <w:lang w:val="en-US" w:eastAsia="zh-CN"/>
        </w:rPr>
        <w:t>.</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lang w:eastAsia="zh-CN"/>
        </w:rPr>
      </w:pPr>
      <w:r>
        <w:rPr>
          <w:rFonts w:eastAsia="Malgun Gothic"/>
          <w:lang w:val="en-US" w:eastAsia="zh-CN"/>
        </w:rPr>
        <w:t>W</w:t>
      </w:r>
      <w:r w:rsidRPr="009C5807">
        <w:rPr>
          <w:rFonts w:eastAsia="Malgun Gothic"/>
          <w:lang w:eastAsia="zh-CN"/>
        </w:rPr>
        <w:t>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lang w:eastAsia="zh-CN"/>
        </w:rPr>
      </w:pP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C233753" w14:textId="77777777" w:rsidR="005E5B3A" w:rsidRDefault="005E5B3A" w:rsidP="005E5B3A">
      <w:pPr>
        <w:rPr>
          <w:rFonts w:eastAsia="Malgun Gothic"/>
          <w:lang w:eastAsia="zh-CN"/>
        </w:rPr>
      </w:pPr>
      <w:r>
        <w:rPr>
          <w:rFonts w:eastAsia="Malgun Gothic"/>
          <w:lang w:eastAsia="zh-CN"/>
        </w:rPr>
        <w:t>Where</w:t>
      </w:r>
    </w:p>
    <w:p w14:paraId="2E0E399B" w14:textId="77777777" w:rsidR="005E5B3A" w:rsidRDefault="005E5B3A" w:rsidP="005E5B3A">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72C4A99A" w14:textId="77777777" w:rsidR="005E5B3A" w:rsidRDefault="005E5B3A" w:rsidP="005E5B3A">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w:t>
      </w:r>
      <w:r>
        <w:rPr>
          <w:lang w:val="en-US" w:eastAsia="zh-CN"/>
        </w:rPr>
        <w:t xml:space="preserve">the RRC processing delay </w:t>
      </w:r>
      <w:r>
        <w:rPr>
          <w:rFonts w:hint="eastAsia"/>
          <w:lang w:val="en-US" w:eastAsia="zh-CN"/>
        </w:rPr>
        <w:t>defined in Clause 12 of</w:t>
      </w:r>
      <w:r>
        <w:t xml:space="preserve"> TS 38.331 [2].</w:t>
      </w:r>
    </w:p>
    <w:p w14:paraId="7DAB5EEB" w14:textId="77777777" w:rsidR="005E5B3A" w:rsidRDefault="005E5B3A" w:rsidP="005E5B3A">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26565D1" w14:textId="77777777" w:rsidR="005E5B3A" w:rsidRPr="008C6DE4" w:rsidRDefault="005E5B3A" w:rsidP="005E5B3A">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w:t>
      </w:r>
      <w:r>
        <w:rPr>
          <w:rFonts w:eastAsia="Malgun Gothic"/>
          <w:lang w:val="en-US" w:eastAsia="zh-CN"/>
        </w:rPr>
        <w:t>C</w:t>
      </w:r>
      <w:r w:rsidRPr="00DD3199">
        <w:rPr>
          <w:rFonts w:eastAsia="Malgun Gothic"/>
          <w:lang w:val="en-US" w:eastAsia="zh-CN"/>
        </w:rPr>
        <w:t>.</w:t>
      </w:r>
      <w:r>
        <w:rPr>
          <w:rFonts w:eastAsia="Malgun Gothic"/>
          <w:lang w:val="en-US" w:eastAsia="zh-CN"/>
        </w:rPr>
        <w:t>2.</w:t>
      </w:r>
    </w:p>
    <w:p w14:paraId="76FFD3EC" w14:textId="77777777" w:rsidR="005E5B3A" w:rsidRDefault="005E5B3A" w:rsidP="005E5B3A">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4A343E81" w:rsidR="009225F8" w:rsidRPr="00972862" w:rsidRDefault="005E5B3A" w:rsidP="00E25155">
      <w:pPr>
        <w:rPr>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C.2</w:t>
      </w:r>
      <w:r w:rsidRPr="009C5807">
        <w:rPr>
          <w:rFonts w:eastAsia="Malgun Gothic"/>
          <w:lang w:val="en-US" w:eastAsia="zh-CN"/>
        </w:rPr>
        <w:t>.</w:t>
      </w:r>
    </w:p>
    <w:p w14:paraId="5C3FDE1D" w14:textId="3EB4816D" w:rsidR="00867D3A" w:rsidRPr="009C5807" w:rsidRDefault="00867D3A" w:rsidP="001E4905">
      <w:pPr>
        <w:pStyle w:val="Heading2"/>
        <w:rPr>
          <w:lang w:val="en-US" w:eastAsia="ko-KR"/>
        </w:rPr>
      </w:pPr>
      <w:r w:rsidRPr="009C5807">
        <w:rPr>
          <w:lang w:val="en-US" w:eastAsia="ko-KR"/>
        </w:rPr>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rPr>
          <w:lang w:eastAsia="zh-CN"/>
        </w:rPr>
        <w:t xml:space="preserve">clause </w:t>
      </w:r>
      <w:r w:rsidRPr="009C5807">
        <w:rPr>
          <w:rFonts w:eastAsia="Malgun Gothic"/>
          <w:lang w:eastAsia="zh-CN"/>
        </w:rPr>
        <w:t>8.2</w:t>
      </w:r>
      <w:r w:rsidR="00800040">
        <w:rPr>
          <w:rFonts w:eastAsia="Malgun Gothic"/>
          <w:lang w:eastAsia="zh-CN"/>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lang w:eastAsia="zh-CN"/>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lang w:eastAsia="zh-CN"/>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 xml:space="preserve">Slot n is the </w:t>
      </w:r>
      <w:r w:rsidRPr="00415158">
        <w:rPr>
          <w:rFonts w:eastAsia="Malgun Gothic"/>
          <w:lang w:val="en-US" w:eastAsia="zh-CN"/>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lang w:eastAsia="zh-CN"/>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w:t>
      </w:r>
      <w:r w:rsidRPr="00415158">
        <w:rPr>
          <w:rFonts w:eastAsiaTheme="minorEastAsia"/>
          <w:lang w:eastAsia="zh-CN"/>
        </w:rPr>
        <w:t xml:space="preserve">clause </w:t>
      </w:r>
      <w:r w:rsidRPr="00415158">
        <w:rPr>
          <w:rFonts w:eastAsia="Malgun Gothic"/>
          <w:lang w:eastAsia="zh-CN"/>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Pr>
        <w:rPr>
          <w:lang w:eastAsia="zh-CN"/>
        </w:rPr>
      </w:pPr>
    </w:p>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eastAsia="zh-CN"/>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eastAsia="zh-CN"/>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eastAsia="zh-CN"/>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w:t>
      </w:r>
      <w:r>
        <w:rPr>
          <w:lang w:eastAsia="zh-CN"/>
        </w:rPr>
        <w:t>12</w:t>
      </w:r>
      <w:r>
        <w:t xml:space="preserve">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eastAsia="zh-CN"/>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p>
    <w:p w14:paraId="0F343E32" w14:textId="77777777" w:rsidR="008628F4" w:rsidRPr="009C5807" w:rsidRDefault="008628F4" w:rsidP="00D043C0">
      <w:pPr>
        <w:pStyle w:val="B30"/>
        <w:rPr>
          <w:lang w:eastAsia="zh-CN"/>
        </w:rPr>
      </w:pPr>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rPr>
          <w:lang w:eastAsia="zh-CN"/>
        </w:rPr>
        <w:tab/>
      </w:r>
    </w:p>
    <w:p w14:paraId="7D3ED552" w14:textId="77777777" w:rsidR="008628F4" w:rsidRDefault="008628F4" w:rsidP="008628F4">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05"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lang w:eastAsia="zh-CN"/>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eastAsia="zh-CN"/>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 xml:space="preserve">is the RRC procedure delay defined in clause </w:t>
      </w:r>
      <w:r w:rsidRPr="00415158">
        <w:rPr>
          <w:rFonts w:eastAsiaTheme="minorEastAsia"/>
          <w:lang w:eastAsia="zh-CN"/>
        </w:rPr>
        <w:t>12</w:t>
      </w:r>
      <w:r w:rsidRPr="00415158">
        <w:rPr>
          <w:rFonts w:eastAsiaTheme="minorEastAsia"/>
        </w:rPr>
        <w:t xml:space="preserve">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eastAsia="zh-CN"/>
        </w:rPr>
        <w:t>-</w:t>
      </w:r>
      <w:r w:rsidRPr="00415158">
        <w:rPr>
          <w:rFonts w:eastAsiaTheme="minorEastAsia"/>
          <w:bCs/>
          <w:lang w:val="en-US" w:eastAsia="zh-CN"/>
        </w:rPr>
        <w:tab/>
        <w:t>T</w:t>
      </w:r>
      <w:r w:rsidRPr="00415158">
        <w:rPr>
          <w:rFonts w:eastAsiaTheme="minorEastAsia"/>
          <w:bCs/>
          <w:vertAlign w:val="subscript"/>
          <w:lang w:val="en-US" w:eastAsia="zh-CN"/>
        </w:rPr>
        <w:t>measure</w:t>
      </w:r>
      <w:r w:rsidRPr="00415158">
        <w:rPr>
          <w:rFonts w:eastAsiaTheme="minorEastAsia" w:hint="eastAsia"/>
          <w:bCs/>
          <w:vertAlign w:val="subscript"/>
          <w:lang w:val="en-US" w:eastAsia="zh-CN"/>
        </w:rPr>
        <w:t>_</w:t>
      </w:r>
      <w:r w:rsidRPr="00415158">
        <w:rPr>
          <w:rFonts w:eastAsiaTheme="minorEastAsia"/>
          <w:bCs/>
          <w:vertAlign w:val="subscript"/>
          <w:lang w:val="en-US" w:eastAsia="zh-CN"/>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77777777"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w:t>
      </w:r>
      <w:r w:rsidRPr="00415158">
        <w:rPr>
          <w:rFonts w:eastAsiaTheme="minorEastAsia" w:cs="v4.2.0"/>
          <w:vertAlign w:val="subscript"/>
          <w:lang w:eastAsia="zh-CN"/>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1879C1B" w14:textId="77777777" w:rsidR="00016AA5" w:rsidRPr="00415158" w:rsidRDefault="00016AA5" w:rsidP="00016AA5">
      <w:pPr>
        <w:pStyle w:val="B30"/>
        <w:rPr>
          <w:rFonts w:eastAsiaTheme="minorEastAsia"/>
          <w:lang w:eastAsia="zh-CN"/>
        </w:rPr>
      </w:pPr>
      <w:r w:rsidRPr="00415158">
        <w:rPr>
          <w:rFonts w:eastAsiaTheme="minorEastAsia" w:hint="eastAsia"/>
          <w:lang w:eastAsia="zh-CN"/>
        </w:rPr>
        <w:t>-</w:t>
      </w:r>
      <w:r w:rsidRPr="00415158">
        <w:rPr>
          <w:rFonts w:eastAsiaTheme="minorEastAsia"/>
          <w:lang w:eastAsia="zh-CN"/>
        </w:rPr>
        <w:tab/>
        <w:t>T</w:t>
      </w:r>
      <w:r w:rsidRPr="00415158">
        <w:rPr>
          <w:rFonts w:eastAsiaTheme="minorEastAsia"/>
          <w:vertAlign w:val="subscript"/>
          <w:lang w:eastAsia="zh-CN"/>
        </w:rPr>
        <w:t>rs</w:t>
      </w:r>
      <w:r w:rsidRPr="00415158">
        <w:rPr>
          <w:rFonts w:eastAsiaTheme="minorEastAsia"/>
          <w:lang w:eastAsia="zh-CN"/>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lang w:eastAsia="zh-CN"/>
        </w:rPr>
        <w:t>T</w:t>
      </w:r>
      <w:r w:rsidRPr="00415158">
        <w:rPr>
          <w:rFonts w:eastAsiaTheme="minorEastAsia"/>
          <w:vertAlign w:val="subscript"/>
          <w:lang w:eastAsia="zh-CN"/>
        </w:rPr>
        <w:t>rs</w:t>
      </w:r>
      <w:r w:rsidRPr="00415158">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lang w:eastAsia="zh-CN"/>
        </w:rPr>
        <w:t>rs</w:t>
      </w:r>
      <w:r w:rsidRPr="00415158">
        <w:rPr>
          <w:rFonts w:eastAsiaTheme="minorEastAsia"/>
          <w:lang w:eastAsia="zh-CN"/>
        </w:rPr>
        <w:t xml:space="preserve"> = 5 ms</w:t>
      </w:r>
      <w:r w:rsidRPr="00415158">
        <w:rPr>
          <w:rFonts w:eastAsiaTheme="minorEastAsia"/>
          <w:lang w:eastAsia="ko-KR"/>
        </w:rPr>
        <w:t xml:space="preserve"> assuming the SSB transmission periodicity is 5 ms</w:t>
      </w:r>
      <w:r w:rsidRPr="00415158">
        <w:rPr>
          <w:rFonts w:eastAsiaTheme="minorEastAsia"/>
          <w:lang w:eastAsia="zh-CN"/>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eastAsia="zh-CN"/>
        </w:rPr>
      </w:pPr>
      <w:r w:rsidRPr="00415158">
        <w:rPr>
          <w:rFonts w:eastAsiaTheme="minorEastAsia"/>
          <w:lang w:val="en-US" w:eastAsia="zh-CN"/>
        </w:rPr>
        <w:t>8.11</w:t>
      </w:r>
      <w:r w:rsidR="001663A3">
        <w:rPr>
          <w:rFonts w:eastAsiaTheme="minorEastAsia"/>
          <w:lang w:val="en-US" w:eastAsia="zh-CN"/>
        </w:rPr>
        <w:t>D</w:t>
      </w:r>
      <w:r w:rsidRPr="00415158">
        <w:rPr>
          <w:rFonts w:eastAsiaTheme="minorEastAsia"/>
          <w:lang w:val="en-US" w:eastAsia="zh-CN"/>
        </w:rPr>
        <w:t>.2.1</w:t>
      </w:r>
      <w:r w:rsidRPr="00415158">
        <w:rPr>
          <w:rFonts w:eastAsiaTheme="minorEastAsia"/>
          <w:lang w:val="en-US" w:eastAsia="zh-CN"/>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Default="00016AA5" w:rsidP="00E35B07"/>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4FD73D13" w14:textId="5FC0931B" w:rsidR="00850A10" w:rsidRPr="009C5807" w:rsidRDefault="00E72515" w:rsidP="00850A10">
      <w:pPr>
        <w:pStyle w:val="B10"/>
        <w:rPr>
          <w:lang w:eastAsia="zh-CN"/>
        </w:rPr>
      </w:pPr>
      <w:r>
        <w:rPr>
          <w:lang w:eastAsia="zh-CN"/>
        </w:rPr>
        <w:t>-</w:t>
      </w:r>
      <w:r>
        <w:rPr>
          <w:lang w:eastAsia="zh-CN"/>
        </w:rPr>
        <w:tab/>
        <w:t>During the period from the last transmission of the DL RS resource used for the L1-RSRP measurement reporting for the target spatial relation to the completion of active spatial relation</w:t>
      </w:r>
      <w:r>
        <w:rPr>
          <w:rFonts w:hint="eastAsia"/>
          <w:lang w:val="en-US" w:eastAsia="zh-CN"/>
        </w:rPr>
        <w:t xml:space="preserve"> switch</w:t>
      </w:r>
      <w:r>
        <w:rPr>
          <w:lang w:eastAsia="zh-CN"/>
        </w:rP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16843791" w14:textId="77777777" w:rsidR="00850A10" w:rsidRPr="009C5807" w:rsidRDefault="00850A10" w:rsidP="00850A10">
      <w:pPr>
        <w:pStyle w:val="B20"/>
        <w:rPr>
          <w:lang w:eastAsia="zh-CN"/>
        </w:rPr>
      </w:pPr>
      <w:r w:rsidRPr="009C5807">
        <w:rPr>
          <w:lang w:eastAsia="zh-CN"/>
        </w:rPr>
        <w:t>-</w:t>
      </w:r>
      <w:r w:rsidRPr="009C5807">
        <w:rPr>
          <w:lang w:eastAsia="zh-CN"/>
        </w:rPr>
        <w:tab/>
        <w:t>The DL RS configured in spatial relation remains detectable during the spatial relation switching period</w:t>
      </w:r>
    </w:p>
    <w:p w14:paraId="69547EE1"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69946955" w14:textId="77777777" w:rsidR="00850A10" w:rsidRPr="009C5807" w:rsidRDefault="00850A10" w:rsidP="00850A10">
      <w:pPr>
        <w:pStyle w:val="B20"/>
        <w:rPr>
          <w:lang w:eastAsia="zh-CN"/>
        </w:rPr>
      </w:pPr>
      <w:r w:rsidRPr="009C5807">
        <w:rPr>
          <w:lang w:eastAsia="zh-CN"/>
        </w:rPr>
        <w:t>-</w:t>
      </w:r>
      <w:r w:rsidRPr="009C5807">
        <w:rPr>
          <w:lang w:eastAsia="zh-CN"/>
        </w:rPr>
        <w:tab/>
        <w:t>The SSB associated with the spatial relation remain detectable during the spatial relation switching period</w:t>
      </w:r>
    </w:p>
    <w:p w14:paraId="7D99DBC9"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12919C2B" w14:textId="77777777" w:rsidR="00850A10" w:rsidRPr="009C5807" w:rsidRDefault="00850A10" w:rsidP="00850A10">
      <w:pPr>
        <w:rPr>
          <w:rFonts w:eastAsia="Malgun Gothic"/>
          <w:lang w:eastAsia="zh-CN"/>
        </w:rPr>
      </w:pPr>
      <w:r w:rsidRPr="009C5807">
        <w:rPr>
          <w:rFonts w:eastAsia="Malgun Gothic"/>
          <w:lang w:eastAsia="zh-CN"/>
        </w:rPr>
        <w:t>Otherwise, the spatial relation is unknown.</w:t>
      </w:r>
    </w:p>
    <w:p w14:paraId="7720D1B1" w14:textId="50697F44" w:rsidR="00850A10" w:rsidRPr="009C5807" w:rsidRDefault="00850A10" w:rsidP="00850A10">
      <w:pPr>
        <w:pStyle w:val="Heading3"/>
        <w:rPr>
          <w:lang w:val="en-US"/>
        </w:rPr>
      </w:pPr>
      <w:r w:rsidRPr="009C5807">
        <w:rPr>
          <w:lang w:val="en-US"/>
        </w:rPr>
        <w:t>8.12.3</w:t>
      </w:r>
      <w:r w:rsidRPr="009C5807">
        <w:rPr>
          <w:lang w:val="en-US"/>
        </w:rPr>
        <w:tab/>
        <w:t>MAC-CE based spatial relation switch delay</w:t>
      </w:r>
    </w:p>
    <w:p w14:paraId="28DCC24F" w14:textId="5084EEDF" w:rsidR="003E6374" w:rsidRDefault="00850A10"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eastAsia="zh-CN"/>
        </w:rPr>
        <w:t xml:space="preserve">+ 1 when </w:t>
      </w:r>
      <w:r w:rsidRPr="009C5807">
        <w:rPr>
          <w:i/>
          <w:lang w:val="en-US" w:eastAsia="zh-CN"/>
        </w:rPr>
        <w:t>beamCorrespondenceWithoutUL-BeamSweeping</w:t>
      </w:r>
      <w:r w:rsidRPr="009C5807">
        <w:rPr>
          <w:lang w:val="en-US" w:eastAsia="zh-CN"/>
        </w:rPr>
        <w:t xml:space="preserve"> </w:t>
      </w:r>
      <w:r w:rsidR="00FA3355">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p>
    <w:p w14:paraId="38171542" w14:textId="77777777" w:rsidR="003E6374" w:rsidRDefault="003E6374"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eastAsia="zh-CN"/>
        </w:rPr>
        <w:t>+</w:t>
      </w:r>
      <w:r>
        <w:rPr>
          <w:rFonts w:eastAsia="Malgun Gothic"/>
          <w:lang w:val="en-US" w:eastAsia="zh-CN"/>
        </w:rPr>
        <w:t xml:space="preserve"> </w:t>
      </w:r>
      <w:r>
        <w:t>T</w:t>
      </w:r>
      <w:r>
        <w:rPr>
          <w:vertAlign w:val="subscript"/>
        </w:rPr>
        <w:t>L1-RSRP</w:t>
      </w:r>
      <w:r>
        <w:rPr>
          <w:rFonts w:eastAsia="Malgun Gothic"/>
          <w:lang w:val="en-US" w:eastAsia="zh-CN"/>
        </w:rPr>
        <w:t>+</w:t>
      </w:r>
      <w:r w:rsidRPr="009C5807">
        <w:rPr>
          <w:lang w:val="en-US" w:eastAsia="zh-CN"/>
        </w:rPr>
        <w:t xml:space="preserve">1 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w:t>
      </w:r>
    </w:p>
    <w:p w14:paraId="68976688" w14:textId="77777777" w:rsidR="003E6374" w:rsidRDefault="003E6374" w:rsidP="003E6374">
      <w:pPr>
        <w:rPr>
          <w:lang w:val="en-US" w:eastAsia="zh-CN"/>
        </w:rPr>
      </w:pPr>
      <w:r>
        <w:rPr>
          <w:lang w:val="en-US" w:eastAsia="zh-CN"/>
        </w:rPr>
        <w:t>W</w:t>
      </w:r>
      <w:r w:rsidRPr="009C5807">
        <w:rPr>
          <w:lang w:val="en-US" w:eastAsia="zh-CN"/>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rPr>
          <w:lang w:eastAsia="zh-CN"/>
        </w:rPr>
        <w:t>-</w:t>
      </w:r>
      <w:r>
        <w:rPr>
          <w:lang w:eastAsia="zh-CN"/>
        </w:rPr>
        <w:tab/>
      </w:r>
      <w:r>
        <w:t>with the assumption of M=1 for periodic CSI-RS</w:t>
      </w:r>
    </w:p>
    <w:p w14:paraId="3810B7CA" w14:textId="77777777" w:rsidR="003E6374" w:rsidRDefault="003E6374" w:rsidP="003E6374">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41197CB8" w14:textId="188DD940" w:rsidR="00850A10" w:rsidRDefault="003E6374" w:rsidP="007C55F6">
      <w:pPr>
        <w:pStyle w:val="B20"/>
        <w:ind w:left="1134"/>
        <w:rPr>
          <w:lang w:eastAsia="zh-CN"/>
        </w:rPr>
      </w:pPr>
      <w:r w:rsidRPr="007C55F6">
        <w:rPr>
          <w:lang w:eastAsia="zh-CN"/>
        </w:rPr>
        <w:t>-</w:t>
      </w:r>
      <w:r w:rsidRPr="007C55F6">
        <w:rPr>
          <w:lang w:eastAsia="zh-CN"/>
        </w:rPr>
        <w:tab/>
        <w:t xml:space="preserve">with </w:t>
      </w:r>
      <w:r w:rsidRPr="007C55F6">
        <w:rPr>
          <w:rStyle w:val="B3Char"/>
          <w:vertAlign w:val="subscript"/>
        </w:rPr>
        <w:t>T</w:t>
      </w:r>
      <w:r w:rsidRPr="007C55F6">
        <w:rPr>
          <w:rStyle w:val="B3Char"/>
        </w:rPr>
        <w:t>Report</w:t>
      </w:r>
      <w:r w:rsidRPr="007C55F6">
        <w:rPr>
          <w:lang w:eastAsia="zh-CN"/>
        </w:rPr>
        <w:t xml:space="preserve"> = 0</w:t>
      </w:r>
    </w:p>
    <w:p w14:paraId="78B15361" w14:textId="77777777" w:rsidR="000E74AE" w:rsidRDefault="000E74AE" w:rsidP="000E74AE">
      <w:pPr>
        <w:rPr>
          <w:lang w:eastAsia="zh-CN"/>
        </w:rPr>
      </w:pPr>
      <w:r>
        <w:rPr>
          <w:lang w:eastAsia="zh-CN"/>
        </w:rPr>
        <w:t xml:space="preserve">The UE 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eastAsia="zh-CN"/>
        </w:rPr>
      </w:pPr>
      <w:r>
        <w:rPr>
          <w:lang w:val="en-US" w:eastAsia="zh-CN"/>
        </w:rPr>
        <w:t xml:space="preserve">When the UL spatial relation info switch for PUCCH changes both the associated DL RS and </w:t>
      </w:r>
      <w:r w:rsidRPr="00A4152C">
        <w:rPr>
          <w:i/>
          <w:iCs/>
          <w:lang w:eastAsia="zh-CN"/>
        </w:rPr>
        <w:t>pucch-</w:t>
      </w:r>
      <w:r w:rsidRPr="00345031">
        <w:rPr>
          <w:i/>
          <w:iCs/>
          <w:lang w:eastAsia="zh-CN"/>
        </w:rPr>
        <w:t xml:space="preserve">PathlossReferenceRS </w:t>
      </w:r>
      <w:r w:rsidRPr="00345031">
        <w:rPr>
          <w:lang w:eastAsia="zh-CN"/>
        </w:rPr>
        <w:t>with the same MAC-CE activation</w:t>
      </w:r>
      <w:r w:rsidRPr="00345031">
        <w:rPr>
          <w:lang w:val="en-US" w:eastAsia="zh-CN"/>
        </w:rPr>
        <w:t>, and</w:t>
      </w:r>
      <w:r>
        <w:rPr>
          <w:lang w:val="en-US" w:eastAsia="zh-CN"/>
        </w:rPr>
        <w:t xml:space="preserve"> if both the DL RS and </w:t>
      </w:r>
      <w:r w:rsidRPr="00680E15">
        <w:rPr>
          <w:i/>
          <w:iCs/>
          <w:lang w:eastAsia="zh-CN"/>
        </w:rPr>
        <w:t>pucch-PathlossReferenceRS</w:t>
      </w:r>
      <w:r>
        <w:rPr>
          <w:i/>
          <w:iCs/>
          <w:lang w:eastAsia="zh-CN"/>
        </w:rPr>
        <w:t xml:space="preserve"> </w:t>
      </w:r>
      <w:r>
        <w:rPr>
          <w:lang w:eastAsia="zh-CN"/>
        </w:rPr>
        <w:t xml:space="preserve">are known as specified in clause 8.12.2 and 8.14.2 respectively, </w:t>
      </w:r>
      <w:r w:rsidRPr="009C5807">
        <w:rPr>
          <w:lang w:val="en-US" w:eastAsia="zh-CN"/>
        </w:rPr>
        <w:t>the UE shall be able to transmit PUCCH with the target UL spatial relation</w:t>
      </w:r>
      <w:r>
        <w:rPr>
          <w:lang w:val="en-US" w:eastAsia="zh-CN"/>
        </w:rPr>
        <w:t xml:space="preserve"> after the delay specified in clause 8.14.3. If either the associated DL RS or </w:t>
      </w:r>
      <w:r w:rsidRPr="00680E15">
        <w:rPr>
          <w:i/>
          <w:iCs/>
          <w:lang w:eastAsia="zh-CN"/>
        </w:rPr>
        <w:t>pucch-PathlossReferenceRS</w:t>
      </w:r>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Pr>
        <w:rPr>
          <w:lang w:eastAsia="zh-CN"/>
        </w:rPr>
      </w:pPr>
    </w:p>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lang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r w:rsidRPr="009C5807">
        <w:rPr>
          <w:position w:val="-28"/>
        </w:rPr>
        <w:object w:dxaOrig="1300" w:dyaOrig="660" w14:anchorId="58388A0E">
          <v:shape id="_x0000_i1081" type="#_x0000_t75" style="width:61.5pt;height:36pt" o:ole="">
            <v:imagedata r:id="rId70" o:title=""/>
          </v:shape>
          <o:OLEObject Type="Embed" ProgID="Equation.DSMT4" ShapeID="_x0000_i1081" DrawAspect="Content" ObjectID="_1749665197" r:id="rId71"/>
        </w:object>
      </w:r>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rFonts w:eastAsiaTheme="minorEastAsia"/>
          <w:lang w:eastAsia="zh-CN"/>
        </w:rPr>
        <w:t>214</w:t>
      </w:r>
      <w:r w:rsidRPr="009C5807">
        <w:rPr>
          <w:rFonts w:eastAsiaTheme="minorEastAsia" w:hint="eastAsia"/>
          <w:lang w:eastAsia="zh-CN"/>
        </w:rPr>
        <w:t xml:space="preserve"> </w:t>
      </w:r>
      <w:r w:rsidRPr="009C5807">
        <w:rPr>
          <w:rFonts w:eastAsia="Malgun Gothic"/>
          <w:lang w:eastAsia="zh-CN"/>
        </w:rPr>
        <w:t>[</w:t>
      </w:r>
      <w:r w:rsidRPr="009C5807">
        <w:rPr>
          <w:rFonts w:eastAsiaTheme="minorEastAsia" w:hint="eastAsia"/>
          <w:lang w:eastAsia="zh-CN"/>
        </w:rPr>
        <w:t>2</w:t>
      </w:r>
      <w:r w:rsidRPr="009C5807">
        <w:rPr>
          <w:rFonts w:eastAsiaTheme="minorEastAsia"/>
          <w:lang w:eastAsia="zh-CN"/>
        </w:rPr>
        <w:t>6</w:t>
      </w:r>
      <w:r w:rsidRPr="009C5807">
        <w:rPr>
          <w:rFonts w:eastAsia="Malgun Gothic"/>
          <w:lang w:eastAsia="zh-CN"/>
        </w:rPr>
        <w:t>]</w:t>
      </w:r>
      <w:r w:rsidRPr="009C5807">
        <w:rPr>
          <w:rFonts w:eastAsia="Malgun Gothic"/>
          <w:lang w:val="en-US" w:eastAsia="zh-CN"/>
        </w:rPr>
        <w:t>.</w:t>
      </w:r>
      <w:r w:rsidRPr="009C5807">
        <w:t xml:space="preserve"> </w:t>
      </w:r>
    </w:p>
    <w:p w14:paraId="2F73A1D8" w14:textId="77777777" w:rsidR="00850A10" w:rsidRPr="009C5807" w:rsidRDefault="00850A10" w:rsidP="00850A10">
      <w:pPr>
        <w:rPr>
          <w:rFonts w:eastAsia="Malgun Gothic"/>
          <w:lang w:eastAsia="zh-CN"/>
        </w:rPr>
      </w:pPr>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8.12.2 is applied.</w:t>
      </w:r>
    </w:p>
    <w:p w14:paraId="02149CE3" w14:textId="2859D3B7" w:rsidR="00850A10" w:rsidRPr="009C5807" w:rsidRDefault="00850A10" w:rsidP="00850A10">
      <w:pPr>
        <w:pStyle w:val="Heading3"/>
        <w:rPr>
          <w:lang w:val="en-US"/>
        </w:rPr>
      </w:pPr>
      <w:r w:rsidRPr="009C5807">
        <w:rPr>
          <w:lang w:val="en-US"/>
        </w:rPr>
        <w:t>8.12.5</w:t>
      </w:r>
      <w:r w:rsidRPr="009C5807">
        <w:rPr>
          <w:lang w:val="en-US"/>
        </w:rPr>
        <w:tab/>
        <w:t>RRC based spatial relation switch delay</w:t>
      </w:r>
    </w:p>
    <w:p w14:paraId="0922D774" w14:textId="644CBBD2" w:rsidR="008628F4" w:rsidRDefault="008628F4" w:rsidP="008628F4">
      <w:pPr>
        <w:rPr>
          <w:lang w:val="en-US" w:eastAsia="zh-CN"/>
        </w:rPr>
      </w:pPr>
      <w:bookmarkStart w:id="106" w:name="_Hlk45125265"/>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p>
    <w:p w14:paraId="18B02D52" w14:textId="77777777" w:rsidR="008628F4" w:rsidRDefault="008628F4" w:rsidP="008628F4">
      <w:pPr>
        <w:rPr>
          <w:lang w:val="en-US" w:eastAsia="zh-CN"/>
        </w:rPr>
      </w:pPr>
      <w:r>
        <w:rPr>
          <w:lang w:val="en-US" w:eastAsia="zh-CN"/>
        </w:rPr>
        <w:t>Where</w:t>
      </w:r>
    </w:p>
    <w:p w14:paraId="39C774C3" w14:textId="77777777" w:rsidR="008628F4" w:rsidRDefault="008628F4" w:rsidP="00D043C0">
      <w:pPr>
        <w:pStyle w:val="B10"/>
        <w:rPr>
          <w:lang w:val="en-US" w:eastAsia="zh-CN"/>
        </w:rPr>
      </w:pPr>
      <w:r>
        <w:rPr>
          <w:lang w:val="en-US" w:eastAsia="zh-CN"/>
        </w:rPr>
        <w:t>-</w:t>
      </w:r>
      <w:r>
        <w:rPr>
          <w:lang w:val="en-US" w:eastAsia="zh-CN"/>
        </w:rPr>
        <w:tab/>
        <w:t xml:space="preserve">Slot n is the last slot overlapping with the </w:t>
      </w:r>
      <w:r w:rsidRPr="009C5807">
        <w:rPr>
          <w:lang w:val="en-US" w:eastAsia="zh-CN"/>
        </w:rPr>
        <w:t>PDSCH carrying RRC activation command</w:t>
      </w:r>
      <w:r>
        <w:rPr>
          <w:lang w:val="en-US" w:eastAsia="zh-CN"/>
        </w:rPr>
        <w:t>,</w:t>
      </w:r>
    </w:p>
    <w:p w14:paraId="33D72BBE" w14:textId="77777777" w:rsidR="008628F4" w:rsidRPr="009C5807" w:rsidRDefault="008628F4" w:rsidP="00D043C0">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60B5D5C3" w14:textId="1FAACA8D" w:rsidR="008628F4" w:rsidRDefault="008628F4" w:rsidP="008628F4">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t>T</w:t>
      </w:r>
      <w:r>
        <w:rPr>
          <w:vertAlign w:val="subscript"/>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t>.</w:t>
      </w:r>
    </w:p>
    <w:p w14:paraId="3AD68D74" w14:textId="77777777" w:rsidR="008628F4" w:rsidRDefault="008628F4" w:rsidP="008628F4">
      <w:pPr>
        <w:rPr>
          <w:lang w:val="en-US" w:eastAsia="zh-CN"/>
        </w:rPr>
      </w:pPr>
      <w:r>
        <w:rPr>
          <w:lang w:val="en-US" w:eastAsia="zh-CN"/>
        </w:rPr>
        <w:t>Where</w:t>
      </w:r>
    </w:p>
    <w:p w14:paraId="53FD7F65" w14:textId="77777777" w:rsidR="008628F4" w:rsidRDefault="008628F4" w:rsidP="008628F4">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3F0D20E1" w14:textId="77777777" w:rsidR="008628F4" w:rsidRDefault="008628F4" w:rsidP="008628F4">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75B333BF" w14:textId="1C8D7E75" w:rsidR="008628F4" w:rsidRDefault="008628F4" w:rsidP="00D043C0">
      <w:pPr>
        <w:pStyle w:val="B10"/>
      </w:pPr>
      <w:r>
        <w:rPr>
          <w:lang w:val="en-US" w:eastAsia="zh-CN"/>
        </w:rPr>
        <w:t>-</w:t>
      </w:r>
      <w:r>
        <w:rPr>
          <w:lang w:val="en-US" w:eastAsia="zh-CN"/>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lang w:eastAsia="zh-CN"/>
        </w:rPr>
      </w:pPr>
      <w:r w:rsidRPr="009C5807">
        <w:rPr>
          <w:lang w:eastAsia="zh-CN"/>
        </w:rPr>
        <w:t xml:space="preserve">The requirements in this clause apply for a </w:t>
      </w:r>
      <w:r>
        <w:rPr>
          <w:lang w:eastAsia="zh-CN"/>
        </w:rPr>
        <w:t xml:space="preserve">RedCap </w:t>
      </w:r>
      <w:r w:rsidRPr="009C5807">
        <w:rPr>
          <w:lang w:eastAsia="zh-CN"/>
        </w:rPr>
        <w:t xml:space="preserve">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7E939321" w14:textId="77777777" w:rsidR="00FA1639" w:rsidRPr="009C5807" w:rsidRDefault="00FA1639" w:rsidP="00FA1639">
      <w:pPr>
        <w:pStyle w:val="B10"/>
        <w:rPr>
          <w:lang w:eastAsia="zh-CN"/>
        </w:rPr>
      </w:pPr>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4E01CFE8" w14:textId="77777777" w:rsidR="00FA1639" w:rsidRPr="00F469E2" w:rsidRDefault="00FA1639" w:rsidP="00FA1639">
      <w:pPr>
        <w:pStyle w:val="B20"/>
        <w:rPr>
          <w:lang w:eastAsia="zh-CN"/>
        </w:rPr>
      </w:pPr>
      <w:r w:rsidRPr="009C5807">
        <w:rPr>
          <w:lang w:eastAsia="zh-CN"/>
        </w:rPr>
        <w:t>-</w:t>
      </w:r>
      <w:r w:rsidRPr="009C5807">
        <w:rPr>
          <w:lang w:eastAsia="zh-CN"/>
        </w:rPr>
        <w:tab/>
        <w:t xml:space="preserve">The DL RS configured in spatial relation remains </w:t>
      </w:r>
      <w:r w:rsidRPr="00F469E2">
        <w:rPr>
          <w:lang w:eastAsia="zh-CN"/>
        </w:rPr>
        <w:t>detectable during the spatial relation switching period</w:t>
      </w:r>
    </w:p>
    <w:p w14:paraId="3691D28B"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DL RS configured in spatial relation </w:t>
      </w:r>
      <w:r w:rsidRPr="00F469E2">
        <w:rPr>
          <w:rFonts w:eastAsia="Calibri"/>
        </w:rPr>
        <w:t>≥</w:t>
      </w:r>
      <w:r w:rsidRPr="00F469E2">
        <w:rPr>
          <w:lang w:eastAsia="zh-CN"/>
        </w:rPr>
        <w:t xml:space="preserve"> -3dB</w:t>
      </w:r>
    </w:p>
    <w:p w14:paraId="1347017B" w14:textId="77777777" w:rsidR="00FA1639" w:rsidRPr="00F469E2" w:rsidRDefault="00FA1639" w:rsidP="00FA1639">
      <w:pPr>
        <w:pStyle w:val="B20"/>
        <w:rPr>
          <w:lang w:eastAsia="zh-CN"/>
        </w:rPr>
      </w:pPr>
      <w:r w:rsidRPr="00F469E2">
        <w:rPr>
          <w:lang w:eastAsia="zh-CN"/>
        </w:rPr>
        <w:t>-</w:t>
      </w:r>
      <w:r w:rsidRPr="00F469E2">
        <w:rPr>
          <w:lang w:eastAsia="zh-CN"/>
        </w:rPr>
        <w:tab/>
        <w:t>The SSB associated with the spatial relation remain detectable during the spatial relation switching period</w:t>
      </w:r>
    </w:p>
    <w:p w14:paraId="26107D23"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SSB associated with the spatial relation </w:t>
      </w:r>
      <w:r w:rsidRPr="00F469E2">
        <w:rPr>
          <w:rFonts w:eastAsia="Calibri"/>
        </w:rPr>
        <w:t>≥</w:t>
      </w:r>
      <w:r w:rsidRPr="00F469E2">
        <w:rPr>
          <w:lang w:eastAsia="zh-CN"/>
        </w:rPr>
        <w:t xml:space="preserve"> -3dB</w:t>
      </w:r>
    </w:p>
    <w:p w14:paraId="619D7D0E" w14:textId="77777777" w:rsidR="00FA1639" w:rsidRPr="00F469E2" w:rsidRDefault="00FA1639" w:rsidP="00FA1639">
      <w:pPr>
        <w:rPr>
          <w:rFonts w:eastAsia="Malgun Gothic"/>
          <w:lang w:eastAsia="zh-CN"/>
        </w:rPr>
      </w:pPr>
      <w:r w:rsidRPr="00F469E2">
        <w:rPr>
          <w:rFonts w:eastAsia="Malgun Gothic"/>
          <w:lang w:eastAsia="zh-CN"/>
        </w:rPr>
        <w:t>Otherwise, the spatial relation is unknown.</w:t>
      </w:r>
    </w:p>
    <w:p w14:paraId="71D37E04" w14:textId="77777777" w:rsidR="00FA1639" w:rsidRPr="00F469E2" w:rsidRDefault="00FA1639" w:rsidP="00FA1639">
      <w:pPr>
        <w:pStyle w:val="Heading3"/>
        <w:rPr>
          <w:lang w:val="en-US"/>
        </w:rPr>
      </w:pPr>
      <w:r w:rsidRPr="00F469E2">
        <w:rPr>
          <w:lang w:val="en-US"/>
        </w:rPr>
        <w:t>8.12A.3</w:t>
      </w:r>
      <w:r w:rsidRPr="00F469E2">
        <w:rPr>
          <w:lang w:val="en-US"/>
        </w:rPr>
        <w:tab/>
        <w:t>MAC-CE based spatial relation switch delay</w:t>
      </w:r>
    </w:p>
    <w:p w14:paraId="599649ED"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 xml:space="preserve">+ 1 when </w:t>
      </w:r>
      <w:r w:rsidRPr="00F469E2">
        <w:rPr>
          <w:i/>
          <w:lang w:val="en-US" w:eastAsia="zh-CN"/>
        </w:rPr>
        <w:t>beamCorrespondenceWithoutUL-BeamSweeping</w:t>
      </w:r>
      <w:r w:rsidRPr="00F469E2">
        <w:rPr>
          <w:lang w:val="en-US" w:eastAsia="zh-CN"/>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eastAsia="zh-CN"/>
        </w:rPr>
        <w:t>213</w:t>
      </w:r>
      <w:r w:rsidRPr="00F469E2">
        <w:t> [</w:t>
      </w:r>
      <w:r w:rsidRPr="00F469E2">
        <w:rPr>
          <w:lang w:val="en-US" w:eastAsia="zh-CN"/>
        </w:rPr>
        <w:t>3</w:t>
      </w:r>
      <w:r w:rsidRPr="00F469E2">
        <w:t>]</w:t>
      </w:r>
      <w:r w:rsidRPr="00F469E2">
        <w:rPr>
          <w:lang w:val="en-US" w:eastAsia="zh-CN"/>
        </w:rPr>
        <w:t xml:space="preserve">.  </w:t>
      </w:r>
    </w:p>
    <w:p w14:paraId="759EE748"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rFonts w:eastAsia="Malgun Gothic"/>
          <w:lang w:val="en-US" w:eastAsia="zh-CN"/>
        </w:rPr>
        <w:t>+</w:t>
      </w:r>
      <w:r w:rsidRPr="00F469E2">
        <w:rPr>
          <w:lang w:val="en-US" w:eastAsia="zh-CN"/>
        </w:rPr>
        <w:t xml:space="preserve">1 when </w:t>
      </w:r>
      <w:r w:rsidRPr="00F469E2">
        <w:rPr>
          <w:i/>
          <w:lang w:val="en-US" w:eastAsia="zh-CN"/>
        </w:rPr>
        <w:t>beamCorrespondenceWithoutUL-BeamSweeping</w:t>
      </w:r>
      <w:r w:rsidRPr="00F469E2">
        <w:rPr>
          <w:lang w:val="en-US" w:eastAsia="zh-CN"/>
        </w:rPr>
        <w:t xml:space="preserve"> is set to 1.</w:t>
      </w:r>
    </w:p>
    <w:p w14:paraId="6C1B9B5B" w14:textId="77777777" w:rsidR="00FA1639" w:rsidRPr="00F469E2" w:rsidRDefault="00FA1639" w:rsidP="00FA1639">
      <w:pPr>
        <w:rPr>
          <w:lang w:val="en-US" w:eastAsia="zh-CN"/>
        </w:rPr>
      </w:pPr>
      <w:r w:rsidRPr="00F469E2">
        <w:rPr>
          <w:lang w:val="en-US" w:eastAsia="zh-CN"/>
        </w:rPr>
        <w:t xml:space="preserve">Where </w:t>
      </w:r>
    </w:p>
    <w:p w14:paraId="7A23E8F7" w14:textId="714F7EE6" w:rsidR="00FA1639" w:rsidRPr="00F469E2" w:rsidRDefault="00FA1639" w:rsidP="00FA1639">
      <w:pPr>
        <w:pStyle w:val="B10"/>
      </w:pPr>
      <w:r w:rsidRPr="00F469E2">
        <w:t>-</w:t>
      </w:r>
      <w:r w:rsidR="00447C0B" w:rsidRPr="00F469E2">
        <w:rPr>
          <w:lang w:eastAsia="zh-CN"/>
        </w:rPr>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rPr>
          <w:lang w:eastAsia="zh-CN"/>
        </w:rPr>
        <w:t>-</w:t>
      </w:r>
      <w:r w:rsidRPr="00F469E2">
        <w:rPr>
          <w:lang w:eastAsia="zh-CN"/>
        </w:rPr>
        <w:tab/>
      </w:r>
      <w:r w:rsidRPr="00F469E2">
        <w:t>with the assumption of M=1 for periodic CSI-RS</w:t>
      </w:r>
    </w:p>
    <w:p w14:paraId="73128563" w14:textId="77777777" w:rsidR="00FA1639" w:rsidRPr="00F469E2" w:rsidRDefault="00FA1639" w:rsidP="00FA1639">
      <w:pPr>
        <w:pStyle w:val="B20"/>
        <w:ind w:left="1134"/>
        <w:rPr>
          <w:i/>
        </w:rPr>
      </w:pPr>
      <w:r w:rsidRPr="00F469E2">
        <w:rPr>
          <w:lang w:eastAsia="zh-CN"/>
        </w:rPr>
        <w:t>-</w:t>
      </w:r>
      <w:r w:rsidRPr="00F469E2">
        <w:rPr>
          <w:lang w:eastAsia="zh-CN"/>
        </w:rPr>
        <w:tab/>
      </w:r>
      <w:r w:rsidRPr="00F469E2">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rPr>
          <w:lang w:eastAsia="zh-CN"/>
        </w:rPr>
      </w:pPr>
      <w:r w:rsidRPr="00F469E2">
        <w:rPr>
          <w:lang w:eastAsia="zh-CN"/>
        </w:rPr>
        <w:t>-</w:t>
      </w:r>
      <w:r w:rsidRPr="00F469E2">
        <w:rPr>
          <w:lang w:eastAsia="zh-CN"/>
        </w:rPr>
        <w:tab/>
        <w:t xml:space="preserve">with </w:t>
      </w:r>
      <w:r w:rsidRPr="00F469E2">
        <w:rPr>
          <w:rStyle w:val="B3Char"/>
          <w:vertAlign w:val="subscript"/>
        </w:rPr>
        <w:t>T</w:t>
      </w:r>
      <w:r w:rsidRPr="00F469E2">
        <w:rPr>
          <w:rStyle w:val="B3Char"/>
        </w:rPr>
        <w:t>Report</w:t>
      </w:r>
      <w:r w:rsidRPr="00F469E2">
        <w:rPr>
          <w:lang w:eastAsia="zh-CN"/>
        </w:rPr>
        <w:t xml:space="preserve"> = 0</w:t>
      </w:r>
    </w:p>
    <w:p w14:paraId="55A13A86" w14:textId="77777777" w:rsidR="00FA1639" w:rsidRPr="00F469E2" w:rsidRDefault="00FA1639" w:rsidP="00FA1639">
      <w:r w:rsidRPr="00F469E2">
        <w:rPr>
          <w:lang w:eastAsia="zh-CN"/>
        </w:rPr>
        <w:t xml:space="preserve">The UE shall be able to transmit with the old UL spatial relation until </w:t>
      </w:r>
      <w:r w:rsidRPr="00F469E2">
        <w:rPr>
          <w:lang w:val="en-US" w:eastAsia="zh-CN"/>
        </w:rPr>
        <w:t>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pPr>
        <w:rPr>
          <w:lang w:eastAsia="zh-CN"/>
        </w:rPr>
      </w:pPr>
      <w:r w:rsidRPr="00F469E2">
        <w:rPr>
          <w:lang w:eastAsia="zh-CN"/>
        </w:rPr>
        <w:t xml:space="preserve">For RedCap UE in HD-FDD mode, if a downlink reception overlaps with </w:t>
      </w:r>
      <w:r w:rsidRPr="00F469E2">
        <w:rPr>
          <w:lang w:val="en-US" w:eastAsia="zh-CN"/>
        </w:rPr>
        <w:t>PUCCH or semi-persistent SRS transmission of the serving cell with the target UL spatial relation</w:t>
      </w:r>
      <w:r w:rsidRPr="00F469E2">
        <w:rPr>
          <w:lang w:eastAsia="zh-CN"/>
        </w:rPr>
        <w:t xml:space="preserve"> then the UE is allowed to postpone the uplink transmission. </w:t>
      </w:r>
    </w:p>
    <w:p w14:paraId="645D8E45" w14:textId="77777777" w:rsidR="00FA1639" w:rsidRPr="00F469E2" w:rsidRDefault="00FA1639" w:rsidP="00FA1639">
      <w:pPr>
        <w:rPr>
          <w:lang w:val="en-US" w:eastAsia="zh-CN"/>
        </w:rPr>
      </w:pPr>
      <w:r w:rsidRPr="00F469E2">
        <w:rPr>
          <w:lang w:val="en-US" w:eastAsia="zh-CN"/>
        </w:rPr>
        <w:t xml:space="preserve">When the UL spatial relation info switch for PUCCH changes both the associated DL RS and </w:t>
      </w:r>
      <w:r w:rsidRPr="00F469E2">
        <w:rPr>
          <w:i/>
          <w:iCs/>
          <w:lang w:eastAsia="zh-CN"/>
        </w:rPr>
        <w:t xml:space="preserve">pucch-PathlossReferenceRS </w:t>
      </w:r>
      <w:r w:rsidRPr="00F469E2">
        <w:rPr>
          <w:lang w:eastAsia="zh-CN"/>
        </w:rPr>
        <w:t>with the same MAC-CE activation</w:t>
      </w:r>
      <w:r w:rsidRPr="00F469E2">
        <w:rPr>
          <w:lang w:val="en-US" w:eastAsia="zh-CN"/>
        </w:rPr>
        <w:t xml:space="preserve">, and if both the DL RS and </w:t>
      </w:r>
      <w:r w:rsidRPr="00F469E2">
        <w:rPr>
          <w:i/>
          <w:iCs/>
          <w:lang w:eastAsia="zh-CN"/>
        </w:rPr>
        <w:t xml:space="preserve">pucch-PathlossReferenceRS </w:t>
      </w:r>
      <w:r w:rsidRPr="00F469E2">
        <w:rPr>
          <w:lang w:eastAsia="zh-CN"/>
        </w:rPr>
        <w:t xml:space="preserve">are known as specified in clause 8.12A.2 and 8.14.2 respectively, </w:t>
      </w:r>
      <w:r w:rsidRPr="00F469E2">
        <w:rPr>
          <w:lang w:val="en-US" w:eastAsia="zh-CN"/>
        </w:rPr>
        <w:t xml:space="preserve">the UE shall be able to transmit PUCCH with the target UL spatial relation after the delay specified in clause 8.14.3. If either the associated DL RS or </w:t>
      </w:r>
      <w:r w:rsidRPr="00F469E2">
        <w:rPr>
          <w:i/>
          <w:iCs/>
          <w:lang w:eastAsia="zh-CN"/>
        </w:rPr>
        <w:t xml:space="preserve">pucch-PathlossReferenceRS </w:t>
      </w:r>
      <w:r w:rsidRPr="00F469E2">
        <w:rPr>
          <w:lang w:eastAsia="zh-CN"/>
        </w:rPr>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Pr>
        <w:rPr>
          <w:lang w:eastAsia="zh-CN"/>
        </w:rPr>
      </w:pPr>
    </w:p>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eastAsia="zh-CN"/>
        </w:rPr>
        <w:t xml:space="preserve">If the target </w:t>
      </w:r>
      <w:r w:rsidRPr="00F469E2">
        <w:rPr>
          <w:rFonts w:eastAsia="Malgun Gothic" w:cs="v4.2.0"/>
          <w:lang w:eastAsia="zh-CN"/>
        </w:rPr>
        <w:t>spatial relation associated to DL RS</w:t>
      </w:r>
      <w:r w:rsidRPr="00F469E2">
        <w:rPr>
          <w:rFonts w:eastAsia="Malgun Gothic"/>
          <w:lang w:val="en-US" w:eastAsia="zh-CN"/>
        </w:rPr>
        <w:t xml:space="preserve"> is known</w:t>
      </w:r>
      <w:r w:rsidRPr="00F469E2">
        <w:rPr>
          <w:lang w:val="en-US" w:eastAsia="zh-CN"/>
        </w:rPr>
        <w:t xml:space="preserve"> and UE is configured with uplink resources for transmission on target spatial relation</w:t>
      </w:r>
      <w:r w:rsidRPr="00F469E2">
        <w:rPr>
          <w:rFonts w:eastAsia="Malgun Gothic"/>
          <w:lang w:val="en-US" w:eastAsia="zh-CN"/>
        </w:rPr>
        <w:t xml:space="preserve">, </w:t>
      </w:r>
      <w:r w:rsidRPr="00F469E2">
        <w:rPr>
          <w:rFonts w:eastAsia="Malgun Gothic"/>
          <w:lang w:eastAsia="zh-CN"/>
        </w:rPr>
        <w:t>when a</w:t>
      </w:r>
      <w:r w:rsidRPr="00F469E2">
        <w:t xml:space="preserve"> UE </w:t>
      </w:r>
      <w:r w:rsidRPr="00F469E2">
        <w:rPr>
          <w:rFonts w:eastAsia="DengXian"/>
          <w:lang w:eastAsia="zh-CN"/>
        </w:rPr>
        <w:t xml:space="preserve">receives the DCI triggering aperiodic SRS </w:t>
      </w:r>
      <w:r w:rsidRPr="00F469E2">
        <w:rPr>
          <w:rFonts w:eastAsia="Malgun Gothic"/>
          <w:lang w:eastAsia="zh-CN"/>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eastAsia="zh-CN"/>
        </w:rPr>
        <w:t xml:space="preserve">UE shall be able to transmit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on which </w:t>
      </w:r>
      <w:r w:rsidRPr="00F469E2">
        <w:rPr>
          <w:rFonts w:eastAsia="Malgun Gothic" w:cs="v4.2.0"/>
          <w:lang w:eastAsia="zh-CN"/>
        </w:rPr>
        <w:t xml:space="preserve">spatial relation </w:t>
      </w:r>
      <w:r w:rsidRPr="00F469E2">
        <w:rPr>
          <w:lang w:val="en-US" w:eastAsia="zh-CN"/>
        </w:rPr>
        <w:t xml:space="preserve">switch occurs </w:t>
      </w:r>
      <w:r w:rsidRPr="00F469E2">
        <w:rPr>
          <w:rFonts w:eastAsia="Malgun Gothic"/>
          <w:lang w:val="en-US" w:eastAsia="zh-CN"/>
        </w:rPr>
        <w:t xml:space="preserve">no later than </w:t>
      </w:r>
      <w:r w:rsidRPr="00F469E2">
        <w:rPr>
          <w:lang w:val="en-US" w:eastAsia="zh-CN"/>
        </w:rPr>
        <w:t>slot</w:t>
      </w:r>
      <w:r w:rsidRPr="00F469E2">
        <w:rPr>
          <w:position w:val="-28"/>
        </w:rPr>
        <w:object w:dxaOrig="1300" w:dyaOrig="660" w14:anchorId="5777D00D">
          <v:shape id="_x0000_i1082" type="#_x0000_t75" style="width:61.5pt;height:36pt" o:ole="">
            <v:imagedata r:id="rId70" o:title=""/>
          </v:shape>
          <o:OLEObject Type="Embed" ProgID="Equation.DSMT4" ShapeID="_x0000_i1082" DrawAspect="Content" ObjectID="_1749665198" r:id="rId72"/>
        </w:object>
      </w:r>
      <w:r w:rsidRPr="00F469E2">
        <w:t>+1</w:t>
      </w:r>
      <w:r w:rsidRPr="00F469E2">
        <w:rPr>
          <w:rFonts w:eastAsia="Malgun Gothic"/>
          <w:lang w:val="en-US" w:eastAsia="zh-CN"/>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lang w:eastAsia="zh-CN"/>
        </w:rPr>
        <w:t>[</w:t>
      </w:r>
      <w:r w:rsidRPr="00F469E2">
        <w:rPr>
          <w:rFonts w:eastAsiaTheme="minorEastAsia" w:hint="eastAsia"/>
          <w:lang w:eastAsia="zh-CN"/>
        </w:rPr>
        <w:t>2</w:t>
      </w:r>
      <w:r w:rsidRPr="00F469E2">
        <w:rPr>
          <w:rFonts w:eastAsia="Malgun Gothic"/>
          <w:lang w:eastAsia="zh-CN"/>
        </w:rPr>
        <w:t>]</w:t>
      </w:r>
      <w:r w:rsidRPr="00F469E2">
        <w:rPr>
          <w:i/>
        </w:rPr>
        <w:t xml:space="preserve"> </w:t>
      </w:r>
      <w:r w:rsidRPr="00F469E2">
        <w:t xml:space="preserve">for each </w:t>
      </w:r>
      <w:r w:rsidRPr="00F469E2">
        <w:rPr>
          <w:rFonts w:hint="eastAsia"/>
          <w:lang w:eastAsia="zh-CN"/>
        </w:rPr>
        <w:t xml:space="preserve">triggered </w:t>
      </w:r>
      <w:r w:rsidRPr="00F469E2">
        <w:t xml:space="preserve">SRS resources set and </w:t>
      </w:r>
      <w:r w:rsidRPr="00F469E2">
        <w:rPr>
          <w:rFonts w:hint="eastAsia"/>
          <w:lang w:eastAsia="zh-CN"/>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lang w:eastAsia="zh-CN"/>
        </w:rPr>
        <w:t>in TS 38.</w:t>
      </w:r>
      <w:r w:rsidRPr="00F469E2">
        <w:rPr>
          <w:rFonts w:eastAsiaTheme="minorEastAsia"/>
          <w:lang w:eastAsia="zh-CN"/>
        </w:rPr>
        <w:t>214</w:t>
      </w:r>
      <w:r w:rsidRPr="00F469E2">
        <w:rPr>
          <w:rFonts w:eastAsiaTheme="minorEastAsia" w:hint="eastAsia"/>
          <w:lang w:eastAsia="zh-CN"/>
        </w:rPr>
        <w:t xml:space="preserve"> </w:t>
      </w:r>
      <w:r w:rsidRPr="00F469E2">
        <w:rPr>
          <w:rFonts w:eastAsia="Malgun Gothic"/>
          <w:lang w:eastAsia="zh-CN"/>
        </w:rPr>
        <w:t>[</w:t>
      </w:r>
      <w:r w:rsidRPr="00F469E2">
        <w:rPr>
          <w:rFonts w:eastAsiaTheme="minorEastAsia" w:hint="eastAsia"/>
          <w:lang w:eastAsia="zh-CN"/>
        </w:rPr>
        <w:t>2</w:t>
      </w:r>
      <w:r w:rsidRPr="00F469E2">
        <w:rPr>
          <w:rFonts w:eastAsiaTheme="minorEastAsia"/>
          <w:lang w:eastAsia="zh-CN"/>
        </w:rPr>
        <w:t>6</w:t>
      </w:r>
      <w:r w:rsidRPr="00F469E2">
        <w:rPr>
          <w:rFonts w:eastAsia="Malgun Gothic"/>
          <w:lang w:eastAsia="zh-CN"/>
        </w:rPr>
        <w:t>]</w:t>
      </w:r>
      <w:r w:rsidRPr="00F469E2">
        <w:rPr>
          <w:rFonts w:eastAsia="Malgun Gothic"/>
          <w:lang w:val="en-US" w:eastAsia="zh-CN"/>
        </w:rPr>
        <w:t>.</w:t>
      </w:r>
      <w:r w:rsidRPr="00F469E2">
        <w:t xml:space="preserve"> </w:t>
      </w:r>
    </w:p>
    <w:p w14:paraId="0E70644A" w14:textId="7CF6F7EA" w:rsidR="00FA1639" w:rsidRPr="00887BA6"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w:t>
      </w:r>
      <w:r w:rsidRPr="00F469E2">
        <w:rPr>
          <w:lang w:eastAsia="zh-CN"/>
        </w:rPr>
        <w:t>then the UE is allowed to postpone the uplink transmission.</w:t>
      </w:r>
    </w:p>
    <w:p w14:paraId="08C41DFD" w14:textId="77777777" w:rsidR="00FA1639" w:rsidRPr="00F469E2" w:rsidRDefault="00FA1639" w:rsidP="00FA1639">
      <w:pPr>
        <w:rPr>
          <w:rFonts w:eastAsia="Malgun Gothic"/>
          <w:lang w:eastAsia="zh-CN"/>
        </w:rPr>
      </w:pPr>
      <w:r w:rsidRPr="00F469E2">
        <w:rPr>
          <w:rFonts w:eastAsia="Malgun Gothic"/>
          <w:lang w:eastAsia="zh-CN"/>
        </w:rPr>
        <w:t xml:space="preserve">The known condition for </w:t>
      </w:r>
      <w:r w:rsidRPr="00F469E2">
        <w:rPr>
          <w:rFonts w:eastAsia="Malgun Gothic" w:cs="v4.2.0"/>
          <w:lang w:eastAsia="zh-CN"/>
        </w:rPr>
        <w:t>spatial relation associated to DL RS</w:t>
      </w:r>
      <w:r w:rsidRPr="00F469E2">
        <w:rPr>
          <w:rFonts w:eastAsia="Malgun Gothic"/>
          <w:lang w:eastAsia="zh-CN"/>
        </w:rPr>
        <w:t xml:space="preserve"> defined in </w:t>
      </w:r>
      <w:r w:rsidRPr="00F469E2">
        <w:rPr>
          <w:lang w:val="en-US" w:eastAsia="ko-KR"/>
        </w:rPr>
        <w:t>clause</w:t>
      </w:r>
      <w:r w:rsidRPr="00F469E2">
        <w:rPr>
          <w:rFonts w:eastAsia="Malgun Gothic"/>
          <w:lang w:eastAsia="zh-CN"/>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eastAsia="zh-CN"/>
        </w:rPr>
      </w:pPr>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p>
    <w:p w14:paraId="7F102261" w14:textId="77777777" w:rsidR="00FA1639" w:rsidRPr="00F469E2" w:rsidRDefault="00FA1639" w:rsidP="00FA1639">
      <w:pPr>
        <w:rPr>
          <w:lang w:val="en-US" w:eastAsia="zh-CN"/>
        </w:rPr>
      </w:pPr>
      <w:r w:rsidRPr="00F469E2">
        <w:rPr>
          <w:lang w:val="en-US" w:eastAsia="zh-CN"/>
        </w:rPr>
        <w:t>Where</w:t>
      </w:r>
    </w:p>
    <w:p w14:paraId="2903E6F7"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t>Slot n is the last slot overlapping with the PDSCH carrying RRC activation command,</w:t>
      </w:r>
    </w:p>
    <w:p w14:paraId="15C051CC"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rPr>
          <w:lang w:eastAsia="zh-CN"/>
        </w:rPr>
        <w:t>T</w:t>
      </w:r>
      <w:r w:rsidRPr="00F469E2">
        <w:rPr>
          <w:vertAlign w:val="subscript"/>
          <w:lang w:eastAsia="zh-CN"/>
        </w:rPr>
        <w:t xml:space="preserve">RRC_processing </w:t>
      </w:r>
      <w:r w:rsidRPr="00F469E2">
        <w:rPr>
          <w:lang w:eastAsia="zh-CN"/>
        </w:rPr>
        <w:t>is</w:t>
      </w:r>
      <w:r w:rsidRPr="00F469E2">
        <w:rPr>
          <w:lang w:val="en-US" w:eastAsia="zh-CN"/>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w:t>
      </w:r>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r w:rsidRPr="00F469E2">
        <w:t>.</w:t>
      </w:r>
    </w:p>
    <w:p w14:paraId="66A3821E" w14:textId="77777777" w:rsidR="00FA1639" w:rsidRDefault="00FA1639" w:rsidP="00FA1639">
      <w:pPr>
        <w:rPr>
          <w:lang w:val="en-US" w:eastAsia="zh-CN"/>
        </w:rPr>
      </w:pPr>
      <w:r w:rsidRPr="00F469E2">
        <w:rPr>
          <w:lang w:val="en-US" w:eastAsia="zh-CN"/>
        </w:rPr>
        <w:t>Where</w:t>
      </w:r>
    </w:p>
    <w:p w14:paraId="29C39FB4" w14:textId="77777777" w:rsidR="00FA1639" w:rsidRDefault="00FA1639" w:rsidP="00FA1639">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50D277F5" w14:textId="77777777" w:rsidR="00FA1639" w:rsidRPr="00F469E2" w:rsidRDefault="00FA1639" w:rsidP="00FA1639">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 xml:space="preserve">the RRC processing delay defined in 36.331 [16] is the corresponding RRC message is embedded </w:t>
      </w:r>
      <w:r w:rsidRPr="00F469E2">
        <w:rPr>
          <w:lang w:val="en-US" w:eastAsia="zh-CN"/>
        </w:rPr>
        <w:t>in E-UTRA RRC message, otherwise it is the RRC processing delay defined in TS38.331 [2].</w:t>
      </w:r>
    </w:p>
    <w:p w14:paraId="3550DB5B"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target periodic SRS with spatial relation of the serving cell with periodic SRS with spatial relation reconfigured</w:t>
      </w:r>
      <w:r w:rsidRPr="00F469E2">
        <w:rPr>
          <w:lang w:val="en-US" w:eastAsia="zh-CN"/>
        </w:rPr>
        <w:t xml:space="preserve"> </w:t>
      </w:r>
      <w:r w:rsidRPr="00F469E2">
        <w:rPr>
          <w:lang w:eastAsia="zh-CN"/>
        </w:rPr>
        <w:t>then the UE is allowed to postpone the uplink transmission.</w:t>
      </w:r>
    </w:p>
    <w:p w14:paraId="7B391216" w14:textId="76DAE381" w:rsidR="00FA1639" w:rsidRDefault="00FA1639" w:rsidP="00FA1639">
      <w:pPr>
        <w:rPr>
          <w:lang w:val="en-US" w:eastAsia="zh-CN"/>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4C2C4002" w14:textId="77777777" w:rsidR="00FD7E5D" w:rsidRPr="00C75676" w:rsidRDefault="00FD7E5D" w:rsidP="00FD7E5D">
      <w:r w:rsidRPr="00C75676">
        <w:rPr>
          <w:lang w:eastAsia="zh-CN"/>
        </w:rPr>
        <w:t xml:space="preserve">UL Spatial relation </w:t>
      </w:r>
      <w:r w:rsidRPr="009C5807">
        <w:rPr>
          <w:lang w:val="en-US"/>
        </w:rPr>
        <w:t>switch delay</w:t>
      </w:r>
      <w:r w:rsidRPr="00C75676">
        <w:rPr>
          <w:lang w:eastAsia="zh-CN"/>
        </w:rPr>
        <w:t xml:space="preserve"> </w:t>
      </w:r>
      <w:r>
        <w:rPr>
          <w:lang w:eastAsia="zh-CN"/>
        </w:rPr>
        <w:t xml:space="preserve">requirements do </w:t>
      </w:r>
      <w:r w:rsidRPr="00C75676">
        <w:rPr>
          <w:lang w:eastAsia="zh-CN"/>
        </w:rPr>
        <w:t>not apply for satellite access in FR1</w:t>
      </w:r>
      <w:r>
        <w:rPr>
          <w:lang w:eastAsia="zh-CN"/>
        </w:rPr>
        <w:t>.</w:t>
      </w:r>
    </w:p>
    <w:p w14:paraId="527A8909" w14:textId="7D1FF4FB" w:rsidR="00D278D8" w:rsidRPr="009C5807" w:rsidRDefault="00D278D8" w:rsidP="00D278D8">
      <w:pPr>
        <w:pStyle w:val="Heading3"/>
        <w:rPr>
          <w:lang w:val="en-US"/>
        </w:rPr>
      </w:pPr>
      <w:r>
        <w:rPr>
          <w:lang w:val="en-US"/>
        </w:rPr>
        <w:t>8.12C.1</w:t>
      </w:r>
      <w:r w:rsidRPr="009C5807">
        <w:rPr>
          <w:lang w:val="en-US"/>
        </w:rPr>
        <w:tab/>
      </w:r>
      <w:r w:rsidR="00FD7E5D">
        <w:rPr>
          <w:lang w:val="en-US"/>
        </w:rPr>
        <w:t>Void</w:t>
      </w:r>
    </w:p>
    <w:p w14:paraId="7A76C3BB" w14:textId="62CF690F" w:rsidR="00D278D8" w:rsidRPr="009C5807" w:rsidRDefault="00D278D8" w:rsidP="00D278D8">
      <w:pPr>
        <w:pStyle w:val="Heading3"/>
        <w:rPr>
          <w:lang w:val="en-US"/>
        </w:rPr>
      </w:pPr>
      <w:r>
        <w:rPr>
          <w:lang w:val="en-US"/>
        </w:rPr>
        <w:t>8.12C.2</w:t>
      </w:r>
      <w:r w:rsidRPr="009C5807">
        <w:rPr>
          <w:lang w:val="en-US"/>
        </w:rPr>
        <w:tab/>
      </w:r>
      <w:r w:rsidR="00FD7E5D">
        <w:rPr>
          <w:lang w:val="en-US"/>
        </w:rPr>
        <w:t>Void</w:t>
      </w:r>
    </w:p>
    <w:p w14:paraId="3A2BFD02" w14:textId="00F60ADD" w:rsidR="00D278D8" w:rsidRPr="009C5807" w:rsidRDefault="00D278D8" w:rsidP="00D278D8">
      <w:pPr>
        <w:pStyle w:val="Heading3"/>
        <w:rPr>
          <w:lang w:val="en-US"/>
        </w:rPr>
      </w:pPr>
      <w:r>
        <w:rPr>
          <w:lang w:val="en-US"/>
        </w:rPr>
        <w:t>8.12C.3</w:t>
      </w:r>
      <w:r w:rsidRPr="009C5807">
        <w:rPr>
          <w:lang w:val="en-US"/>
        </w:rPr>
        <w:tab/>
      </w:r>
      <w:r w:rsidR="00FD7E5D">
        <w:rPr>
          <w:lang w:val="en-US"/>
        </w:rPr>
        <w:t>Void</w:t>
      </w:r>
    </w:p>
    <w:p w14:paraId="0199E3AC" w14:textId="50B1CF65"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104E67A"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50CE7A33" w:rsidR="00D2705D" w:rsidRPr="009C5807" w:rsidRDefault="008A37D5" w:rsidP="00D2705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w:t>
      </w:r>
      <w:r>
        <w:rPr>
          <w:lang w:val="en-US" w:eastAsia="zh-CN"/>
        </w:rPr>
        <w:t>the</w:t>
      </w:r>
      <w:r w:rsidRPr="009C5807">
        <w:rPr>
          <w:lang w:val="en-US" w:eastAsia="zh-CN"/>
        </w:rPr>
        <w:t xml:space="preserve"> DL BWP </w:t>
      </w:r>
      <w:r>
        <w:rPr>
          <w:lang w:val="en-US" w:eastAsia="zh-CN"/>
        </w:rPr>
        <w:t xml:space="preserve">with BWP ID </w:t>
      </w:r>
      <w:r>
        <w:t xml:space="preserve">firstActiveDownlinkBWP-Id </w:t>
      </w:r>
      <w:r w:rsidRPr="009C5807">
        <w:rPr>
          <w:lang w:val="en-US" w:eastAsia="zh-CN"/>
        </w:rPr>
        <w:t xml:space="preserve">or transmit PUSCH on </w:t>
      </w:r>
      <w:r>
        <w:rPr>
          <w:color w:val="000000" w:themeColor="text1"/>
          <w:lang w:val="en-US" w:eastAsia="zh-CN"/>
        </w:rPr>
        <w:t>the</w:t>
      </w:r>
      <w:r w:rsidRPr="009C5807">
        <w:rPr>
          <w:color w:val="000000" w:themeColor="text1"/>
          <w:lang w:val="en-US" w:eastAsia="zh-CN"/>
        </w:rPr>
        <w:t xml:space="preserve"> UL BWP</w:t>
      </w:r>
      <w:r>
        <w:rPr>
          <w:color w:val="000000" w:themeColor="text1"/>
          <w:lang w:val="en-US" w:eastAsia="zh-CN"/>
        </w:rPr>
        <w:t xml:space="preserve"> with BWP ID </w:t>
      </w:r>
      <w:r>
        <w:t xml:space="preserve">firstActiveUplinkBWP-Id </w:t>
      </w:r>
      <w:r w:rsidRPr="009C5807">
        <w:rPr>
          <w:color w:val="000000" w:themeColor="text1"/>
          <w:lang w:val="en-US" w:eastAsia="zh-CN"/>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slot n, where</w:t>
      </w:r>
    </w:p>
    <w:p w14:paraId="00F44B62" w14:textId="77777777" w:rsidR="00696FC5" w:rsidRPr="009C5807" w:rsidRDefault="00696FC5" w:rsidP="00696FC5">
      <w:pPr>
        <w:pStyle w:val="B10"/>
        <w:rPr>
          <w:lang w:val="en-US" w:eastAsia="zh-CN"/>
        </w:rPr>
      </w:pPr>
      <w:r>
        <w:rPr>
          <w:lang w:val="en-US" w:eastAsia="zh-CN"/>
        </w:rPr>
        <w:tab/>
      </w:r>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p>
    <w:p w14:paraId="36FC938B" w14:textId="77777777" w:rsidR="00696FC5" w:rsidRPr="009C5807" w:rsidRDefault="00696FC5" w:rsidP="00696FC5">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 in clause 1</w:t>
      </w:r>
      <w:r>
        <w:rPr>
          <w:lang w:val="en-US" w:eastAsia="zh-CN"/>
        </w:rPr>
        <w:t>1.</w:t>
      </w:r>
      <w:r w:rsidRPr="009C5807">
        <w:rPr>
          <w:lang w:val="en-US" w:eastAsia="zh-CN"/>
        </w:rPr>
        <w:t>2 in TS 3</w:t>
      </w:r>
      <w:r>
        <w:rPr>
          <w:lang w:val="en-US" w:eastAsia="zh-CN"/>
        </w:rPr>
        <w:t>6</w:t>
      </w:r>
      <w:r w:rsidRPr="009C5807">
        <w:rPr>
          <w:lang w:val="en-US" w:eastAsia="zh-CN"/>
        </w:rPr>
        <w:t>.331 [</w:t>
      </w:r>
      <w:r>
        <w:rPr>
          <w:lang w:val="en-US" w:eastAsia="zh-CN"/>
        </w:rPr>
        <w:t>6</w:t>
      </w:r>
      <w:r w:rsidRPr="009C5807">
        <w:rPr>
          <w:lang w:val="en-US" w:eastAsia="zh-CN"/>
        </w:rPr>
        <w:t>]</w:t>
      </w:r>
      <w:r>
        <w:rPr>
          <w:lang w:val="en-US" w:eastAsia="zh-CN"/>
        </w:rPr>
        <w:t xml:space="preserve"> is the corresponding RRC message is embedded in E-UTRA RRC message, otherwise it is </w:t>
      </w:r>
      <w:r w:rsidRPr="009C5807">
        <w:rPr>
          <w:lang w:val="en-US" w:eastAsia="zh-CN"/>
        </w:rPr>
        <w:t>the length of the RRC procedure delay in millisecond as defined in clause 12 in TS 38.331 [2], and</w:t>
      </w:r>
    </w:p>
    <w:p w14:paraId="150D4001" w14:textId="42BFE784" w:rsidR="00D2705D" w:rsidRDefault="00EF1BE1" w:rsidP="00D2705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00D2705D" w:rsidRPr="009C5807">
        <w:rPr>
          <w:lang w:val="en-US" w:eastAsia="zh-CN"/>
        </w:rPr>
        <w:t xml:space="preserve"> is the time used by the UE to perform CBW change.</w:t>
      </w:r>
    </w:p>
    <w:p w14:paraId="724AE9B9" w14:textId="4A034EC4" w:rsidR="00DC09F3" w:rsidRDefault="00DC09F3" w:rsidP="00DC09F3">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7BF181DA" w14:textId="7B0F816D" w:rsidR="00645CA8" w:rsidRDefault="00645CA8" w:rsidP="00DC09F3">
      <w:pPr>
        <w:rPr>
          <w:lang w:eastAsia="zh-CN"/>
        </w:rPr>
      </w:pPr>
    </w:p>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pPr>
        <w:rPr>
          <w:lang w:eastAsia="zh-CN"/>
        </w:rPr>
      </w:pPr>
      <w:r w:rsidRPr="001370C1">
        <w:rPr>
          <w:lang w:eastAsia="zh-CN"/>
        </w:rPr>
        <w:t>The requirements in this clause apply for a</w:t>
      </w:r>
      <w:r w:rsidRPr="001370C1">
        <w:rPr>
          <w:rFonts w:hint="eastAsia"/>
          <w:lang w:eastAsia="zh-CN"/>
        </w:rPr>
        <w:t xml:space="preserve"> RedCap</w:t>
      </w:r>
      <w:r w:rsidRPr="001370C1">
        <w:rPr>
          <w:lang w:eastAsia="zh-CN"/>
        </w:rPr>
        <w:t xml:space="preserve"> UE receives reconfiguration of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pPr>
        <w:rPr>
          <w:lang w:eastAsia="zh-CN"/>
        </w:rPr>
      </w:pPr>
      <w:r w:rsidRPr="001370C1">
        <w:rPr>
          <w:lang w:eastAsia="zh-CN"/>
        </w:rPr>
        <w:t xml:space="preserve">After the UE receives RRC reconfiguration </w:t>
      </w:r>
      <w:r w:rsidRPr="001370C1">
        <w:rPr>
          <w:rFonts w:cs="v4.2.0"/>
        </w:rPr>
        <w:t xml:space="preserve">involving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change on the old CBW, UE shall be able to receive PDSCH/PDCCH on an active DL BWP or transmit PUSCH on </w:t>
      </w:r>
      <w:r w:rsidRPr="001370C1">
        <w:rPr>
          <w:color w:val="000000"/>
          <w:lang w:eastAsia="zh-CN"/>
        </w:rPr>
        <w:t>an active UL BWP of the new CBW</w:t>
      </w:r>
      <w:r w:rsidRPr="001370C1">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color w:val="000000"/>
          <w:lang w:eastAsia="zh-CN"/>
        </w:rPr>
        <w:t xml:space="preserve"> slots which begins from</w:t>
      </w:r>
      <w:r w:rsidRPr="001370C1">
        <w:rPr>
          <w:color w:val="000000"/>
        </w:rPr>
        <w:t xml:space="preserve"> the beginning of DL </w:t>
      </w:r>
      <w:r w:rsidRPr="001370C1">
        <w:rPr>
          <w:color w:val="000000"/>
          <w:lang w:eastAsia="zh-CN"/>
        </w:rPr>
        <w:t xml:space="preserve">slot n, where </w:t>
      </w:r>
    </w:p>
    <w:p w14:paraId="56FE6278" w14:textId="77777777" w:rsidR="00645CA8" w:rsidRPr="001370C1" w:rsidRDefault="00645CA8" w:rsidP="00FA1639">
      <w:pPr>
        <w:pStyle w:val="B10"/>
        <w:rPr>
          <w:lang w:eastAsia="zh-CN"/>
        </w:rPr>
      </w:pPr>
      <w:r w:rsidRPr="001370C1">
        <w:rPr>
          <w:lang w:eastAsia="zh-CN"/>
        </w:rPr>
        <w:tab/>
        <w:t xml:space="preserve">DL slot n is the last slot overlapping with the PDSCH containing the RRC command, and </w:t>
      </w:r>
    </w:p>
    <w:p w14:paraId="78147B7E"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1370C1">
        <w:rPr>
          <w:lang w:eastAsia="zh-CN"/>
        </w:rPr>
        <w:t xml:space="preserve"> is the time used by the UE to perform CBW change.</w:t>
      </w:r>
    </w:p>
    <w:p w14:paraId="5D3E967F" w14:textId="77777777" w:rsidR="00645CA8" w:rsidRPr="00645CA8" w:rsidRDefault="00645CA8" w:rsidP="00AF5628">
      <w:r w:rsidRPr="001370C1">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lang w:eastAsia="zh-CN"/>
        </w:rPr>
        <w:t xml:space="preserve"> on the cell where </w:t>
      </w:r>
      <w:r w:rsidRPr="001370C1">
        <w:rPr>
          <w:lang w:eastAsia="ko-KR"/>
        </w:rPr>
        <w:t>UE-specific CBW change</w:t>
      </w:r>
      <w:r w:rsidRPr="001370C1">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1CE52EE8" w14:textId="070BD215" w:rsidR="00645CA8" w:rsidRDefault="00645CA8" w:rsidP="00DC09F3">
      <w:pPr>
        <w:rPr>
          <w:lang w:eastAsia="zh-CN"/>
        </w:rPr>
      </w:pPr>
    </w:p>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126DDA14" w14:textId="77777777" w:rsidR="00A315DD" w:rsidRPr="00CB7E59" w:rsidRDefault="00A315DD" w:rsidP="00CB7E59">
      <w:pPr>
        <w:pStyle w:val="NO"/>
        <w:rPr>
          <w:rFonts w:eastAsia="SimSun"/>
          <w:i/>
          <w:iCs/>
        </w:rPr>
      </w:pPr>
      <w:r w:rsidRPr="00CB7E59">
        <w:rPr>
          <w:rFonts w:eastAsia="SimSun"/>
          <w:i/>
          <w:iCs/>
        </w:rPr>
        <w:t>Editor’s note: Applicability of frequency range, CA, DA, duplex mode, inter-RAT measurement, etc is subject to updates/changes based on the scope of the corresponding WID.</w:t>
      </w:r>
    </w:p>
    <w:p w14:paraId="1B53F0CF" w14:textId="376526AC" w:rsidR="00A315DD" w:rsidRPr="00CB7E59" w:rsidRDefault="00A315DD" w:rsidP="00CB7E59">
      <w:pPr>
        <w:pStyle w:val="NO"/>
        <w:rPr>
          <w:rFonts w:eastAsia="SimSun"/>
          <w:i/>
          <w:iCs/>
        </w:rPr>
      </w:pPr>
      <w:r w:rsidRPr="00CB7E59">
        <w:rPr>
          <w:rFonts w:eastAsia="SimSun"/>
          <w:i/>
          <w:iCs/>
        </w:rPr>
        <w:t>Editor’s note: Terminology will be further clarified and selected between, e.g. NTN and satellite access, based on further agreements.</w:t>
      </w:r>
    </w:p>
    <w:p w14:paraId="3E8969C1" w14:textId="77777777" w:rsidR="00CB7E59" w:rsidRDefault="00CB7E59" w:rsidP="00CB7E59">
      <w:pPr>
        <w:rPr>
          <w:rFonts w:eastAsia="SimSun"/>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p>
    <w:p w14:paraId="62060891" w14:textId="77777777" w:rsidR="00A315DD" w:rsidRPr="009C5807" w:rsidRDefault="00A315DD" w:rsidP="00A315DD">
      <w:pPr>
        <w:pStyle w:val="B10"/>
        <w:rPr>
          <w:lang w:val="en-US" w:eastAsia="zh-CN"/>
        </w:rPr>
      </w:pPr>
      <w:r>
        <w:rPr>
          <w:lang w:val="en-US" w:eastAsia="zh-CN"/>
        </w:rPr>
        <w:tab/>
      </w:r>
      <w:r w:rsidRPr="009C5807">
        <w:rPr>
          <w:lang w:val="en-US" w:eastAsia="zh-CN"/>
        </w:rPr>
        <w:t xml:space="preserve">DL slot n is the last slot containing the RRC command, and </w:t>
      </w:r>
    </w:p>
    <w:p w14:paraId="1C8381D6" w14:textId="77777777" w:rsidR="00A315DD" w:rsidRPr="009C5807"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millisecond as defined in clause 12 in TS 38.331 [2], and</w:t>
      </w:r>
    </w:p>
    <w:p w14:paraId="7C18BC71" w14:textId="77777777" w:rsidR="00A315DD"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is the time used by the UE to perform CBW change.</w:t>
      </w:r>
    </w:p>
    <w:p w14:paraId="5C0222C0" w14:textId="77777777" w:rsidR="00A315DD" w:rsidRDefault="00A315DD" w:rsidP="00A315DD">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6B872E1E" w14:textId="77777777" w:rsidR="00A315DD" w:rsidRDefault="00A315DD" w:rsidP="00DC09F3">
      <w:pPr>
        <w:rPr>
          <w:lang w:eastAsia="zh-CN"/>
        </w:rPr>
      </w:pPr>
    </w:p>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on serving cell in MR-DC or standalone NR in clause 7.1.1 in TS 38.213 [3]</w:t>
      </w:r>
      <w:r w:rsidRPr="00667E42">
        <w:rPr>
          <w:lang w:eastAsia="zh-CN"/>
        </w:rPr>
        <w:t>.</w:t>
      </w:r>
    </w:p>
    <w:p w14:paraId="5EDB6900" w14:textId="77777777" w:rsidR="00824925" w:rsidRDefault="00824925" w:rsidP="00824925">
      <w:pPr>
        <w:rPr>
          <w:lang w:eastAsia="zh-CN"/>
        </w:rPr>
      </w:pPr>
      <w:r w:rsidRPr="00667E42">
        <w:rPr>
          <w:lang w:eastAsia="zh-CN"/>
        </w:rPr>
        <w:t>UE shall complete the switch of pathloss reference signal within the delay defined in this clause.</w:t>
      </w:r>
      <w:r>
        <w:rPr>
          <w:lang w:eastAsia="zh-CN"/>
        </w:rP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20909737" w:rsidR="00824925" w:rsidRPr="006C6E12" w:rsidRDefault="0055178F" w:rsidP="00824925">
      <w:r>
        <w:rPr>
          <w:rFonts w:hint="eastAsia"/>
          <w:lang w:eastAsia="zh-CN"/>
        </w:rPr>
        <w:t>I</w:t>
      </w:r>
      <w:r>
        <w:rPr>
          <w:lang w:eastAsia="zh-CN"/>
        </w:rPr>
        <w:t xml:space="preserve">n FR2, </w:t>
      </w:r>
      <w:r>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sidR="00875EEC">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142BC07A" w14:textId="77777777" w:rsidR="00824925" w:rsidRDefault="00824925" w:rsidP="00824925">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6D83B952" w14:textId="77777777" w:rsidR="00824925" w:rsidRDefault="00824925" w:rsidP="00824925">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7169770C" w14:textId="77777777" w:rsidR="00824925" w:rsidRPr="00885F53"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7608F5BA" w14:textId="77777777" w:rsidR="00824925" w:rsidRPr="00885F53" w:rsidRDefault="00824925" w:rsidP="00824925">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50C7CFD7" w14:textId="77777777" w:rsidR="00824925" w:rsidRPr="00885F53"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37FDE459" w14:textId="77777777" w:rsidR="0055178F" w:rsidRDefault="0055178F" w:rsidP="0055178F">
      <w:pPr>
        <w:rPr>
          <w:lang w:eastAsia="zh-CN"/>
        </w:rPr>
      </w:pPr>
      <w:r>
        <w:rPr>
          <w:lang w:eastAsia="zh-CN"/>
        </w:rPr>
        <w:t xml:space="preserve">In FR1, </w:t>
      </w:r>
      <w:r>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w:t>
      </w:r>
      <w:r w:rsidRPr="00661BB7">
        <w:rPr>
          <w:rFonts w:eastAsia="Malgun Gothic" w:cs="v4.2.0"/>
          <w:lang w:eastAsia="zh-CN"/>
        </w:rPr>
        <w:t xml:space="preserve"> </w:t>
      </w:r>
      <w:r w:rsidRPr="00885F53">
        <w:rPr>
          <w:rFonts w:eastAsia="Malgun Gothic" w:cs="v4.2.0"/>
          <w:lang w:eastAsia="zh-CN"/>
        </w:rPr>
        <w:t xml:space="preserve">if </w:t>
      </w:r>
      <w:r w:rsidRPr="00A67572">
        <w:rPr>
          <w:rFonts w:eastAsia="Malgun Gothic" w:cs="v4.2.0"/>
          <w:lang w:eastAsia="zh-CN"/>
        </w:rPr>
        <w:t>the following conditions are met</w:t>
      </w:r>
    </w:p>
    <w:p w14:paraId="222DFD6E" w14:textId="77777777" w:rsidR="0055178F" w:rsidRDefault="0055178F" w:rsidP="0055178F">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5960294B" w14:textId="77777777" w:rsidR="0055178F" w:rsidRPr="00885F53" w:rsidRDefault="0055178F" w:rsidP="0055178F">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1C7D3AE8" w14:textId="591D1543" w:rsidR="00824925" w:rsidRPr="00885F53" w:rsidRDefault="0055178F" w:rsidP="0055178F">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eastAsia="zh-CN"/>
        </w:rPr>
      </w:pPr>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is known, upon receiving PDSCH carrying MAC-CE activation in slot n, UE shall be able to apply </w:t>
      </w:r>
      <w:r>
        <w:rPr>
          <w:rFonts w:ascii="Times New Roman" w:eastAsia="SimSun" w:hAnsi="Times New Roman" w:cs="Times New Roman"/>
          <w:sz w:val="20"/>
          <w:szCs w:val="20"/>
          <w:lang w:val="en-GB" w:eastAsia="zh-CN"/>
        </w:rPr>
        <w:t xml:space="preserve">the </w:t>
      </w:r>
      <w:r w:rsidRPr="00257762">
        <w:rPr>
          <w:rFonts w:ascii="Times New Roman" w:eastAsia="SimSun" w:hAnsi="Times New Roman" w:cs="Times New Roman"/>
          <w:sz w:val="20"/>
          <w:szCs w:val="20"/>
          <w:lang w:val="en-GB" w:eastAsia="zh-CN"/>
        </w:rPr>
        <w:t xml:space="preserve">target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of the </w:t>
      </w:r>
      <w:r w:rsidRPr="00250A88">
        <w:rPr>
          <w:rFonts w:ascii="Times New Roman" w:eastAsia="SimSun" w:hAnsi="Times New Roman" w:cs="Times New Roman"/>
          <w:sz w:val="20"/>
          <w:szCs w:val="20"/>
          <w:lang w:val="en-GB" w:eastAsia="zh-CN"/>
        </w:rPr>
        <w:t xml:space="preserve">serving cell on which </w:t>
      </w:r>
      <w:r w:rsidRPr="00E55A89">
        <w:rPr>
          <w:rFonts w:ascii="Times New Roman" w:eastAsia="SimSun" w:hAnsi="Times New Roman" w:cs="Times New Roman"/>
          <w:sz w:val="20"/>
          <w:szCs w:val="20"/>
          <w:lang w:val="en-GB" w:eastAsia="zh-CN"/>
        </w:rPr>
        <w:t xml:space="preserve">pathloss </w:t>
      </w:r>
      <w:r>
        <w:rPr>
          <w:rFonts w:ascii="Times New Roman" w:eastAsia="SimSun" w:hAnsi="Times New Roman" w:cs="Times New Roman"/>
          <w:sz w:val="20"/>
          <w:szCs w:val="20"/>
          <w:lang w:val="en-GB" w:eastAsia="zh-CN"/>
        </w:rPr>
        <w:t>reference signal</w:t>
      </w:r>
      <w:r w:rsidRPr="00E55A89">
        <w:rPr>
          <w:rFonts w:ascii="Times New Roman" w:eastAsia="SimSun" w:hAnsi="Times New Roman" w:cs="Times New Roman"/>
          <w:sz w:val="20"/>
          <w:szCs w:val="20"/>
          <w:lang w:val="en-GB" w:eastAsia="zh-CN"/>
        </w:rPr>
        <w:t xml:space="preserve"> switch</w:t>
      </w:r>
      <w:r>
        <w:rPr>
          <w:rFonts w:ascii="Times New Roman" w:eastAsia="SimSun" w:hAnsi="Times New Roman" w:cs="Times New Roman"/>
          <w:sz w:val="20"/>
          <w:szCs w:val="20"/>
          <w:lang w:val="en-GB" w:eastAsia="zh-CN"/>
        </w:rPr>
        <w:t xml:space="preserve"> </w:t>
      </w:r>
      <w:r w:rsidRPr="00E55A89">
        <w:rPr>
          <w:rFonts w:ascii="Times New Roman" w:eastAsia="SimSun" w:hAnsi="Times New Roman" w:cs="Times New Roman"/>
          <w:sz w:val="20"/>
          <w:szCs w:val="20"/>
          <w:lang w:val="en-GB" w:eastAsia="zh-CN"/>
        </w:rPr>
        <w:t>occurs no</w:t>
      </w:r>
      <w:r w:rsidRPr="00257762">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later than the </w:t>
      </w:r>
      <w:r w:rsidRPr="00245EA8">
        <w:rPr>
          <w:rFonts w:ascii="Times New Roman" w:eastAsia="SimSun" w:hAnsi="Times New Roman" w:cs="Times New Roman"/>
          <w:sz w:val="20"/>
          <w:szCs w:val="20"/>
          <w:lang w:val="en-GB" w:eastAsia="zh-CN"/>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eastAsia="zh-CN"/>
        </w:rPr>
        <w:t xml:space="preserve">.  The </w:t>
      </w:r>
      <w:r w:rsidRPr="001827FD">
        <w:rPr>
          <w:rFonts w:ascii="Times New Roman" w:eastAsia="SimSun" w:hAnsi="Times New Roman" w:cs="Times New Roman"/>
          <w:sz w:val="20"/>
          <w:szCs w:val="20"/>
          <w:lang w:val="en-GB" w:eastAsia="zh-CN"/>
        </w:rPr>
        <w:t xml:space="preserve">UE shall </w:t>
      </w:r>
      <w:r w:rsidRPr="004C285E">
        <w:rPr>
          <w:rFonts w:ascii="Times New Roman" w:eastAsia="SimSun" w:hAnsi="Times New Roman" w:cs="Times New Roman"/>
          <w:sz w:val="20"/>
          <w:szCs w:val="20"/>
          <w:lang w:val="en-GB" w:eastAsia="zh-CN"/>
        </w:rPr>
        <w:t xml:space="preserve">be able to </w:t>
      </w:r>
      <w:r>
        <w:rPr>
          <w:rFonts w:ascii="Times New Roman" w:eastAsia="SimSun" w:hAnsi="Times New Roman" w:cs="Times New Roman"/>
          <w:sz w:val="20"/>
          <w:szCs w:val="20"/>
          <w:lang w:val="en-GB" w:eastAsia="zh-CN"/>
        </w:rPr>
        <w:t>apply</w:t>
      </w:r>
      <w:r w:rsidRPr="001827FD">
        <w:rPr>
          <w:rFonts w:ascii="Times New Roman" w:eastAsia="SimSun" w:hAnsi="Times New Roman" w:cs="Times New Roman"/>
          <w:sz w:val="20"/>
          <w:szCs w:val="20"/>
          <w:lang w:val="en-GB" w:eastAsia="zh-CN"/>
        </w:rPr>
        <w:t xml:space="preserve"> old pathloss reference signals until the slot </w:t>
      </w:r>
      <w:r>
        <w:rPr>
          <w:rFonts w:ascii="Times New Roman" w:eastAsia="SimSun" w:hAnsi="Times New Roman" w:cs="Times New Roman"/>
          <w:sz w:val="20"/>
          <w:szCs w:val="20"/>
          <w:lang w:val="en-GB" w:eastAsia="zh-CN"/>
        </w:rPr>
        <w:t xml:space="preserve">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Where </w:t>
      </w:r>
    </w:p>
    <w:p w14:paraId="18663AD3" w14:textId="72888596" w:rsidR="00824925"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049A226F" w14:textId="0FC35846" w:rsidR="007F053A" w:rsidRDefault="007F053A" w:rsidP="007F053A">
      <w:pPr>
        <w:pStyle w:val="B10"/>
        <w:rPr>
          <w:lang w:eastAsia="zh-CN"/>
        </w:rPr>
      </w:pPr>
      <w:r>
        <w:rPr>
          <w:lang w:eastAsia="zh-CN"/>
        </w:rPr>
        <w:t>-</w:t>
      </w:r>
      <w:r w:rsidR="00871918">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172AC105" w14:textId="23FA4CD6" w:rsidR="00871918" w:rsidRPr="006F2136" w:rsidRDefault="00871918" w:rsidP="00871918">
      <w:pPr>
        <w:rPr>
          <w:lang w:eastAsia="zh-CN"/>
        </w:rPr>
      </w:pPr>
      <w:r>
        <w:t xml:space="preserve">In FR2, </w:t>
      </w:r>
      <w:r>
        <w:rPr>
          <w:rFonts w:eastAsia="SimSun"/>
          <w:lang w:eastAsia="zh-CN"/>
        </w:rPr>
        <w:t>i</w:t>
      </w:r>
      <w:r w:rsidRPr="00257762">
        <w:rPr>
          <w:rFonts w:eastAsia="SimSun"/>
          <w:lang w:eastAsia="zh-CN"/>
        </w:rPr>
        <w:t xml:space="preserve">f </w:t>
      </w:r>
      <w:r>
        <w:rPr>
          <w:rFonts w:eastAsia="SimSun"/>
          <w:lang w:eastAsia="zh-CN"/>
        </w:rPr>
        <w:t>the target</w:t>
      </w:r>
      <w:r w:rsidRPr="00257762">
        <w:rPr>
          <w:rFonts w:eastAsia="SimSun"/>
          <w:lang w:eastAsia="zh-CN"/>
        </w:rPr>
        <w:t xml:space="preserve"> pathloss </w:t>
      </w:r>
      <w:r>
        <w:rPr>
          <w:rFonts w:eastAsia="SimSun"/>
          <w:lang w:eastAsia="zh-CN"/>
        </w:rPr>
        <w:t>reference signal</w:t>
      </w:r>
      <w:r>
        <w:t xml:space="preserve"> is SSB, the </w:t>
      </w:r>
      <w:r w:rsidRPr="009C5807">
        <w:t>requirements in this clause shall apply</w:t>
      </w:r>
      <w:r>
        <w:t xml:space="preserve"> when </w:t>
      </w:r>
      <w:r>
        <w:rPr>
          <w:rFonts w:eastAsia="SimSun"/>
          <w:lang w:eastAsia="zh-CN"/>
        </w:rPr>
        <w:t>the target</w:t>
      </w:r>
      <w:r w:rsidRPr="00257762">
        <w:rPr>
          <w:rFonts w:eastAsia="SimSun"/>
          <w:lang w:eastAsia="zh-CN"/>
        </w:rPr>
        <w:t xml:space="preserve"> pathloss </w:t>
      </w:r>
      <w:r>
        <w:rPr>
          <w:rFonts w:eastAsia="SimSun"/>
          <w:lang w:eastAsia="zh-CN"/>
        </w:rPr>
        <w:t>reference signal</w:t>
      </w:r>
      <w:r>
        <w:t xml:space="preserve"> is maintained by the UE.</w:t>
      </w:r>
    </w:p>
    <w:p w14:paraId="24EB7B95" w14:textId="49BEF8D5" w:rsidR="00824925"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0C8294CD" w14:textId="77777777" w:rsidR="009B0B3D" w:rsidRDefault="009B0B3D" w:rsidP="009B0B3D">
      <w:pPr>
        <w:pStyle w:val="B10"/>
        <w:rPr>
          <w:lang w:val="en-US" w:eastAsia="zh-CN"/>
        </w:rPr>
      </w:pPr>
      <w:r>
        <w:rPr>
          <w:lang w:eastAsia="zh-CN"/>
        </w:rPr>
        <w:t>-</w:t>
      </w:r>
      <w:r>
        <w:rPr>
          <w:lang w:eastAsia="zh-CN"/>
        </w:rPr>
        <w:tab/>
      </w:r>
      <w:r w:rsidRPr="00EB2BA5">
        <w:rPr>
          <w:lang w:val="en-US" w:eastAsia="zh-CN"/>
        </w:rPr>
        <w:t>PL-RS is maintained provided</w:t>
      </w:r>
      <w:r>
        <w:rPr>
          <w:lang w:val="en-US" w:eastAsia="zh-CN"/>
        </w:rPr>
        <w:t>:</w:t>
      </w:r>
    </w:p>
    <w:p w14:paraId="08934335" w14:textId="77777777" w:rsidR="009B0B3D" w:rsidRDefault="009B0B3D" w:rsidP="009B0B3D">
      <w:pPr>
        <w:pStyle w:val="B10"/>
        <w:ind w:left="852"/>
        <w:rPr>
          <w:lang w:val="en-US" w:eastAsia="zh-CN"/>
        </w:rPr>
      </w:pPr>
      <w:r>
        <w:rPr>
          <w:lang w:val="en-US" w:eastAsia="zh-CN"/>
        </w:rPr>
        <w:t>-</w:t>
      </w:r>
      <w:r>
        <w:rPr>
          <w:lang w:val="en-US" w:eastAsia="zh-CN"/>
        </w:rPr>
        <w:tab/>
      </w:r>
      <w:r w:rsidRPr="00A11B46">
        <w:rPr>
          <w:lang w:val="en-US" w:eastAsia="zh-CN"/>
        </w:rPr>
        <w:t>There are no more than 4 different RS activated as PL-RS per serving cell among all active spatial relations for PUSCH/PUCCH/SRS transmissions</w:t>
      </w:r>
      <w:r>
        <w:rPr>
          <w:lang w:val="en-US" w:eastAsia="zh-CN"/>
        </w:rPr>
        <w:t>.</w:t>
      </w:r>
    </w:p>
    <w:p w14:paraId="14860DB7" w14:textId="77777777" w:rsidR="009B0B3D" w:rsidRDefault="009B0B3D" w:rsidP="009B0B3D">
      <w:pPr>
        <w:pStyle w:val="B10"/>
        <w:ind w:left="852"/>
        <w:rPr>
          <w:lang w:val="en-US" w:eastAsia="zh-CN"/>
        </w:rPr>
      </w:pPr>
      <w:r>
        <w:rPr>
          <w:lang w:val="en-US" w:eastAsia="zh-CN"/>
        </w:rPr>
        <w:t>-</w:t>
      </w:r>
      <w:r>
        <w:rPr>
          <w:lang w:val="en-US" w:eastAsia="zh-CN"/>
        </w:rPr>
        <w:tab/>
      </w:r>
      <w:r>
        <w:rPr>
          <w:bCs/>
          <w:lang w:eastAsia="zh-CN"/>
        </w:rPr>
        <w:t xml:space="preserve">The target pathloss reference signal remains detectable </w:t>
      </w:r>
      <w:r w:rsidRPr="003670C4">
        <w:rPr>
          <w:bCs/>
          <w:lang w:eastAsia="zh-CN"/>
        </w:rPr>
        <w:t xml:space="preserve">during </w:t>
      </w:r>
      <w:r w:rsidRPr="0035097F">
        <w:rPr>
          <w:bCs/>
          <w:lang w:eastAsia="zh-CN"/>
        </w:rPr>
        <w:t xml:space="preserve">TCI state </w:t>
      </w:r>
      <w:r>
        <w:rPr>
          <w:bCs/>
          <w:lang w:eastAsia="zh-CN"/>
        </w:rPr>
        <w:t>switching period</w:t>
      </w:r>
    </w:p>
    <w:p w14:paraId="75C8E790" w14:textId="77777777" w:rsidR="009B0B3D" w:rsidRDefault="009B0B3D" w:rsidP="009B0B3D">
      <w:pPr>
        <w:pStyle w:val="B20"/>
        <w:ind w:left="1134" w:hanging="283"/>
        <w:rPr>
          <w:bCs/>
          <w:lang w:eastAsia="zh-CN"/>
        </w:rPr>
      </w:pPr>
      <w:r>
        <w:t>-</w:t>
      </w:r>
      <w:r>
        <w:tab/>
      </w:r>
      <w:r>
        <w:rPr>
          <w:bCs/>
          <w:lang w:eastAsia="zh-CN"/>
        </w:rPr>
        <w:t>SNR of the target pathloss reference signal≥-3dB</w:t>
      </w:r>
    </w:p>
    <w:p w14:paraId="37688775" w14:textId="77777777" w:rsidR="009B0B3D" w:rsidRDefault="009B0B3D" w:rsidP="009B0B3D">
      <w:pPr>
        <w:pStyle w:val="B20"/>
        <w:rPr>
          <w:bCs/>
          <w:lang w:eastAsia="zh-CN"/>
        </w:rPr>
      </w:pPr>
      <w:r>
        <w:t>-</w:t>
      </w:r>
      <w:r>
        <w:tab/>
      </w:r>
      <w:r>
        <w:rPr>
          <w:bCs/>
          <w:lang w:eastAsia="zh-CN"/>
        </w:rPr>
        <w:t xml:space="preserve">The associated SSBs with the target pathloss reference signal remain detectable during </w:t>
      </w:r>
      <w:r w:rsidRPr="003670C4">
        <w:rPr>
          <w:bCs/>
          <w:lang w:eastAsia="zh-CN"/>
        </w:rPr>
        <w:t xml:space="preserve">the </w:t>
      </w:r>
      <w:r w:rsidRPr="0035097F">
        <w:rPr>
          <w:bCs/>
          <w:lang w:eastAsia="zh-CN"/>
        </w:rPr>
        <w:t xml:space="preserve">TCI state </w:t>
      </w:r>
      <w:r>
        <w:rPr>
          <w:bCs/>
          <w:lang w:eastAsia="zh-CN"/>
        </w:rPr>
        <w:t>switching period.</w:t>
      </w:r>
    </w:p>
    <w:p w14:paraId="3E5CE323" w14:textId="40216EFE" w:rsidR="009B0B3D" w:rsidRPr="009E006B" w:rsidRDefault="009B0B3D" w:rsidP="009B0B3D">
      <w:pPr>
        <w:pStyle w:val="B10"/>
        <w:rPr>
          <w:lang w:eastAsia="zh-CN"/>
        </w:rPr>
      </w:pPr>
      <w:r>
        <w:rPr>
          <w:lang w:val="en-US" w:eastAsia="zh-CN"/>
        </w:rPr>
        <w:tab/>
      </w:r>
      <w:r>
        <w:t>-</w:t>
      </w:r>
      <w:r>
        <w:tab/>
      </w:r>
      <w:r>
        <w:rPr>
          <w:bCs/>
          <w:lang w:eastAsia="zh-CN"/>
        </w:rPr>
        <w:t>SNR of the associated SSB ≥-3dB</w:t>
      </w:r>
    </w:p>
    <w:p w14:paraId="78F0CF2E" w14:textId="7902298D" w:rsidR="00824925" w:rsidRPr="00257762" w:rsidRDefault="00824925" w:rsidP="00824925">
      <w:pPr>
        <w:pStyle w:val="NO"/>
        <w:rPr>
          <w:lang w:eastAsia="zh-CN"/>
        </w:rPr>
      </w:pPr>
      <w:r w:rsidRPr="00257762">
        <w:rPr>
          <w:lang w:eastAsia="zh-CN"/>
        </w:rPr>
        <w:t>Note:</w:t>
      </w:r>
      <w:r w:rsidR="00A21E2B">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572193AF" w14:textId="48B2FF78" w:rsidR="00824925" w:rsidRDefault="00643130" w:rsidP="00824925">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27167F26" w14:textId="77777777" w:rsidR="007D6721" w:rsidRDefault="007D6721" w:rsidP="007D6721">
      <w:pPr>
        <w:rPr>
          <w:lang w:eastAsia="zh-CN"/>
        </w:rPr>
      </w:pPr>
    </w:p>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23A6CF73" w14:textId="77777777" w:rsidR="00EE23B0" w:rsidRPr="00850326" w:rsidRDefault="00EE23B0" w:rsidP="00850326">
      <w:pPr>
        <w:pStyle w:val="NO"/>
        <w:rPr>
          <w:rFonts w:eastAsia="SimSun"/>
          <w:i/>
          <w:iCs/>
        </w:rPr>
      </w:pPr>
      <w:r w:rsidRPr="00850326">
        <w:rPr>
          <w:rFonts w:eastAsia="SimSun"/>
          <w:i/>
          <w:iCs/>
        </w:rPr>
        <w:t>Editor’s note: Applicability of frequency range, CA, DA, duplex mode, inter-RAT measurement, etc is subject to updates/changes based on the scope of the corresponding WID.</w:t>
      </w:r>
    </w:p>
    <w:p w14:paraId="0D482CF2" w14:textId="6AD06589" w:rsidR="0085445A" w:rsidRPr="00850326" w:rsidRDefault="00EE23B0" w:rsidP="0085445A">
      <w:pPr>
        <w:pStyle w:val="NO"/>
        <w:rPr>
          <w:rFonts w:eastAsia="SimSun"/>
          <w:i/>
          <w:iCs/>
        </w:rPr>
      </w:pPr>
      <w:r w:rsidRPr="00850326">
        <w:rPr>
          <w:rFonts w:eastAsia="SimSun"/>
          <w:i/>
          <w:iCs/>
        </w:rPr>
        <w:t>Editor’s note: Terminology will be further clarified and selected between, e.g. NTN and satellite access, based on further agreements.</w:t>
      </w:r>
    </w:p>
    <w:p w14:paraId="51712FD0" w14:textId="24F10214" w:rsidR="00EE23B0" w:rsidRPr="00850326" w:rsidRDefault="00EE23B0" w:rsidP="0085445A">
      <w:pPr>
        <w:rPr>
          <w:rFonts w:eastAsia="SimSun"/>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w:t>
      </w:r>
      <w:r>
        <w:t>on PCell</w:t>
      </w:r>
      <w:r w:rsidRPr="00667E42">
        <w:t xml:space="preserve"> in clause 7.1.1 in TS 38.213 [3]</w:t>
      </w:r>
      <w:r>
        <w:t xml:space="preserve"> and </w:t>
      </w:r>
      <w:r>
        <w:rPr>
          <w:lang w:eastAsia="zh-CN"/>
        </w:rPr>
        <w:t xml:space="preserve">the </w:t>
      </w:r>
      <w:r w:rsidRPr="009C5807">
        <w:rPr>
          <w:lang w:eastAsia="zh-CN"/>
        </w:rPr>
        <w:t xml:space="preserve">UE </w:t>
      </w:r>
      <w:r>
        <w:rPr>
          <w:lang w:eastAsia="zh-CN"/>
        </w:rPr>
        <w:t xml:space="preserve">is </w:t>
      </w:r>
      <w:r w:rsidRPr="009C5807">
        <w:rPr>
          <w:lang w:eastAsia="zh-CN"/>
        </w:rPr>
        <w:t xml:space="preserve">configured </w:t>
      </w:r>
      <w:r>
        <w:rPr>
          <w:lang w:eastAsia="zh-CN"/>
        </w:rPr>
        <w:t xml:space="preserve">with only </w:t>
      </w:r>
      <w:r w:rsidRPr="009C5807">
        <w:rPr>
          <w:lang w:val="en-US"/>
        </w:rPr>
        <w:t>PCell</w:t>
      </w:r>
      <w:r>
        <w:rPr>
          <w:lang w:val="en-US"/>
        </w:rPr>
        <w:t>, which is served by satellite access node (SAN)</w:t>
      </w:r>
      <w:r w:rsidRPr="00667E42">
        <w:rPr>
          <w:lang w:eastAsia="zh-CN"/>
        </w:rPr>
        <w:t>.</w:t>
      </w:r>
    </w:p>
    <w:p w14:paraId="6CAD63B8" w14:textId="77777777" w:rsidR="00EE23B0" w:rsidRDefault="00EE23B0" w:rsidP="00EE23B0">
      <w:pPr>
        <w:rPr>
          <w:lang w:eastAsia="zh-CN"/>
        </w:rPr>
      </w:pPr>
      <w:r w:rsidRPr="00667E42">
        <w:rPr>
          <w:lang w:eastAsia="zh-CN"/>
        </w:rPr>
        <w:t>UE shall complete the switch of pathloss reference signal within the delay defined in this clause.</w:t>
      </w:r>
      <w:r>
        <w:rPr>
          <w:lang w:eastAsia="zh-CN"/>
        </w:rPr>
        <w:t xml:space="preserve"> </w:t>
      </w:r>
    </w:p>
    <w:p w14:paraId="52D7724B" w14:textId="77777777" w:rsidR="00EE23B0" w:rsidRDefault="00EE23B0" w:rsidP="00EE23B0">
      <w:pPr>
        <w:rPr>
          <w:lang w:eastAsia="zh-CN"/>
        </w:rPr>
      </w:pPr>
    </w:p>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33C4C6EE" w14:textId="77777777" w:rsidR="00EE23B0" w:rsidRDefault="00EE23B0" w:rsidP="00EE23B0">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1F106783" w14:textId="77777777" w:rsidR="00EE23B0" w:rsidRDefault="00EE23B0" w:rsidP="00EE23B0">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535FD844"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1EF89414" w14:textId="77777777" w:rsidR="00EE23B0" w:rsidRPr="00885F53" w:rsidRDefault="00EE23B0" w:rsidP="00EE23B0">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415581E8"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0865756E" w14:textId="77777777" w:rsidR="00EE23B0" w:rsidRDefault="00EE23B0" w:rsidP="00EE23B0">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3756AFC3" w14:textId="77777777" w:rsidR="00EE23B0" w:rsidRPr="00885F53" w:rsidRDefault="00EE23B0" w:rsidP="00EE23B0">
      <w:pPr>
        <w:rPr>
          <w:lang w:eastAsia="zh-CN"/>
        </w:rPr>
      </w:pPr>
    </w:p>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pPr>
        <w:rPr>
          <w:lang w:eastAsia="zh-CN"/>
        </w:rPr>
      </w:pPr>
      <w:r>
        <w:rPr>
          <w:lang w:eastAsia="zh-CN"/>
        </w:rPr>
        <w:t>The requirements in this clause apply for a UE to update a pathloss reference signal by MAC-CE for PUCCH, PUSCH, semi-persistent SRS and aperiodic SRS.</w:t>
      </w:r>
    </w:p>
    <w:p w14:paraId="33575BF7" w14:textId="77777777" w:rsidR="00EE23B0" w:rsidRDefault="00EE23B0" w:rsidP="00EE23B0">
      <w:pPr>
        <w:rPr>
          <w:lang w:eastAsia="zh-CN"/>
        </w:rPr>
      </w:pPr>
      <w:r w:rsidRPr="00257762">
        <w:rPr>
          <w:lang w:eastAsia="zh-CN"/>
        </w:rPr>
        <w:t xml:space="preserve">If </w:t>
      </w:r>
      <w:r>
        <w:rPr>
          <w:lang w:eastAsia="zh-CN"/>
        </w:rPr>
        <w:t>the target</w:t>
      </w:r>
      <w:r w:rsidRPr="00257762">
        <w:rPr>
          <w:lang w:eastAsia="zh-CN"/>
        </w:rPr>
        <w:t xml:space="preserve"> pathloss </w:t>
      </w:r>
      <w:r>
        <w:rPr>
          <w:lang w:eastAsia="zh-CN"/>
        </w:rPr>
        <w:t>reference signal</w:t>
      </w:r>
      <w:r w:rsidRPr="00257762">
        <w:rPr>
          <w:lang w:eastAsia="zh-CN"/>
        </w:rPr>
        <w:t xml:space="preserve"> is known, upon receiving PDSCH carrying MAC-CE activation in slot n, UE shall be able to apply </w:t>
      </w:r>
      <w:r>
        <w:rPr>
          <w:lang w:eastAsia="zh-CN"/>
        </w:rPr>
        <w:t xml:space="preserve">the </w:t>
      </w:r>
      <w:r w:rsidRPr="00257762">
        <w:rPr>
          <w:lang w:eastAsia="zh-CN"/>
        </w:rPr>
        <w:t xml:space="preserve">target pathloss </w:t>
      </w:r>
      <w:r>
        <w:rPr>
          <w:lang w:eastAsia="zh-CN"/>
        </w:rPr>
        <w:t>reference signal</w:t>
      </w:r>
      <w:r w:rsidRPr="00257762">
        <w:rPr>
          <w:lang w:eastAsia="zh-CN"/>
        </w:rPr>
        <w:t xml:space="preserve"> of the </w:t>
      </w:r>
      <w:r w:rsidRPr="00250A88">
        <w:rPr>
          <w:lang w:eastAsia="zh-CN"/>
        </w:rPr>
        <w:t xml:space="preserve">serving cell on which </w:t>
      </w:r>
      <w:r w:rsidRPr="00E55A89">
        <w:rPr>
          <w:lang w:eastAsia="zh-CN"/>
        </w:rPr>
        <w:t xml:space="preserve">pathloss </w:t>
      </w:r>
      <w:r>
        <w:rPr>
          <w:lang w:eastAsia="zh-CN"/>
        </w:rPr>
        <w:t>reference signal</w:t>
      </w:r>
      <w:r w:rsidRPr="00E55A89">
        <w:rPr>
          <w:lang w:eastAsia="zh-CN"/>
        </w:rPr>
        <w:t xml:space="preserve"> switch</w:t>
      </w:r>
      <w:r>
        <w:rPr>
          <w:lang w:eastAsia="zh-CN"/>
        </w:rPr>
        <w:t xml:space="preserve"> </w:t>
      </w:r>
      <w:r w:rsidRPr="00E55A89">
        <w:rPr>
          <w:lang w:eastAsia="zh-CN"/>
        </w:rPr>
        <w:t>occurs no</w:t>
      </w:r>
      <w:r w:rsidRPr="00257762">
        <w:rPr>
          <w:lang w:eastAsia="zh-CN"/>
        </w:rPr>
        <w:t xml:space="preserve"> </w:t>
      </w:r>
      <w:r>
        <w:rPr>
          <w:lang w:eastAsia="zh-CN"/>
        </w:rPr>
        <w:t xml:space="preserve">later than the </w:t>
      </w:r>
      <w:r w:rsidRPr="00245EA8">
        <w:rPr>
          <w:lang w:eastAsia="zh-CN"/>
        </w:rPr>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The </w:t>
      </w:r>
      <w:r w:rsidRPr="001827FD">
        <w:rPr>
          <w:lang w:eastAsia="zh-CN"/>
        </w:rPr>
        <w:t xml:space="preserve">UE shall </w:t>
      </w:r>
      <w:r w:rsidRPr="004C285E">
        <w:rPr>
          <w:lang w:eastAsia="zh-CN"/>
        </w:rPr>
        <w:t xml:space="preserve">be able to </w:t>
      </w:r>
      <w:r>
        <w:rPr>
          <w:lang w:eastAsia="zh-CN"/>
        </w:rPr>
        <w:t>apply</w:t>
      </w:r>
      <w:r w:rsidRPr="001827FD">
        <w:rPr>
          <w:lang w:eastAsia="zh-CN"/>
        </w:rPr>
        <w:t xml:space="preserve"> old pathloss reference signals until the slot </w:t>
      </w:r>
      <w:r>
        <w:rPr>
          <w:lang w:eastAsia="zh-CN"/>
        </w:rPr>
        <w:t xml:space="preserve">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Where </w:t>
      </w:r>
    </w:p>
    <w:p w14:paraId="396FD7D1" w14:textId="77777777" w:rsidR="00EE23B0"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12B7328A" w14:textId="43334626" w:rsidR="00EE23B0" w:rsidRPr="006F2136" w:rsidRDefault="00EE23B0" w:rsidP="00EE23B0">
      <w:pPr>
        <w:pStyle w:val="B10"/>
        <w:rPr>
          <w:lang w:eastAsia="zh-CN"/>
        </w:rPr>
      </w:pPr>
      <w:r>
        <w:rPr>
          <w:lang w:eastAsia="zh-CN"/>
        </w:rPr>
        <w:t>-</w:t>
      </w:r>
      <w:r w:rsidR="00E4603D">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191A81CC" w14:textId="77777777" w:rsidR="00EE23B0" w:rsidRPr="009E006B"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28F2224A" w14:textId="77777777" w:rsidR="00EE23B0" w:rsidRPr="00257762" w:rsidRDefault="00EE23B0" w:rsidP="00EE23B0">
      <w:pPr>
        <w:pStyle w:val="NO"/>
        <w:rPr>
          <w:lang w:eastAsia="zh-CN"/>
        </w:rPr>
      </w:pPr>
      <w:r w:rsidRPr="00257762">
        <w:rPr>
          <w:lang w:eastAsia="zh-CN"/>
        </w:rPr>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6C1A26AE" w14:textId="77777777" w:rsidR="00EE23B0" w:rsidRPr="00824925" w:rsidRDefault="00EE23B0" w:rsidP="00E4603D">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6978D7B0" w14:textId="77777777" w:rsidR="006E6740" w:rsidRDefault="006E6740" w:rsidP="006E6740">
      <w:pPr>
        <w:rPr>
          <w:lang w:eastAsia="zh-CN"/>
        </w:rPr>
      </w:pPr>
    </w:p>
    <w:p w14:paraId="1A72A01B" w14:textId="77777777" w:rsidR="006E6740" w:rsidRDefault="006E6740" w:rsidP="006E6740">
      <w:pPr>
        <w:pStyle w:val="Heading2"/>
      </w:pPr>
      <w:r>
        <w:rPr>
          <w:rFonts w:hint="eastAsia"/>
          <w:lang w:val="en-US" w:eastAsia="zh-CN"/>
        </w:rPr>
        <w:t>8</w:t>
      </w:r>
      <w:r>
        <w:t>.</w:t>
      </w:r>
      <w:r>
        <w:rPr>
          <w:lang w:val="en-US" w:eastAsia="zh-CN"/>
        </w:rPr>
        <w:t>15</w:t>
      </w:r>
      <w:r>
        <w:tab/>
        <w:t>Active downlink TCI state switching delay for unified TCI</w:t>
      </w:r>
    </w:p>
    <w:p w14:paraId="3A74DEC3" w14:textId="77777777" w:rsidR="006E6740" w:rsidRDefault="006E6740" w:rsidP="006E6740">
      <w:pPr>
        <w:pStyle w:val="Heading3"/>
        <w:rPr>
          <w:lang w:val="en-US" w:eastAsia="zh-CN"/>
        </w:rPr>
      </w:pPr>
      <w:r>
        <w:rPr>
          <w:rFonts w:hint="eastAsia"/>
          <w:lang w:val="en-US" w:eastAsia="zh-CN"/>
        </w:rPr>
        <w:t>8</w:t>
      </w:r>
      <w:r>
        <w:rPr>
          <w:lang w:val="en-US" w:eastAsia="ko-KR"/>
        </w:rPr>
        <w:t>.</w:t>
      </w:r>
      <w:r>
        <w:rPr>
          <w:lang w:val="en-US" w:eastAsia="zh-CN"/>
        </w:rPr>
        <w:t>15</w:t>
      </w:r>
      <w:r>
        <w:rPr>
          <w:lang w:val="en-US" w:eastAsia="ko-KR"/>
        </w:rPr>
        <w:t>.</w:t>
      </w:r>
      <w:r>
        <w:rPr>
          <w:rFonts w:hint="eastAsia"/>
          <w:lang w:val="en-US" w:eastAsia="zh-CN"/>
        </w:rPr>
        <w:t>1</w:t>
      </w:r>
      <w:r>
        <w:rPr>
          <w:lang w:val="en-US" w:eastAsia="ko-KR"/>
        </w:rPr>
        <w:tab/>
      </w:r>
      <w:r>
        <w:rPr>
          <w:rFonts w:hint="eastAsia"/>
          <w:lang w:val="en-US" w:eastAsia="zh-CN"/>
        </w:rPr>
        <w:t>Introduction</w:t>
      </w:r>
    </w:p>
    <w:p w14:paraId="5B84E8A9" w14:textId="2AC8ADDD" w:rsidR="00CF0870" w:rsidRPr="00696EB9" w:rsidRDefault="00CF01A9" w:rsidP="00CF0870">
      <w:pPr>
        <w:rPr>
          <w:lang w:eastAsia="zh-CN"/>
        </w:rPr>
      </w:pPr>
      <w:r w:rsidRPr="00CB6D89">
        <w:t xml:space="preserve">The requirements in this clause apply for a UE configured with </w:t>
      </w:r>
      <w:r w:rsidRPr="00CB6D89">
        <w:rPr>
          <w:i/>
          <w:iCs/>
          <w:color w:val="000000"/>
        </w:rPr>
        <w:t>DLorJoint-TCIState</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eastAsia="zh-CN"/>
        </w:rPr>
      </w:pPr>
      <w:r w:rsidRPr="002A01E4">
        <w:rPr>
          <w:lang w:val="en-US"/>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w:t>
      </w:r>
      <w:r>
        <w:rPr>
          <w:lang w:val="en-US" w:eastAsia="zh-CN"/>
        </w:rPr>
        <w:t>following conditions are met:</w:t>
      </w:r>
    </w:p>
    <w:p w14:paraId="65E40695" w14:textId="00CFF966" w:rsidR="00D40C0B" w:rsidRPr="00C9379E" w:rsidRDefault="00D40C0B" w:rsidP="00082331">
      <w:pPr>
        <w:pStyle w:val="B10"/>
        <w:rPr>
          <w:lang w:val="en-US" w:eastAsia="zh-CN"/>
        </w:rPr>
      </w:pPr>
      <w:r w:rsidRPr="00C9379E">
        <w:rPr>
          <w:lang w:val="en-US" w:eastAsia="zh-CN"/>
        </w:rPr>
        <w:t>-</w:t>
      </w:r>
      <w:r>
        <w:rPr>
          <w:lang w:val="en-US" w:eastAsia="zh-CN"/>
        </w:rPr>
        <w:tab/>
      </w:r>
      <w:r w:rsidRPr="00C9379E">
        <w:rPr>
          <w:lang w:val="en-US" w:eastAsia="zh-CN"/>
        </w:rPr>
        <w:t xml:space="preserve">Active BWP of the serving cell and a cell with the </w:t>
      </w:r>
      <w:r w:rsidRPr="00C9379E">
        <w:rPr>
          <w:lang w:val="en-US"/>
        </w:rPr>
        <w:t>additional</w:t>
      </w:r>
      <w:r w:rsidRPr="00C9379E">
        <w:rPr>
          <w:lang w:val="en-US" w:eastAsia="zh-CN"/>
        </w:rPr>
        <w:t xml:space="preserve"> </w:t>
      </w:r>
      <w:r w:rsidRPr="00C9379E">
        <w:rPr>
          <w:rFonts w:eastAsia="Malgun Gothic"/>
          <w:lang w:val="en-US"/>
        </w:rPr>
        <w:t>PCI</w:t>
      </w:r>
      <w:r w:rsidRPr="00C9379E">
        <w:rPr>
          <w:lang w:val="en-US" w:eastAsia="zh-CN"/>
        </w:rPr>
        <w:t xml:space="preserve"> are the same</w:t>
      </w:r>
    </w:p>
    <w:p w14:paraId="2024DE21" w14:textId="6284C126" w:rsidR="00D40C0B" w:rsidRPr="00C9379E" w:rsidRDefault="00D40C0B" w:rsidP="00082331">
      <w:pPr>
        <w:pStyle w:val="B10"/>
        <w:rPr>
          <w:lang w:val="en-US" w:eastAsia="zh-CN"/>
        </w:rPr>
      </w:pPr>
      <w:r>
        <w:rPr>
          <w:lang w:val="en-US" w:eastAsia="zh-CN"/>
        </w:rPr>
        <w:t>-</w:t>
      </w:r>
      <w:r>
        <w:rPr>
          <w:lang w:val="en-US" w:eastAsia="zh-CN"/>
        </w:rPr>
        <w:tab/>
      </w:r>
      <w:r w:rsidRPr="00C9379E">
        <w:rPr>
          <w:lang w:val="en-US" w:eastAsia="zh-CN"/>
        </w:rPr>
        <w:t xml:space="preserve">Center frequency, SCS and SFN offset of a cell with the </w:t>
      </w:r>
      <w:r w:rsidRPr="00C9379E">
        <w:rPr>
          <w:lang w:val="en-US"/>
        </w:rPr>
        <w:t>additional</w:t>
      </w:r>
      <w:r w:rsidRPr="00C9379E">
        <w:rPr>
          <w:lang w:val="en-US" w:eastAsia="zh-CN"/>
        </w:rPr>
        <w:t xml:space="preserve"> PCI are as the same as serving cell -</w:t>
      </w:r>
      <w:r>
        <w:rPr>
          <w:lang w:val="en-US" w:eastAsia="zh-CN"/>
        </w:rPr>
        <w:t xml:space="preserve"> </w:t>
      </w:r>
      <w:r>
        <w:rPr>
          <w:lang w:val="en-US" w:eastAsia="zh-CN"/>
        </w:rPr>
        <w:tab/>
      </w:r>
      <w:r w:rsidRPr="00C9379E">
        <w:rPr>
          <w:lang w:val="en-US" w:eastAsia="zh-CN"/>
        </w:rPr>
        <w:t xml:space="preserve">The cell with the </w:t>
      </w:r>
      <w:r w:rsidRPr="00C9379E">
        <w:rPr>
          <w:lang w:val="en-US"/>
        </w:rPr>
        <w:t>additional PCI</w:t>
      </w:r>
      <w:r w:rsidRPr="00C9379E">
        <w:rPr>
          <w:lang w:val="en-US" w:eastAsia="zh-CN"/>
        </w:rPr>
        <w:t xml:space="preserve"> is known to the UE. </w:t>
      </w:r>
    </w:p>
    <w:p w14:paraId="7FD14C5B" w14:textId="382259F8" w:rsidR="00D40C0B" w:rsidRPr="002A01E4" w:rsidRDefault="00D40C0B" w:rsidP="00082331">
      <w:pPr>
        <w:rPr>
          <w:lang w:val="en-US" w:eastAsia="zh-CN"/>
        </w:rPr>
      </w:pPr>
      <w:r w:rsidRPr="00C9379E">
        <w:rPr>
          <w:lang w:val="en-US" w:eastAsia="zh-CN"/>
        </w:rPr>
        <w:t xml:space="preserve">A cell with the </w:t>
      </w:r>
      <w:r w:rsidRPr="00C9379E">
        <w:rPr>
          <w:lang w:val="en-US"/>
        </w:rPr>
        <w:t>additional</w:t>
      </w:r>
      <w:r w:rsidRPr="00C9379E">
        <w:rPr>
          <w:lang w:val="en-US" w:eastAsia="zh-CN"/>
        </w:rPr>
        <w:t xml:space="preserve"> PCI is known if the following conditions are met</w:t>
      </w:r>
      <w:r>
        <w:rPr>
          <w:lang w:val="en-US" w:eastAsia="zh-CN"/>
        </w:rPr>
        <w:t>:</w:t>
      </w:r>
      <w:r w:rsidRPr="002A01E4">
        <w:rPr>
          <w:lang w:val="en-US" w:eastAsia="zh-CN"/>
        </w:rPr>
        <w:tab/>
      </w:r>
    </w:p>
    <w:p w14:paraId="1B6B2F61" w14:textId="18E24CDF"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022D0CC3" w14:textId="3CABCF51" w:rsidR="00CF0870" w:rsidRPr="00696EB9" w:rsidRDefault="00D40C0B" w:rsidP="00D40C0B">
      <w:pPr>
        <w:pStyle w:val="B10"/>
        <w:rPr>
          <w:lang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7E804AEE" w14:textId="5EFF8E2E" w:rsidR="006E6740" w:rsidRDefault="00CF0870" w:rsidP="00CF0870">
      <w:pPr>
        <w:rPr>
          <w:lang w:eastAsia="zh-CN"/>
        </w:rPr>
      </w:pPr>
      <w:r w:rsidRPr="00696EB9">
        <w:rPr>
          <w:rFonts w:hint="eastAsia"/>
          <w:lang w:eastAsia="zh-CN"/>
        </w:rPr>
        <w:t>Ot</w:t>
      </w:r>
      <w:r w:rsidRPr="00696EB9">
        <w:rPr>
          <w:lang w:eastAsia="zh-CN"/>
        </w:rPr>
        <w:t xml:space="preserve">herwise, the cell with </w:t>
      </w:r>
      <w:r>
        <w:rPr>
          <w:lang w:eastAsia="zh-CN"/>
        </w:rPr>
        <w:t xml:space="preserve">the </w:t>
      </w:r>
      <w:r>
        <w:t>additional</w:t>
      </w:r>
      <w:r w:rsidRPr="00696EB9">
        <w:rPr>
          <w:lang w:eastAsia="zh-CN"/>
        </w:rPr>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7675BBBB" w14:textId="77777777" w:rsidR="006E6740" w:rsidRPr="00C50F6F" w:rsidRDefault="006E6740" w:rsidP="005B6ACD">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QCLed to the target </w:t>
      </w:r>
      <w:r>
        <w:rPr>
          <w:rFonts w:eastAsia="Malgun Gothic" w:cs="v4.2.0"/>
          <w:lang w:eastAsia="zh-CN"/>
        </w:rPr>
        <w:t xml:space="preserve">downlink </w:t>
      </w:r>
      <w:r w:rsidRPr="00C50F6F">
        <w:t>TCI state</w:t>
      </w:r>
    </w:p>
    <w:p w14:paraId="1DAFFAD5" w14:textId="77777777" w:rsidR="006E6740" w:rsidRPr="00C50F6F" w:rsidRDefault="006E6740" w:rsidP="005B6ACD">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TCI state switch command is received within 1280 ms upon the last transmission of the RS resource for beam reporting or measurement</w:t>
      </w:r>
    </w:p>
    <w:p w14:paraId="033687A3"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5DFE2BEA"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7AE79695"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2188DC86" w14:textId="77777777" w:rsidR="006E6740" w:rsidRDefault="006E6740" w:rsidP="005B6ACD">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1A80C70A" w14:textId="77777777" w:rsidR="006E6740" w:rsidRPr="00C50F6F" w:rsidRDefault="006E6740" w:rsidP="005B6ACD">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690BC4BA" w14:textId="78763B91" w:rsidR="006E6740" w:rsidRDefault="006E6740" w:rsidP="005B6ACD">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16123FA0" w:rsidR="00F74014" w:rsidRPr="00C916BE" w:rsidRDefault="00C775DD" w:rsidP="00F74014">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02E4DA92"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7689474F" w14:textId="77777777" w:rsidR="006E6740" w:rsidRPr="009C5807" w:rsidRDefault="006E6740" w:rsidP="006E6740">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0B819E4F" w14:textId="7E5B0B13" w:rsidR="006E6740" w:rsidRPr="009C5807" w:rsidRDefault="00544BF3" w:rsidP="006E6740">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rPr>
          <w:lang w:eastAsia="zh-CN"/>
        </w:rPr>
        <w:t>-</w:t>
      </w:r>
      <w:r w:rsidRPr="009C5807">
        <w:rPr>
          <w:lang w:eastAsia="zh-CN"/>
        </w:rPr>
        <w:tab/>
      </w:r>
      <w:r w:rsidRPr="009C5807">
        <w:t>with the assumption of M=1 for periodic CSI-RS</w:t>
      </w:r>
    </w:p>
    <w:p w14:paraId="086308AB" w14:textId="77777777" w:rsidR="006E6740" w:rsidRPr="009C5807" w:rsidRDefault="006E6740" w:rsidP="006E6740">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p>
    <w:p w14:paraId="55FF69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6FF6E920" w14:textId="71CCD384" w:rsidR="006E6740" w:rsidRDefault="006E6740" w:rsidP="00AA2A35">
      <w:pPr>
        <w:pStyle w:val="B10"/>
        <w:rPr>
          <w:lang w:val="en-US" w:eastAsia="zh-CN"/>
        </w:rPr>
      </w:pPr>
      <w:r w:rsidRPr="009C5807">
        <w:rPr>
          <w:lang w:eastAsia="zh-CN"/>
        </w:rPr>
        <w:t>-</w:t>
      </w:r>
      <w:r w:rsidRPr="009C5807">
        <w:rPr>
          <w:lang w:eastAsia="zh-CN"/>
        </w:rPr>
        <w:tab/>
      </w:r>
      <w:r w:rsidRPr="009C5807">
        <w:rPr>
          <w:lang w:val="en-US" w:eastAsia="zh-CN"/>
        </w:rPr>
        <w:t xml:space="preserve">The SSB shall be the QCL-TypeA or QCL-TypeC to target TCI state </w:t>
      </w:r>
    </w:p>
    <w:p w14:paraId="59DB553B" w14:textId="77777777" w:rsidR="00AA2A35" w:rsidRPr="009C5807" w:rsidRDefault="00AA2A35" w:rsidP="006E6740">
      <w:pPr>
        <w:rPr>
          <w:lang w:val="en-US" w:eastAsia="zh-CN"/>
        </w:rPr>
      </w:pPr>
    </w:p>
    <w:p w14:paraId="6E5A734C" w14:textId="77777777" w:rsidR="006E6740" w:rsidRDefault="006E6740" w:rsidP="006E6740">
      <w:pPr>
        <w:pStyle w:val="Heading3"/>
      </w:pPr>
      <w:r>
        <w:t>8.15.4</w:t>
      </w:r>
      <w:r>
        <w:tab/>
        <w:t>DCI based downlink TCI state switch delay</w:t>
      </w:r>
    </w:p>
    <w:p w14:paraId="2C5CCE5B" w14:textId="0E083B9F" w:rsidR="00F74014" w:rsidRPr="00F74014" w:rsidRDefault="00CF01A9" w:rsidP="00F74014">
      <w:r w:rsidRPr="00CB6D89">
        <w:t xml:space="preserve">When a UE is configured with the higher layer parameter with </w:t>
      </w:r>
      <w:r w:rsidRPr="00CB6D89">
        <w:rPr>
          <w:i/>
          <w:iCs/>
        </w:rPr>
        <w:t xml:space="preserve">DLorJointTCIState </w:t>
      </w:r>
      <w:r w:rsidRPr="00CB6D89">
        <w:t>or</w:t>
      </w:r>
      <w:r w:rsidRPr="00CB6D89">
        <w:rPr>
          <w:i/>
          <w:iCs/>
        </w:rPr>
        <w:t xml:space="preserve"> UL-TCIState,</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7E64ED5A" w:rsidR="00F74014" w:rsidRPr="00F74014" w:rsidRDefault="00F74014" w:rsidP="00F74014">
      <w:r w:rsidRPr="00F74014">
        <w:t>If the target TCI state is known, the downlink TCI switching to the indicated D</w:t>
      </w:r>
      <w:r w:rsidRPr="00F74014">
        <w:rPr>
          <w:lang w:val="en-US" w:eastAsia="zh-CN"/>
        </w:rPr>
        <w:t>L TCI state or joint TCI state</w:t>
      </w:r>
      <w:r w:rsidRPr="00F74014">
        <w:t xml:space="preserve"> in the DCI format shall be completed starting from the first slot that is at least </w:t>
      </w:r>
      <w:r w:rsidRPr="00F74014">
        <w:rPr>
          <w:i/>
          <w:iCs/>
        </w:rPr>
        <w:t>BeamAppTime</w:t>
      </w:r>
      <w:r w:rsidRPr="00F74014">
        <w:rPr>
          <w:rFonts w:hint="eastAsia"/>
          <w:i/>
          <w:iCs/>
          <w:lang w:eastAsia="zh-CN"/>
        </w:rPr>
        <w:t>-</w:t>
      </w:r>
      <w:r w:rsidRPr="00F74014">
        <w:rPr>
          <w:i/>
          <w:iCs/>
        </w:rPr>
        <w:t>r17</w:t>
      </w:r>
      <w:r w:rsidRPr="00F74014">
        <w:t xml:space="preserve"> symbols after the last symbol of the PUCCH carrying HARQ-AC</w:t>
      </w:r>
      <w:r w:rsidRPr="00F74014">
        <w:rPr>
          <w:lang w:val="sv-SE" w:eastAsia="zh-CN"/>
        </w:rPr>
        <w:t>K</w:t>
      </w:r>
      <w:r w:rsidRPr="00F74014">
        <w:t xml:space="preserve"> in response to</w:t>
      </w:r>
      <w:r w:rsidRPr="00F74014">
        <w:rPr>
          <w:lang w:val="sv-SE" w:eastAsia="zh-CN"/>
        </w:rPr>
        <w:t xml:space="preserve"> the DCI triggering TCI state activation</w:t>
      </w:r>
      <w:r w:rsidRPr="00F74014">
        <w:t xml:space="preserve">. The first slot and the </w:t>
      </w:r>
      <w:r w:rsidRPr="00F74014">
        <w:rPr>
          <w:i/>
          <w:iCs/>
        </w:rPr>
        <w:t>BeamAppTime</w:t>
      </w:r>
      <w:r w:rsidRPr="00F74014">
        <w:rPr>
          <w:rFonts w:hint="eastAsia"/>
          <w:i/>
          <w:iCs/>
          <w:lang w:eastAsia="zh-CN"/>
        </w:rPr>
        <w:t>-</w:t>
      </w:r>
      <w:r w:rsidRPr="00F74014">
        <w:rPr>
          <w:i/>
          <w:iCs/>
        </w:rPr>
        <w:t>r17</w:t>
      </w:r>
      <w:r w:rsidRPr="00F74014">
        <w:t xml:space="preserve"> symbols are both determined on the carrier with the smallest SCS among the carrier(s) applying the beam indication. The value of </w:t>
      </w:r>
      <w:r w:rsidRPr="00F74014">
        <w:rPr>
          <w:i/>
          <w:iCs/>
        </w:rPr>
        <w:t>Beam</w:t>
      </w:r>
      <w:r w:rsidRPr="7179F4AB">
        <w:rPr>
          <w:i/>
          <w:iCs/>
        </w:rPr>
        <w:t>AppTime</w:t>
      </w:r>
      <w:r>
        <w:rPr>
          <w:rFonts w:hint="eastAsia"/>
          <w:i/>
          <w:iCs/>
          <w:lang w:eastAsia="zh-CN"/>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79DEBBCA" w14:textId="297E619A"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70D73CC0" w14:textId="0DBA57C0"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C428212" w14:textId="47977964" w:rsidR="00544BF3" w:rsidRPr="00136F07" w:rsidRDefault="00D40C0B" w:rsidP="00544BF3">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receive </w:t>
      </w:r>
      <w:r>
        <w:rPr>
          <w:lang w:val="en-US" w:eastAsia="zh-CN"/>
        </w:rPr>
        <w:t xml:space="preserve"> </w:t>
      </w:r>
      <w:r w:rsidRPr="002A01E4">
        <w:rPr>
          <w:lang w:val="en-US" w:eastAsia="zh-CN"/>
        </w:rPr>
        <w:t xml:space="preserve">PDCCH or PDSCH with the new target TCI states </w:t>
      </w:r>
      <w:r w:rsidRPr="002A01E4">
        <w:rPr>
          <w:rFonts w:eastAsia="Malgun Gothic"/>
          <w:lang w:val="en-US" w:eastAsia="zh-CN"/>
        </w:rPr>
        <w:t>at the first slot that is after</w:t>
      </w:r>
    </w:p>
    <w:p w14:paraId="4E4A830D" w14:textId="4A448D64" w:rsidR="006E6740" w:rsidRPr="00136F07" w:rsidRDefault="00D40C0B" w:rsidP="00D40C0B">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4FE98C7B" w14:textId="6B81A7DF" w:rsidR="00D40C0B" w:rsidRDefault="00D40C0B" w:rsidP="00D40C0B">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4DBF3AA0" w14:textId="5F0DA0F6" w:rsidR="00D40C0B" w:rsidRDefault="00D40C0B" w:rsidP="00D40C0B">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3C38F433" w14:textId="681216D0" w:rsidR="00D40C0B" w:rsidRPr="00C26F2D" w:rsidRDefault="00D40C0B" w:rsidP="00D40C0B">
      <w:pPr>
        <w:rPr>
          <w:lang w:eastAsia="en-US"/>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eastAsia="zh-CN"/>
        </w:rPr>
      </w:pPr>
      <w:r w:rsidRPr="00136F07">
        <w:rPr>
          <w:lang w:val="en-US" w:eastAsia="zh-CN"/>
        </w:rPr>
        <w:t xml:space="preserve">Where </w:t>
      </w:r>
    </w:p>
    <w:p w14:paraId="37396BBC" w14:textId="0BDFA3DF" w:rsidR="00D40C0B" w:rsidRDefault="00F209D1" w:rsidP="00F74014">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4A1DDCC8" w14:textId="758C7184" w:rsidR="00D40C0B" w:rsidRPr="002A01E4"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active TCI list is </w:t>
      </w:r>
      <w:r>
        <w:rPr>
          <w:lang w:val="en-US" w:eastAsia="zh-CN"/>
        </w:rPr>
        <w:t>2</w:t>
      </w:r>
      <w:r w:rsidRPr="002A01E4">
        <w:rPr>
          <w:lang w:val="en-US" w:eastAsia="zh-CN"/>
        </w:rPr>
        <w:t xml:space="preserve">, and </w:t>
      </w:r>
      <w:r>
        <w:rPr>
          <w:lang w:val="en-US" w:eastAsia="zh-CN"/>
        </w:rPr>
        <w:t>time to first</w:t>
      </w:r>
      <w:r w:rsidRPr="002A01E4">
        <w:rPr>
          <w:lang w:val="en-US" w:eastAsia="zh-CN"/>
        </w:rPr>
        <w:t xml:space="preserve"> SSBs associated to the TCIs are overlapped in FR2,</w:t>
      </w:r>
    </w:p>
    <w:p w14:paraId="76ABCA8E"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bCs/>
          <w:szCs w:val="21"/>
          <w:lang w:val="en-US"/>
        </w:rPr>
        <w:t xml:space="preserve"> + </w:t>
      </w:r>
      <w:r>
        <w:rPr>
          <w:rFonts w:eastAsia="Malgun Gothic"/>
          <w:lang w:val="en-US" w:eastAsia="zh-CN"/>
        </w:rPr>
        <w:t>min(</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3786AAFD" w14:textId="77777777" w:rsidR="00D40C0B"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445A7A0F" w14:textId="77777777" w:rsidR="00D40C0B" w:rsidRPr="00C80835" w:rsidRDefault="00D40C0B" w:rsidP="00D40C0B">
      <w:pPr>
        <w:pStyle w:val="B10"/>
        <w:rPr>
          <w:iCs/>
          <w:lang w:val="en-US" w:eastAsia="zh-CN"/>
        </w:rPr>
      </w:pPr>
      <w:r>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w:t>
      </w:r>
      <w:r>
        <w:rPr>
          <w:rFonts w:eastAsia="Malgun Gothic"/>
          <w:lang w:val="en-US" w:eastAsia="zh-CN"/>
        </w:rPr>
        <w:t>max(</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 xml:space="preserve">_SC , </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_CDP</w:t>
      </w:r>
      <w:r>
        <w:rPr>
          <w:rFonts w:eastAsia="Malgun Gothic"/>
          <w:lang w:val="en-US" w:eastAsia="zh-CN"/>
        </w:rPr>
        <w:t>)</w:t>
      </w:r>
    </w:p>
    <w:p w14:paraId="3B917DBB" w14:textId="6231A8CC" w:rsidR="00F74014" w:rsidRPr="002559F2" w:rsidRDefault="00F74014" w:rsidP="00D40C0B">
      <w:pPr>
        <w:pStyle w:val="B10"/>
        <w:ind w:leftChars="242" w:left="768"/>
        <w:rPr>
          <w:lang w:val="en-US" w:eastAsia="zh-CN"/>
        </w:rPr>
      </w:pPr>
    </w:p>
    <w:p w14:paraId="5791337E" w14:textId="77777777" w:rsidR="00F74014" w:rsidRPr="002559F2" w:rsidRDefault="00F74014" w:rsidP="00F74014">
      <w:pPr>
        <w:pStyle w:val="B10"/>
        <w:rPr>
          <w:lang w:val="en-US" w:eastAsia="zh-CN"/>
        </w:rPr>
      </w:pPr>
      <w:r w:rsidRPr="001F146A">
        <w:rPr>
          <w:i/>
          <w:lang w:val="en-US" w:eastAsia="zh-CN"/>
        </w:rPr>
        <w:t>-</w:t>
      </w:r>
      <w:r w:rsidRPr="001F146A">
        <w:rPr>
          <w:i/>
          <w:lang w:val="en-US" w:eastAsia="zh-CN"/>
        </w:rPr>
        <w:tab/>
      </w:r>
      <w:r w:rsidRPr="00136F07">
        <w:rPr>
          <w:lang w:val="en-US" w:eastAsia="zh-CN"/>
        </w:rPr>
        <w:t>Otherwise,</w:t>
      </w:r>
    </w:p>
    <w:p w14:paraId="5CD81395"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first-SSB_List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rFonts w:eastAsia="Malgun Gothic"/>
          <w:lang w:val="en-US" w:eastAsia="zh-CN"/>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082331" w:rsidRDefault="00D40C0B" w:rsidP="00082331">
      <w:pPr>
        <w:pStyle w:val="B10"/>
        <w:rPr>
          <w:rFonts w:eastAsia="Malgun Gothic"/>
          <w:lang w:eastAsia="en-US"/>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6B289ED4" w14:textId="33EEF622" w:rsidR="00D40C0B" w:rsidRPr="002A01E4" w:rsidRDefault="00D40C0B" w:rsidP="00D40C0B">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3D10CEA6" w14:textId="026574F7" w:rsidR="00D40C0B" w:rsidRPr="002A01E4" w:rsidRDefault="00D40C0B" w:rsidP="00D40C0B">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48D48AAC" w14:textId="77777777" w:rsidR="00D40C0B" w:rsidRPr="002A01E4" w:rsidRDefault="00D40C0B" w:rsidP="00D40C0B">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CD8D68E" w14:textId="1557BAB6" w:rsidR="00D40C0B" w:rsidRPr="002A01E4" w:rsidRDefault="00A24B75" w:rsidP="00A24B75">
      <w:pPr>
        <w:rPr>
          <w:rFonts w:eastAsia="Calibri"/>
          <w:lang w:val="en-US"/>
        </w:rPr>
      </w:pPr>
      <w:bookmarkStart w:id="107" w:name="_Hlk123580727"/>
      <w:r w:rsidRPr="000E279F">
        <w:rPr>
          <w:rFonts w:eastAsiaTheme="minorEastAsia"/>
          <w:lang w:val="en-US" w:eastAsia="zh-CN"/>
        </w:rPr>
        <w:t>UE is not expected to receive on DL based on the target TCI state before UE completes the DL and UL TCI state list update.</w:t>
      </w:r>
      <w:bookmarkEnd w:id="107"/>
    </w:p>
    <w:p w14:paraId="54F8EFD5" w14:textId="45ABD8E8" w:rsidR="006E6740" w:rsidRDefault="006E6740" w:rsidP="00551E64">
      <w:pPr>
        <w:rPr>
          <w:lang w:eastAsia="zh-CN"/>
        </w:rPr>
      </w:pPr>
    </w:p>
    <w:p w14:paraId="1A76F3BF" w14:textId="77777777" w:rsidR="00720042" w:rsidRDefault="00720042" w:rsidP="00720042">
      <w:pPr>
        <w:pStyle w:val="Heading2"/>
      </w:pPr>
      <w:r>
        <w:rPr>
          <w:rFonts w:hint="eastAsia"/>
          <w:lang w:val="en-US" w:eastAsia="zh-CN"/>
        </w:rPr>
        <w:t>8</w:t>
      </w:r>
      <w:r>
        <w:t>.</w:t>
      </w:r>
      <w:r>
        <w:rPr>
          <w:lang w:val="en-US" w:eastAsia="zh-CN"/>
        </w:rPr>
        <w:t>16</w:t>
      </w:r>
      <w:r>
        <w:tab/>
        <w:t xml:space="preserve">Active </w:t>
      </w:r>
      <w:r>
        <w:rPr>
          <w:rFonts w:hint="eastAsia"/>
          <w:lang w:val="en-US" w:eastAsia="zh-CN"/>
        </w:rPr>
        <w:t>up</w:t>
      </w:r>
      <w:r>
        <w:t>link TCI state switching delay for unified TCI</w:t>
      </w:r>
    </w:p>
    <w:p w14:paraId="6071A6F9" w14:textId="77777777" w:rsidR="00720042" w:rsidRDefault="00720042" w:rsidP="00720042">
      <w:pPr>
        <w:pStyle w:val="Heading3"/>
        <w:rPr>
          <w:lang w:val="en-US" w:eastAsia="zh-CN"/>
        </w:rPr>
      </w:pPr>
      <w:r>
        <w:rPr>
          <w:rFonts w:hint="eastAsia"/>
          <w:lang w:val="en-US" w:eastAsia="zh-CN"/>
        </w:rPr>
        <w:t>8</w:t>
      </w:r>
      <w:r>
        <w:rPr>
          <w:lang w:val="en-US" w:eastAsia="ko-KR"/>
        </w:rPr>
        <w:t>.</w:t>
      </w:r>
      <w:r>
        <w:rPr>
          <w:lang w:val="en-US" w:eastAsia="zh-CN"/>
        </w:rPr>
        <w:t>16</w:t>
      </w:r>
      <w:r>
        <w:rPr>
          <w:lang w:val="en-US" w:eastAsia="ko-KR"/>
        </w:rPr>
        <w:t>.</w:t>
      </w:r>
      <w:r>
        <w:rPr>
          <w:rFonts w:hint="eastAsia"/>
          <w:lang w:val="en-US" w:eastAsia="zh-CN"/>
        </w:rPr>
        <w:t>1</w:t>
      </w:r>
      <w:r>
        <w:rPr>
          <w:lang w:val="en-US" w:eastAsia="ko-KR"/>
        </w:rPr>
        <w:tab/>
      </w:r>
      <w:r>
        <w:rPr>
          <w:rFonts w:hint="eastAsia"/>
          <w:lang w:val="en-US" w:eastAsia="zh-CN"/>
        </w:rPr>
        <w:t>Introduction</w:t>
      </w:r>
    </w:p>
    <w:p w14:paraId="0BD222CF" w14:textId="288CC077" w:rsidR="00BF1523" w:rsidRPr="00696EB9" w:rsidRDefault="00CF01A9" w:rsidP="00BF1523">
      <w:pPr>
        <w:rPr>
          <w:lang w:eastAsia="zh-CN"/>
        </w:rPr>
      </w:pPr>
      <w:r w:rsidRPr="00CB6D89">
        <w:t xml:space="preserve">The requirements in this clause apply for a UE configured with </w:t>
      </w:r>
      <w:r w:rsidRPr="00CB6D89">
        <w:rPr>
          <w:i/>
          <w:iCs/>
          <w:color w:val="000000"/>
        </w:rPr>
        <w:t>DLorJoint-TCIState</w:t>
      </w:r>
      <w:r w:rsidRPr="00CB6D89">
        <w:rPr>
          <w:color w:val="000000"/>
        </w:rPr>
        <w:t xml:space="preserve"> (if unifiedTCI-StateType is indicated as </w:t>
      </w:r>
      <w:r w:rsidRPr="00CB6D89">
        <w:rPr>
          <w:i/>
          <w:color w:val="000000"/>
        </w:rPr>
        <w:t>Joint</w:t>
      </w:r>
      <w:r w:rsidRPr="00CB6D89">
        <w:rPr>
          <w:color w:val="000000"/>
        </w:rPr>
        <w:t xml:space="preserve">) or </w:t>
      </w:r>
      <w:r w:rsidRPr="00CB6D89">
        <w:rPr>
          <w:i/>
          <w:iCs/>
          <w:color w:val="000000"/>
        </w:rPr>
        <w:t>UL-TCIState</w:t>
      </w:r>
      <w:r w:rsidRPr="00CB6D89">
        <w:rPr>
          <w:rFonts w:eastAsia="Malgun Gothic" w:hint="eastAsia"/>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UL-TCIState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CB6D89">
        <w:rPr>
          <w:i/>
          <w:iCs/>
          <w:color w:val="000000"/>
        </w:rPr>
        <w:t>DLorJointTCIState</w:t>
      </w:r>
      <w:r w:rsidRPr="00CB6D89">
        <w:rPr>
          <w:color w:val="000000"/>
        </w:rPr>
        <w:t xml:space="preserve"> or </w:t>
      </w:r>
      <w:r w:rsidRPr="00CB6D89">
        <w:rPr>
          <w:i/>
          <w:iCs/>
          <w:color w:val="000000"/>
        </w:rPr>
        <w:t>UL-TCIState</w:t>
      </w:r>
      <w:r w:rsidRPr="00CB6D89">
        <w:t xml:space="preserve"> associated to a DL RS.</w:t>
      </w:r>
    </w:p>
    <w:p w14:paraId="178E0CC2" w14:textId="0591D9D2" w:rsidR="00BF1523" w:rsidRPr="00696EB9" w:rsidRDefault="00B96BB0"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F8C32BD" w14:textId="0623479D"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00834259" w14:textId="30BAE4F7"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06E0B2BD" w14:textId="77777777" w:rsidR="00D40C0B" w:rsidRDefault="00D40C0B" w:rsidP="00D40C0B">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7535B527" w14:textId="77777777"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287397B9" w14:textId="330938A8" w:rsidR="00D40C0B" w:rsidRPr="002A01E4" w:rsidRDefault="00774634" w:rsidP="00774634">
      <w:pPr>
        <w:pStyle w:val="B10"/>
        <w:rPr>
          <w:lang w:val="en-US" w:eastAsia="zh-CN"/>
        </w:rPr>
      </w:pPr>
      <w:r>
        <w:rPr>
          <w:lang w:val="en-US" w:eastAsia="zh-CN"/>
        </w:rPr>
        <w:t>-</w:t>
      </w:r>
      <w:r>
        <w:rPr>
          <w:lang w:val="en-US" w:eastAsia="zh-CN"/>
        </w:rPr>
        <w:tab/>
      </w:r>
      <w:r w:rsidR="00B96BB0" w:rsidRPr="00DC321E">
        <w:rPr>
          <w:lang w:val="en-US" w:eastAsia="zh-CN"/>
        </w:rPr>
        <w:t xml:space="preserve">Center frequency, SCS and SFN offset of a cell with the </w:t>
      </w:r>
      <w:r w:rsidR="00B96BB0" w:rsidRPr="00DC321E">
        <w:rPr>
          <w:lang w:val="en-US"/>
        </w:rPr>
        <w:t>additional</w:t>
      </w:r>
      <w:r w:rsidR="00B96BB0" w:rsidRPr="00DC321E">
        <w:rPr>
          <w:lang w:val="en-US" w:eastAsia="zh-CN"/>
        </w:rPr>
        <w:t xml:space="preserve"> PCI are as the same as serving cell</w:t>
      </w:r>
    </w:p>
    <w:p w14:paraId="38843E64" w14:textId="414270DC" w:rsidR="00D40C0B" w:rsidRDefault="00D40C0B" w:rsidP="00D40C0B">
      <w:pPr>
        <w:pStyle w:val="B10"/>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53DE5B62" w14:textId="2CF06FC8" w:rsidR="00D40C0B" w:rsidRPr="002A01E4" w:rsidRDefault="00D40C0B" w:rsidP="00082331">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1464AE06" w14:textId="1EFD068D"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7574D379" w14:textId="6BF12038"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1DE1CB1C" w14:textId="1C6DEBBF" w:rsidR="00D40C0B" w:rsidRPr="002A01E4" w:rsidRDefault="00D40C0B" w:rsidP="00D40C0B">
      <w:pPr>
        <w:pStyle w:val="B10"/>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31B0CFA9" w14:textId="1650CBEA" w:rsidR="00480267" w:rsidRDefault="00D40C0B" w:rsidP="00BF1523">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329F88A8" w14:textId="77777777" w:rsidR="00E90707" w:rsidRDefault="00E90707" w:rsidP="00E90707">
      <w:pPr>
        <w:rPr>
          <w:lang w:eastAsia="zh-CN"/>
        </w:rPr>
      </w:pPr>
    </w:p>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QCLed to the target </w:t>
      </w:r>
      <w:r>
        <w:rPr>
          <w:rFonts w:eastAsia="Malgun Gothic" w:cs="v4.2.0"/>
          <w:lang w:eastAsia="zh-CN"/>
        </w:rPr>
        <w:t xml:space="preserve">uplink </w:t>
      </w:r>
      <w:r w:rsidRPr="00C50F6F">
        <w:t>TCI state</w:t>
      </w:r>
    </w:p>
    <w:p w14:paraId="4DA05D35" w14:textId="77777777" w:rsidR="00720042" w:rsidRPr="00C50F6F" w:rsidRDefault="00720042" w:rsidP="00480267">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TCI state switch command is received within 1280 ms upon the last transmission of the RS resource for beam reporting or measurement</w:t>
      </w:r>
    </w:p>
    <w:p w14:paraId="1C2491B3"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2C739B35" w14:textId="77777777" w:rsidR="00A25327" w:rsidRDefault="00A25327" w:rsidP="00A25327">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6A160B54" w14:textId="77777777" w:rsidR="00A25327" w:rsidRPr="00190D13" w:rsidRDefault="00A25327" w:rsidP="00A25327">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41F63287"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CFD4F38"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3CD4D995" w14:textId="77777777" w:rsidR="00720042" w:rsidRDefault="00720042" w:rsidP="00480267">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4CABF27C" w14:textId="77777777" w:rsidR="00720042" w:rsidRPr="00C50F6F" w:rsidRDefault="00720042" w:rsidP="00480267">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4B4E3D48" w14:textId="2D4A698D" w:rsidR="00480267" w:rsidRDefault="00480267" w:rsidP="00480267">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1AC01BDE" w14:textId="77777777" w:rsidR="00E90707" w:rsidRDefault="00E90707" w:rsidP="00480267">
      <w:pPr>
        <w:rPr>
          <w:rFonts w:eastAsia="Malgun Gothic"/>
          <w:lang w:eastAsia="zh-CN"/>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192E402E" w:rsidR="00E90707" w:rsidRDefault="003E3D0B" w:rsidP="00E90707">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C311A21" w14:textId="77777777" w:rsidR="00720042" w:rsidRDefault="00720042" w:rsidP="00720042">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val="en-US" w:eastAsia="zh-CN"/>
        </w:rPr>
        <w:t xml:space="preserve"> SRS,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0BFF4DC3" w14:textId="5C56E2FE" w:rsidR="003E3D0B" w:rsidRDefault="003E3D0B" w:rsidP="00544BF3">
      <w:pPr>
        <w:pStyle w:val="B10"/>
        <w:rPr>
          <w:lang w:val="en-US" w:eastAsia="zh-CN"/>
        </w:rPr>
      </w:pPr>
      <w:r w:rsidRPr="00DC321E">
        <w:rPr>
          <w:lang w:eastAsia="zh-CN"/>
        </w:rPr>
        <w:t>-</w:t>
      </w:r>
      <w:r w:rsidRPr="00DC321E">
        <w:rPr>
          <w:lang w:eastAsia="zh-CN"/>
        </w:rPr>
        <w:tab/>
        <w:t xml:space="preserve">If target TCI state is known,  </w:t>
      </w:r>
    </w:p>
    <w:p w14:paraId="495DC7CC" w14:textId="2F6D37B8" w:rsidR="00544BF3" w:rsidRDefault="00544BF3" w:rsidP="00544BF3">
      <w:pPr>
        <w:pStyle w:val="B1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2DC6A69E" w14:textId="2DA97E59" w:rsidR="00544BF3" w:rsidRPr="001F146A" w:rsidRDefault="00544BF3" w:rsidP="00544BF3">
      <w:pPr>
        <w:pStyle w:val="B10"/>
        <w:rPr>
          <w:lang w:eastAsia="zh-CN"/>
        </w:rPr>
      </w:pPr>
      <w:r>
        <w:rPr>
          <w:lang w:eastAsia="zh-CN"/>
        </w:rPr>
        <w:t>-</w:t>
      </w:r>
      <w:r>
        <w:rPr>
          <w:lang w:eastAsia="zh-CN"/>
        </w:rPr>
        <w:tab/>
      </w:r>
      <w:r w:rsidRPr="001F146A">
        <w:rPr>
          <w:lang w:eastAsia="zh-CN"/>
        </w:rPr>
        <w:t xml:space="preserve">If target TCI state is unknown,  </w:t>
      </w:r>
    </w:p>
    <w:p w14:paraId="04772436" w14:textId="0846577D" w:rsidR="00720042" w:rsidRDefault="004A4893" w:rsidP="00544BF3">
      <w:pPr>
        <w:pStyle w:val="B2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0D96FF1A" w14:textId="0905A7EA" w:rsidR="009A5131" w:rsidRDefault="009A5131" w:rsidP="00544BF3">
      <w:pPr>
        <w:pStyle w:val="B20"/>
        <w:rPr>
          <w:lang w:val="en-US" w:eastAsia="zh-CN"/>
        </w:rPr>
      </w:pPr>
      <w:r w:rsidRPr="00DC321E">
        <w:rPr>
          <w:lang w:eastAsia="zh-CN"/>
        </w:rPr>
        <w:t>-</w:t>
      </w:r>
      <w:r w:rsidRPr="00DC321E">
        <w:rPr>
          <w:lang w:eastAsia="zh-CN"/>
        </w:rPr>
        <w:tab/>
        <w:t xml:space="preserve">The UE shall be able to transmit with the old UL TCI state until </w:t>
      </w:r>
      <w:r w:rsidRPr="00DC321E">
        <w:rPr>
          <w:lang w:val="en-US" w:eastAsia="zh-CN"/>
        </w:rPr>
        <w:t>slot n+</w:t>
      </w:r>
      <w:r w:rsidRPr="00DC321E">
        <w:rPr>
          <w:lang w:eastAsia="zh-CN"/>
        </w:rPr>
        <w:t xml:space="preserve"> T</w:t>
      </w:r>
      <w:r w:rsidRPr="00DC321E">
        <w:rPr>
          <w:vertAlign w:val="subscript"/>
          <w:lang w:eastAsia="zh-CN"/>
        </w:rPr>
        <w:t>HARQ</w:t>
      </w:r>
      <w:r w:rsidRPr="00DC321E">
        <w:rPr>
          <w:lang w:eastAsia="zh-CN"/>
        </w:rPr>
        <w:t xml:space="preserve"> +</w:t>
      </w:r>
      <w:r w:rsidRPr="00DC321E">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69B4DF77" w14:textId="77777777" w:rsidR="00720042" w:rsidRDefault="00720042" w:rsidP="00720042">
      <w:pPr>
        <w:rPr>
          <w:lang w:val="en-US" w:eastAsia="zh-CN"/>
        </w:rPr>
      </w:pPr>
      <w:r>
        <w:rPr>
          <w:lang w:val="en-US" w:eastAsia="zh-CN"/>
        </w:rPr>
        <w:t>Where,</w:t>
      </w:r>
    </w:p>
    <w:p w14:paraId="5AEDCCBE" w14:textId="1A48E6AA" w:rsidR="00720042" w:rsidRDefault="00544BF3" w:rsidP="007C1FA8">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587F028B" w:rsidR="00720042" w:rsidRDefault="007C1FA8" w:rsidP="007C1FA8">
      <w:pPr>
        <w:pStyle w:val="B10"/>
      </w:pPr>
      <w:r>
        <w:t>-</w:t>
      </w:r>
      <w:r w:rsidR="00720042" w:rsidRPr="009C5807">
        <w:rPr>
          <w:lang w:eastAsia="zh-CN"/>
        </w:rPr>
        <w:tab/>
      </w:r>
      <w:r w:rsidR="00720042">
        <w:t>NM</w:t>
      </w:r>
      <w:r w:rsidR="00720042" w:rsidRPr="00374B5B">
        <w:t xml:space="preserve"> </w:t>
      </w:r>
      <w:r w:rsidR="00720042">
        <w:t>= 1, if the target PL-RS is not maintained by the UE, 0 otherwise.</w:t>
      </w:r>
    </w:p>
    <w:p w14:paraId="1B917886" w14:textId="36C960FB" w:rsidR="002E376F" w:rsidRPr="0064455A" w:rsidRDefault="002E376F" w:rsidP="002E376F">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65D587AE" w14:textId="5F6A80C3" w:rsidR="001E04B2" w:rsidRPr="00DC321E" w:rsidRDefault="001E04B2" w:rsidP="000E279F">
      <w:pPr>
        <w:pStyle w:val="B10"/>
        <w:rPr>
          <w:lang w:eastAsia="zh-CN"/>
        </w:rPr>
      </w:pPr>
      <w:r>
        <w:t>-</w:t>
      </w:r>
      <w:r>
        <w:tab/>
      </w:r>
      <w:r w:rsidRPr="00DC321E">
        <w:t xml:space="preserve">PL-RS is maintained provided: </w:t>
      </w:r>
    </w:p>
    <w:p w14:paraId="4BC30370" w14:textId="77777777" w:rsidR="001E04B2" w:rsidRPr="00DC321E" w:rsidRDefault="001E04B2" w:rsidP="000E279F">
      <w:pPr>
        <w:pStyle w:val="B20"/>
      </w:pPr>
      <w:r w:rsidRPr="00DC321E">
        <w:t>-</w:t>
      </w:r>
      <w:r w:rsidRPr="00DC321E">
        <w:tab/>
      </w:r>
      <w:r>
        <w:tab/>
      </w:r>
      <w:r w:rsidRPr="00DC321E">
        <w:t>the target PL-RS is associated with or included in the UL or joint TCI states in the active TCI list for PUSCH/PUCCH/SRS transmissions</w:t>
      </w:r>
    </w:p>
    <w:p w14:paraId="1367C8BD" w14:textId="53D40BC1" w:rsidR="001E04B2" w:rsidRPr="00DC321E" w:rsidRDefault="001E04B2" w:rsidP="000E279F">
      <w:pPr>
        <w:pStyle w:val="B20"/>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0F8CC777" w14:textId="77777777" w:rsidR="001E04B2" w:rsidRPr="00DC321E" w:rsidRDefault="001E04B2" w:rsidP="000E279F">
      <w:pPr>
        <w:pStyle w:val="B20"/>
        <w:rPr>
          <w:bCs/>
          <w:lang w:eastAsia="zh-CN"/>
        </w:rPr>
      </w:pPr>
      <w:r w:rsidRPr="00DC321E">
        <w:t>-</w:t>
      </w:r>
      <w:r w:rsidRPr="00DC321E">
        <w:tab/>
      </w:r>
      <w:r w:rsidRPr="00DC321E">
        <w:rPr>
          <w:bCs/>
          <w:lang w:eastAsia="zh-CN"/>
        </w:rPr>
        <w:t>The target pathloss reference signal remains detectable during TCI state switching period</w:t>
      </w:r>
    </w:p>
    <w:p w14:paraId="26CCDAAD" w14:textId="77777777" w:rsidR="001E04B2" w:rsidRPr="00DC321E" w:rsidRDefault="001E04B2" w:rsidP="000E279F">
      <w:pPr>
        <w:pStyle w:val="B20"/>
        <w:rPr>
          <w:bCs/>
          <w:lang w:eastAsia="zh-CN"/>
        </w:rPr>
      </w:pPr>
      <w:r w:rsidRPr="00DC321E">
        <w:t>-</w:t>
      </w:r>
      <w:r w:rsidRPr="00DC321E">
        <w:tab/>
      </w:r>
      <w:r w:rsidRPr="00DC321E">
        <w:rPr>
          <w:bCs/>
          <w:lang w:eastAsia="zh-CN"/>
        </w:rPr>
        <w:t>SNR of the target pathloss reference signal≥-3dB</w:t>
      </w:r>
    </w:p>
    <w:p w14:paraId="1BEDEC67" w14:textId="77777777" w:rsidR="001E04B2" w:rsidRPr="00DC321E" w:rsidRDefault="001E04B2" w:rsidP="000E279F">
      <w:pPr>
        <w:pStyle w:val="B20"/>
        <w:rPr>
          <w:bCs/>
          <w:lang w:eastAsia="zh-CN"/>
        </w:rPr>
      </w:pPr>
      <w:r w:rsidRPr="00DC321E">
        <w:t>-</w:t>
      </w:r>
      <w:r w:rsidRPr="00DC321E">
        <w:tab/>
      </w:r>
      <w:r w:rsidRPr="00DC321E">
        <w:rPr>
          <w:bCs/>
          <w:lang w:eastAsia="zh-CN"/>
        </w:rPr>
        <w:t>The associated SSBs with the target pathloss reference signal remain detectable during the TCI state switching period.</w:t>
      </w:r>
    </w:p>
    <w:p w14:paraId="1192DED2" w14:textId="77777777" w:rsidR="001E04B2" w:rsidRPr="000E279F" w:rsidRDefault="001E04B2" w:rsidP="000E279F">
      <w:pPr>
        <w:pStyle w:val="B30"/>
        <w:rPr>
          <w:lang w:eastAsia="zh-CN"/>
        </w:rPr>
      </w:pPr>
      <w:r w:rsidRPr="00DC321E">
        <w:t>-</w:t>
      </w:r>
      <w:r w:rsidRPr="00DC321E">
        <w:tab/>
      </w:r>
      <w:r w:rsidRPr="00DC321E">
        <w:rPr>
          <w:lang w:eastAsia="zh-CN"/>
        </w:rPr>
        <w:t>SNR of the associated SSB ≥-3dB</w:t>
      </w:r>
    </w:p>
    <w:p w14:paraId="4645E815" w14:textId="6B3F98B3" w:rsidR="00720042" w:rsidRPr="0064455A" w:rsidRDefault="00720042" w:rsidP="00CB7443">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 xml:space="preserve">first_target-PL-RS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02E54E37" w14:textId="7978FDD4" w:rsidR="00720042" w:rsidRPr="00B74A64" w:rsidRDefault="00720042" w:rsidP="007C1FA8">
      <w:pPr>
        <w:pStyle w:val="B10"/>
        <w:rPr>
          <w:lang w:val="en-US" w:eastAsia="zh-CN"/>
        </w:rPr>
      </w:pPr>
      <w:r w:rsidRPr="001F146A">
        <w:t>-</w:t>
      </w:r>
      <w:r w:rsidRPr="001F146A">
        <w:rPr>
          <w:lang w:eastAsia="zh-CN"/>
        </w:rPr>
        <w:tab/>
      </w:r>
      <w:r w:rsidRPr="001F146A">
        <w:rPr>
          <w:iCs/>
          <w:szCs w:val="21"/>
        </w:rPr>
        <w:t>T</w:t>
      </w:r>
      <w:r w:rsidRPr="001F146A">
        <w:rPr>
          <w:iCs/>
          <w:szCs w:val="21"/>
          <w:vertAlign w:val="subscript"/>
        </w:rPr>
        <w:t xml:space="preserve">first_target-PL-RS </w:t>
      </w:r>
      <w:r w:rsidRPr="001F146A">
        <w:rPr>
          <w:lang w:val="en-US" w:eastAsia="zh-CN"/>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720042">
      <w:pPr>
        <w:ind w:firstLine="284"/>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77777777" w:rsidR="00720042" w:rsidRDefault="00720042" w:rsidP="00720042">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rPr>
          <w:lang w:eastAsia="zh-CN"/>
        </w:rPr>
        <w:t>-</w:t>
      </w:r>
      <w:r>
        <w:rPr>
          <w:lang w:eastAsia="zh-CN"/>
        </w:rPr>
        <w:tab/>
      </w:r>
      <w:r>
        <w:t>with the assumption of M=1 for periodic CSI-RS</w:t>
      </w:r>
    </w:p>
    <w:p w14:paraId="71D5A0E6" w14:textId="77777777" w:rsidR="00720042" w:rsidRDefault="00720042" w:rsidP="00720042">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2B8A7F08" w14:textId="77777777" w:rsidR="00720042" w:rsidRDefault="00720042" w:rsidP="00720042">
      <w:pPr>
        <w:pStyle w:val="B20"/>
        <w:ind w:left="1134"/>
        <w:rPr>
          <w:lang w:eastAsia="zh-CN"/>
        </w:rPr>
      </w:pPr>
      <w:r w:rsidRPr="007C55F6">
        <w:rPr>
          <w:lang w:eastAsia="zh-CN"/>
        </w:rPr>
        <w:t>-</w:t>
      </w:r>
      <w:r w:rsidRPr="007C55F6">
        <w:rPr>
          <w:lang w:eastAsia="zh-CN"/>
        </w:rPr>
        <w:tab/>
        <w:t xml:space="preserve">with </w:t>
      </w:r>
      <w:r>
        <w:t>T</w:t>
      </w:r>
      <w:r w:rsidRPr="00981866">
        <w:rPr>
          <w:rStyle w:val="B3Char"/>
          <w:vertAlign w:val="subscript"/>
        </w:rPr>
        <w:t>Report</w:t>
      </w:r>
      <w:r w:rsidRPr="007C55F6">
        <w:rPr>
          <w:lang w:eastAsia="zh-CN"/>
        </w:rPr>
        <w:t xml:space="preserve"> = 0</w:t>
      </w:r>
    </w:p>
    <w:p w14:paraId="2EAE6749" w14:textId="309AD1BD" w:rsidR="002E376F" w:rsidRDefault="002E376F" w:rsidP="002E376F">
      <w:pPr>
        <w:pStyle w:val="NO"/>
      </w:pPr>
    </w:p>
    <w:p w14:paraId="60C18C0B" w14:textId="5D52DF26" w:rsidR="009A5131" w:rsidRPr="001542D0" w:rsidRDefault="009A5131" w:rsidP="009A5131">
      <w:pPr>
        <w:rPr>
          <w:lang w:eastAsia="zh-CN"/>
        </w:rPr>
      </w:pPr>
      <w:r>
        <w:t>The requirements specified in this clause are applicable if no more than 4 different RSs are activated as PL-RS per serving cell among all active UL (or joint) TCI states.</w:t>
      </w:r>
    </w:p>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1DCFD1AE" w:rsidR="00E90707" w:rsidRPr="00F723F0" w:rsidRDefault="00CF01A9" w:rsidP="00E90707">
      <w:r w:rsidRPr="00CB6D89">
        <w:t xml:space="preserve">When a UE is configured with the higher layer parameter with </w:t>
      </w:r>
      <w:r w:rsidRPr="00CB6D89">
        <w:rPr>
          <w:i/>
          <w:iCs/>
          <w:color w:val="000000"/>
        </w:rPr>
        <w:t xml:space="preserve">DLorJointTCIState </w:t>
      </w:r>
      <w:r w:rsidRPr="00CB6D89">
        <w:rPr>
          <w:color w:val="000000"/>
        </w:rPr>
        <w:t>or</w:t>
      </w:r>
      <w:r w:rsidRPr="00CB6D89">
        <w:rPr>
          <w:i/>
          <w:iCs/>
          <w:color w:val="000000"/>
        </w:rPr>
        <w:t xml:space="preserve"> UL-TCIState,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569CBBC8" w14:textId="77777777" w:rsidR="00E90707" w:rsidRDefault="00E90707" w:rsidP="00F87202">
      <w:pPr>
        <w:pStyle w:val="B10"/>
        <w:rPr>
          <w:lang w:eastAsia="zh-CN"/>
        </w:rPr>
      </w:pPr>
      <w:r w:rsidRPr="0088343D">
        <w:t>-</w:t>
      </w:r>
      <w:r w:rsidRPr="009C5807">
        <w:rPr>
          <w:lang w:eastAsia="zh-CN"/>
        </w:rPr>
        <w:tab/>
      </w:r>
      <w:r>
        <w:rPr>
          <w:lang w:eastAsia="zh-CN"/>
        </w:rPr>
        <w:t>target TCI state is known, and</w:t>
      </w:r>
    </w:p>
    <w:p w14:paraId="55DCDC18" w14:textId="77777777" w:rsidR="00E90707" w:rsidRDefault="00E90707" w:rsidP="00F87202">
      <w:pPr>
        <w:pStyle w:val="B10"/>
        <w:rPr>
          <w:lang w:eastAsia="zh-CN"/>
        </w:rPr>
      </w:pPr>
      <w:r w:rsidRPr="0088343D">
        <w:t>-</w:t>
      </w:r>
      <w:r w:rsidRPr="009C5807">
        <w:rPr>
          <w:lang w:eastAsia="zh-CN"/>
        </w:rPr>
        <w:tab/>
      </w:r>
      <w:r>
        <w:rPr>
          <w:lang w:eastAsia="zh-CN"/>
        </w:rPr>
        <w:t>target TCI state is in active TCI state list, and</w:t>
      </w:r>
    </w:p>
    <w:p w14:paraId="14F468E7" w14:textId="6CFA90FC" w:rsidR="00E90707" w:rsidRPr="00AF5628" w:rsidRDefault="00D40C0B" w:rsidP="00F87202">
      <w:pPr>
        <w:pStyle w:val="B10"/>
        <w:rPr>
          <w:lang w:eastAsia="zh-CN"/>
        </w:rPr>
      </w:pPr>
      <w:r w:rsidRPr="008773D9">
        <w:t>-</w:t>
      </w:r>
      <w:r w:rsidRPr="008773D9">
        <w:tab/>
      </w:r>
      <w:r w:rsidRPr="00082331">
        <w:t>target PL-RS is maintained as defined in clause 8.16.3</w:t>
      </w:r>
    </w:p>
    <w:p w14:paraId="7F6913C5" w14:textId="1DC60476" w:rsidR="00E90707" w:rsidRDefault="00AF23D6" w:rsidP="00E90707">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r w:rsidRPr="7179F4AB">
        <w:rPr>
          <w:i/>
          <w:iCs/>
        </w:rPr>
        <w:t>BeamAppTime</w:t>
      </w:r>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r w:rsidRPr="00752EA5">
        <w:rPr>
          <w:i/>
          <w:iCs/>
        </w:rPr>
        <w:t>beamAppTime-r17</w:t>
      </w:r>
      <w:r>
        <w:t xml:space="preserve">symbols are both determined on the carrier with </w:t>
      </w:r>
      <w:r w:rsidRPr="00122CF8">
        <w:t xml:space="preserve">the smallest SCS among the carrier(s) applying the beam indication. The value of </w:t>
      </w:r>
      <w:r w:rsidRPr="00752EA5">
        <w:rPr>
          <w:i/>
          <w:iCs/>
        </w:rPr>
        <w:t>beamAppTime-r17</w:t>
      </w:r>
      <w:r w:rsidRPr="00122CF8">
        <w:t>is defined in TS 38.331 [2]. The known condition for TCI state defined in clause 8.</w:t>
      </w:r>
      <w:r>
        <w:t>16</w:t>
      </w:r>
      <w:r w:rsidRPr="00122CF8">
        <w:t>.2 is applied.</w:t>
      </w:r>
    </w:p>
    <w:p w14:paraId="7D28730F" w14:textId="77777777" w:rsidR="00E90707" w:rsidRDefault="00E90707" w:rsidP="00E90707">
      <w:pPr>
        <w:rPr>
          <w:lang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switching and PL-RS switching shall be completed at the same time. </w:t>
      </w:r>
    </w:p>
    <w:p w14:paraId="5690E2C6" w14:textId="77777777" w:rsidR="00720042" w:rsidRPr="00E96858" w:rsidRDefault="00720042" w:rsidP="00720042">
      <w:pPr>
        <w:rPr>
          <w:lang w:eastAsia="zh-CN"/>
        </w:rPr>
      </w:pPr>
    </w:p>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15C2E9B5" w14:textId="555CEA4D" w:rsidR="004C10EC"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w:t>
      </w:r>
      <w:r w:rsidRPr="00ED0C6D">
        <w:rPr>
          <w:lang w:val="en-US" w:eastAsia="zh-CN"/>
        </w:rPr>
        <w:t xml:space="preserve"> ‘</w:t>
      </w:r>
      <w:r w:rsidRPr="008A7648">
        <w:rPr>
          <w:i/>
        </w:rPr>
        <w:t>unifiedTCI-StateType-r17</w:t>
      </w:r>
      <w:r>
        <w:rPr>
          <w:lang w:val="en-US" w:eastAsia="zh-CN"/>
        </w:rPr>
        <w:t>’ is set to ‘</w:t>
      </w:r>
      <w:r w:rsidRPr="00F67592">
        <w:rPr>
          <w:i/>
        </w:rPr>
        <w:t>separate</w:t>
      </w:r>
      <w:r>
        <w:rPr>
          <w:lang w:val="en-US" w:eastAsia="zh-CN"/>
        </w:rPr>
        <w:t xml:space="preserve">’, and a MAC CE activates </w:t>
      </w:r>
      <w:r w:rsidRPr="00136F07">
        <w:rPr>
          <w:lang w:val="en-US" w:eastAsia="zh-CN"/>
        </w:rPr>
        <w:t xml:space="preserve">more than one target separate TCIs, and at least one </w:t>
      </w:r>
      <w:r>
        <w:rPr>
          <w:lang w:val="en-US" w:eastAsia="zh-CN"/>
        </w:rPr>
        <w:t>U</w:t>
      </w:r>
      <w:r w:rsidRPr="00136F07">
        <w:rPr>
          <w:lang w:val="en-US" w:eastAsia="zh-CN"/>
        </w:rPr>
        <w:t>L TCI is included</w:t>
      </w:r>
      <w:r>
        <w:rPr>
          <w:rFonts w:eastAsia="Malgun Gothic"/>
          <w:lang w:val="en-US" w:eastAsia="zh-CN"/>
        </w:rPr>
        <w:t>, or</w:t>
      </w:r>
    </w:p>
    <w:p w14:paraId="416231DB" w14:textId="75011D64" w:rsidR="00D34163"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sidRPr="008A7648">
        <w: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D4BB083" w14:textId="017F5875" w:rsidR="00296F05" w:rsidRPr="00E446B4" w:rsidRDefault="00296F05" w:rsidP="00296F05">
      <w:pPr>
        <w:rPr>
          <w:lang w:eastAsia="zh-CN"/>
        </w:rPr>
      </w:pPr>
      <w:r>
        <w:rPr>
          <w:lang w:val="en-US" w:eastAsia="zh-CN"/>
        </w:rPr>
        <w:t xml:space="preserve">If all the target TCI states in the active TCI state list are known, </w:t>
      </w:r>
      <w:r>
        <w:rPr>
          <w:rFonts w:eastAsia="Malgun Gothic"/>
          <w:lang w:eastAsia="zh-CN"/>
        </w:rPr>
        <w:t>u</w:t>
      </w:r>
      <w:r w:rsidRPr="00E446B4">
        <w:rPr>
          <w:rFonts w:eastAsia="Malgun Gothic"/>
          <w:lang w:eastAsia="zh-CN"/>
        </w:rPr>
        <w:t>pon</w:t>
      </w:r>
      <w:r w:rsidRPr="00E446B4">
        <w:rPr>
          <w:lang w:eastAsia="zh-CN"/>
        </w:rPr>
        <w:t xml:space="preserve"> receiv</w:t>
      </w:r>
      <w:r w:rsidRPr="00E446B4">
        <w:rPr>
          <w:rFonts w:eastAsia="Malgun Gothic"/>
          <w:lang w:eastAsia="zh-CN"/>
        </w:rPr>
        <w:t>ing PDSCH carrying</w:t>
      </w:r>
      <w:r w:rsidRPr="00E446B4">
        <w:rPr>
          <w:lang w:eastAsia="zh-CN"/>
        </w:rPr>
        <w:t xml:space="preserve"> </w:t>
      </w:r>
      <w:r w:rsidRPr="00E446B4">
        <w:rPr>
          <w:rFonts w:eastAsia="Malgun Gothic"/>
          <w:lang w:eastAsia="zh-CN"/>
        </w:rPr>
        <w:t>MAC-CE active TCI state list update at slot n</w:t>
      </w:r>
      <w:r w:rsidRPr="00E446B4">
        <w:rPr>
          <w:lang w:eastAsia="zh-CN"/>
        </w:rPr>
        <w:t xml:space="preserve">, UE shall be able to transmit PUCCH, PUSCH or SRS with the new target TCI states </w:t>
      </w:r>
      <w:r w:rsidRPr="00E446B4">
        <w:rPr>
          <w:rFonts w:eastAsia="Malgun Gothic"/>
          <w:lang w:eastAsia="zh-CN"/>
        </w:rPr>
        <w:t>at the first slot that is after</w:t>
      </w:r>
      <w:r w:rsidRPr="00E446B4">
        <w:rPr>
          <w:lang w:eastAsia="zh-CN"/>
        </w:rPr>
        <w:t xml:space="preserve"> </w:t>
      </w:r>
    </w:p>
    <w:p w14:paraId="2BBF5494" w14:textId="175F42DA" w:rsidR="00296F05" w:rsidRPr="00E446B4" w:rsidRDefault="00296F05" w:rsidP="00296F05">
      <w:pPr>
        <w:pStyle w:val="EQ"/>
        <w:rPr>
          <w:lang w:eastAsia="zh-CN"/>
        </w:rPr>
      </w:pPr>
      <w:r>
        <w:rPr>
          <w:szCs w:val="16"/>
          <w:lang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first_target-PL-RS_List </w:t>
      </w:r>
      <w:r w:rsidRPr="00E446B4">
        <w:t xml:space="preserve">+ 4 </w:t>
      </w:r>
      <w:r w:rsidRPr="00E446B4">
        <w:rPr>
          <w:lang w:eastAsia="zh-CN"/>
        </w:rPr>
        <w:t>*</w:t>
      </w:r>
      <w:r w:rsidRPr="00E446B4">
        <w:t xml:space="preserve"> T</w:t>
      </w:r>
      <w:r w:rsidRPr="00E446B4">
        <w:rPr>
          <w:vertAlign w:val="subscript"/>
        </w:rPr>
        <w:t xml:space="preserve">target_PL-RS_List </w:t>
      </w:r>
      <w:r w:rsidRPr="00E446B4">
        <w:t>+ 2ms)</w:t>
      </w:r>
      <w:r w:rsidRPr="00E446B4">
        <w:rPr>
          <w:szCs w:val="16"/>
          <w:lang w:eastAsia="zh-CN"/>
        </w:rPr>
        <w:t xml:space="preserve"> / </w:t>
      </w:r>
      <w:r w:rsidRPr="00E446B4">
        <w:rPr>
          <w:i/>
          <w:szCs w:val="16"/>
          <w:lang w:eastAsia="zh-CN"/>
        </w:rPr>
        <w:t>NR slot length</w:t>
      </w:r>
      <w:r w:rsidRPr="00E446B4">
        <w:rPr>
          <w:lang w:eastAsia="zh-CN"/>
        </w:rPr>
        <w:t>,</w:t>
      </w:r>
    </w:p>
    <w:p w14:paraId="661C7413" w14:textId="32418443" w:rsidR="00296F05" w:rsidRPr="002C62A4" w:rsidRDefault="00296F05" w:rsidP="00296F05">
      <w:pPr>
        <w:pStyle w:val="B10"/>
        <w:ind w:left="0" w:firstLine="0"/>
        <w:rPr>
          <w:szCs w:val="16"/>
          <w:lang w:eastAsia="zh-CN"/>
        </w:rPr>
      </w:pPr>
      <w:r>
        <w:rPr>
          <w:lang w:val="en-US" w:eastAsia="zh-CN"/>
        </w:rPr>
        <w:t xml:space="preserve">If a subset of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w:t>
      </w:r>
      <w:r w:rsidRPr="00DC7734">
        <w:rPr>
          <w:lang w:val="en-US" w:eastAsia="zh-CN"/>
        </w:rPr>
        <w:t>transmit PUCCH, PUSCH or SRS</w:t>
      </w:r>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p>
    <w:p w14:paraId="6C9DF396" w14:textId="2386D0DA" w:rsidR="00296F05" w:rsidRDefault="00296F05" w:rsidP="00296F05">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eastAsia="zh-CN"/>
        </w:rPr>
        <w:t xml:space="preserve">/ </w:t>
      </w:r>
      <w:r w:rsidRPr="009C5807">
        <w:rPr>
          <w:i/>
          <w:lang w:val="en-US" w:eastAsia="zh-CN"/>
        </w:rPr>
        <w:t>NR slot length</w:t>
      </w:r>
    </w:p>
    <w:p w14:paraId="0296B6E9" w14:textId="77777777" w:rsidR="00296F05" w:rsidRPr="008773D9" w:rsidRDefault="00296F05" w:rsidP="00296F05">
      <w:pPr>
        <w:rPr>
          <w:lang w:eastAsia="zh-CN"/>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eastAsia="zh-CN"/>
        </w:rPr>
      </w:pPr>
      <w:r w:rsidRPr="002559F2">
        <w:rPr>
          <w:lang w:val="en-US" w:eastAsia="zh-CN"/>
        </w:rPr>
        <w:t xml:space="preserve">Where </w:t>
      </w:r>
    </w:p>
    <w:p w14:paraId="36863C1A" w14:textId="77777777" w:rsidR="00296F05" w:rsidRPr="00E446B4" w:rsidRDefault="00296F05" w:rsidP="00296F05">
      <w:pPr>
        <w:pStyle w:val="B10"/>
        <w:rPr>
          <w:szCs w:val="16"/>
          <w:lang w:eastAsia="zh-CN"/>
        </w:rPr>
      </w:pPr>
      <w:r w:rsidRPr="00E446B4">
        <w:rPr>
          <w:lang w:eastAsia="zh-CN"/>
        </w:rPr>
        <w:t>-</w:t>
      </w:r>
      <w:r w:rsidRPr="00E446B4">
        <w:rPr>
          <w:lang w:eastAsia="zh-CN"/>
        </w:rPr>
        <w:tab/>
        <w:t xml:space="preserve">If all TCIs are known, </w:t>
      </w:r>
    </w:p>
    <w:p w14:paraId="56BC7A94" w14:textId="00C13491" w:rsidR="00296F05" w:rsidRPr="00E446B4" w:rsidRDefault="00296F05" w:rsidP="00296F05">
      <w:pPr>
        <w:pStyle w:val="B10"/>
        <w:rPr>
          <w:lang w:eastAsia="zh-CN"/>
        </w:rPr>
      </w:pPr>
      <w:r w:rsidRPr="00E446B4">
        <w:rPr>
          <w:lang w:eastAsia="zh-CN"/>
        </w:rPr>
        <w:t>-</w:t>
      </w:r>
      <w:r w:rsidRPr="00E446B4">
        <w:rPr>
          <w:lang w:eastAsia="zh-CN"/>
        </w:rPr>
        <w:tab/>
        <w:t>if the target PL-RS associated with or included in any UL TCI is not maintained, NM = 1</w:t>
      </w:r>
      <w:r>
        <w:rPr>
          <w:lang w:eastAsia="zh-CN"/>
        </w:rPr>
        <w:t xml:space="preserve">; </w:t>
      </w:r>
      <w:r w:rsidRPr="008773D9">
        <w:rPr>
          <w:lang w:eastAsia="zh-CN"/>
        </w:rPr>
        <w:t xml:space="preserve"> Where maintained PL-RS is defined in clause 8.16.3</w:t>
      </w:r>
    </w:p>
    <w:p w14:paraId="17B75509" w14:textId="67AD653C" w:rsidR="00296F05" w:rsidRDefault="00296F05" w:rsidP="00296F05">
      <w:pPr>
        <w:pStyle w:val="B10"/>
        <w:rPr>
          <w:lang w:val="en-US" w:eastAsia="zh-CN"/>
        </w:rPr>
      </w:pPr>
      <w:r w:rsidRPr="00136F07">
        <w:rPr>
          <w:lang w:val="en-US" w:eastAsia="zh-CN"/>
        </w:rPr>
        <w:t>-</w:t>
      </w:r>
      <w:r w:rsidRPr="00136F07">
        <w:rPr>
          <w:lang w:val="en-US" w:eastAsia="zh-CN"/>
        </w:rPr>
        <w:tab/>
      </w:r>
      <w:r>
        <w:rPr>
          <w:lang w:val="en-US" w:eastAsia="zh-CN"/>
        </w:rPr>
        <w:t xml:space="preserve">if a subset of target TCI states in the active TCI state list are unknown, </w:t>
      </w:r>
    </w:p>
    <w:p w14:paraId="6F4608DE" w14:textId="422ECD1E"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3536116B"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states</w:t>
      </w:r>
      <w:r w:rsidRPr="00E446B4">
        <w:rPr>
          <w:lang w:eastAsia="zh-CN"/>
        </w:rPr>
        <w:t xml:space="preserve"> in the active TCI list is </w:t>
      </w:r>
      <w:r>
        <w:rPr>
          <w:lang w:eastAsia="zh-CN"/>
        </w:rPr>
        <w:t>2</w:t>
      </w:r>
      <w:r w:rsidRPr="00E446B4">
        <w:rPr>
          <w:lang w:eastAsia="zh-CN"/>
        </w:rPr>
        <w:t xml:space="preserve">, and </w:t>
      </w:r>
      <w:r>
        <w:rPr>
          <w:lang w:eastAsia="zh-CN"/>
        </w:rPr>
        <w:t>time to first PL-RS</w:t>
      </w:r>
      <w:r w:rsidRPr="00E446B4">
        <w:rPr>
          <w:lang w:eastAsia="zh-CN"/>
        </w:rPr>
        <w:t xml:space="preserve"> associated to the TCIs are overlapped in FR2,</w:t>
      </w:r>
    </w:p>
    <w:p w14:paraId="6054F742" w14:textId="77777777" w:rsidR="00296F05" w:rsidRDefault="00296F05" w:rsidP="00296F05">
      <w:pPr>
        <w:pStyle w:val="B1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xml:space="preserve">) </w:t>
      </w:r>
      <w:r>
        <w:rPr>
          <w:lang w:eastAsia="zh-CN"/>
        </w:rPr>
        <w:t>;</w:t>
      </w:r>
    </w:p>
    <w:p w14:paraId="369E81CF" w14:textId="57D8C4B4"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 xml:space="preserve">2 * </w:t>
      </w:r>
      <w:r w:rsidRPr="00E446B4">
        <w:t>T</w:t>
      </w:r>
      <w:r w:rsidRPr="00E446B4">
        <w:rPr>
          <w:vertAlign w:val="subscript"/>
        </w:rPr>
        <w:t>target-PL-RS</w:t>
      </w:r>
      <w:r>
        <w:rPr>
          <w:vertAlign w:val="subscript"/>
        </w:rPr>
        <w:t>_SC</w:t>
      </w:r>
      <w:r w:rsidRPr="00E446B4">
        <w:rPr>
          <w:lang w:eastAsia="zh-CN"/>
        </w:rPr>
        <w:t xml:space="preserve">, </w:t>
      </w:r>
      <w:r>
        <w:rPr>
          <w:lang w:eastAsia="zh-CN"/>
        </w:rPr>
        <w:t>if T</w:t>
      </w:r>
      <w:r w:rsidRPr="00C80835">
        <w:rPr>
          <w:vertAlign w:val="subscript"/>
          <w:lang w:eastAsia="zh-CN"/>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79E6AC13" w14:textId="77777777"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r>
        <w:rPr>
          <w:lang w:eastAsia="zh-CN"/>
        </w:rP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216458DA" w14:textId="00B9BF5E"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w:t>
      </w:r>
      <w:r w:rsidRPr="00E446B4">
        <w:rPr>
          <w:lang w:eastAsia="zh-CN"/>
        </w:rPr>
        <w:t>s</w:t>
      </w:r>
      <w:r>
        <w:rPr>
          <w:lang w:eastAsia="zh-CN"/>
        </w:rPr>
        <w:t>tates</w:t>
      </w:r>
      <w:r w:rsidRPr="00E446B4">
        <w:rPr>
          <w:lang w:eastAsia="zh-CN"/>
        </w:rPr>
        <w:t xml:space="preserve"> in the </w:t>
      </w:r>
      <w:r w:rsidRPr="00C80835">
        <w:rPr>
          <w:lang w:eastAsia="zh-CN"/>
        </w:rPr>
        <w:t>active TCI list is 2</w:t>
      </w:r>
      <w:r w:rsidRPr="002C361F">
        <w:rPr>
          <w:lang w:eastAsia="zh-CN"/>
        </w:rPr>
        <w:t>,</w:t>
      </w:r>
      <w:r w:rsidRPr="00E446B4">
        <w:rPr>
          <w:lang w:eastAsia="zh-CN"/>
        </w:rPr>
        <w:t xml:space="preserve"> and </w:t>
      </w:r>
      <w:r>
        <w:rPr>
          <w:lang w:eastAsia="zh-CN"/>
        </w:rPr>
        <w:t>time to first PL-RS</w:t>
      </w:r>
      <w:r w:rsidRPr="00E446B4">
        <w:rPr>
          <w:lang w:eastAsia="zh-CN"/>
        </w:rPr>
        <w:t xml:space="preserve"> associated to the TCIs are </w:t>
      </w:r>
      <w:r>
        <w:rPr>
          <w:lang w:eastAsia="zh-CN"/>
        </w:rPr>
        <w:t xml:space="preserve">not </w:t>
      </w:r>
      <w:r w:rsidRPr="00E446B4">
        <w:rPr>
          <w:lang w:eastAsia="zh-CN"/>
        </w:rPr>
        <w:t>overlapped</w:t>
      </w:r>
      <w:r>
        <w:rPr>
          <w:lang w:eastAsia="zh-CN"/>
        </w:rPr>
        <w:t xml:space="preserve"> in FR2</w:t>
      </w:r>
      <w:r w:rsidRPr="00E446B4">
        <w:rPr>
          <w:lang w:eastAsia="zh-CN"/>
        </w:rPr>
        <w:t>,</w:t>
      </w:r>
    </w:p>
    <w:p w14:paraId="21B17817"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Pr>
          <w:rFonts w:eastAsia="Malgun Gothic"/>
          <w:lang w:eastAsia="zh-CN"/>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rPr>
          <w:lang w:eastAsia="zh-CN"/>
        </w:rPr>
        <w:t>;</w:t>
      </w:r>
    </w:p>
    <w:p w14:paraId="3058DC7A" w14:textId="77777777"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p>
    <w:p w14:paraId="49120765" w14:textId="77777777" w:rsidR="00296F05" w:rsidRPr="00E446B4" w:rsidRDefault="00296F05" w:rsidP="00296F05">
      <w:pPr>
        <w:ind w:left="568" w:hanging="284"/>
        <w:rPr>
          <w:lang w:eastAsia="zh-CN"/>
        </w:rPr>
      </w:pPr>
      <w:r w:rsidRPr="00E446B4">
        <w:rPr>
          <w:lang w:eastAsia="zh-CN"/>
        </w:rPr>
        <w:t>-</w:t>
      </w:r>
      <w:r w:rsidRPr="00E446B4">
        <w:rPr>
          <w:lang w:eastAsia="zh-CN"/>
        </w:rPr>
        <w:tab/>
        <w:t>Otherwise,</w:t>
      </w:r>
    </w:p>
    <w:p w14:paraId="53B27BB1"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sidRPr="00E446B4">
        <w:t>T</w:t>
      </w:r>
      <w:r w:rsidRPr="00E446B4">
        <w:rPr>
          <w:vertAlign w:val="subscript"/>
        </w:rPr>
        <w:t>target-PL-RS</w:t>
      </w:r>
      <w:r>
        <w:rPr>
          <w:vertAlign w:val="subscript"/>
        </w:rPr>
        <w:t>_SC</w:t>
      </w:r>
      <w:r w:rsidRPr="00E446B4">
        <w:rPr>
          <w:rFonts w:eastAsia="Malgun Gothic"/>
          <w:lang w:eastAsia="zh-CN"/>
        </w:rPr>
        <w:t>.</w:t>
      </w:r>
    </w:p>
    <w:p w14:paraId="121303EF" w14:textId="0FC7CED3"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_SC</w:t>
      </w:r>
      <w:r w:rsidRPr="00C80835">
        <w:t xml:space="preserve"> </w:t>
      </w:r>
      <w:r w:rsidRPr="00C063BD">
        <w:t>is</w:t>
      </w:r>
      <w:r>
        <w:rPr>
          <w:lang w:eastAsia="zh-CN"/>
        </w:rPr>
        <w:t xml:space="preserve"> </w:t>
      </w:r>
      <w:r w:rsidRPr="00C063BD">
        <w:rPr>
          <w:lang w:eastAsia="zh-CN"/>
        </w:rPr>
        <w:t>T</w:t>
      </w:r>
      <w:r w:rsidRPr="00C80835">
        <w:rPr>
          <w:vertAlign w:val="subscript"/>
          <w:lang w:eastAsia="zh-CN"/>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_CDP</w:t>
      </w:r>
      <w:r w:rsidRPr="009465DE">
        <w:t xml:space="preserve"> is</w:t>
      </w:r>
      <w:r w:rsidRPr="009465DE">
        <w:rPr>
          <w:lang w:eastAsia="zh-CN"/>
        </w:rPr>
        <w:t xml:space="preserve">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rPr>
          <w:lang w:eastAsia="zh-CN"/>
        </w:rPr>
        <w:t>-</w:t>
      </w:r>
      <w:r>
        <w:rPr>
          <w:lang w:eastAsia="zh-CN"/>
        </w:rP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A81375D" w:rsidR="00D34163" w:rsidRPr="001F146A" w:rsidRDefault="00296F05" w:rsidP="00D34163">
      <w:pPr>
        <w:pStyle w:val="B10"/>
        <w:rPr>
          <w:rFonts w:eastAsia="Malgun Gothic"/>
          <w:lang w:val="en-US" w:eastAsia="zh-CN"/>
        </w:rPr>
      </w:pPr>
      <w:r>
        <w:rPr>
          <w:lang w:eastAsia="zh-CN"/>
        </w:rPr>
        <w:t>-</w:t>
      </w:r>
      <w:r>
        <w:rPr>
          <w:lang w:eastAsia="zh-CN"/>
        </w:rP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eastAsia="zh-CN"/>
        </w:rPr>
        <w:t>-</w:t>
      </w:r>
      <w:r w:rsidR="00D34163" w:rsidRPr="00136F07">
        <w:rPr>
          <w:lang w:val="en-US" w:eastAsia="zh-CN"/>
        </w:rPr>
        <w:tab/>
      </w:r>
      <w:r w:rsidR="00D34163" w:rsidRPr="00136F07">
        <w:rPr>
          <w:rFonts w:eastAsia="Malgun Gothic"/>
          <w:lang w:eastAsia="zh-CN"/>
        </w:rPr>
        <w:t>T</w:t>
      </w:r>
      <w:r w:rsidR="00D34163" w:rsidRPr="00136F07">
        <w:rPr>
          <w:rFonts w:eastAsia="Malgun Gothic"/>
          <w:vertAlign w:val="subscript"/>
          <w:lang w:eastAsia="zh-CN"/>
        </w:rPr>
        <w:t>HARQ</w:t>
      </w:r>
      <w:r w:rsidR="00D34163" w:rsidRPr="00136F07">
        <w:rPr>
          <w:lang w:val="en-US" w:eastAsia="zh-CN"/>
        </w:rPr>
        <w:t xml:space="preserve">, </w:t>
      </w:r>
      <w:r w:rsidR="00D34163" w:rsidRPr="00136F07">
        <w:rPr>
          <w:bCs/>
          <w:szCs w:val="21"/>
        </w:rPr>
        <w:t>T</w:t>
      </w:r>
      <w:r w:rsidR="00D34163" w:rsidRPr="00136F07">
        <w:rPr>
          <w:bCs/>
          <w:szCs w:val="21"/>
          <w:vertAlign w:val="subscript"/>
        </w:rPr>
        <w:t>first_target-PL-RS</w:t>
      </w:r>
      <w:r w:rsidR="00D34163" w:rsidRPr="00136F07">
        <w:rPr>
          <w:lang w:val="en-US" w:eastAsia="zh-CN"/>
        </w:rPr>
        <w:t>,</w:t>
      </w:r>
      <w:r w:rsidR="00D34163" w:rsidRPr="00136F07">
        <w:rPr>
          <w:rFonts w:eastAsia="Malgun Gothic"/>
          <w:lang w:val="en-US" w:eastAsia="zh-CN"/>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eastAsia="zh-CN"/>
        </w:rPr>
        <w:t xml:space="preserve"> are defined in </w:t>
      </w:r>
      <w:r w:rsidR="00D34163" w:rsidRPr="00136F07">
        <w:rPr>
          <w:lang w:val="en-US" w:eastAsia="ko-KR"/>
        </w:rPr>
        <w:t>clause</w:t>
      </w:r>
      <w:r w:rsidR="00D34163" w:rsidRPr="00136F07">
        <w:rPr>
          <w:rFonts w:eastAsia="Malgun Gothic"/>
          <w:lang w:val="en-US" w:eastAsia="zh-CN"/>
        </w:rPr>
        <w:t xml:space="preserve"> 8.</w:t>
      </w:r>
      <w:r w:rsidR="00D34163">
        <w:rPr>
          <w:rFonts w:eastAsia="Malgun Gothic"/>
          <w:lang w:val="en-US" w:eastAsia="zh-CN"/>
        </w:rPr>
        <w:t>16</w:t>
      </w:r>
      <w:r w:rsidR="00D34163" w:rsidRPr="00136F07">
        <w:rPr>
          <w:rFonts w:eastAsia="Malgun Gothic"/>
          <w:lang w:val="en-US" w:eastAsia="zh-CN"/>
        </w:rPr>
        <w:t>.3.</w:t>
      </w:r>
    </w:p>
    <w:p w14:paraId="03C02846" w14:textId="097707C0" w:rsidR="00296F05" w:rsidRDefault="00F20BB1" w:rsidP="00F20BB1">
      <w:pPr>
        <w:rPr>
          <w:lang w:eastAsia="zh-CN"/>
        </w:rPr>
      </w:pPr>
      <w:bookmarkStart w:id="108" w:name="_Hlk101704964"/>
      <w:r w:rsidRPr="00DC321E">
        <w:t xml:space="preserve">The requirements specified in this clause do not apply if more than 4 different RSs are </w:t>
      </w:r>
      <w:r>
        <w:t>activated</w:t>
      </w:r>
      <w:r w:rsidRPr="00DC321E">
        <w:t xml:space="preserve"> as PL-RS per serving cell among all active UL (or joint) TCI states.</w:t>
      </w:r>
    </w:p>
    <w:p w14:paraId="7AAB4EEE" w14:textId="58E27C1C" w:rsidR="00D34163" w:rsidRPr="001F146A" w:rsidRDefault="00D34163" w:rsidP="00D34163">
      <w:pPr>
        <w:rPr>
          <w:lang w:val="en-US" w:eastAsia="zh-CN"/>
        </w:rPr>
      </w:pPr>
      <w:r w:rsidRPr="001F146A">
        <w:rPr>
          <w:lang w:val="en-US" w:eastAsia="zh-CN"/>
        </w:rPr>
        <w:t xml:space="preserve">When UE receives </w:t>
      </w:r>
      <w:r w:rsidRPr="001F146A">
        <w:rPr>
          <w:rFonts w:eastAsia="Malgun Gothic"/>
          <w:lang w:val="en-US" w:eastAsia="zh-CN"/>
        </w:rPr>
        <w:t>PDSCH carrying</w:t>
      </w:r>
      <w:r w:rsidRPr="001F146A">
        <w:rPr>
          <w:lang w:val="en-US" w:eastAsia="zh-CN"/>
        </w:rPr>
        <w:t xml:space="preserve"> </w:t>
      </w:r>
      <w:r w:rsidRPr="001F146A">
        <w:rPr>
          <w:rFonts w:eastAsia="Malgun Gothic"/>
          <w:lang w:val="en-US" w:eastAsia="zh-CN"/>
        </w:rPr>
        <w:t xml:space="preserve">MAC-CE </w:t>
      </w:r>
      <w:r>
        <w:rPr>
          <w:rFonts w:eastAsia="Malgun Gothic"/>
          <w:lang w:val="en-US" w:eastAsia="zh-CN"/>
        </w:rPr>
        <w:t xml:space="preserve">for </w:t>
      </w:r>
      <w:r w:rsidRPr="001F146A">
        <w:rPr>
          <w:rFonts w:eastAsia="Malgun Gothic"/>
          <w:lang w:val="en-US" w:eastAsia="zh-CN"/>
        </w:rPr>
        <w:t>active TCI state list update</w:t>
      </w:r>
      <w:r>
        <w:rPr>
          <w:rFonts w:eastAsia="Malgun Gothic"/>
          <w:lang w:val="en-US" w:eastAsia="zh-CN"/>
        </w:rPr>
        <w:t>, and</w:t>
      </w:r>
      <w:r w:rsidRPr="001F146A">
        <w:rPr>
          <w:rFonts w:eastAsia="Malgun Gothic"/>
          <w:lang w:val="en-US" w:eastAsia="zh-CN"/>
        </w:rPr>
        <w:t xml:space="preserve"> </w:t>
      </w:r>
    </w:p>
    <w:p w14:paraId="17AC06BA" w14:textId="7C951C50" w:rsidR="004C10EC" w:rsidRPr="001F146A" w:rsidRDefault="004C10EC" w:rsidP="004C10EC">
      <w:pPr>
        <w:pStyle w:val="B10"/>
        <w:rPr>
          <w:szCs w:val="16"/>
          <w:lang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Pr>
          <w:lang w:val="en-US" w:eastAsia="zh-CN"/>
        </w:rPr>
        <w:t>’</w:t>
      </w:r>
      <w:r w:rsidRPr="001F146A">
        <w:rPr>
          <w:szCs w:val="16"/>
          <w:lang w:eastAsia="zh-CN"/>
        </w:rPr>
        <w:t xml:space="preserve">, or </w:t>
      </w:r>
    </w:p>
    <w:p w14:paraId="2C85D534" w14:textId="5AA01919" w:rsidR="00D34163" w:rsidRPr="001F146A" w:rsidRDefault="004C10EC" w:rsidP="004C10EC">
      <w:pPr>
        <w:pStyle w:val="B10"/>
        <w:rPr>
          <w:sz w:val="22"/>
          <w:lang w:val="en-US"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separate</w:t>
      </w:r>
      <w:r>
        <w:rPr>
          <w:lang w:val="en-US" w:eastAsia="zh-CN"/>
        </w:rPr>
        <w:t>’</w:t>
      </w:r>
      <w:r w:rsidRPr="001F146A">
        <w:rPr>
          <w:szCs w:val="16"/>
          <w:lang w:eastAsia="zh-CN"/>
        </w:rPr>
        <w:t xml:space="preserve">, </w:t>
      </w:r>
      <w:r w:rsidRPr="001F146A">
        <w:rPr>
          <w:lang w:val="en-US" w:eastAsia="zh-CN"/>
        </w:rPr>
        <w:t xml:space="preserve">while the </w:t>
      </w:r>
      <w:r>
        <w:rPr>
          <w:lang w:val="en-US" w:eastAsia="zh-CN"/>
        </w:rPr>
        <w:t>target</w:t>
      </w:r>
      <w:r w:rsidRPr="001F146A">
        <w:rPr>
          <w:lang w:val="en-US" w:eastAsia="zh-CN"/>
        </w:rPr>
        <w:t xml:space="preserve"> TCI list comprises at least one DL TCI</w:t>
      </w:r>
      <w:r>
        <w:rPr>
          <w:lang w:val="en-US" w:eastAsia="zh-CN"/>
        </w:rPr>
        <w:t>s</w:t>
      </w:r>
      <w:r w:rsidRPr="001F146A">
        <w:rPr>
          <w:lang w:val="en-US" w:eastAsia="zh-CN"/>
        </w:rPr>
        <w:t xml:space="preserve"> and </w:t>
      </w:r>
      <w:r>
        <w:rPr>
          <w:lang w:val="en-US" w:eastAsia="zh-CN"/>
        </w:rPr>
        <w:t xml:space="preserve">at least </w:t>
      </w:r>
      <w:r w:rsidRPr="001F146A">
        <w:rPr>
          <w:lang w:val="en-US" w:eastAsia="zh-CN"/>
        </w:rPr>
        <w:t>one UL TCI</w:t>
      </w:r>
      <w:r>
        <w:rPr>
          <w:lang w:val="en-US" w:eastAsia="zh-CN"/>
        </w:rPr>
        <w:t>s</w:t>
      </w:r>
      <w:r w:rsidRPr="001F146A">
        <w:rPr>
          <w:szCs w:val="16"/>
          <w:lang w:eastAsia="zh-CN"/>
        </w:rPr>
        <w:t>,</w:t>
      </w:r>
    </w:p>
    <w:p w14:paraId="2550F9AB" w14:textId="5BB2CDB6" w:rsidR="00D34163" w:rsidRPr="00EB539F" w:rsidRDefault="00AF23D6" w:rsidP="00D34163">
      <w:pPr>
        <w:rPr>
          <w:rFonts w:eastAsia="Calibri"/>
        </w:rPr>
      </w:pPr>
      <w:r w:rsidRPr="001F146A">
        <w:rPr>
          <w:rFonts w:eastAsia="Calibri"/>
        </w:rPr>
        <w:t xml:space="preserve">UE is not expected to transmit on UL </w:t>
      </w:r>
      <w:r>
        <w:rPr>
          <w:rFonts w:eastAsia="Calibri"/>
        </w:rPr>
        <w:t>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08"/>
    <w:p w14:paraId="2E86DD6E" w14:textId="69D1B8AE" w:rsidR="00D34163" w:rsidRPr="00E90072" w:rsidRDefault="00DE7EC9" w:rsidP="00DE7EC9">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88FFB61" w14:textId="4ACC78A2" w:rsidR="00A05449" w:rsidRDefault="00A05449" w:rsidP="00A05449">
      <w:pPr>
        <w:rPr>
          <w:lang w:eastAsia="zh-CN"/>
        </w:rPr>
      </w:pPr>
    </w:p>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The requirements shall apply for</w:t>
      </w:r>
      <w:r>
        <w:rPr>
          <w:lang w:eastAsia="zh-CN"/>
        </w:rPr>
        <w:t xml:space="preserve"> NR-DC with an </w:t>
      </w:r>
      <w:r>
        <w:rPr>
          <w:rFonts w:eastAsia="MS Mincho"/>
        </w:rPr>
        <w:t xml:space="preserve">NR </w:t>
      </w:r>
      <w:r>
        <w:rPr>
          <w:lang w:eastAsia="zh-CN"/>
        </w:rP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B56BECE" w14:textId="77777777" w:rsidR="006E6740" w:rsidRDefault="006E6740" w:rsidP="006E6740">
      <w:pPr>
        <w:ind w:leftChars="90" w:left="180"/>
        <w:rPr>
          <w:rFonts w:cstheme="minorBidi"/>
          <w:szCs w:val="22"/>
        </w:rPr>
      </w:pPr>
      <w:r>
        <w:t xml:space="preserve">The requirements in this clause shall apply for the UE configured with one deactivated SCG </w:t>
      </w:r>
      <w:r>
        <w:rPr>
          <w:lang w:eastAsia="zh-CN"/>
        </w:rPr>
        <w:t>in NR-DC and when PScell in one SCG is being activated</w:t>
      </w:r>
      <w:r>
        <w:t>.</w:t>
      </w:r>
    </w:p>
    <w:p w14:paraId="79E2CFC1" w14:textId="77777777" w:rsidR="006E6740" w:rsidRDefault="006E6740" w:rsidP="006E6740">
      <w:pPr>
        <w:rPr>
          <w:lang w:val="en-US" w:eastAsia="zh-CN"/>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lang w:eastAsia="zh-CN"/>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43E4457B" w14:textId="3DD3F3D5" w:rsidR="006E6740" w:rsidRDefault="002517D0" w:rsidP="006E6740">
      <w:pPr>
        <w:pStyle w:val="B10"/>
      </w:pPr>
      <w:r>
        <w:tab/>
        <w:t>T</w:t>
      </w:r>
      <w:r>
        <w:rPr>
          <w:vertAlign w:val="subscript"/>
        </w:rPr>
        <w:t>processing</w:t>
      </w:r>
      <w:r>
        <w:t xml:space="preserve"> is the SW processing time needed by UE, including RF warm up period. When PSCell is activated from deactivated state, if any PSCell parameter is modified, T</w:t>
      </w:r>
      <w:r>
        <w:rPr>
          <w:vertAlign w:val="subscript"/>
        </w:rPr>
        <w:t>processing</w:t>
      </w:r>
      <w:r>
        <w:t xml:space="preserve"> = 20ms.</w:t>
      </w:r>
      <w:r>
        <w:rPr>
          <w:lang w:eastAsia="zh-CN"/>
        </w:rPr>
        <w:t xml:space="preserve"> </w:t>
      </w:r>
      <w:r>
        <w:t>Otherwise, T</w:t>
      </w:r>
      <w:r>
        <w:rPr>
          <w:vertAlign w:val="subscript"/>
        </w:rPr>
        <w:t>processing</w:t>
      </w:r>
      <w:r>
        <w:t xml:space="preserve"> = 5 ms.</w:t>
      </w:r>
      <w:r>
        <w:tab/>
        <w:t>T</w:t>
      </w:r>
      <w:r>
        <w:rPr>
          <w:vertAlign w:val="subscript"/>
        </w:rPr>
        <w:t>search</w:t>
      </w:r>
      <w:r>
        <w:t xml:space="preserve"> is the time for AGC settling and PSS/SSS detection.</w:t>
      </w:r>
    </w:p>
    <w:p w14:paraId="274A5481" w14:textId="7B4E952A" w:rsidR="006E6740" w:rsidRDefault="0097269A" w:rsidP="0097269A">
      <w:pPr>
        <w:pStyle w:val="B10"/>
      </w:pPr>
      <w:r>
        <w:tab/>
      </w:r>
      <w:r w:rsidR="006E6740">
        <w:t>T</w:t>
      </w:r>
      <w:r w:rsidR="006E6740">
        <w:rPr>
          <w:vertAlign w:val="subscript"/>
        </w:rPr>
        <w:t>search</w:t>
      </w:r>
      <w:r w:rsidR="006E6740">
        <w:t xml:space="preserve"> is the time for AGC settling and PSS/SSS detection.</w:t>
      </w:r>
    </w:p>
    <w:p w14:paraId="6998A404" w14:textId="10BD78AD" w:rsidR="006E6740" w:rsidRDefault="0097269A" w:rsidP="0097269A">
      <w:pPr>
        <w:pStyle w:val="B10"/>
        <w:rPr>
          <w:lang w:eastAsia="ko-KR"/>
        </w:rPr>
      </w:pPr>
      <w:r>
        <w:rPr>
          <w:lang w:eastAsia="ko-KR"/>
        </w:rPr>
        <w:tab/>
      </w:r>
      <w:r w:rsidR="006E6740">
        <w:rPr>
          <w:lang w:eastAsia="ko-KR"/>
        </w:rPr>
        <w:t xml:space="preserve">For </w:t>
      </w:r>
      <w:r w:rsidR="006E6740">
        <w:t>RACH based PSCell activation,</w:t>
      </w:r>
      <w:r w:rsidR="006E6740">
        <w:rPr>
          <w:lang w:eastAsia="ko-KR"/>
        </w:rPr>
        <w:t xml:space="preserve"> if the target cell is a known NR FR2 PSCell, T</w:t>
      </w:r>
      <w:r w:rsidR="006E6740">
        <w:rPr>
          <w:vertAlign w:val="subscript"/>
          <w:lang w:eastAsia="ko-KR"/>
        </w:rPr>
        <w:t>search</w:t>
      </w:r>
      <w:r w:rsidR="006E6740">
        <w:rPr>
          <w:lang w:eastAsia="ko-KR"/>
        </w:rPr>
        <w:t xml:space="preserve"> = 0 ms. If the target cell is an unknown FR2 PSCell and Es/Iot </w:t>
      </w:r>
      <w:r w:rsidR="006E6740">
        <w:rPr>
          <w:rFonts w:hint="eastAsia"/>
          <w:lang w:eastAsia="ko-KR"/>
        </w:rPr>
        <w:t>≥</w:t>
      </w:r>
      <w:r w:rsidR="006E6740">
        <w:rPr>
          <w:lang w:eastAsia="ko-KR"/>
        </w:rPr>
        <w:t xml:space="preserve"> -2 dB, then T</w:t>
      </w:r>
      <w:r w:rsidR="006E6740">
        <w:rPr>
          <w:vertAlign w:val="subscript"/>
          <w:lang w:eastAsia="ko-KR"/>
        </w:rPr>
        <w:t>search</w:t>
      </w:r>
      <w:r w:rsidR="006E6740">
        <w:rPr>
          <w:lang w:eastAsia="ko-KR"/>
        </w:rPr>
        <w:t xml:space="preserve"> = 24* T</w:t>
      </w:r>
      <w:r w:rsidR="006E6740">
        <w:rPr>
          <w:vertAlign w:val="subscript"/>
          <w:lang w:eastAsia="ko-KR"/>
        </w:rPr>
        <w:t xml:space="preserve">rs </w:t>
      </w:r>
      <w:r w:rsidR="006E6740">
        <w:rPr>
          <w:lang w:eastAsia="ko-KR"/>
        </w:rPr>
        <w:t>ms.</w:t>
      </w:r>
    </w:p>
    <w:p w14:paraId="0BB9FED1" w14:textId="780280D9" w:rsidR="00E83848" w:rsidRDefault="0097269A" w:rsidP="0097269A">
      <w:pPr>
        <w:pStyle w:val="B10"/>
        <w:rPr>
          <w:rFonts w:eastAsia="Malgun Gothic"/>
          <w:lang w:eastAsia="ko-KR"/>
        </w:rPr>
      </w:pPr>
      <w:r>
        <w:rPr>
          <w:lang w:eastAsia="ko-KR"/>
        </w:rPr>
        <w:tab/>
      </w:r>
      <w:r w:rsidR="00E83848">
        <w:rPr>
          <w:lang w:eastAsia="ko-KR"/>
        </w:rPr>
        <w:t xml:space="preserve">For </w:t>
      </w:r>
      <w:r w:rsidR="00E83848">
        <w:t>RACH-less based PSCell activation,</w:t>
      </w:r>
      <w:r w:rsidR="00E83848">
        <w:rPr>
          <w:lang w:eastAsia="ko-KR"/>
        </w:rPr>
        <w:t xml:space="preserve"> if RLM and BFD are configured and </w:t>
      </w:r>
      <w:r w:rsidR="00E83848" w:rsidRPr="00CE1DB0">
        <w:rPr>
          <w:lang w:eastAsia="ko-KR"/>
        </w:rPr>
        <w:t>TCI state is known</w:t>
      </w:r>
      <w:r w:rsidR="00E83848">
        <w:rPr>
          <w:lang w:eastAsia="ko-KR"/>
        </w:rPr>
        <w:t>, T</w:t>
      </w:r>
      <w:r w:rsidR="00E83848">
        <w:rPr>
          <w:vertAlign w:val="subscript"/>
          <w:lang w:eastAsia="ko-KR"/>
        </w:rPr>
        <w:t>search</w:t>
      </w:r>
      <w:r w:rsidR="00E83848">
        <w:rPr>
          <w:lang w:eastAsia="ko-KR"/>
        </w:rPr>
        <w:t xml:space="preserve"> = 0 ms if the target cell is a known FR2 PScell.</w:t>
      </w:r>
      <w:r w:rsidR="00E83848">
        <w:t xml:space="preserve"> There are no requirements if PSCell is unknown.</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lang w:eastAsia="zh-CN"/>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w:t>
      </w:r>
      <w:r w:rsidR="00E83848">
        <w:rPr>
          <w:lang w:eastAsia="zh-CN"/>
        </w:rPr>
        <w:t>[or SR on PUCCH]</w:t>
      </w:r>
      <w:r w:rsidR="00E83848">
        <w:t xml:space="preserve">. </w:t>
      </w:r>
    </w:p>
    <w:p w14:paraId="7F025BFB" w14:textId="4A35E67E" w:rsidR="006E6740" w:rsidRDefault="00D5209F" w:rsidP="006E6740">
      <w:pPr>
        <w:pStyle w:val="B10"/>
        <w:rPr>
          <w:lang w:eastAsia="zh-CN"/>
        </w:rPr>
      </w:pPr>
      <w:r>
        <w:rPr>
          <w:lang w:eastAsia="zh-CN"/>
        </w:rPr>
        <w:tab/>
        <w:t>Trs is the SMTC periodicity of the PSCell if the UE has been provided with an SMTC configuration for the target cell in SCG activation command,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p>
    <w:p w14:paraId="007CF716" w14:textId="50C4715F" w:rsidR="00E83848" w:rsidRDefault="00E83848" w:rsidP="00E83848">
      <w:pPr>
        <w:ind w:leftChars="90" w:left="180"/>
        <w:rPr>
          <w:lang w:eastAsia="ko-KR"/>
        </w:rPr>
      </w:pPr>
      <w:r>
        <w:rPr>
          <w:rFonts w:cs="v4.2.0"/>
          <w:lang w:eastAsia="zh-CN"/>
        </w:rPr>
        <w:t>In FR2, the PSC</w:t>
      </w:r>
      <w:r>
        <w:rPr>
          <w:rFonts w:cs="v4.2.0"/>
          <w:lang w:eastAsia="ko-KR"/>
        </w:rPr>
        <w:t xml:space="preserve">ell is known if it </w:t>
      </w:r>
      <w:r>
        <w:rPr>
          <w:lang w:eastAsia="ko-KR"/>
        </w:rPr>
        <w:t>has been meeting the following conditions:</w:t>
      </w:r>
    </w:p>
    <w:p w14:paraId="589BFD51" w14:textId="77777777" w:rsidR="006E6740" w:rsidRDefault="006E6740" w:rsidP="006E6740">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7351F71F" w14:textId="77777777" w:rsidR="006E6740" w:rsidRDefault="006E6740" w:rsidP="004D4F65">
      <w:pPr>
        <w:pStyle w:val="B20"/>
        <w:rPr>
          <w:lang w:eastAsia="zh-CN"/>
        </w:rPr>
      </w:pPr>
      <w:r>
        <w:rPr>
          <w:lang w:eastAsia="ko-KR"/>
        </w:rPr>
        <w:t>-</w:t>
      </w:r>
      <w:r>
        <w:rPr>
          <w:lang w:eastAsia="zh-CN"/>
        </w:rPr>
        <w:tab/>
        <w:t>the UE has sent a valid measurement report for the PSCell being activated and</w:t>
      </w:r>
    </w:p>
    <w:p w14:paraId="2A825347" w14:textId="77777777" w:rsidR="006E6740" w:rsidRDefault="006E6740" w:rsidP="004D4F65">
      <w:pPr>
        <w:pStyle w:val="B20"/>
        <w:rPr>
          <w:lang w:eastAsia="zh-CN"/>
        </w:rPr>
      </w:pPr>
      <w:r>
        <w:rPr>
          <w:lang w:eastAsia="zh-CN"/>
        </w:rPr>
        <w:t>-</w:t>
      </w:r>
      <w:r>
        <w:rPr>
          <w:lang w:eastAsia="zh-CN"/>
        </w:rPr>
        <w:tab/>
        <w:t>One of the SSBs measured from the PSCell being activated remains detectable according to the cell identification conditions specified in clause 9.3.</w:t>
      </w:r>
    </w:p>
    <w:p w14:paraId="64C19DBD" w14:textId="3F28E7DA" w:rsidR="006E6740" w:rsidRDefault="002517D0" w:rsidP="004D4F65">
      <w:pPr>
        <w:pStyle w:val="B20"/>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rsidRPr="00E96858">
        <w:t>T</w:t>
      </w:r>
      <w:r w:rsidRPr="00E96858">
        <w:rPr>
          <w:vertAlign w:val="subscript"/>
        </w:rPr>
        <w:t>activation_time</w:t>
      </w:r>
      <w:r w:rsidDel="000E5A84">
        <w:t xml:space="preserve"> </w:t>
      </w:r>
      <w:r>
        <w:rPr>
          <w:lang w:eastAsia="ko-KR"/>
        </w:rPr>
        <w:t>according to the cell identification conditions specified in clause 9.3.</w:t>
      </w:r>
    </w:p>
    <w:p w14:paraId="1A05ED94" w14:textId="77777777" w:rsidR="00E83848" w:rsidRDefault="00E83848" w:rsidP="00E83848">
      <w:pPr>
        <w:ind w:leftChars="90" w:left="180"/>
        <w:rPr>
          <w:lang w:eastAsia="ko-KR"/>
        </w:rPr>
      </w:pPr>
      <w:r>
        <w:rPr>
          <w:lang w:eastAsia="ko-KR"/>
        </w:rPr>
        <w:t>otherwise it is unknown.</w:t>
      </w:r>
    </w:p>
    <w:p w14:paraId="7078119E" w14:textId="77777777" w:rsidR="00E83848" w:rsidRPr="00455D9C" w:rsidRDefault="00E83848" w:rsidP="00E83848">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4948C5D8" w14:textId="77777777" w:rsidR="00E83848" w:rsidRDefault="00E83848" w:rsidP="00E83848">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7DADB98" w14:textId="77777777" w:rsidR="00E83848" w:rsidRPr="00E92E3B" w:rsidRDefault="00E83848" w:rsidP="002F61FE">
      <w:pPr>
        <w:pStyle w:val="B20"/>
      </w:pPr>
      <w:r w:rsidRPr="00E92E3B">
        <w:rPr>
          <w:lang w:eastAsia="zh-CN"/>
        </w:rPr>
        <w:t>-</w:t>
      </w:r>
      <w:r w:rsidRPr="00E92E3B">
        <w:rPr>
          <w:lang w:eastAsia="zh-CN"/>
        </w:rPr>
        <w:tab/>
        <w:t>During the period from the PSCell deactivation</w:t>
      </w:r>
      <w:r w:rsidRPr="00E92E3B">
        <w:t xml:space="preserve"> to the completion of PSCell activation, while PSCell was deactivated, </w:t>
      </w:r>
    </w:p>
    <w:p w14:paraId="72270DD0" w14:textId="77777777" w:rsidR="00E83848" w:rsidRDefault="00E83848" w:rsidP="002F61FE">
      <w:pPr>
        <w:pStyle w:val="B20"/>
        <w:rPr>
          <w:lang w:eastAsia="zh-CN"/>
        </w:rPr>
      </w:pPr>
      <w:r w:rsidRPr="00E92E3B">
        <w:rPr>
          <w:lang w:eastAsia="zh-CN"/>
        </w:rPr>
        <w:t>-</w:t>
      </w:r>
      <w:r w:rsidRPr="00E92E3B">
        <w:rPr>
          <w:lang w:eastAsia="zh-CN"/>
        </w:rPr>
        <w:tab/>
        <w:t>UE has not detected beam failure</w:t>
      </w:r>
    </w:p>
    <w:p w14:paraId="5F49DC39" w14:textId="379416C0" w:rsidR="00E83848" w:rsidRPr="0002747B" w:rsidRDefault="00903645" w:rsidP="00E83848">
      <w:pPr>
        <w:pStyle w:val="B10"/>
        <w:rPr>
          <w:rFonts w:eastAsiaTheme="minorEastAsia"/>
          <w:lang w:eastAsia="zh-CN"/>
        </w:rPr>
      </w:pPr>
      <w:r>
        <w:rPr>
          <w:rFonts w:eastAsia="Malgun Gothic"/>
          <w:lang w:eastAsia="zh-CN"/>
        </w:rPr>
        <w:t>-</w:t>
      </w:r>
      <w:r>
        <w:rPr>
          <w:rFonts w:eastAsia="Malgun Gothic"/>
          <w:lang w:eastAsia="zh-CN"/>
        </w:rPr>
        <w:tab/>
      </w:r>
      <w:r w:rsidR="00E83848" w:rsidRPr="009C5807">
        <w:rPr>
          <w:rFonts w:eastAsia="Malgun Gothic"/>
          <w:lang w:eastAsia="zh-CN"/>
        </w:rPr>
        <w:t>Otherwise, the TCI state is unknown.</w:t>
      </w:r>
    </w:p>
    <w:p w14:paraId="2F9253B2" w14:textId="2A4A6E1C" w:rsidR="00E83848" w:rsidRDefault="00E83848" w:rsidP="00E83848">
      <w:pPr>
        <w:ind w:leftChars="90" w:left="180"/>
      </w:pPr>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14:paraId="046EEC49" w14:textId="77777777" w:rsidR="00F211EB" w:rsidRPr="00ED000A" w:rsidRDefault="00F211EB" w:rsidP="00E83848">
      <w:pPr>
        <w:ind w:leftChars="90" w:left="180"/>
      </w:pP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lang w:eastAsia="zh-CN"/>
        </w:rPr>
        <w:t>3</w:t>
      </w:r>
      <w:r w:rsidRPr="007732FD">
        <w:rPr>
          <w:rFonts w:eastAsia="SimSun"/>
        </w:rPr>
        <w:tab/>
        <w:t>SCG Deactivation Delay Requirement</w:t>
      </w:r>
    </w:p>
    <w:p w14:paraId="7F1E5EE0" w14:textId="77777777" w:rsidR="006E6740" w:rsidRPr="00E96858" w:rsidRDefault="006E6740" w:rsidP="006E6740">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PCell and </w:t>
      </w:r>
      <w:r w:rsidRPr="00E96858">
        <w:rPr>
          <w:lang w:eastAsia="zh-CN"/>
        </w:rPr>
        <w:t>PScell.</w:t>
      </w:r>
    </w:p>
    <w:p w14:paraId="4B2AB57B" w14:textId="77777777" w:rsidR="006E6740" w:rsidRPr="00E96858" w:rsidRDefault="006E6740" w:rsidP="006E6740">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lang w:eastAsia="zh-CN"/>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7C55F6" w:rsidRDefault="001A17D5" w:rsidP="001A17D5">
      <w:pPr>
        <w:pStyle w:val="B10"/>
        <w:rPr>
          <w:lang w:val="fr-FR"/>
        </w:rPr>
      </w:pPr>
      <w:r w:rsidRPr="007C55F6">
        <w:rPr>
          <w:lang w:val="fr-FR"/>
        </w:rPr>
        <w:t>-</w:t>
      </w:r>
      <w:r w:rsidRPr="007C55F6">
        <w:rPr>
          <w:lang w:val="fr-FR"/>
        </w:rPr>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 xml:space="preserve">.2 </w:t>
      </w:r>
      <w:r w:rsidRPr="006231B3">
        <w:rPr>
          <w:rFonts w:eastAsia="SimSun" w:cs="v5.0.0"/>
          <w:lang w:eastAsia="zh-CN"/>
        </w:rPr>
        <w:t>and 8.</w:t>
      </w:r>
      <w:r>
        <w:rPr>
          <w:rFonts w:eastAsia="SimSun" w:cs="v5.0.0"/>
          <w:lang w:eastAsia="zh-CN"/>
        </w:rPr>
        <w:t>18</w:t>
      </w:r>
      <w:r w:rsidRPr="006231B3">
        <w:rPr>
          <w:rFonts w:eastAsia="SimSun" w:cs="v5.0.0"/>
          <w:lang w:eastAsia="zh-CN"/>
        </w:rPr>
        <w:t>.3</w:t>
      </w:r>
      <w:r w:rsidRPr="006231B3">
        <w:rPr>
          <w:rFonts w:eastAsia="SimSun" w:cs="v5.0.0"/>
        </w:rPr>
        <w:t xml:space="preserve">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lang w:eastAsia="zh-CN"/>
        </w:rPr>
        <w:t xml:space="preserve"> </w:t>
      </w:r>
      <w:r>
        <w:t xml:space="preserve">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additionalPCI other than serving cell PCI.</w:t>
      </w:r>
    </w:p>
    <w:p w14:paraId="6A3B9461" w14:textId="31DFFCD8" w:rsidR="001A17D5" w:rsidRPr="009C5807" w:rsidRDefault="001A17D5" w:rsidP="001A17D5">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652D91C" w14:textId="56D77EB5"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.2.2-2 for FR2 with scaling factor N=8</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77777777" w:rsidR="001A17D5" w:rsidRDefault="001A17D5" w:rsidP="001A17D5">
      <w:r w:rsidRPr="009C5807">
        <w:t>Longer evaluation period would be expected if the combination of BFD-RS resource, SMTC occasion and measurement gap configurations does not meet pervious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6231B3">
        <w:rPr>
          <w:rFonts w:eastAsia="SimSun"/>
          <w:lang w:val="fr-FR"/>
        </w:rPr>
        <w:t>The values of P</w:t>
      </w:r>
      <w:r w:rsidRPr="006231B3">
        <w:rPr>
          <w:rFonts w:eastAsia="SimSun"/>
          <w:vertAlign w:val="subscript"/>
          <w:lang w:val="fr-FR"/>
        </w:rPr>
        <w:t xml:space="preserve">TRP </w:t>
      </w:r>
      <w:r w:rsidRPr="006231B3">
        <w:rPr>
          <w:rFonts w:eastAsia="SimSun"/>
          <w:lang w:val="fr-FR"/>
        </w:rPr>
        <w:t>defined in table 8.18.2.2-2 is defined as 2</w:t>
      </w:r>
      <w:r>
        <w:rPr>
          <w:rFonts w:eastAsia="SimSun"/>
          <w:lang w:val="fr-FR"/>
        </w:rPr>
        <w:t xml:space="preserve">, </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r>
        <w:rPr>
          <w:rFonts w:eastAsia="SimSun"/>
          <w:lang w:val="fr-FR"/>
        </w:rPr>
        <w:t>overlapped,</w:t>
      </w:r>
      <w:r w:rsidRPr="006231B3">
        <w:rPr>
          <w:rFonts w:eastAsia="SimSun"/>
          <w:lang w:val="fr-FR"/>
        </w:rPr>
        <w:t xml:space="preserve">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DE38C9"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7C55F6" w:rsidRDefault="001A17D5" w:rsidP="003305AC">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DE38C9"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7C55F6" w:rsidRDefault="001A17D5" w:rsidP="003305AC">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C55F6" w:rsidRDefault="001A17D5" w:rsidP="003305AC">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1A17D5" w:rsidRPr="009C5807"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9C5807" w:rsidRDefault="001A17D5" w:rsidP="003305AC">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r>
              <w:rPr>
                <w:lang w:val="fr-FR"/>
              </w:rPr>
              <w:t>*P</w:t>
            </w:r>
            <w:r>
              <w:rPr>
                <w:vertAlign w:val="subscript"/>
                <w:lang w:val="fr-FR"/>
              </w:rPr>
              <w:t>TRP</w:t>
            </w:r>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7BAA7DA0"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56A26FEA" w14:textId="30AC4989" w:rsidR="009237D8" w:rsidRDefault="009237D8"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Pr="00236C5A"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F00989">
        <w:rPr>
          <w:rFonts w:eastAsia="SimSun"/>
          <w:lang w:eastAsia="zh-CN"/>
        </w:rPr>
        <w:t>when applicable,</w:t>
      </w:r>
      <w:r w:rsidRPr="00F00989">
        <w:rPr>
          <w:rFonts w:eastAsia="SimSun"/>
        </w:rPr>
        <w:t xml:space="preserve"> with the RS in the active TCI state of any CORESET configured in the UE active BWP.</w:t>
      </w:r>
    </w:p>
    <w:p w14:paraId="1D89FE40" w14:textId="360AFAC1" w:rsidR="001A17D5" w:rsidRPr="009C5807" w:rsidRDefault="001A17D5" w:rsidP="001A17D5">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77777777" w:rsidR="001A17D5" w:rsidRDefault="001A17D5" w:rsidP="001A17D5">
      <w:r w:rsidRPr="009C5807">
        <w:t>Longer evaluation period would be expected if the combination of the BFD-RS resource, SMTC occasion and measurement gap configurations does not meet pervious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Default="001A17D5" w:rsidP="001A17D5">
      <w:pPr>
        <w:pStyle w:val="B20"/>
      </w:pPr>
      <w:r w:rsidRPr="00E30640">
        <w:t>-</w:t>
      </w:r>
      <w:r w:rsidRPr="00E30640">
        <w:tab/>
        <w:t>P</w:t>
      </w:r>
      <w:r w:rsidRPr="00E30640">
        <w:rPr>
          <w:vertAlign w:val="subscript"/>
        </w:rPr>
        <w:t>BFD</w:t>
      </w:r>
      <w:r w:rsidRPr="00E30640">
        <w:t xml:space="preserve"> </w:t>
      </w:r>
      <w:r>
        <w:t>= Z in EN-DC or NE-DC or SA</w:t>
      </w:r>
      <w:r w:rsidRPr="00E30640">
        <w:t>.</w:t>
      </w:r>
    </w:p>
    <w:p w14:paraId="329F04AC" w14:textId="77777777" w:rsidR="001A17D5" w:rsidRDefault="001A17D5" w:rsidP="001A17D5">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271F63E" w14:textId="3046A323" w:rsidR="00E968F2" w:rsidRPr="006231B3" w:rsidRDefault="00E968F2" w:rsidP="00E968F2">
      <w:pPr>
        <w:rPr>
          <w:rFonts w:eastAsia="SimSun"/>
        </w:rPr>
      </w:pPr>
      <w:r w:rsidRPr="006231B3">
        <w:rPr>
          <w:rFonts w:eastAsia="SimSun"/>
          <w:lang w:val="fr-FR"/>
        </w:rPr>
        <w:t>The values of P</w:t>
      </w:r>
      <w:r w:rsidRPr="006231B3">
        <w:rPr>
          <w:rFonts w:eastAsia="SimSun"/>
          <w:vertAlign w:val="subscript"/>
          <w:lang w:val="fr-FR"/>
        </w:rPr>
        <w:t xml:space="preserve">TRP </w:t>
      </w:r>
      <w:r w:rsidRPr="006231B3">
        <w:rPr>
          <w:rFonts w:eastAsia="SimSun"/>
          <w:lang w:val="fr-FR"/>
        </w:rPr>
        <w:t>define in table 8.518.3.2-2 is defined as 2</w:t>
      </w:r>
      <w:r>
        <w:rPr>
          <w:rFonts w:eastAsia="SimSun"/>
          <w:lang w:val="fr-FR"/>
        </w:rPr>
        <w:t>,</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r>
        <w:rPr>
          <w:rFonts w:eastAsia="SimSun"/>
          <w:lang w:val="fr-FR"/>
        </w:rPr>
        <w:t>overalapped,</w:t>
      </w:r>
      <w:r w:rsidRPr="006231B3">
        <w:rPr>
          <w:rFonts w:eastAsia="SimSun"/>
          <w:lang w:val="fr-FR"/>
        </w:rPr>
        <w:t xml:space="preserve"> else it is 1. </w:t>
      </w: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Pr>
        <w:rPr>
          <w:lang w:eastAsia="zh-CN"/>
        </w:rPr>
      </w:pPr>
    </w:p>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6145587" w14:textId="613147D2" w:rsidR="009237D8" w:rsidRDefault="009237D8" w:rsidP="001A17D5">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3520599E" w14:textId="34A62CE0" w:rsidR="001A17D5" w:rsidRPr="009C5807" w:rsidRDefault="001A17D5" w:rsidP="001A17D5">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227D6967"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23BAAA81" w14:textId="77777777" w:rsidR="001A17D5" w:rsidRPr="009C5807" w:rsidRDefault="001A17D5" w:rsidP="001A17D5">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183DF2DF" w14:textId="6028F027" w:rsidR="003933BE" w:rsidRPr="009C5807" w:rsidRDefault="00D04263" w:rsidP="000614C3">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865118A"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77777777" w:rsidR="00B22640" w:rsidRDefault="00B22640" w:rsidP="00B22640">
      <w:r w:rsidRPr="009C5807">
        <w:t>Longer evaluation period would be expected if the combination of the CBD-RS resource, SMTC occasion and measurement gap configurations does not meet pervious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3A505395"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36A35BB6"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F00989"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F00989"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10D85C59" w:rsidR="001B50F0" w:rsidRPr="00F00989" w:rsidRDefault="001B50F0" w:rsidP="001B50F0">
            <w:pPr>
              <w:pStyle w:val="TAC"/>
              <w:rPr>
                <w:rFonts w:eastAsia="SimSun"/>
                <w:lang w:val="fr-FR"/>
              </w:rPr>
            </w:pPr>
            <w:r w:rsidRPr="00F00989">
              <w:rPr>
                <w:rFonts w:eastAsia="SimSun" w:cs="v4.2.0"/>
                <w:lang w:val="fr-FR"/>
              </w:rPr>
              <w:t xml:space="preserve">Ceil(3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 xml:space="preserve">P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N</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F00989">
              <w:rPr>
                <w:lang w:val="fr-FR"/>
              </w:rPr>
              <w:t xml:space="preserve"> </w:t>
            </w:r>
            <w:r w:rsidRPr="00F00989">
              <w:rPr>
                <w:rFonts w:eastAsia="SimSun" w:cs="Arial"/>
                <w:szCs w:val="18"/>
                <w:lang w:val="fr-FR"/>
              </w:rPr>
              <w:sym w:font="Symbol" w:char="F0B4"/>
            </w:r>
            <w:r w:rsidRPr="00F00989">
              <w:rPr>
                <w:rFonts w:eastAsia="SimSun"/>
                <w:lang w:val="fr-FR"/>
              </w:rPr>
              <w:t xml:space="preserve"> </w:t>
            </w:r>
            <w:r w:rsidRPr="00F00989">
              <w:rPr>
                <w:lang w:val="fr-FR"/>
              </w:rPr>
              <w:t>P</w:t>
            </w:r>
            <w:r w:rsidRPr="00F00989">
              <w:rPr>
                <w:vertAlign w:val="subscript"/>
                <w:lang w:val="fr-FR"/>
              </w:rPr>
              <w:t>TRP</w:t>
            </w:r>
            <w:r w:rsidRPr="00F00989">
              <w:rPr>
                <w:rFonts w:eastAsia="SimSun" w:cs="v4.2.0"/>
                <w:lang w:val="fr-FR"/>
              </w:rPr>
              <w:t xml:space="preserve">) </w:t>
            </w:r>
            <w:r w:rsidRPr="00F00989">
              <w:rPr>
                <w:rFonts w:eastAsia="SimSun" w:cs="Arial"/>
                <w:szCs w:val="18"/>
              </w:rPr>
              <w:sym w:font="Symbol" w:char="F0B4"/>
            </w:r>
            <w:r w:rsidRPr="00F00989">
              <w:rPr>
                <w:rFonts w:eastAsia="SimSun" w:cs="v4.2.0"/>
                <w:lang w:val="fr-FR"/>
              </w:rPr>
              <w:t xml:space="preserve"> T</w:t>
            </w:r>
            <w:r w:rsidRPr="00F00989">
              <w:rPr>
                <w:rFonts w:eastAsia="SimSun" w:cs="v4.2.0"/>
                <w:vertAlign w:val="subscript"/>
                <w:lang w:val="fr-FR"/>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lang w:eastAsia="zh-C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4154045C"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4F3811F1" w14:textId="35152032" w:rsidR="009237D8" w:rsidRPr="00A37D2C" w:rsidRDefault="009237D8"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A37D2C" w:rsidRDefault="00B22640" w:rsidP="00B22640">
      <w:pPr>
        <w:rPr>
          <w:rFonts w:eastAsia="SimSun"/>
        </w:rPr>
      </w:pP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1D857D48"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77777777" w:rsidR="00B22640" w:rsidRPr="009C5807" w:rsidRDefault="00B22640" w:rsidP="00B22640">
      <w:r w:rsidRPr="009C5807">
        <w:t>Longer evaluation period would be expected if the combination of the CBD-RS resource, SMTC occasion and measurement gap configurations does not meet pervious conditions.</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w:t>
      </w:r>
      <w:r w:rsidRPr="00A37D2C">
        <w:rPr>
          <w:rFonts w:eastAsia="SimSun"/>
          <w:lang w:eastAsia="zh-CN"/>
        </w:rPr>
        <w:t xml:space="preserve"> and over the bandwidth </w:t>
      </w:r>
      <w:r w:rsidRPr="00A37D2C">
        <w:rPr>
          <w:rFonts w:ascii="SimSun" w:eastAsia="SimSun" w:hAnsi="SimSun" w:hint="eastAsia"/>
          <w:lang w:eastAsia="zh-CN"/>
        </w:rPr>
        <w:t>≥</w:t>
      </w:r>
      <w:r w:rsidRPr="00A37D2C">
        <w:rPr>
          <w:rFonts w:ascii="SimSun" w:eastAsia="SimSun" w:hAnsi="SimSun"/>
          <w:lang w:eastAsia="zh-CN"/>
        </w:rPr>
        <w:t xml:space="preserve"> </w:t>
      </w:r>
      <w:r w:rsidRPr="00A37D2C">
        <w:rPr>
          <w:rFonts w:eastAsia="SimSun"/>
          <w:lang w:eastAsia="zh-CN"/>
        </w:rPr>
        <w:t>24 PRBs</w:t>
      </w:r>
      <w:r w:rsidRPr="00A37D2C">
        <w:rPr>
          <w:rFonts w:eastAsia="SimSun"/>
        </w:rPr>
        <w:t>.</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71FD8BBC"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26E69805"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931BC2"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931BC2"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7534264B" w14:textId="106193E8" w:rsidR="009237D8" w:rsidRDefault="009237D8" w:rsidP="00B22640">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93C48BB" w14:textId="20EE68B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eastAsia="zh-CN"/>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75B7D60"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78F7D1E" w14:textId="77777777" w:rsidR="00B22640" w:rsidRPr="00A37D2C" w:rsidRDefault="00B22640" w:rsidP="00B22640">
      <w:pPr>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w:t>
      </w:r>
      <w:r w:rsidRPr="00A37D2C">
        <w:rPr>
          <w:rFonts w:eastAsia="SimSun"/>
          <w:lang w:eastAsia="zh-CN"/>
        </w:rPr>
        <w:t xml:space="preserve">[3], if beam recovery procedure is triggered for any of </w:t>
      </w:r>
      <w:r>
        <w:rPr>
          <w:rFonts w:eastAsia="SimSun"/>
          <w:lang w:eastAsia="zh-CN"/>
        </w:rPr>
        <w:t>the TRPs</w:t>
      </w:r>
      <w:r w:rsidRPr="00A37D2C">
        <w:rPr>
          <w:rFonts w:eastAsia="SimSun"/>
          <w:lang w:eastAsia="zh-CN"/>
        </w:rPr>
        <w:t>,</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eastAsia="zh-CN"/>
              </w:rPr>
              <m:t>q</m:t>
            </m:r>
          </m:e>
          <m:sub>
            <m:r>
              <m:rPr>
                <m:nor/>
              </m:rPr>
              <w:rPr>
                <w:rFonts w:eastAsia="SimSun" w:hAnsi="Arial"/>
                <w:sz w:val="24"/>
                <w:szCs w:val="18"/>
                <w:lang w:val="en-US" w:eastAsia="zh-CN"/>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lang w:eastAsia="zh-CN"/>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Pr>
        <w:rPr>
          <w:lang w:eastAsia="zh-CN"/>
        </w:rPr>
      </w:pPr>
    </w:p>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w:t>
      </w:r>
      <w:r w:rsidRPr="00B759FB">
        <w:t xml:space="preserve"> </w:t>
      </w:r>
      <w:r w:rsidRPr="00B759FB">
        <w:rPr>
          <w:rFonts w:eastAsia="SimSun"/>
          <w:lang w:eastAsia="zh-C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SimSun"/>
          <w:lang w:eastAsia="zh-CN"/>
        </w:rPr>
        <w:t>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lang w:eastAsia="zh-C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eastAsia="zh-CN"/>
        </w:rPr>
        <w:t xml:space="preserve">on FR1 serving PCell or PSCell </w:t>
      </w:r>
      <w:r w:rsidRPr="00B759FB">
        <w:rPr>
          <w:rFonts w:eastAsia="SimSun"/>
        </w:rPr>
        <w:t>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4A5DCC1D" w14:textId="77777777" w:rsidR="00650075" w:rsidRPr="00B759FB" w:rsidRDefault="00650075" w:rsidP="00650075">
      <w:pPr>
        <w:pStyle w:val="B10"/>
        <w:rPr>
          <w:rFonts w:eastAsia="SimSun"/>
          <w:lang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QCLed with active TCI state for PDCCH or PDSCH, and the CSI-RS is</w:t>
      </w:r>
      <w:r w:rsidRPr="00B759FB">
        <w:rPr>
          <w:rFonts w:eastAsia="SimSun"/>
          <w:lang w:val="en-US" w:eastAsia="zh-CN"/>
        </w:rPr>
        <w:t xml:space="preserve"> not in a CSI-RS resource set with repetition ON</w:t>
      </w:r>
    </w:p>
    <w:p w14:paraId="0B6C4F80" w14:textId="77777777" w:rsidR="00650075" w:rsidRPr="00B759FB" w:rsidRDefault="00650075" w:rsidP="00650075">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lang w:eastAsia="zh-CN"/>
        </w:rPr>
      </w:pPr>
      <w:r w:rsidRPr="00B759FB">
        <w:rPr>
          <w:rFonts w:eastAsia="SimSun"/>
          <w:lang w:eastAsia="zh-CN"/>
        </w:rPr>
        <w:t>-</w:t>
      </w:r>
      <w:r w:rsidRPr="00B759FB">
        <w:rPr>
          <w:rFonts w:eastAsia="SimSun"/>
          <w:lang w:eastAsia="zh-CN"/>
        </w:rPr>
        <w:tab/>
        <w:t>Otherwise</w:t>
      </w:r>
    </w:p>
    <w:p w14:paraId="137B2A9D" w14:textId="77777777" w:rsidR="00650075" w:rsidRPr="00B759FB" w:rsidRDefault="00650075" w:rsidP="00650075">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lang w:eastAsia="zh-CN"/>
        </w:rPr>
      </w:pPr>
      <w:r w:rsidRPr="00B759FB">
        <w:rPr>
          <w:rFonts w:eastAsia="SimSun"/>
          <w:lang w:eastAsia="zh-C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66B5899B"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52B3262C"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DCC436C"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lang w:eastAsia="zh-C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w:t>
      </w:r>
      <w:r w:rsidRPr="00B759FB">
        <w:rPr>
          <w:rFonts w:eastAsia="SimSun"/>
          <w:lang w:eastAsia="zh-CN"/>
        </w:rPr>
        <w:t xml:space="preserve">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 xml:space="preserve">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lang w:eastAsia="zh-C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w:t>
      </w:r>
      <w:r w:rsidRPr="00B759FB">
        <w:rPr>
          <w:rFonts w:eastAsia="SimSun"/>
          <w:lang w:eastAsia="zh-CN"/>
        </w:rPr>
        <w:t>TRP specific</w:t>
      </w:r>
      <w:r w:rsidRPr="00B759FB">
        <w:rPr>
          <w:rFonts w:eastAsia="SimSun"/>
        </w:rPr>
        <w:t xml:space="preserve">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lang w:eastAsia="zh-CN"/>
        </w:rPr>
        <w:t>TRP specific</w:t>
      </w:r>
      <w:r w:rsidRPr="00B759FB">
        <w:rPr>
          <w:rFonts w:eastAsia="SimSun"/>
        </w:rPr>
        <w:t xml:space="preserve">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lang w:eastAsia="zh-CN"/>
        </w:rPr>
        <w:t>TRP specific</w:t>
      </w:r>
      <w:r w:rsidRPr="00B759FB">
        <w:rPr>
          <w:rFonts w:eastAsia="SimSun"/>
        </w:rPr>
        <w:t xml:space="preserve">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lang w:eastAsia="zh-C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lang w:eastAsia="zh-CN"/>
        </w:rPr>
        <w:t xml:space="preserve">the FR2 </w:t>
      </w:r>
      <w:r w:rsidRPr="00B759FB">
        <w:rPr>
          <w:rFonts w:ascii="Tms Rmn" w:eastAsia="SimSun" w:hAnsi="Tms Rmn"/>
          <w:lang w:eastAsia="zh-CN"/>
        </w:rPr>
        <w:t xml:space="preserve">serving cell(s) </w:t>
      </w:r>
      <w:r w:rsidRPr="00B759FB">
        <w:rPr>
          <w:rFonts w:eastAsia="SimSun"/>
          <w:lang w:eastAsia="zh-CN"/>
        </w:rPr>
        <w:t xml:space="preserve">and the FR2 serving cell(s) </w:t>
      </w:r>
      <w:r w:rsidRPr="00B759FB">
        <w:rPr>
          <w:rFonts w:ascii="Tms Rmn" w:eastAsia="SimSun" w:hAnsi="Tms Rmn"/>
          <w:lang w:eastAsia="zh-CN"/>
        </w:rPr>
        <w:t>for</w:t>
      </w:r>
      <w:r w:rsidRPr="00B759FB">
        <w:rPr>
          <w:rFonts w:eastAsia="MS Mincho"/>
          <w:lang w:eastAsia="ja-JP"/>
        </w:rPr>
        <w:t xml:space="preserve"> candidate beam detection</w:t>
      </w:r>
      <w:r w:rsidRPr="00B759FB">
        <w:rPr>
          <w:rFonts w:eastAsia="SimSun"/>
          <w:lang w:eastAsia="zh-CN"/>
        </w:rPr>
        <w:t xml:space="preserve"> are in a FR2 band pair</w:t>
      </w:r>
      <w:r w:rsidRPr="00B759FB">
        <w:rPr>
          <w:rFonts w:eastAsia="SimSun"/>
        </w:rPr>
        <w:t xml:space="preserve"> and 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23BDD77"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DAC0E05"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lang w:eastAsia="zh-C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w:t>
      </w:r>
      <w:r w:rsidRPr="00B759FB">
        <w:rPr>
          <w:rFonts w:eastAsia="SimSun"/>
          <w:lang w:eastAsia="zh-CN"/>
        </w:rPr>
        <w:t xml:space="preserve">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Pr>
        <w:rPr>
          <w:lang w:eastAsia="zh-CN"/>
        </w:rPr>
      </w:pPr>
    </w:p>
    <w:p w14:paraId="1B5CB66F" w14:textId="77777777" w:rsidR="00F8140E" w:rsidRPr="00635A7F" w:rsidRDefault="00F8140E" w:rsidP="00F8140E">
      <w:pPr>
        <w:pStyle w:val="Heading2"/>
        <w:rPr>
          <w:lang w:eastAsia="zh-CN"/>
        </w:rPr>
      </w:pPr>
      <w:bookmarkStart w:id="109"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.1</w:t>
      </w:r>
      <w:r w:rsidRPr="00635A7F">
        <w:rPr>
          <w:lang w:val="en-US" w:eastAsia="zh-CN"/>
        </w:rPr>
        <w:tab/>
        <w:t>Introduction</w:t>
      </w:r>
    </w:p>
    <w:p w14:paraId="0985DB09" w14:textId="68ED5F25" w:rsidR="00F8140E" w:rsidRPr="00635A7F" w:rsidRDefault="00E60907" w:rsidP="00F8140E">
      <w:pPr>
        <w:rPr>
          <w:lang w:val="en-US"/>
        </w:rPr>
      </w:pPr>
      <w:r w:rsidRPr="00635A7F">
        <w:rPr>
          <w:lang w:eastAsia="zh-CN"/>
        </w:rPr>
        <w:t xml:space="preserve">The requirements in this clause apply for a UE configured with </w:t>
      </w:r>
      <w:r w:rsidRPr="00635A7F">
        <w:rPr>
          <w:lang w:val="en-US"/>
        </w:rPr>
        <w:t>PCell or any activated SCell in standalone NR</w:t>
      </w:r>
      <w:r w:rsidRPr="00635A7F">
        <w:rPr>
          <w:lang w:eastAsia="zh-CN"/>
        </w:rPr>
        <w:t>.</w:t>
      </w:r>
    </w:p>
    <w:p w14:paraId="6F308D22" w14:textId="77777777" w:rsidR="00F8140E" w:rsidRPr="00635A7F" w:rsidRDefault="00F8140E" w:rsidP="00F8140E">
      <w:pPr>
        <w:rPr>
          <w:lang w:eastAsia="zh-CN"/>
        </w:rPr>
      </w:pPr>
      <w:r w:rsidRPr="00635A7F">
        <w:rPr>
          <w:lang w:eastAsia="zh-CN"/>
        </w:rPr>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.2</w:t>
      </w:r>
      <w:r w:rsidRPr="00635A7F">
        <w:rPr>
          <w:lang w:val="en-US" w:eastAsia="zh-CN"/>
        </w:rPr>
        <w:tab/>
        <w:t>Pre-configured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74D9303B" w14:textId="77777777" w:rsidR="00F8140E" w:rsidRPr="00635A7F" w:rsidRDefault="00F8140E" w:rsidP="00F8140E">
      <w:pPr>
        <w:pStyle w:val="Heading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4B1C46A9" w14:textId="77777777" w:rsidR="00F8140E" w:rsidRPr="00635A7F" w:rsidRDefault="00F8140E" w:rsidP="00F8140E">
      <w:r w:rsidRPr="00635A7F">
        <w:rPr>
          <w:lang w:eastAsia="zh-CN"/>
        </w:rPr>
        <w:t xml:space="preserve">The requirements in this clause only apply to the case </w:t>
      </w:r>
      <w:r w:rsidRPr="00635A7F">
        <w:t xml:space="preserve">that </w:t>
      </w:r>
      <w:r w:rsidRPr="00743687">
        <w:t xml:space="preserve">the </w:t>
      </w:r>
      <w:r w:rsidRPr="00743687">
        <w:rPr>
          <w:lang w:val="en-US" w:eastAsia="zh-CN"/>
        </w:rPr>
        <w:t>DCI/timer-based</w:t>
      </w:r>
      <w:r w:rsidRPr="00635A7F">
        <w:t xml:space="preserve"> BWP switch is performed on a single CC with </w:t>
      </w:r>
      <w:r w:rsidRPr="00635A7F">
        <w:rPr>
          <w:lang w:eastAsia="zh-CN"/>
        </w:rPr>
        <w:t>more than one BWP configurations configured</w:t>
      </w:r>
      <w:r>
        <w:rPr>
          <w:lang w:eastAsia="zh-CN"/>
        </w:rPr>
        <w:t xml:space="preserve"> on the CC</w:t>
      </w:r>
      <w:r w:rsidRPr="00635A7F">
        <w:t>.</w:t>
      </w:r>
    </w:p>
    <w:p w14:paraId="16CFABB8" w14:textId="2762A6E7" w:rsidR="00F8140E" w:rsidRDefault="00E60907"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gap occasion, the Pre-MG status shall not be changed immediately. Instead, the Pre-MG status shall be changed </w:t>
      </w:r>
      <w:r>
        <w:rPr>
          <w:lang w:val="en-US"/>
        </w:rPr>
        <w:t>prior to</w:t>
      </w:r>
      <w:r w:rsidRPr="00635A7F">
        <w:rPr>
          <w:lang w:val="en-US"/>
        </w:rPr>
        <w:t xml:space="preserve"> the next gap occasion.</w:t>
      </w:r>
    </w:p>
    <w:p w14:paraId="37FB8205" w14:textId="52026592" w:rsidR="00F8140E" w:rsidRPr="006350F6" w:rsidRDefault="00E60907" w:rsidP="00F8140E">
      <w:pPr>
        <w:pStyle w:val="Heading3"/>
        <w:rPr>
          <w:lang w:val="en-US" w:eastAsia="zh-CN"/>
        </w:rPr>
      </w:pPr>
      <w:r w:rsidRPr="006350F6">
        <w:rPr>
          <w:lang w:val="en-US" w:eastAsia="zh-CN"/>
        </w:rPr>
        <w:t>8</w:t>
      </w:r>
      <w:r>
        <w:rPr>
          <w:lang w:val="en-US" w:eastAsia="zh-CN"/>
        </w:rPr>
        <w:t>.19</w:t>
      </w:r>
      <w:r w:rsidRPr="006350F6">
        <w:rPr>
          <w:lang w:val="en-US" w:eastAsia="zh-CN"/>
        </w:rPr>
        <w:t>.3</w:t>
      </w:r>
      <w:r w:rsidRPr="006350F6">
        <w:rPr>
          <w:lang w:val="en-US" w:eastAsia="zh-CN"/>
        </w:rPr>
        <w:tab/>
        <w:t>Pre-configured measurement gap activation/deactivation upon SCell activation/deactivation</w:t>
      </w:r>
    </w:p>
    <w:p w14:paraId="46B7BAEE" w14:textId="77777777" w:rsidR="00F8140E" w:rsidRPr="006350F6" w:rsidRDefault="00F8140E" w:rsidP="00F8140E">
      <w:pPr>
        <w:rPr>
          <w:lang w:eastAsia="zh-CN"/>
        </w:rPr>
      </w:pPr>
      <w:r w:rsidRPr="006350F6">
        <w:rPr>
          <w:lang w:eastAsia="zh-CN"/>
        </w:rPr>
        <w:t>The requirements in this clause apply when one SCell or multiple SCells are activated/deactivated.</w:t>
      </w:r>
    </w:p>
    <w:p w14:paraId="118B1062" w14:textId="3CD624AD" w:rsidR="00F8140E" w:rsidRPr="006350F6" w:rsidRDefault="00E60907" w:rsidP="00F8140E">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r w:rsidRPr="006350F6">
        <w:rPr>
          <w:lang w:val="en-US"/>
        </w:rPr>
        <w:t>9.1.</w:t>
      </w:r>
      <w:r>
        <w:t>7</w:t>
      </w:r>
      <w:r w:rsidRPr="006350F6">
        <w:t>, UE shall be able to finish pre-configured 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gap occasion, the Pre-MG status shall not be changed immediately. Instead, the Pre-MG status shall be changed </w:t>
      </w:r>
      <w:r>
        <w:rPr>
          <w:lang w:val="en-US"/>
        </w:rPr>
        <w:t>prior to</w:t>
      </w:r>
      <w:r w:rsidRPr="006350F6">
        <w:rPr>
          <w:lang w:val="en-US"/>
        </w:rPr>
        <w:t xml:space="preserve"> the next gap occasion.</w:t>
      </w:r>
    </w:p>
    <w:p w14:paraId="1F0043DD" w14:textId="47C00B40" w:rsidR="00F8140E" w:rsidRPr="006350F6" w:rsidRDefault="00F8140E" w:rsidP="00F8140E">
      <w:pPr>
        <w:pStyle w:val="Heading3"/>
        <w:rPr>
          <w:lang w:val="en-US" w:eastAsia="zh-CN"/>
        </w:rPr>
      </w:pPr>
      <w:r w:rsidRPr="006350F6">
        <w:rPr>
          <w:lang w:val="en-US" w:eastAsia="zh-CN"/>
        </w:rPr>
        <w:t>8.</w:t>
      </w:r>
      <w:r>
        <w:t>19</w:t>
      </w:r>
      <w:r w:rsidRPr="006350F6">
        <w:rPr>
          <w:lang w:val="en-US" w:eastAsia="zh-CN"/>
        </w:rPr>
        <w:t>.</w:t>
      </w:r>
      <w:r w:rsidR="003431BA">
        <w:rPr>
          <w:lang w:val="en-US" w:eastAsia="zh-CN"/>
        </w:rPr>
        <w:t>4</w:t>
      </w:r>
      <w:r w:rsidRPr="006350F6">
        <w:rPr>
          <w:lang w:val="en-US" w:eastAsia="zh-CN"/>
        </w:rPr>
        <w:tab/>
        <w:t>Pre-configured measurement gap activation/deactivation upon RRC reconfiguration</w:t>
      </w:r>
    </w:p>
    <w:p w14:paraId="68383AF7" w14:textId="77777777" w:rsidR="00F8140E" w:rsidRPr="00287EE1" w:rsidRDefault="00F8140E" w:rsidP="00F8140E">
      <w:pPr>
        <w:rPr>
          <w:lang w:eastAsia="zh-CN"/>
        </w:rPr>
      </w:pPr>
      <w:r w:rsidRPr="006350F6">
        <w:rPr>
          <w:lang w:eastAsia="zh-CN"/>
        </w:rPr>
        <w:t>The requirements in this clause apply when UE capable of autonomous activation/deactivation mechanism receives RRC reconfiguration to</w:t>
      </w:r>
      <w:r w:rsidRPr="007310A6">
        <w:rPr>
          <w:lang w:eastAsia="zh-CN"/>
        </w:rPr>
        <w:t>:</w:t>
      </w:r>
    </w:p>
    <w:p w14:paraId="503B1316" w14:textId="77777777" w:rsidR="00F8140E" w:rsidRPr="00191850" w:rsidRDefault="00F8140E" w:rsidP="00F8140E">
      <w:pPr>
        <w:pStyle w:val="B10"/>
      </w:pPr>
      <w:r>
        <w:t>-</w:t>
      </w:r>
      <w:r>
        <w:tab/>
      </w:r>
      <w:r w:rsidRPr="00191850">
        <w:t>Add/remove of any measurement object(s), or</w:t>
      </w:r>
    </w:p>
    <w:p w14:paraId="0558086A" w14:textId="77777777" w:rsidR="00F8140E" w:rsidRPr="00191850" w:rsidRDefault="00F8140E" w:rsidP="00F8140E">
      <w:pPr>
        <w:pStyle w:val="B10"/>
      </w:pPr>
      <w:r>
        <w:t>-</w:t>
      </w:r>
      <w:r>
        <w:tab/>
      </w:r>
      <w:r w:rsidRPr="00191850">
        <w:t>Add/release/change a SCell under CA, or</w:t>
      </w:r>
    </w:p>
    <w:p w14:paraId="1D4780AF" w14:textId="77777777" w:rsidR="00F8140E" w:rsidRPr="00191850" w:rsidRDefault="00F8140E" w:rsidP="00F8140E">
      <w:pPr>
        <w:pStyle w:val="B10"/>
      </w:pPr>
      <w:r>
        <w:t>-</w:t>
      </w:r>
      <w:r>
        <w:tab/>
      </w:r>
      <w:r w:rsidRPr="00191850">
        <w:t>Switch active BWP or update parameters of its active BWP.</w:t>
      </w:r>
    </w:p>
    <w:p w14:paraId="5B207990" w14:textId="392EFE7C" w:rsidR="00F8140E" w:rsidRPr="0025358B" w:rsidRDefault="00E60907" w:rsidP="00F8140E">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UE shall be able to finish pre-configured activation or deactivation within 5 ms after</w:t>
      </w:r>
      <w:r w:rsidRPr="006350F6">
        <w:t xml:space="preserve"> RRC processing delay specified in [2].</w:t>
      </w:r>
      <w:r w:rsidRPr="00743687">
        <w:rPr>
          <w:lang w:val="en-US"/>
        </w:rPr>
        <w:t xml:space="preserve"> If the end of activation/deactivation of Pre-MG is within a gap occasion, the Pre-MG status shall not be changed immediately. Instead, the Pre-MG status shall be changed </w:t>
      </w:r>
      <w:r>
        <w:rPr>
          <w:lang w:val="en-US"/>
        </w:rPr>
        <w:t>prior to</w:t>
      </w:r>
      <w:r w:rsidRPr="00743687">
        <w:rPr>
          <w:lang w:val="en-US"/>
        </w:rPr>
        <w:t xml:space="preserve"> the next gap occasion.</w:t>
      </w:r>
    </w:p>
    <w:bookmarkEnd w:id="1"/>
    <w:bookmarkEnd w:id="98"/>
    <w:bookmarkEnd w:id="105"/>
    <w:bookmarkEnd w:id="106"/>
    <w:bookmarkEnd w:id="109"/>
    <w:p w14:paraId="0F5BC38D" w14:textId="77777777" w:rsidR="00F8140E" w:rsidRPr="00824925" w:rsidRDefault="00F8140E" w:rsidP="00A05449">
      <w:pPr>
        <w:rPr>
          <w:lang w:eastAsia="zh-CN"/>
        </w:rPr>
      </w:pPr>
    </w:p>
    <w:sectPr w:rsidR="00F8140E" w:rsidRPr="00824925" w:rsidSect="00A52873">
      <w:headerReference w:type="default" r:id="rId73"/>
      <w:footerReference w:type="default" r:id="rId74"/>
      <w:footnotePr>
        <w:numRestart w:val="eachSect"/>
      </w:footnotePr>
      <w:pgSz w:w="11907" w:h="16840" w:code="9"/>
      <w:pgMar w:top="1418" w:right="1134" w:bottom="1134" w:left="1134" w:header="851" w:footer="340" w:gutter="0"/>
      <w:pgNumType w:start="25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88494" w14:textId="77777777" w:rsidR="001E3055" w:rsidRDefault="001E3055">
      <w:r>
        <w:separator/>
      </w:r>
    </w:p>
  </w:endnote>
  <w:endnote w:type="continuationSeparator" w:id="0">
    <w:p w14:paraId="4E23BB62" w14:textId="77777777" w:rsidR="001E3055" w:rsidRDefault="001E3055">
      <w:r>
        <w:continuationSeparator/>
      </w:r>
    </w:p>
  </w:endnote>
  <w:endnote w:type="continuationNotice" w:id="1">
    <w:p w14:paraId="4D5A38A6" w14:textId="77777777" w:rsidR="001E3055" w:rsidRDefault="001E30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A9820" w14:textId="77777777" w:rsidR="001E3055" w:rsidRDefault="001E3055">
      <w:r>
        <w:separator/>
      </w:r>
    </w:p>
  </w:footnote>
  <w:footnote w:type="continuationSeparator" w:id="0">
    <w:p w14:paraId="58DB6C78" w14:textId="77777777" w:rsidR="001E3055" w:rsidRDefault="001E3055">
      <w:r>
        <w:continuationSeparator/>
      </w:r>
    </w:p>
  </w:footnote>
  <w:footnote w:type="continuationNotice" w:id="1">
    <w:p w14:paraId="607F7AA8" w14:textId="77777777" w:rsidR="001E3055" w:rsidRDefault="001E30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02A1D821"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A668E6">
      <w:rPr>
        <w:rFonts w:ascii="Arial" w:hAnsi="Arial" w:cs="Arial"/>
        <w:b/>
        <w:sz w:val="18"/>
        <w:szCs w:val="18"/>
        <w:lang w:val="sv-FI"/>
      </w:rPr>
      <w:t>2</w:t>
    </w:r>
    <w:r w:rsidRPr="00512A44">
      <w:rPr>
        <w:rFonts w:ascii="Arial" w:hAnsi="Arial" w:cs="Arial"/>
        <w:b/>
        <w:sz w:val="18"/>
        <w:szCs w:val="18"/>
        <w:lang w:val="sv-FI"/>
      </w:rPr>
      <w:t>.0 (202</w:t>
    </w:r>
    <w:r w:rsidR="00797F43">
      <w:rPr>
        <w:rFonts w:ascii="Arial" w:hAnsi="Arial" w:cs="Arial"/>
        <w:b/>
        <w:sz w:val="18"/>
        <w:szCs w:val="18"/>
        <w:lang w:val="sv-FI"/>
      </w:rPr>
      <w:t>3</w:t>
    </w:r>
    <w:r w:rsidRPr="00512A44">
      <w:rPr>
        <w:rFonts w:ascii="Arial" w:hAnsi="Arial" w:cs="Arial"/>
        <w:b/>
        <w:sz w:val="18"/>
        <w:szCs w:val="18"/>
        <w:lang w:val="sv-FI"/>
      </w:rPr>
      <w:t>-</w:t>
    </w:r>
    <w:r w:rsidR="00797F43">
      <w:rPr>
        <w:rFonts w:ascii="Arial" w:hAnsi="Arial" w:cs="Arial"/>
        <w:b/>
        <w:sz w:val="18"/>
        <w:szCs w:val="18"/>
        <w:lang w:val="sv-FI"/>
      </w:rPr>
      <w:t>0</w:t>
    </w:r>
    <w:r w:rsidR="00A668E6">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536E"/>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AC5"/>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279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18AD"/>
    <w:rsid w:val="00122023"/>
    <w:rsid w:val="001221FB"/>
    <w:rsid w:val="00122405"/>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A8E"/>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B2"/>
    <w:rsid w:val="001E04D8"/>
    <w:rsid w:val="001E087A"/>
    <w:rsid w:val="001E1993"/>
    <w:rsid w:val="001E24DA"/>
    <w:rsid w:val="001E25F5"/>
    <w:rsid w:val="001E305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A6E"/>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6BD"/>
    <w:rsid w:val="00213C33"/>
    <w:rsid w:val="002145AC"/>
    <w:rsid w:val="00214731"/>
    <w:rsid w:val="0021489D"/>
    <w:rsid w:val="00215C58"/>
    <w:rsid w:val="00216375"/>
    <w:rsid w:val="00217082"/>
    <w:rsid w:val="0021789E"/>
    <w:rsid w:val="0022128C"/>
    <w:rsid w:val="0022187D"/>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16"/>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DC0"/>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1AA"/>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376F"/>
    <w:rsid w:val="002E4D01"/>
    <w:rsid w:val="002E54F0"/>
    <w:rsid w:val="002E5611"/>
    <w:rsid w:val="002E65B9"/>
    <w:rsid w:val="002E6EE8"/>
    <w:rsid w:val="002E7461"/>
    <w:rsid w:val="002E7E54"/>
    <w:rsid w:val="002F01A5"/>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4EED"/>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893"/>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C7EA9"/>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1AA"/>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78F"/>
    <w:rsid w:val="00551D32"/>
    <w:rsid w:val="00551E64"/>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844"/>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3C6C"/>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3130"/>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095"/>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48E"/>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EA5"/>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34"/>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3B8B"/>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C54"/>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046"/>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57DDA"/>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D3A"/>
    <w:rsid w:val="00867E51"/>
    <w:rsid w:val="008700B3"/>
    <w:rsid w:val="00870B0E"/>
    <w:rsid w:val="00870DB4"/>
    <w:rsid w:val="00871017"/>
    <w:rsid w:val="00871918"/>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60C7"/>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73D"/>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BBA"/>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37D8"/>
    <w:rsid w:val="009249D5"/>
    <w:rsid w:val="00924E80"/>
    <w:rsid w:val="00925714"/>
    <w:rsid w:val="0092700A"/>
    <w:rsid w:val="009300D6"/>
    <w:rsid w:val="0093097E"/>
    <w:rsid w:val="00930E00"/>
    <w:rsid w:val="0093101A"/>
    <w:rsid w:val="0093235B"/>
    <w:rsid w:val="0093237A"/>
    <w:rsid w:val="009323E2"/>
    <w:rsid w:val="009324A0"/>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9A3"/>
    <w:rsid w:val="00957E2B"/>
    <w:rsid w:val="00960AA3"/>
    <w:rsid w:val="00960B04"/>
    <w:rsid w:val="00960CB1"/>
    <w:rsid w:val="00960DBF"/>
    <w:rsid w:val="00961022"/>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5131"/>
    <w:rsid w:val="009A6496"/>
    <w:rsid w:val="009A6F2C"/>
    <w:rsid w:val="009A71C9"/>
    <w:rsid w:val="009A722D"/>
    <w:rsid w:val="009A7506"/>
    <w:rsid w:val="009B0041"/>
    <w:rsid w:val="009B022D"/>
    <w:rsid w:val="009B0B3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2006"/>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1D8C"/>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4B75"/>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3"/>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8E6"/>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160"/>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3D6"/>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6BB0"/>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7BA"/>
    <w:rsid w:val="00BC4B2D"/>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EC8"/>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998"/>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AD"/>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47D"/>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0E"/>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1A9"/>
    <w:rsid w:val="00CF0288"/>
    <w:rsid w:val="00CF0870"/>
    <w:rsid w:val="00CF2333"/>
    <w:rsid w:val="00CF2E28"/>
    <w:rsid w:val="00CF3456"/>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1D34"/>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0D"/>
    <w:rsid w:val="00D466A4"/>
    <w:rsid w:val="00D472E9"/>
    <w:rsid w:val="00D47435"/>
    <w:rsid w:val="00D47A57"/>
    <w:rsid w:val="00D5072C"/>
    <w:rsid w:val="00D50777"/>
    <w:rsid w:val="00D50A66"/>
    <w:rsid w:val="00D513E9"/>
    <w:rsid w:val="00D51D2B"/>
    <w:rsid w:val="00D5209F"/>
    <w:rsid w:val="00D52569"/>
    <w:rsid w:val="00D528D8"/>
    <w:rsid w:val="00D54058"/>
    <w:rsid w:val="00D54DB7"/>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E7EC9"/>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06F4"/>
    <w:rsid w:val="00E12151"/>
    <w:rsid w:val="00E1267C"/>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7A9"/>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38D2"/>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873"/>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08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47EE"/>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419"/>
    <w:rsid w:val="00F15DDF"/>
    <w:rsid w:val="00F1607C"/>
    <w:rsid w:val="00F16FF8"/>
    <w:rsid w:val="00F1733C"/>
    <w:rsid w:val="00F2066F"/>
    <w:rsid w:val="00F209D1"/>
    <w:rsid w:val="00F20A06"/>
    <w:rsid w:val="00F20BB1"/>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3886"/>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02A"/>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6A87"/>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393F"/>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2A7"/>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79F"/>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E27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E279F"/>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E27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E279F"/>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E279F"/>
    <w:pPr>
      <w:ind w:left="1701" w:hanging="1701"/>
      <w:outlineLvl w:val="4"/>
    </w:pPr>
    <w:rPr>
      <w:sz w:val="22"/>
    </w:rPr>
  </w:style>
  <w:style w:type="paragraph" w:styleId="Heading6">
    <w:name w:val="heading 6"/>
    <w:aliases w:val="T1,Header 6"/>
    <w:basedOn w:val="H6"/>
    <w:next w:val="Normal"/>
    <w:link w:val="Heading6Char"/>
    <w:qFormat/>
    <w:rsid w:val="000E279F"/>
    <w:pPr>
      <w:outlineLvl w:val="5"/>
    </w:pPr>
  </w:style>
  <w:style w:type="paragraph" w:styleId="Heading7">
    <w:name w:val="heading 7"/>
    <w:aliases w:val="L7,Header 7"/>
    <w:basedOn w:val="H6"/>
    <w:next w:val="Normal"/>
    <w:link w:val="Heading7Char"/>
    <w:qFormat/>
    <w:rsid w:val="000E279F"/>
    <w:pPr>
      <w:outlineLvl w:val="6"/>
    </w:pPr>
  </w:style>
  <w:style w:type="paragraph" w:styleId="Heading8">
    <w:name w:val="heading 8"/>
    <w:basedOn w:val="Heading1"/>
    <w:next w:val="Normal"/>
    <w:link w:val="Heading8Char"/>
    <w:qFormat/>
    <w:rsid w:val="000E279F"/>
    <w:pPr>
      <w:ind w:left="0" w:firstLine="0"/>
      <w:outlineLvl w:val="7"/>
    </w:pPr>
  </w:style>
  <w:style w:type="paragraph" w:styleId="Heading9">
    <w:name w:val="heading 9"/>
    <w:aliases w:val="Figure Heading,FH"/>
    <w:basedOn w:val="Heading8"/>
    <w:next w:val="Normal"/>
    <w:link w:val="Heading9Char"/>
    <w:qFormat/>
    <w:rsid w:val="000E279F"/>
    <w:pPr>
      <w:outlineLvl w:val="8"/>
    </w:pPr>
  </w:style>
  <w:style w:type="character" w:default="1" w:styleId="DefaultParagraphFont">
    <w:name w:val="Default Paragraph Font"/>
    <w:semiHidden/>
    <w:rsid w:val="000E27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279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0E279F"/>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0E279F"/>
    <w:pPr>
      <w:ind w:left="1418" w:hanging="1418"/>
    </w:pPr>
  </w:style>
  <w:style w:type="paragraph" w:styleId="TOC8">
    <w:name w:val="toc 8"/>
    <w:basedOn w:val="TOC1"/>
    <w:rsid w:val="000E279F"/>
    <w:pPr>
      <w:spacing w:before="180"/>
      <w:ind w:left="2693" w:hanging="2693"/>
    </w:pPr>
    <w:rPr>
      <w:b/>
    </w:rPr>
  </w:style>
  <w:style w:type="paragraph" w:styleId="TOC1">
    <w:name w:val="toc 1"/>
    <w:rsid w:val="000E2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0E279F"/>
    <w:pPr>
      <w:keepLines/>
      <w:tabs>
        <w:tab w:val="center" w:pos="4536"/>
        <w:tab w:val="right" w:pos="9072"/>
      </w:tabs>
    </w:pPr>
    <w:rPr>
      <w:noProof/>
    </w:rPr>
  </w:style>
  <w:style w:type="character" w:customStyle="1" w:styleId="ZGSM">
    <w:name w:val="ZGSM"/>
    <w:rsid w:val="000E279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E279F"/>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0E2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0E279F"/>
    <w:pPr>
      <w:ind w:left="1701" w:hanging="1701"/>
    </w:pPr>
  </w:style>
  <w:style w:type="paragraph" w:styleId="TOC4">
    <w:name w:val="toc 4"/>
    <w:basedOn w:val="TOC3"/>
    <w:rsid w:val="000E279F"/>
    <w:pPr>
      <w:ind w:left="1418" w:hanging="1418"/>
    </w:pPr>
  </w:style>
  <w:style w:type="paragraph" w:styleId="TOC3">
    <w:name w:val="toc 3"/>
    <w:basedOn w:val="TOC2"/>
    <w:rsid w:val="000E279F"/>
    <w:pPr>
      <w:ind w:left="1134" w:hanging="1134"/>
    </w:pPr>
  </w:style>
  <w:style w:type="paragraph" w:styleId="TOC2">
    <w:name w:val="toc 2"/>
    <w:basedOn w:val="TOC1"/>
    <w:rsid w:val="000E279F"/>
    <w:pPr>
      <w:keepNext w:val="0"/>
      <w:spacing w:before="0"/>
      <w:ind w:left="851" w:hanging="851"/>
    </w:pPr>
    <w:rPr>
      <w:sz w:val="20"/>
    </w:rPr>
  </w:style>
  <w:style w:type="paragraph" w:styleId="Footer">
    <w:name w:val="footer"/>
    <w:aliases w:val="footer odd,footer,fo,pie de página"/>
    <w:basedOn w:val="Header"/>
    <w:link w:val="FooterChar"/>
    <w:rsid w:val="000E279F"/>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0E279F"/>
    <w:pPr>
      <w:outlineLvl w:val="9"/>
    </w:pPr>
  </w:style>
  <w:style w:type="paragraph" w:customStyle="1" w:styleId="NF">
    <w:name w:val="NF"/>
    <w:basedOn w:val="NO"/>
    <w:rsid w:val="000E279F"/>
    <w:pPr>
      <w:keepNext/>
      <w:spacing w:after="0"/>
    </w:pPr>
    <w:rPr>
      <w:rFonts w:ascii="Arial" w:hAnsi="Arial"/>
      <w:sz w:val="18"/>
    </w:rPr>
  </w:style>
  <w:style w:type="paragraph" w:customStyle="1" w:styleId="NO">
    <w:name w:val="NO"/>
    <w:basedOn w:val="Normal"/>
    <w:link w:val="NOChar"/>
    <w:rsid w:val="000E279F"/>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0E2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E279F"/>
    <w:pPr>
      <w:jc w:val="right"/>
    </w:pPr>
  </w:style>
  <w:style w:type="paragraph" w:customStyle="1" w:styleId="TAL">
    <w:name w:val="TAL"/>
    <w:basedOn w:val="Normal"/>
    <w:link w:val="TALCar"/>
    <w:rsid w:val="000E279F"/>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0E279F"/>
    <w:rPr>
      <w:b/>
    </w:rPr>
  </w:style>
  <w:style w:type="paragraph" w:customStyle="1" w:styleId="TAC">
    <w:name w:val="TAC"/>
    <w:basedOn w:val="TAL"/>
    <w:link w:val="TACChar"/>
    <w:rsid w:val="000E279F"/>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0E279F"/>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0E279F"/>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0E279F"/>
    <w:pPr>
      <w:spacing w:after="0"/>
    </w:pPr>
  </w:style>
  <w:style w:type="paragraph" w:customStyle="1" w:styleId="NW">
    <w:name w:val="NW"/>
    <w:basedOn w:val="NO"/>
    <w:rsid w:val="000E279F"/>
    <w:pPr>
      <w:spacing w:after="0"/>
    </w:pPr>
  </w:style>
  <w:style w:type="paragraph" w:customStyle="1" w:styleId="EW">
    <w:name w:val="EW"/>
    <w:basedOn w:val="EX"/>
    <w:rsid w:val="000E279F"/>
    <w:pPr>
      <w:spacing w:after="0"/>
    </w:pPr>
  </w:style>
  <w:style w:type="paragraph" w:customStyle="1" w:styleId="B10">
    <w:name w:val="B1"/>
    <w:basedOn w:val="List"/>
    <w:link w:val="B1Char"/>
    <w:rsid w:val="000E279F"/>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0E279F"/>
    <w:pPr>
      <w:ind w:left="1985" w:hanging="1985"/>
    </w:pPr>
  </w:style>
  <w:style w:type="paragraph" w:styleId="TOC7">
    <w:name w:val="toc 7"/>
    <w:basedOn w:val="TOC6"/>
    <w:next w:val="Normal"/>
    <w:rsid w:val="000E279F"/>
    <w:pPr>
      <w:ind w:left="2268" w:hanging="2268"/>
    </w:pPr>
  </w:style>
  <w:style w:type="paragraph" w:customStyle="1" w:styleId="EditorsNote">
    <w:name w:val="Editor's Note"/>
    <w:aliases w:val="EN,Editor's Noteormal"/>
    <w:basedOn w:val="NO"/>
    <w:link w:val="EditorsNoteChar"/>
    <w:rsid w:val="000E279F"/>
    <w:rPr>
      <w:color w:val="FF0000"/>
    </w:rPr>
  </w:style>
  <w:style w:type="paragraph" w:customStyle="1" w:styleId="TH">
    <w:name w:val="TH"/>
    <w:basedOn w:val="Normal"/>
    <w:link w:val="THChar"/>
    <w:rsid w:val="000E279F"/>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0E2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E2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0E2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0E2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0E279F"/>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0E2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0E279F"/>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0E2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0E279F"/>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0E279F"/>
  </w:style>
  <w:style w:type="paragraph" w:customStyle="1" w:styleId="B4">
    <w:name w:val="B4"/>
    <w:basedOn w:val="List4"/>
    <w:link w:val="B4Char"/>
    <w:rsid w:val="000E279F"/>
  </w:style>
  <w:style w:type="character" w:customStyle="1" w:styleId="B4Char">
    <w:name w:val="B4 Char"/>
    <w:link w:val="B4"/>
    <w:qFormat/>
    <w:rsid w:val="00936A12"/>
    <w:rPr>
      <w:rFonts w:eastAsia="Times New Roman"/>
      <w:lang w:eastAsia="en-GB"/>
    </w:rPr>
  </w:style>
  <w:style w:type="paragraph" w:customStyle="1" w:styleId="B5">
    <w:name w:val="B5"/>
    <w:basedOn w:val="List5"/>
    <w:rsid w:val="000E279F"/>
  </w:style>
  <w:style w:type="paragraph" w:customStyle="1" w:styleId="ZTD">
    <w:name w:val="ZTD"/>
    <w:basedOn w:val="ZB"/>
    <w:rsid w:val="000E279F"/>
    <w:pPr>
      <w:framePr w:hRule="auto" w:wrap="notBeside" w:y="852"/>
    </w:pPr>
    <w:rPr>
      <w:i w:val="0"/>
      <w:sz w:val="40"/>
    </w:rPr>
  </w:style>
  <w:style w:type="paragraph" w:customStyle="1" w:styleId="ZV">
    <w:name w:val="ZV"/>
    <w:basedOn w:val="ZU"/>
    <w:rsid w:val="000E279F"/>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0E279F"/>
    <w:pPr>
      <w:keepLines/>
      <w:spacing w:after="0"/>
    </w:pPr>
  </w:style>
  <w:style w:type="paragraph" w:styleId="Index2">
    <w:name w:val="index 2"/>
    <w:basedOn w:val="Index1"/>
    <w:rsid w:val="000E279F"/>
    <w:pPr>
      <w:ind w:left="284"/>
    </w:pPr>
  </w:style>
  <w:style w:type="character" w:styleId="FootnoteReference">
    <w:name w:val="footnote reference"/>
    <w:aliases w:val="Appel note de bas de p,Nota,Footnote symbol,Footnote"/>
    <w:basedOn w:val="DefaultParagraphFont"/>
    <w:rsid w:val="000E2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E279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0E279F"/>
    <w:pPr>
      <w:ind w:left="851"/>
    </w:pPr>
  </w:style>
  <w:style w:type="paragraph" w:styleId="ListNumber">
    <w:name w:val="List Number"/>
    <w:basedOn w:val="List"/>
    <w:rsid w:val="000E279F"/>
  </w:style>
  <w:style w:type="paragraph" w:styleId="List">
    <w:name w:val="List"/>
    <w:basedOn w:val="Normal"/>
    <w:link w:val="ListChar"/>
    <w:rsid w:val="000E279F"/>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0E279F"/>
    <w:pPr>
      <w:ind w:left="851"/>
    </w:pPr>
  </w:style>
  <w:style w:type="paragraph" w:styleId="ListBullet">
    <w:name w:val="List Bullet"/>
    <w:aliases w:val="UL"/>
    <w:basedOn w:val="List"/>
    <w:link w:val="ListBulletChar"/>
    <w:rsid w:val="000E279F"/>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0E279F"/>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0E279F"/>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0E279F"/>
    <w:pPr>
      <w:ind w:left="1135"/>
    </w:pPr>
  </w:style>
  <w:style w:type="paragraph" w:styleId="List4">
    <w:name w:val="List 4"/>
    <w:basedOn w:val="List3"/>
    <w:rsid w:val="000E279F"/>
    <w:pPr>
      <w:ind w:left="1418"/>
    </w:pPr>
  </w:style>
  <w:style w:type="paragraph" w:styleId="List5">
    <w:name w:val="List 5"/>
    <w:basedOn w:val="List4"/>
    <w:rsid w:val="000E279F"/>
    <w:pPr>
      <w:ind w:left="1702"/>
    </w:pPr>
  </w:style>
  <w:style w:type="paragraph" w:styleId="ListBullet4">
    <w:name w:val="List Bullet 4"/>
    <w:basedOn w:val="ListBullet3"/>
    <w:rsid w:val="000E279F"/>
    <w:pPr>
      <w:ind w:left="1418"/>
    </w:pPr>
  </w:style>
  <w:style w:type="paragraph" w:styleId="ListBullet5">
    <w:name w:val="List Bullet 5"/>
    <w:basedOn w:val="ListBullet4"/>
    <w:rsid w:val="000E279F"/>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57.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oleObject" Target="embeddings/oleObject58.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image" Target="media/image7.w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797</TotalTime>
  <Pages>3</Pages>
  <Words>110451</Words>
  <Characters>629571</Characters>
  <Application>Microsoft Office Word</Application>
  <DocSecurity>0</DocSecurity>
  <Lines>5246</Lines>
  <Paragraphs>1477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738545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467</cp:revision>
  <dcterms:created xsi:type="dcterms:W3CDTF">2022-06-29T14:17:00Z</dcterms:created>
  <dcterms:modified xsi:type="dcterms:W3CDTF">2023-06-30T19:18:00Z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