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67730560"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42A21056"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5E5992A0"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2D5AE6BB"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13526F46"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5C839403"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3ED23126"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20B45486"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eastAsia="zh-CN"/>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411B6ABA"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53DA3770"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758DA3AB"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55CCCB1C"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2C98D1E8"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7DB977DC"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F38372B"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3AA95D64"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0E7086F8"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0DF69012"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4701A9F4"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5E1BD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6040D19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1B6790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4E118E"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0E0452C6"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56E835C4"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2563971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795"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08"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795"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08"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795"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08"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795"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08"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795"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08"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795"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08"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795"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08"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795"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08"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960"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795"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08"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78A9177D"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09F6FC1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6331C490"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074EA9B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714"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745"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714"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745"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714"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745"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714"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745"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714"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745"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714"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745"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714"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745"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714"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745"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760"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714"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745"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pPr>
        <w:numPr>
          <w:ilvl w:val="0"/>
          <w:numId w:val="17"/>
        </w:numPr>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6FD1D6C6"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0296F7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0A582F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589F198C"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6AA3F071"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2E4BFE10"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345E6B94"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551D659"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F98D60B"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3558494D"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1700D8A1"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1683612C"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49338FCE"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5A209BD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3E53968E" w:rsidR="0072518D" w:rsidRDefault="005F67F3"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300858CF"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4B43C9C7"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264F7A68" w:rsidR="005D086C" w:rsidRDefault="00F72E7B" w:rsidP="0072518D">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E06F28B" w:rsidR="00060B2A" w:rsidRDefault="005D086C" w:rsidP="005D086C">
      <w:pPr>
        <w:pStyle w:val="B10"/>
      </w:pPr>
      <w:r>
        <w:t>-</w:t>
      </w:r>
      <w:r>
        <w:tab/>
      </w:r>
      <w:r w:rsidR="00060B2A">
        <w:t>Z is defined in Table 10.1.23.2-5 for FR1 and Table 10.1.23.2-6 for FR2, respectively.</w:t>
      </w:r>
    </w:p>
    <w:p w14:paraId="7B938DB1" w14:textId="66AFBF47" w:rsidR="005F67F3" w:rsidRDefault="005F67F3" w:rsidP="005D086C">
      <w:pPr>
        <w:pStyle w:val="B10"/>
      </w:pPr>
      <w:r>
        <w:t>-</w:t>
      </w:r>
      <w:r>
        <w:tab/>
      </w:r>
      <w:r w:rsidRPr="007618C5">
        <w:t>Δ is zero for single PFL, and is defined in Table 10.1.23.2-5a for FR1 and Table 10.1.23.2-6a for FR2, respectively, for dual PFL.</w:t>
      </w:r>
    </w:p>
    <w:p w14:paraId="181EE669" w14:textId="2C8329DC" w:rsidR="005D086C" w:rsidRDefault="00EC132E"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933B63" w:rsidRPr="00C815D2">
        <w:rPr>
          <w:rFonts w:hint="eastAsia"/>
          <w:bCs/>
          <w:lang w:eastAsia="zh-CN"/>
        </w:rPr>
        <w:t xml:space="preserve">of </w:t>
      </w:r>
      <w:r w:rsidR="00933B63" w:rsidRPr="00C815D2">
        <w:rPr>
          <w:rFonts w:eastAsia="Malgun Gothic"/>
          <w:bCs/>
        </w:rPr>
        <w:t>Y+Z</w:t>
      </w:r>
      <w:r w:rsidR="00933B63">
        <w:rPr>
          <w:rFonts w:eastAsia="Malgun Gothic"/>
          <w:bCs/>
        </w:rPr>
        <w:t>+</w:t>
      </w:r>
      <w:r w:rsidR="00933B63"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F72E7B" w:rsidRPr="000C792B" w14:paraId="0110C954" w14:textId="77777777" w:rsidTr="0025530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7A9F99F8" w:rsidR="00F72E7B" w:rsidRPr="000C792B" w:rsidRDefault="00F72E7B" w:rsidP="00F72E7B">
            <w:pPr>
              <w:pStyle w:val="TAC"/>
              <w:rPr>
                <w:lang w:eastAsia="zh-CN"/>
              </w:rPr>
            </w:pPr>
            <w:r w:rsidRPr="000C792B">
              <w:rPr>
                <w:lang w:eastAsia="zh-CN"/>
              </w:rPr>
              <w:t>132</w:t>
            </w:r>
          </w:p>
        </w:tc>
        <w:tc>
          <w:tcPr>
            <w:tcW w:w="1163" w:type="dxa"/>
            <w:vMerge w:val="restart"/>
            <w:vAlign w:val="center"/>
          </w:tcPr>
          <w:p w14:paraId="4D0DCD39" w14:textId="77777777" w:rsidR="00F72E7B" w:rsidRPr="000C792B" w:rsidRDefault="00F72E7B" w:rsidP="00F72E7B">
            <w:pPr>
              <w:pStyle w:val="TAC"/>
            </w:pPr>
            <w:r w:rsidRPr="000C792B">
              <w:t>(PRS Ês/Iot)</w:t>
            </w:r>
            <w:r w:rsidRPr="000C792B">
              <w:rPr>
                <w:vertAlign w:val="subscript"/>
              </w:rPr>
              <w:t xml:space="preserve">ref </w:t>
            </w:r>
            <w:r w:rsidRPr="000C792B">
              <w:t>≥-6dB</w:t>
            </w:r>
          </w:p>
          <w:p w14:paraId="2586CFE9" w14:textId="77777777" w:rsidR="00F72E7B" w:rsidRPr="000C792B" w:rsidRDefault="00F72E7B" w:rsidP="00F72E7B">
            <w:pPr>
              <w:pStyle w:val="TAC"/>
            </w:pPr>
          </w:p>
          <w:p w14:paraId="3FE2ED12" w14:textId="77777777" w:rsidR="00F72E7B" w:rsidRPr="000C792B" w:rsidRDefault="00F72E7B" w:rsidP="00F72E7B">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F72E7B" w:rsidRPr="000C792B" w:rsidRDefault="00F72E7B" w:rsidP="00F72E7B">
            <w:pPr>
              <w:pStyle w:val="TAC"/>
              <w:rPr>
                <w:lang w:val="sv-SE" w:eastAsia="zh-CN"/>
              </w:rPr>
            </w:pPr>
            <w:r w:rsidRPr="000C792B">
              <w:rPr>
                <w:lang w:val="sv-SE" w:eastAsia="zh-CN"/>
              </w:rPr>
              <w:t>15</w:t>
            </w:r>
          </w:p>
        </w:tc>
        <w:tc>
          <w:tcPr>
            <w:tcW w:w="1134" w:type="dxa"/>
            <w:vMerge w:val="restart"/>
            <w:vAlign w:val="center"/>
            <w:hideMark/>
          </w:tcPr>
          <w:p w14:paraId="4107EA6E" w14:textId="29C67767" w:rsidR="00F72E7B" w:rsidRPr="000C792B" w:rsidRDefault="00F72E7B" w:rsidP="00F72E7B">
            <w:pPr>
              <w:pStyle w:val="TAC"/>
            </w:pPr>
            <w:r w:rsidRPr="000C792B">
              <w:t>≥ 24</w:t>
            </w:r>
          </w:p>
        </w:tc>
        <w:tc>
          <w:tcPr>
            <w:tcW w:w="1367" w:type="dxa"/>
            <w:vMerge w:val="restart"/>
            <w:vAlign w:val="center"/>
            <w:hideMark/>
          </w:tcPr>
          <w:p w14:paraId="67B964FC" w14:textId="407D6532"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D02504" w14:textId="77777777" w:rsidR="00F72E7B" w:rsidRDefault="00F72E7B" w:rsidP="00F72E7B">
            <w:pPr>
              <w:pStyle w:val="TAC"/>
              <w:rPr>
                <w:szCs w:val="18"/>
              </w:rPr>
            </w:pPr>
            <w:r>
              <w:rPr>
                <w:szCs w:val="18"/>
              </w:rPr>
              <w:t>NR_FDD_FR1_A, NR_TDD_FR1_A,</w:t>
            </w:r>
          </w:p>
          <w:p w14:paraId="6F88A296" w14:textId="1F29082F"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217AF43" w:rsidR="00F72E7B" w:rsidRPr="000C792B" w:rsidRDefault="00F72E7B" w:rsidP="00F72E7B">
            <w:pPr>
              <w:pStyle w:val="TAC"/>
            </w:pPr>
            <w:r>
              <w:t>-127</w:t>
            </w:r>
          </w:p>
        </w:tc>
        <w:tc>
          <w:tcPr>
            <w:tcW w:w="1275" w:type="dxa"/>
            <w:vAlign w:val="center"/>
            <w:hideMark/>
          </w:tcPr>
          <w:p w14:paraId="07AC8902" w14:textId="77777777" w:rsidR="00F72E7B" w:rsidRPr="000C792B" w:rsidRDefault="00F72E7B" w:rsidP="00F72E7B">
            <w:pPr>
              <w:pStyle w:val="TAC"/>
              <w:rPr>
                <w:lang w:eastAsia="zh-CN"/>
              </w:rPr>
            </w:pPr>
            <w:r w:rsidRPr="000C792B">
              <w:rPr>
                <w:lang w:eastAsia="zh-CN"/>
              </w:rPr>
              <w:t>-50</w:t>
            </w:r>
          </w:p>
        </w:tc>
      </w:tr>
      <w:tr w:rsidR="00F72E7B" w:rsidRPr="000C792B" w14:paraId="5B560500"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F72E7B" w:rsidRPr="000C792B" w:rsidRDefault="00F72E7B" w:rsidP="00F72E7B">
            <w:pPr>
              <w:pStyle w:val="TAC"/>
              <w:rPr>
                <w:lang w:eastAsia="zh-CN"/>
              </w:rPr>
            </w:pPr>
          </w:p>
        </w:tc>
        <w:tc>
          <w:tcPr>
            <w:tcW w:w="1163" w:type="dxa"/>
            <w:vMerge/>
            <w:vAlign w:val="center"/>
            <w:hideMark/>
          </w:tcPr>
          <w:p w14:paraId="648386B0" w14:textId="77777777" w:rsidR="00F72E7B" w:rsidRPr="000C792B" w:rsidRDefault="00F72E7B" w:rsidP="00F72E7B">
            <w:pPr>
              <w:pStyle w:val="TAC"/>
              <w:rPr>
                <w:lang w:val="sv-SE"/>
              </w:rPr>
            </w:pPr>
          </w:p>
        </w:tc>
        <w:tc>
          <w:tcPr>
            <w:tcW w:w="992" w:type="dxa"/>
            <w:vMerge/>
            <w:vAlign w:val="center"/>
            <w:hideMark/>
          </w:tcPr>
          <w:p w14:paraId="24D2FC4F" w14:textId="77777777" w:rsidR="00F72E7B" w:rsidRPr="000C792B" w:rsidRDefault="00F72E7B" w:rsidP="00F72E7B">
            <w:pPr>
              <w:pStyle w:val="TAC"/>
              <w:rPr>
                <w:lang w:val="sv-SE" w:eastAsia="zh-CN"/>
              </w:rPr>
            </w:pPr>
          </w:p>
        </w:tc>
        <w:tc>
          <w:tcPr>
            <w:tcW w:w="1134" w:type="dxa"/>
            <w:vMerge/>
            <w:vAlign w:val="center"/>
            <w:hideMark/>
          </w:tcPr>
          <w:p w14:paraId="4D262B87" w14:textId="77777777" w:rsidR="00F72E7B" w:rsidRPr="000C792B" w:rsidRDefault="00F72E7B" w:rsidP="00F72E7B">
            <w:pPr>
              <w:pStyle w:val="TAC"/>
            </w:pPr>
          </w:p>
        </w:tc>
        <w:tc>
          <w:tcPr>
            <w:tcW w:w="1367" w:type="dxa"/>
            <w:vMerge/>
            <w:vAlign w:val="center"/>
            <w:hideMark/>
          </w:tcPr>
          <w:p w14:paraId="4C60C92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1E360C22"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1AB821E" w:rsidR="00F72E7B" w:rsidRPr="000C792B" w:rsidRDefault="00F72E7B" w:rsidP="00F72E7B">
            <w:pPr>
              <w:pStyle w:val="TAC"/>
            </w:pPr>
            <w:r>
              <w:t>-126.5</w:t>
            </w:r>
          </w:p>
        </w:tc>
        <w:tc>
          <w:tcPr>
            <w:tcW w:w="1275" w:type="dxa"/>
            <w:hideMark/>
          </w:tcPr>
          <w:p w14:paraId="64884899" w14:textId="77777777" w:rsidR="00F72E7B" w:rsidRPr="000C792B" w:rsidRDefault="00F72E7B" w:rsidP="00F72E7B">
            <w:pPr>
              <w:pStyle w:val="TAC"/>
            </w:pPr>
            <w:r w:rsidRPr="000C792B">
              <w:rPr>
                <w:lang w:eastAsia="zh-CN"/>
              </w:rPr>
              <w:t>-50</w:t>
            </w:r>
          </w:p>
        </w:tc>
      </w:tr>
      <w:tr w:rsidR="00F72E7B" w:rsidRPr="000C792B" w14:paraId="11BF05BD"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F72E7B" w:rsidRPr="000C792B" w:rsidRDefault="00F72E7B" w:rsidP="00F72E7B">
            <w:pPr>
              <w:pStyle w:val="TAC"/>
              <w:rPr>
                <w:lang w:eastAsia="zh-CN"/>
              </w:rPr>
            </w:pPr>
          </w:p>
        </w:tc>
        <w:tc>
          <w:tcPr>
            <w:tcW w:w="1163" w:type="dxa"/>
            <w:vMerge/>
            <w:vAlign w:val="center"/>
            <w:hideMark/>
          </w:tcPr>
          <w:p w14:paraId="4ADB652E" w14:textId="77777777" w:rsidR="00F72E7B" w:rsidRPr="000C792B" w:rsidRDefault="00F72E7B" w:rsidP="00F72E7B">
            <w:pPr>
              <w:pStyle w:val="TAC"/>
              <w:rPr>
                <w:lang w:val="sv-SE"/>
              </w:rPr>
            </w:pPr>
          </w:p>
        </w:tc>
        <w:tc>
          <w:tcPr>
            <w:tcW w:w="992" w:type="dxa"/>
            <w:vMerge/>
            <w:vAlign w:val="center"/>
            <w:hideMark/>
          </w:tcPr>
          <w:p w14:paraId="5DC5831B" w14:textId="77777777" w:rsidR="00F72E7B" w:rsidRPr="000C792B" w:rsidRDefault="00F72E7B" w:rsidP="00F72E7B">
            <w:pPr>
              <w:pStyle w:val="TAC"/>
              <w:rPr>
                <w:lang w:val="sv-SE" w:eastAsia="zh-CN"/>
              </w:rPr>
            </w:pPr>
          </w:p>
        </w:tc>
        <w:tc>
          <w:tcPr>
            <w:tcW w:w="1134" w:type="dxa"/>
            <w:vMerge/>
            <w:vAlign w:val="center"/>
            <w:hideMark/>
          </w:tcPr>
          <w:p w14:paraId="7D438423" w14:textId="77777777" w:rsidR="00F72E7B" w:rsidRPr="000C792B" w:rsidRDefault="00F72E7B" w:rsidP="00F72E7B">
            <w:pPr>
              <w:pStyle w:val="TAC"/>
            </w:pPr>
          </w:p>
        </w:tc>
        <w:tc>
          <w:tcPr>
            <w:tcW w:w="1367" w:type="dxa"/>
            <w:vMerge/>
            <w:vAlign w:val="center"/>
            <w:hideMark/>
          </w:tcPr>
          <w:p w14:paraId="2231310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28FC7716"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5BAB9E80" w:rsidR="00F72E7B" w:rsidRPr="000C792B" w:rsidRDefault="00F72E7B" w:rsidP="00F72E7B">
            <w:pPr>
              <w:pStyle w:val="TAC"/>
            </w:pPr>
            <w:r>
              <w:t>-126</w:t>
            </w:r>
          </w:p>
        </w:tc>
        <w:tc>
          <w:tcPr>
            <w:tcW w:w="1275" w:type="dxa"/>
            <w:hideMark/>
          </w:tcPr>
          <w:p w14:paraId="76B4D0E6" w14:textId="77777777" w:rsidR="00F72E7B" w:rsidRPr="000C792B" w:rsidRDefault="00F72E7B" w:rsidP="00F72E7B">
            <w:pPr>
              <w:pStyle w:val="TAC"/>
            </w:pPr>
            <w:r w:rsidRPr="000C792B">
              <w:rPr>
                <w:lang w:eastAsia="zh-CN"/>
              </w:rPr>
              <w:t>-50</w:t>
            </w:r>
          </w:p>
        </w:tc>
      </w:tr>
      <w:tr w:rsidR="00F72E7B" w:rsidRPr="000C792B" w14:paraId="32349159"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F72E7B" w:rsidRPr="000C792B" w:rsidRDefault="00F72E7B" w:rsidP="00F72E7B">
            <w:pPr>
              <w:pStyle w:val="TAC"/>
              <w:rPr>
                <w:lang w:eastAsia="zh-CN"/>
              </w:rPr>
            </w:pPr>
          </w:p>
        </w:tc>
        <w:tc>
          <w:tcPr>
            <w:tcW w:w="1163" w:type="dxa"/>
            <w:vMerge/>
            <w:vAlign w:val="center"/>
            <w:hideMark/>
          </w:tcPr>
          <w:p w14:paraId="3FDCB326" w14:textId="77777777" w:rsidR="00F72E7B" w:rsidRPr="000C792B" w:rsidRDefault="00F72E7B" w:rsidP="00F72E7B">
            <w:pPr>
              <w:pStyle w:val="TAC"/>
              <w:rPr>
                <w:lang w:val="sv-SE"/>
              </w:rPr>
            </w:pPr>
          </w:p>
        </w:tc>
        <w:tc>
          <w:tcPr>
            <w:tcW w:w="992" w:type="dxa"/>
            <w:vMerge/>
            <w:vAlign w:val="center"/>
            <w:hideMark/>
          </w:tcPr>
          <w:p w14:paraId="10D17CEB" w14:textId="77777777" w:rsidR="00F72E7B" w:rsidRPr="000C792B" w:rsidRDefault="00F72E7B" w:rsidP="00F72E7B">
            <w:pPr>
              <w:pStyle w:val="TAC"/>
              <w:rPr>
                <w:lang w:val="sv-SE" w:eastAsia="zh-CN"/>
              </w:rPr>
            </w:pPr>
          </w:p>
        </w:tc>
        <w:tc>
          <w:tcPr>
            <w:tcW w:w="1134" w:type="dxa"/>
            <w:vMerge/>
            <w:vAlign w:val="center"/>
            <w:hideMark/>
          </w:tcPr>
          <w:p w14:paraId="4FB1FB1E" w14:textId="77777777" w:rsidR="00F72E7B" w:rsidRPr="000C792B" w:rsidRDefault="00F72E7B" w:rsidP="00F72E7B">
            <w:pPr>
              <w:pStyle w:val="TAC"/>
            </w:pPr>
          </w:p>
        </w:tc>
        <w:tc>
          <w:tcPr>
            <w:tcW w:w="1367" w:type="dxa"/>
            <w:vMerge/>
            <w:vAlign w:val="center"/>
            <w:hideMark/>
          </w:tcPr>
          <w:p w14:paraId="79FB8D2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2BE5535F"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61EC7A07" w:rsidR="00F72E7B" w:rsidRPr="000C792B" w:rsidRDefault="00F72E7B" w:rsidP="00F72E7B">
            <w:pPr>
              <w:pStyle w:val="TAC"/>
            </w:pPr>
            <w:r>
              <w:t>-125.5</w:t>
            </w:r>
          </w:p>
        </w:tc>
        <w:tc>
          <w:tcPr>
            <w:tcW w:w="1275" w:type="dxa"/>
            <w:hideMark/>
          </w:tcPr>
          <w:p w14:paraId="6465D8A1" w14:textId="77777777" w:rsidR="00F72E7B" w:rsidRPr="000C792B" w:rsidRDefault="00F72E7B" w:rsidP="00F72E7B">
            <w:pPr>
              <w:pStyle w:val="TAC"/>
            </w:pPr>
            <w:r w:rsidRPr="000C792B">
              <w:rPr>
                <w:lang w:eastAsia="zh-CN"/>
              </w:rPr>
              <w:t>-50</w:t>
            </w:r>
          </w:p>
        </w:tc>
      </w:tr>
      <w:tr w:rsidR="00F72E7B" w:rsidRPr="000C792B" w14:paraId="1DF31E68"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F72E7B" w:rsidRPr="000C792B" w:rsidRDefault="00F72E7B" w:rsidP="00F72E7B">
            <w:pPr>
              <w:pStyle w:val="TAC"/>
              <w:rPr>
                <w:lang w:eastAsia="zh-CN"/>
              </w:rPr>
            </w:pPr>
          </w:p>
        </w:tc>
        <w:tc>
          <w:tcPr>
            <w:tcW w:w="1163" w:type="dxa"/>
            <w:vMerge/>
            <w:vAlign w:val="center"/>
            <w:hideMark/>
          </w:tcPr>
          <w:p w14:paraId="3FF59390" w14:textId="77777777" w:rsidR="00F72E7B" w:rsidRPr="000C792B" w:rsidRDefault="00F72E7B" w:rsidP="00F72E7B">
            <w:pPr>
              <w:pStyle w:val="TAC"/>
              <w:rPr>
                <w:lang w:val="sv-SE"/>
              </w:rPr>
            </w:pPr>
          </w:p>
        </w:tc>
        <w:tc>
          <w:tcPr>
            <w:tcW w:w="992" w:type="dxa"/>
            <w:vMerge/>
            <w:vAlign w:val="center"/>
            <w:hideMark/>
          </w:tcPr>
          <w:p w14:paraId="4B2ACB30" w14:textId="77777777" w:rsidR="00F72E7B" w:rsidRPr="000C792B" w:rsidRDefault="00F72E7B" w:rsidP="00F72E7B">
            <w:pPr>
              <w:pStyle w:val="TAC"/>
              <w:rPr>
                <w:lang w:val="sv-SE" w:eastAsia="zh-CN"/>
              </w:rPr>
            </w:pPr>
          </w:p>
        </w:tc>
        <w:tc>
          <w:tcPr>
            <w:tcW w:w="1134" w:type="dxa"/>
            <w:vMerge/>
            <w:vAlign w:val="center"/>
            <w:hideMark/>
          </w:tcPr>
          <w:p w14:paraId="43C1BC0A" w14:textId="77777777" w:rsidR="00F72E7B" w:rsidRPr="000C792B" w:rsidRDefault="00F72E7B" w:rsidP="00F72E7B">
            <w:pPr>
              <w:pStyle w:val="TAC"/>
            </w:pPr>
          </w:p>
        </w:tc>
        <w:tc>
          <w:tcPr>
            <w:tcW w:w="1367" w:type="dxa"/>
            <w:vMerge/>
            <w:vAlign w:val="center"/>
            <w:hideMark/>
          </w:tcPr>
          <w:p w14:paraId="7A57B00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266BB257"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8123D1A" w:rsidR="00F72E7B" w:rsidRPr="000C792B" w:rsidRDefault="00F72E7B" w:rsidP="00F72E7B">
            <w:pPr>
              <w:pStyle w:val="TAC"/>
            </w:pPr>
            <w:r>
              <w:t>-125</w:t>
            </w:r>
          </w:p>
        </w:tc>
        <w:tc>
          <w:tcPr>
            <w:tcW w:w="1275" w:type="dxa"/>
            <w:hideMark/>
          </w:tcPr>
          <w:p w14:paraId="12F00B6D" w14:textId="77777777" w:rsidR="00F72E7B" w:rsidRPr="000C792B" w:rsidRDefault="00F72E7B" w:rsidP="00F72E7B">
            <w:pPr>
              <w:pStyle w:val="TAC"/>
            </w:pPr>
            <w:r w:rsidRPr="000C792B">
              <w:rPr>
                <w:lang w:eastAsia="zh-CN"/>
              </w:rPr>
              <w:t>-50</w:t>
            </w:r>
          </w:p>
        </w:tc>
      </w:tr>
      <w:tr w:rsidR="00F72E7B" w:rsidRPr="000C792B" w14:paraId="7A81939F"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F72E7B" w:rsidRPr="000C792B" w:rsidRDefault="00F72E7B" w:rsidP="00F72E7B">
            <w:pPr>
              <w:pStyle w:val="TAC"/>
              <w:rPr>
                <w:lang w:eastAsia="zh-CN"/>
              </w:rPr>
            </w:pPr>
          </w:p>
        </w:tc>
        <w:tc>
          <w:tcPr>
            <w:tcW w:w="1163" w:type="dxa"/>
            <w:vMerge/>
            <w:vAlign w:val="center"/>
            <w:hideMark/>
          </w:tcPr>
          <w:p w14:paraId="09C02E37" w14:textId="77777777" w:rsidR="00F72E7B" w:rsidRPr="000C792B" w:rsidRDefault="00F72E7B" w:rsidP="00F72E7B">
            <w:pPr>
              <w:pStyle w:val="TAC"/>
              <w:rPr>
                <w:lang w:val="sv-SE"/>
              </w:rPr>
            </w:pPr>
          </w:p>
        </w:tc>
        <w:tc>
          <w:tcPr>
            <w:tcW w:w="992" w:type="dxa"/>
            <w:vMerge/>
            <w:vAlign w:val="center"/>
            <w:hideMark/>
          </w:tcPr>
          <w:p w14:paraId="2CB99866" w14:textId="77777777" w:rsidR="00F72E7B" w:rsidRPr="000C792B" w:rsidRDefault="00F72E7B" w:rsidP="00F72E7B">
            <w:pPr>
              <w:pStyle w:val="TAC"/>
              <w:rPr>
                <w:lang w:val="sv-SE" w:eastAsia="zh-CN"/>
              </w:rPr>
            </w:pPr>
          </w:p>
        </w:tc>
        <w:tc>
          <w:tcPr>
            <w:tcW w:w="1134" w:type="dxa"/>
            <w:vMerge/>
            <w:vAlign w:val="center"/>
            <w:hideMark/>
          </w:tcPr>
          <w:p w14:paraId="67183F2B" w14:textId="77777777" w:rsidR="00F72E7B" w:rsidRPr="000C792B" w:rsidRDefault="00F72E7B" w:rsidP="00F72E7B">
            <w:pPr>
              <w:pStyle w:val="TAC"/>
            </w:pPr>
          </w:p>
        </w:tc>
        <w:tc>
          <w:tcPr>
            <w:tcW w:w="1367" w:type="dxa"/>
            <w:vMerge/>
            <w:vAlign w:val="center"/>
            <w:hideMark/>
          </w:tcPr>
          <w:p w14:paraId="283C44B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4607E1E5"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7EBEF11F" w:rsidR="00F72E7B" w:rsidRPr="000C792B" w:rsidRDefault="00F72E7B" w:rsidP="00F72E7B">
            <w:pPr>
              <w:pStyle w:val="TAC"/>
            </w:pPr>
            <w:r>
              <w:t>-124.5</w:t>
            </w:r>
          </w:p>
        </w:tc>
        <w:tc>
          <w:tcPr>
            <w:tcW w:w="1275" w:type="dxa"/>
            <w:hideMark/>
          </w:tcPr>
          <w:p w14:paraId="4A716020" w14:textId="77777777" w:rsidR="00F72E7B" w:rsidRPr="000C792B" w:rsidRDefault="00F72E7B" w:rsidP="00F72E7B">
            <w:pPr>
              <w:pStyle w:val="TAC"/>
            </w:pPr>
            <w:r w:rsidRPr="000C792B">
              <w:rPr>
                <w:lang w:eastAsia="zh-CN"/>
              </w:rPr>
              <w:t>-50</w:t>
            </w:r>
          </w:p>
        </w:tc>
      </w:tr>
      <w:tr w:rsidR="00F72E7B" w:rsidRPr="000C792B" w14:paraId="16BB27B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F72E7B" w:rsidRPr="000C792B" w:rsidRDefault="00F72E7B" w:rsidP="00F72E7B">
            <w:pPr>
              <w:pStyle w:val="TAC"/>
              <w:rPr>
                <w:lang w:eastAsia="zh-CN"/>
              </w:rPr>
            </w:pPr>
          </w:p>
        </w:tc>
        <w:tc>
          <w:tcPr>
            <w:tcW w:w="1163" w:type="dxa"/>
            <w:vMerge/>
            <w:vAlign w:val="center"/>
            <w:hideMark/>
          </w:tcPr>
          <w:p w14:paraId="75D45FB7" w14:textId="77777777" w:rsidR="00F72E7B" w:rsidRPr="000C792B" w:rsidRDefault="00F72E7B" w:rsidP="00F72E7B">
            <w:pPr>
              <w:pStyle w:val="TAC"/>
              <w:rPr>
                <w:lang w:val="sv-SE"/>
              </w:rPr>
            </w:pPr>
          </w:p>
        </w:tc>
        <w:tc>
          <w:tcPr>
            <w:tcW w:w="992" w:type="dxa"/>
            <w:vMerge/>
            <w:vAlign w:val="center"/>
            <w:hideMark/>
          </w:tcPr>
          <w:p w14:paraId="6F68E51E" w14:textId="77777777" w:rsidR="00F72E7B" w:rsidRPr="000C792B" w:rsidRDefault="00F72E7B" w:rsidP="00F72E7B">
            <w:pPr>
              <w:pStyle w:val="TAC"/>
              <w:rPr>
                <w:lang w:val="sv-SE" w:eastAsia="zh-CN"/>
              </w:rPr>
            </w:pPr>
          </w:p>
        </w:tc>
        <w:tc>
          <w:tcPr>
            <w:tcW w:w="1134" w:type="dxa"/>
            <w:vMerge/>
            <w:vAlign w:val="center"/>
            <w:hideMark/>
          </w:tcPr>
          <w:p w14:paraId="262A90A2" w14:textId="77777777" w:rsidR="00F72E7B" w:rsidRPr="000C792B" w:rsidRDefault="00F72E7B" w:rsidP="00F72E7B">
            <w:pPr>
              <w:pStyle w:val="TAC"/>
            </w:pPr>
          </w:p>
        </w:tc>
        <w:tc>
          <w:tcPr>
            <w:tcW w:w="1367" w:type="dxa"/>
            <w:vMerge/>
            <w:vAlign w:val="center"/>
            <w:hideMark/>
          </w:tcPr>
          <w:p w14:paraId="49FB5D8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2AB3ABFD"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E353AED" w:rsidR="00F72E7B" w:rsidRPr="000C792B" w:rsidRDefault="00F72E7B" w:rsidP="00F72E7B">
            <w:pPr>
              <w:pStyle w:val="TAC"/>
            </w:pPr>
            <w:r>
              <w:t>-124</w:t>
            </w:r>
          </w:p>
        </w:tc>
        <w:tc>
          <w:tcPr>
            <w:tcW w:w="1275" w:type="dxa"/>
            <w:hideMark/>
          </w:tcPr>
          <w:p w14:paraId="19B38327" w14:textId="77777777" w:rsidR="00F72E7B" w:rsidRPr="000C792B" w:rsidRDefault="00F72E7B" w:rsidP="00F72E7B">
            <w:pPr>
              <w:pStyle w:val="TAC"/>
            </w:pPr>
            <w:r w:rsidRPr="000C792B">
              <w:rPr>
                <w:lang w:eastAsia="zh-CN"/>
              </w:rPr>
              <w:t>-50</w:t>
            </w:r>
          </w:p>
        </w:tc>
      </w:tr>
      <w:tr w:rsidR="00F72E7B" w:rsidRPr="000C792B" w14:paraId="23BBFFD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F72E7B" w:rsidRPr="000C792B" w:rsidRDefault="00F72E7B" w:rsidP="00F72E7B">
            <w:pPr>
              <w:pStyle w:val="TAC"/>
              <w:rPr>
                <w:lang w:eastAsia="zh-CN"/>
              </w:rPr>
            </w:pPr>
          </w:p>
        </w:tc>
        <w:tc>
          <w:tcPr>
            <w:tcW w:w="1163" w:type="dxa"/>
            <w:vMerge/>
            <w:vAlign w:val="center"/>
            <w:hideMark/>
          </w:tcPr>
          <w:p w14:paraId="3425B1FE" w14:textId="77777777" w:rsidR="00F72E7B" w:rsidRPr="000C792B" w:rsidRDefault="00F72E7B" w:rsidP="00F72E7B">
            <w:pPr>
              <w:pStyle w:val="TAC"/>
              <w:rPr>
                <w:lang w:val="sv-SE"/>
              </w:rPr>
            </w:pPr>
          </w:p>
        </w:tc>
        <w:tc>
          <w:tcPr>
            <w:tcW w:w="992" w:type="dxa"/>
            <w:vMerge/>
            <w:vAlign w:val="center"/>
            <w:hideMark/>
          </w:tcPr>
          <w:p w14:paraId="252A1E9D" w14:textId="77777777" w:rsidR="00F72E7B" w:rsidRPr="000C792B" w:rsidRDefault="00F72E7B" w:rsidP="00F72E7B">
            <w:pPr>
              <w:pStyle w:val="TAC"/>
              <w:rPr>
                <w:lang w:val="sv-SE" w:eastAsia="zh-CN"/>
              </w:rPr>
            </w:pPr>
          </w:p>
        </w:tc>
        <w:tc>
          <w:tcPr>
            <w:tcW w:w="1134" w:type="dxa"/>
            <w:vMerge/>
            <w:vAlign w:val="center"/>
            <w:hideMark/>
          </w:tcPr>
          <w:p w14:paraId="5BE52F7F" w14:textId="77777777" w:rsidR="00F72E7B" w:rsidRPr="000C792B" w:rsidRDefault="00F72E7B" w:rsidP="00F72E7B">
            <w:pPr>
              <w:pStyle w:val="TAC"/>
            </w:pPr>
          </w:p>
        </w:tc>
        <w:tc>
          <w:tcPr>
            <w:tcW w:w="1367" w:type="dxa"/>
            <w:vMerge/>
            <w:vAlign w:val="center"/>
            <w:hideMark/>
          </w:tcPr>
          <w:p w14:paraId="025BF96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663F6DA"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5B22A24A" w:rsidR="00F72E7B" w:rsidRPr="000C792B" w:rsidRDefault="00F72E7B" w:rsidP="00F72E7B">
            <w:pPr>
              <w:pStyle w:val="TAC"/>
            </w:pPr>
            <w:r>
              <w:t>-123.5</w:t>
            </w:r>
          </w:p>
        </w:tc>
        <w:tc>
          <w:tcPr>
            <w:tcW w:w="1275" w:type="dxa"/>
            <w:hideMark/>
          </w:tcPr>
          <w:p w14:paraId="1E00E774" w14:textId="77777777" w:rsidR="00F72E7B" w:rsidRPr="000C792B" w:rsidRDefault="00F72E7B" w:rsidP="00F72E7B">
            <w:pPr>
              <w:pStyle w:val="TAC"/>
            </w:pPr>
            <w:r w:rsidRPr="000C792B">
              <w:rPr>
                <w:lang w:eastAsia="zh-CN"/>
              </w:rPr>
              <w:t>-50</w:t>
            </w:r>
          </w:p>
        </w:tc>
      </w:tr>
      <w:tr w:rsidR="005F67F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0479E91" w:rsidR="005F67F3" w:rsidRPr="000C792B" w:rsidRDefault="005F67F3" w:rsidP="005F67F3">
            <w:pPr>
              <w:pStyle w:val="TAC"/>
            </w:pPr>
            <w:r w:rsidRPr="000C792B">
              <w:rPr>
                <w:lang w:eastAsia="zh-CN"/>
              </w:rPr>
              <w:t>98</w:t>
            </w:r>
          </w:p>
        </w:tc>
        <w:tc>
          <w:tcPr>
            <w:tcW w:w="1163" w:type="dxa"/>
            <w:vMerge/>
            <w:vAlign w:val="center"/>
            <w:hideMark/>
          </w:tcPr>
          <w:p w14:paraId="6E078C05" w14:textId="77777777" w:rsidR="005F67F3" w:rsidRPr="000C792B" w:rsidRDefault="005F67F3" w:rsidP="005F67F3">
            <w:pPr>
              <w:pStyle w:val="TAC"/>
              <w:rPr>
                <w:lang w:val="sv-SE"/>
              </w:rPr>
            </w:pPr>
          </w:p>
        </w:tc>
        <w:tc>
          <w:tcPr>
            <w:tcW w:w="992" w:type="dxa"/>
            <w:vMerge/>
            <w:vAlign w:val="center"/>
            <w:hideMark/>
          </w:tcPr>
          <w:p w14:paraId="32938CBC" w14:textId="77777777" w:rsidR="005F67F3" w:rsidRPr="000C792B" w:rsidRDefault="005F67F3" w:rsidP="005F67F3">
            <w:pPr>
              <w:pStyle w:val="TAC"/>
              <w:rPr>
                <w:lang w:val="sv-SE" w:eastAsia="zh-CN"/>
              </w:rPr>
            </w:pPr>
          </w:p>
        </w:tc>
        <w:tc>
          <w:tcPr>
            <w:tcW w:w="1134" w:type="dxa"/>
            <w:vAlign w:val="center"/>
            <w:hideMark/>
          </w:tcPr>
          <w:p w14:paraId="618AD7F2" w14:textId="3822B1CB" w:rsidR="005F67F3" w:rsidRPr="000C792B" w:rsidRDefault="005F67F3" w:rsidP="005F67F3">
            <w:pPr>
              <w:pStyle w:val="TAC"/>
            </w:pPr>
            <w:r w:rsidRPr="000C792B">
              <w:t>≥ 52</w:t>
            </w:r>
          </w:p>
        </w:tc>
        <w:tc>
          <w:tcPr>
            <w:tcW w:w="1367" w:type="dxa"/>
            <w:vAlign w:val="center"/>
            <w:hideMark/>
          </w:tcPr>
          <w:p w14:paraId="268B3BFA" w14:textId="22DB6EFF" w:rsidR="005F67F3" w:rsidRPr="000C792B" w:rsidRDefault="005F67F3" w:rsidP="005F67F3">
            <w:pPr>
              <w:pStyle w:val="TAC"/>
            </w:pPr>
            <w:r w:rsidRPr="000C792B">
              <w:t>≥ 1</w:t>
            </w:r>
          </w:p>
        </w:tc>
        <w:tc>
          <w:tcPr>
            <w:tcW w:w="2040" w:type="dxa"/>
            <w:vAlign w:val="center"/>
            <w:hideMark/>
          </w:tcPr>
          <w:p w14:paraId="4688B039" w14:textId="77777777" w:rsidR="005F67F3" w:rsidRPr="000C792B" w:rsidRDefault="005F67F3" w:rsidP="005F67F3">
            <w:pPr>
              <w:pStyle w:val="TAC"/>
            </w:pPr>
            <w:r w:rsidRPr="000C792B">
              <w:t>Note 6</w:t>
            </w:r>
          </w:p>
        </w:tc>
        <w:tc>
          <w:tcPr>
            <w:tcW w:w="1134" w:type="dxa"/>
            <w:vAlign w:val="center"/>
            <w:hideMark/>
          </w:tcPr>
          <w:p w14:paraId="04DD62B6" w14:textId="77777777" w:rsidR="005F67F3" w:rsidRPr="000C792B" w:rsidRDefault="005F67F3" w:rsidP="005F67F3">
            <w:pPr>
              <w:pStyle w:val="TAC"/>
            </w:pPr>
            <w:r w:rsidRPr="000C792B">
              <w:t>Note 6</w:t>
            </w:r>
          </w:p>
        </w:tc>
        <w:tc>
          <w:tcPr>
            <w:tcW w:w="1275" w:type="dxa"/>
            <w:vAlign w:val="center"/>
            <w:hideMark/>
          </w:tcPr>
          <w:p w14:paraId="3C209817" w14:textId="77777777" w:rsidR="005F67F3" w:rsidRPr="000C792B" w:rsidRDefault="005F67F3" w:rsidP="005F67F3">
            <w:pPr>
              <w:pStyle w:val="TAC"/>
            </w:pPr>
            <w:r w:rsidRPr="000C792B">
              <w:t>Note 6</w:t>
            </w:r>
          </w:p>
        </w:tc>
      </w:tr>
      <w:tr w:rsidR="005F67F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EA9B83E" w:rsidR="005F67F3" w:rsidRPr="000C792B" w:rsidRDefault="005F67F3" w:rsidP="005F67F3">
            <w:pPr>
              <w:pStyle w:val="TAC"/>
              <w:rPr>
                <w:lang w:eastAsia="zh-CN"/>
              </w:rPr>
            </w:pPr>
            <w:r w:rsidRPr="000C792B">
              <w:rPr>
                <w:lang w:eastAsia="zh-CN"/>
              </w:rPr>
              <w:t>42</w:t>
            </w:r>
          </w:p>
        </w:tc>
        <w:tc>
          <w:tcPr>
            <w:tcW w:w="1163" w:type="dxa"/>
            <w:vMerge/>
            <w:vAlign w:val="center"/>
            <w:hideMark/>
          </w:tcPr>
          <w:p w14:paraId="0249A9BD" w14:textId="77777777" w:rsidR="005F67F3" w:rsidRPr="000C792B" w:rsidRDefault="005F67F3" w:rsidP="005F67F3">
            <w:pPr>
              <w:pStyle w:val="TAC"/>
              <w:rPr>
                <w:lang w:val="sv-SE"/>
              </w:rPr>
            </w:pPr>
          </w:p>
        </w:tc>
        <w:tc>
          <w:tcPr>
            <w:tcW w:w="992" w:type="dxa"/>
            <w:vMerge/>
            <w:vAlign w:val="center"/>
            <w:hideMark/>
          </w:tcPr>
          <w:p w14:paraId="5F016FEE" w14:textId="77777777" w:rsidR="005F67F3" w:rsidRPr="000C792B" w:rsidRDefault="005F67F3" w:rsidP="005F67F3">
            <w:pPr>
              <w:pStyle w:val="TAC"/>
              <w:rPr>
                <w:lang w:val="sv-SE" w:eastAsia="zh-CN"/>
              </w:rPr>
            </w:pPr>
          </w:p>
        </w:tc>
        <w:tc>
          <w:tcPr>
            <w:tcW w:w="1134" w:type="dxa"/>
            <w:vAlign w:val="center"/>
            <w:hideMark/>
          </w:tcPr>
          <w:p w14:paraId="552FE71C" w14:textId="0CDFCE51" w:rsidR="005F67F3" w:rsidRPr="000C792B" w:rsidRDefault="005F67F3" w:rsidP="005F67F3">
            <w:pPr>
              <w:pStyle w:val="TAC"/>
            </w:pPr>
            <w:r w:rsidRPr="000C792B">
              <w:t>≥ 104</w:t>
            </w:r>
          </w:p>
        </w:tc>
        <w:tc>
          <w:tcPr>
            <w:tcW w:w="1367" w:type="dxa"/>
            <w:vAlign w:val="center"/>
            <w:hideMark/>
          </w:tcPr>
          <w:p w14:paraId="29C2125D" w14:textId="2A6EFB1C" w:rsidR="005F67F3" w:rsidRPr="000C792B" w:rsidRDefault="005F67F3" w:rsidP="005F67F3">
            <w:pPr>
              <w:pStyle w:val="TAC"/>
            </w:pPr>
            <w:r w:rsidRPr="000C792B">
              <w:t>≥ 1</w:t>
            </w:r>
          </w:p>
        </w:tc>
        <w:tc>
          <w:tcPr>
            <w:tcW w:w="2040" w:type="dxa"/>
            <w:vAlign w:val="center"/>
            <w:hideMark/>
          </w:tcPr>
          <w:p w14:paraId="15473090" w14:textId="77777777" w:rsidR="005F67F3" w:rsidRPr="000C792B" w:rsidRDefault="005F67F3" w:rsidP="005F67F3">
            <w:pPr>
              <w:pStyle w:val="TAC"/>
            </w:pPr>
            <w:r w:rsidRPr="000C792B">
              <w:t>Note 6</w:t>
            </w:r>
          </w:p>
        </w:tc>
        <w:tc>
          <w:tcPr>
            <w:tcW w:w="1134" w:type="dxa"/>
            <w:vAlign w:val="center"/>
            <w:hideMark/>
          </w:tcPr>
          <w:p w14:paraId="671EAF52" w14:textId="77777777" w:rsidR="005F67F3" w:rsidRPr="000C792B" w:rsidRDefault="005F67F3" w:rsidP="005F67F3">
            <w:pPr>
              <w:pStyle w:val="TAC"/>
            </w:pPr>
            <w:r w:rsidRPr="000C792B">
              <w:t>Note 6</w:t>
            </w:r>
          </w:p>
        </w:tc>
        <w:tc>
          <w:tcPr>
            <w:tcW w:w="1275" w:type="dxa"/>
            <w:vAlign w:val="center"/>
            <w:hideMark/>
          </w:tcPr>
          <w:p w14:paraId="1F38C0AC" w14:textId="77777777" w:rsidR="005F67F3" w:rsidRPr="000C792B" w:rsidRDefault="005F67F3" w:rsidP="005F67F3">
            <w:pPr>
              <w:pStyle w:val="TAC"/>
            </w:pPr>
            <w:r w:rsidRPr="000C792B">
              <w:t>Note 6</w:t>
            </w:r>
          </w:p>
        </w:tc>
      </w:tr>
      <w:tr w:rsidR="00F72E7B" w:rsidRPr="000C792B" w14:paraId="6ABD2C22" w14:textId="77777777" w:rsidTr="008B5F43">
        <w:trPr>
          <w:jc w:val="center"/>
        </w:trPr>
        <w:tc>
          <w:tcPr>
            <w:tcW w:w="959" w:type="dxa"/>
            <w:vMerge w:val="restart"/>
            <w:vAlign w:val="center"/>
            <w:hideMark/>
          </w:tcPr>
          <w:p w14:paraId="582B3BA2" w14:textId="03DF2A3A" w:rsidR="00F72E7B" w:rsidRPr="000C792B" w:rsidRDefault="00F72E7B" w:rsidP="00F72E7B">
            <w:pPr>
              <w:pStyle w:val="TAC"/>
              <w:rPr>
                <w:lang w:eastAsia="zh-CN"/>
              </w:rPr>
            </w:pPr>
            <w:r w:rsidRPr="002B4D79">
              <w:rPr>
                <w:lang w:eastAsia="zh-CN"/>
              </w:rPr>
              <w:t>75</w:t>
            </w:r>
          </w:p>
        </w:tc>
        <w:tc>
          <w:tcPr>
            <w:tcW w:w="1163" w:type="dxa"/>
            <w:vMerge/>
            <w:vAlign w:val="center"/>
            <w:hideMark/>
          </w:tcPr>
          <w:p w14:paraId="0D9B8FEB" w14:textId="77777777" w:rsidR="00F72E7B" w:rsidRPr="000C792B" w:rsidRDefault="00F72E7B" w:rsidP="00F72E7B">
            <w:pPr>
              <w:pStyle w:val="TAC"/>
              <w:rPr>
                <w:lang w:val="sv-SE"/>
              </w:rPr>
            </w:pPr>
          </w:p>
        </w:tc>
        <w:tc>
          <w:tcPr>
            <w:tcW w:w="992" w:type="dxa"/>
            <w:vMerge w:val="restart"/>
            <w:vAlign w:val="center"/>
            <w:hideMark/>
          </w:tcPr>
          <w:p w14:paraId="23ECEA96" w14:textId="77777777" w:rsidR="00F72E7B" w:rsidRPr="000C792B" w:rsidRDefault="00F72E7B" w:rsidP="00F72E7B">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F72E7B" w:rsidRPr="000C792B" w:rsidRDefault="00F72E7B" w:rsidP="00F72E7B">
            <w:pPr>
              <w:pStyle w:val="TAC"/>
            </w:pPr>
            <w:r w:rsidRPr="000C792B">
              <w:t>≥ 24</w:t>
            </w:r>
          </w:p>
        </w:tc>
        <w:tc>
          <w:tcPr>
            <w:tcW w:w="1367" w:type="dxa"/>
            <w:vMerge w:val="restart"/>
            <w:vAlign w:val="center"/>
            <w:hideMark/>
          </w:tcPr>
          <w:p w14:paraId="674142AA" w14:textId="27458BFD"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22C3AD" w14:textId="77777777" w:rsidR="00F72E7B" w:rsidRDefault="00F72E7B" w:rsidP="00F72E7B">
            <w:pPr>
              <w:pStyle w:val="TAC"/>
              <w:rPr>
                <w:szCs w:val="18"/>
              </w:rPr>
            </w:pPr>
            <w:r>
              <w:rPr>
                <w:szCs w:val="18"/>
              </w:rPr>
              <w:t>NR_FDD_FR1_A, NR_TDD_FR1_A,</w:t>
            </w:r>
          </w:p>
          <w:p w14:paraId="2866C097" w14:textId="45B9AA6D"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5AB8C507" w:rsidR="00F72E7B" w:rsidRPr="000C792B" w:rsidRDefault="00F72E7B" w:rsidP="00F72E7B">
            <w:pPr>
              <w:pStyle w:val="TAC"/>
            </w:pPr>
            <w:r>
              <w:t>-124</w:t>
            </w:r>
          </w:p>
        </w:tc>
        <w:tc>
          <w:tcPr>
            <w:tcW w:w="1275" w:type="dxa"/>
            <w:vAlign w:val="center"/>
            <w:hideMark/>
          </w:tcPr>
          <w:p w14:paraId="0BB99CB3" w14:textId="77777777" w:rsidR="00F72E7B" w:rsidRPr="000C792B" w:rsidRDefault="00F72E7B" w:rsidP="00F72E7B">
            <w:pPr>
              <w:pStyle w:val="TAC"/>
            </w:pPr>
            <w:r w:rsidRPr="000C792B">
              <w:rPr>
                <w:lang w:eastAsia="zh-CN"/>
              </w:rPr>
              <w:t>-50</w:t>
            </w:r>
          </w:p>
        </w:tc>
      </w:tr>
      <w:tr w:rsidR="00F72E7B" w:rsidRPr="000C792B" w14:paraId="7FCF913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F72E7B" w:rsidRPr="000C792B" w:rsidRDefault="00F72E7B" w:rsidP="00F72E7B">
            <w:pPr>
              <w:pStyle w:val="TAC"/>
              <w:rPr>
                <w:lang w:eastAsia="zh-CN"/>
              </w:rPr>
            </w:pPr>
          </w:p>
        </w:tc>
        <w:tc>
          <w:tcPr>
            <w:tcW w:w="1163" w:type="dxa"/>
            <w:vMerge/>
            <w:vAlign w:val="center"/>
            <w:hideMark/>
          </w:tcPr>
          <w:p w14:paraId="68884873" w14:textId="77777777" w:rsidR="00F72E7B" w:rsidRPr="000C792B" w:rsidRDefault="00F72E7B" w:rsidP="00F72E7B">
            <w:pPr>
              <w:pStyle w:val="TAC"/>
              <w:rPr>
                <w:lang w:val="sv-SE"/>
              </w:rPr>
            </w:pPr>
          </w:p>
        </w:tc>
        <w:tc>
          <w:tcPr>
            <w:tcW w:w="992" w:type="dxa"/>
            <w:vMerge/>
            <w:vAlign w:val="center"/>
            <w:hideMark/>
          </w:tcPr>
          <w:p w14:paraId="4F505EE2" w14:textId="77777777" w:rsidR="00F72E7B" w:rsidRPr="000C792B" w:rsidRDefault="00F72E7B" w:rsidP="00F72E7B">
            <w:pPr>
              <w:pStyle w:val="TAC"/>
              <w:rPr>
                <w:lang w:val="sv-SE" w:eastAsia="zh-CN"/>
              </w:rPr>
            </w:pPr>
          </w:p>
        </w:tc>
        <w:tc>
          <w:tcPr>
            <w:tcW w:w="1134" w:type="dxa"/>
            <w:vMerge/>
            <w:vAlign w:val="center"/>
            <w:hideMark/>
          </w:tcPr>
          <w:p w14:paraId="5954EEA6" w14:textId="77777777" w:rsidR="00F72E7B" w:rsidRPr="000C792B" w:rsidRDefault="00F72E7B" w:rsidP="00F72E7B">
            <w:pPr>
              <w:pStyle w:val="TAC"/>
            </w:pPr>
          </w:p>
        </w:tc>
        <w:tc>
          <w:tcPr>
            <w:tcW w:w="1367" w:type="dxa"/>
            <w:vMerge/>
            <w:vAlign w:val="center"/>
            <w:hideMark/>
          </w:tcPr>
          <w:p w14:paraId="2A543B6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6F117D58"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7D6B76B4" w:rsidR="00F72E7B" w:rsidRPr="000C792B" w:rsidRDefault="00F72E7B" w:rsidP="00F72E7B">
            <w:pPr>
              <w:pStyle w:val="TAC"/>
            </w:pPr>
            <w:r>
              <w:t>-123.5</w:t>
            </w:r>
          </w:p>
        </w:tc>
        <w:tc>
          <w:tcPr>
            <w:tcW w:w="1275" w:type="dxa"/>
            <w:hideMark/>
          </w:tcPr>
          <w:p w14:paraId="48A512D0" w14:textId="77777777" w:rsidR="00F72E7B" w:rsidRPr="000C792B" w:rsidRDefault="00F72E7B" w:rsidP="00F72E7B">
            <w:pPr>
              <w:pStyle w:val="TAC"/>
            </w:pPr>
            <w:r w:rsidRPr="000C792B">
              <w:rPr>
                <w:lang w:eastAsia="zh-CN"/>
              </w:rPr>
              <w:t>-50</w:t>
            </w:r>
          </w:p>
        </w:tc>
      </w:tr>
      <w:tr w:rsidR="00F72E7B" w:rsidRPr="000C792B" w14:paraId="6C09C6F7"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F72E7B" w:rsidRPr="000C792B" w:rsidRDefault="00F72E7B" w:rsidP="00F72E7B">
            <w:pPr>
              <w:pStyle w:val="TAC"/>
              <w:rPr>
                <w:lang w:eastAsia="zh-CN"/>
              </w:rPr>
            </w:pPr>
          </w:p>
        </w:tc>
        <w:tc>
          <w:tcPr>
            <w:tcW w:w="1163" w:type="dxa"/>
            <w:vMerge/>
            <w:vAlign w:val="center"/>
            <w:hideMark/>
          </w:tcPr>
          <w:p w14:paraId="441E1D45" w14:textId="77777777" w:rsidR="00F72E7B" w:rsidRPr="000C792B" w:rsidRDefault="00F72E7B" w:rsidP="00F72E7B">
            <w:pPr>
              <w:pStyle w:val="TAC"/>
              <w:rPr>
                <w:lang w:val="sv-SE"/>
              </w:rPr>
            </w:pPr>
          </w:p>
        </w:tc>
        <w:tc>
          <w:tcPr>
            <w:tcW w:w="992" w:type="dxa"/>
            <w:vMerge/>
            <w:vAlign w:val="center"/>
            <w:hideMark/>
          </w:tcPr>
          <w:p w14:paraId="5255C538" w14:textId="77777777" w:rsidR="00F72E7B" w:rsidRPr="000C792B" w:rsidRDefault="00F72E7B" w:rsidP="00F72E7B">
            <w:pPr>
              <w:pStyle w:val="TAC"/>
              <w:rPr>
                <w:lang w:val="sv-SE" w:eastAsia="zh-CN"/>
              </w:rPr>
            </w:pPr>
          </w:p>
        </w:tc>
        <w:tc>
          <w:tcPr>
            <w:tcW w:w="1134" w:type="dxa"/>
            <w:vMerge/>
            <w:vAlign w:val="center"/>
            <w:hideMark/>
          </w:tcPr>
          <w:p w14:paraId="3F7BD76D" w14:textId="77777777" w:rsidR="00F72E7B" w:rsidRPr="000C792B" w:rsidRDefault="00F72E7B" w:rsidP="00F72E7B">
            <w:pPr>
              <w:pStyle w:val="TAC"/>
            </w:pPr>
          </w:p>
        </w:tc>
        <w:tc>
          <w:tcPr>
            <w:tcW w:w="1367" w:type="dxa"/>
            <w:vMerge/>
            <w:vAlign w:val="center"/>
            <w:hideMark/>
          </w:tcPr>
          <w:p w14:paraId="0D044186"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336B3065"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1EB5DD71" w:rsidR="00F72E7B" w:rsidRPr="000C792B" w:rsidRDefault="00F72E7B" w:rsidP="00F72E7B">
            <w:pPr>
              <w:pStyle w:val="TAC"/>
            </w:pPr>
            <w:r>
              <w:t>-123</w:t>
            </w:r>
          </w:p>
        </w:tc>
        <w:tc>
          <w:tcPr>
            <w:tcW w:w="1275" w:type="dxa"/>
            <w:hideMark/>
          </w:tcPr>
          <w:p w14:paraId="0340E7D0" w14:textId="77777777" w:rsidR="00F72E7B" w:rsidRPr="000C792B" w:rsidRDefault="00F72E7B" w:rsidP="00F72E7B">
            <w:pPr>
              <w:pStyle w:val="TAC"/>
            </w:pPr>
            <w:r w:rsidRPr="000C792B">
              <w:rPr>
                <w:lang w:eastAsia="zh-CN"/>
              </w:rPr>
              <w:t>-50</w:t>
            </w:r>
          </w:p>
        </w:tc>
      </w:tr>
      <w:tr w:rsidR="00F72E7B" w:rsidRPr="000C792B" w14:paraId="74628B75"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F72E7B" w:rsidRPr="000C792B" w:rsidRDefault="00F72E7B" w:rsidP="00F72E7B">
            <w:pPr>
              <w:pStyle w:val="TAC"/>
              <w:rPr>
                <w:lang w:eastAsia="zh-CN"/>
              </w:rPr>
            </w:pPr>
          </w:p>
        </w:tc>
        <w:tc>
          <w:tcPr>
            <w:tcW w:w="1163" w:type="dxa"/>
            <w:vMerge/>
            <w:vAlign w:val="center"/>
            <w:hideMark/>
          </w:tcPr>
          <w:p w14:paraId="29DCB236" w14:textId="77777777" w:rsidR="00F72E7B" w:rsidRPr="000C792B" w:rsidRDefault="00F72E7B" w:rsidP="00F72E7B">
            <w:pPr>
              <w:pStyle w:val="TAC"/>
              <w:rPr>
                <w:lang w:val="sv-SE"/>
              </w:rPr>
            </w:pPr>
          </w:p>
        </w:tc>
        <w:tc>
          <w:tcPr>
            <w:tcW w:w="992" w:type="dxa"/>
            <w:vMerge/>
            <w:vAlign w:val="center"/>
            <w:hideMark/>
          </w:tcPr>
          <w:p w14:paraId="12AD9DC8" w14:textId="77777777" w:rsidR="00F72E7B" w:rsidRPr="000C792B" w:rsidRDefault="00F72E7B" w:rsidP="00F72E7B">
            <w:pPr>
              <w:pStyle w:val="TAC"/>
              <w:rPr>
                <w:lang w:val="sv-SE" w:eastAsia="zh-CN"/>
              </w:rPr>
            </w:pPr>
          </w:p>
        </w:tc>
        <w:tc>
          <w:tcPr>
            <w:tcW w:w="1134" w:type="dxa"/>
            <w:vMerge/>
            <w:vAlign w:val="center"/>
            <w:hideMark/>
          </w:tcPr>
          <w:p w14:paraId="298AC52B" w14:textId="77777777" w:rsidR="00F72E7B" w:rsidRPr="000C792B" w:rsidRDefault="00F72E7B" w:rsidP="00F72E7B">
            <w:pPr>
              <w:pStyle w:val="TAC"/>
            </w:pPr>
          </w:p>
        </w:tc>
        <w:tc>
          <w:tcPr>
            <w:tcW w:w="1367" w:type="dxa"/>
            <w:vMerge/>
            <w:vAlign w:val="center"/>
            <w:hideMark/>
          </w:tcPr>
          <w:p w14:paraId="4BBACF5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69F6B57C"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41FCE9E1" w:rsidR="00F72E7B" w:rsidRPr="000C792B" w:rsidRDefault="00F72E7B" w:rsidP="00F72E7B">
            <w:pPr>
              <w:pStyle w:val="TAC"/>
            </w:pPr>
            <w:r>
              <w:t>-122.5</w:t>
            </w:r>
          </w:p>
        </w:tc>
        <w:tc>
          <w:tcPr>
            <w:tcW w:w="1275" w:type="dxa"/>
            <w:hideMark/>
          </w:tcPr>
          <w:p w14:paraId="4926E66C" w14:textId="77777777" w:rsidR="00F72E7B" w:rsidRPr="000C792B" w:rsidRDefault="00F72E7B" w:rsidP="00F72E7B">
            <w:pPr>
              <w:pStyle w:val="TAC"/>
            </w:pPr>
            <w:r w:rsidRPr="000C792B">
              <w:rPr>
                <w:lang w:eastAsia="zh-CN"/>
              </w:rPr>
              <w:t>-50</w:t>
            </w:r>
          </w:p>
        </w:tc>
      </w:tr>
      <w:tr w:rsidR="00F72E7B" w:rsidRPr="000C792B" w14:paraId="28014030"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F72E7B" w:rsidRPr="000C792B" w:rsidRDefault="00F72E7B" w:rsidP="00F72E7B">
            <w:pPr>
              <w:pStyle w:val="TAC"/>
              <w:rPr>
                <w:lang w:eastAsia="zh-CN"/>
              </w:rPr>
            </w:pPr>
          </w:p>
        </w:tc>
        <w:tc>
          <w:tcPr>
            <w:tcW w:w="1163" w:type="dxa"/>
            <w:vMerge/>
            <w:vAlign w:val="center"/>
            <w:hideMark/>
          </w:tcPr>
          <w:p w14:paraId="525114D0" w14:textId="77777777" w:rsidR="00F72E7B" w:rsidRPr="000C792B" w:rsidRDefault="00F72E7B" w:rsidP="00F72E7B">
            <w:pPr>
              <w:pStyle w:val="TAC"/>
              <w:rPr>
                <w:lang w:val="sv-SE"/>
              </w:rPr>
            </w:pPr>
          </w:p>
        </w:tc>
        <w:tc>
          <w:tcPr>
            <w:tcW w:w="992" w:type="dxa"/>
            <w:vMerge/>
            <w:vAlign w:val="center"/>
            <w:hideMark/>
          </w:tcPr>
          <w:p w14:paraId="0B98576B" w14:textId="77777777" w:rsidR="00F72E7B" w:rsidRPr="000C792B" w:rsidRDefault="00F72E7B" w:rsidP="00F72E7B">
            <w:pPr>
              <w:pStyle w:val="TAC"/>
              <w:rPr>
                <w:lang w:val="sv-SE" w:eastAsia="zh-CN"/>
              </w:rPr>
            </w:pPr>
          </w:p>
        </w:tc>
        <w:tc>
          <w:tcPr>
            <w:tcW w:w="1134" w:type="dxa"/>
            <w:vMerge/>
            <w:vAlign w:val="center"/>
            <w:hideMark/>
          </w:tcPr>
          <w:p w14:paraId="6E5E4DE7" w14:textId="77777777" w:rsidR="00F72E7B" w:rsidRPr="000C792B" w:rsidRDefault="00F72E7B" w:rsidP="00F72E7B">
            <w:pPr>
              <w:pStyle w:val="TAC"/>
            </w:pPr>
          </w:p>
        </w:tc>
        <w:tc>
          <w:tcPr>
            <w:tcW w:w="1367" w:type="dxa"/>
            <w:vMerge/>
            <w:vAlign w:val="center"/>
            <w:hideMark/>
          </w:tcPr>
          <w:p w14:paraId="32DF934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06648E0A"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1EA52E90" w:rsidR="00F72E7B" w:rsidRPr="000C792B" w:rsidRDefault="00F72E7B" w:rsidP="00F72E7B">
            <w:pPr>
              <w:pStyle w:val="TAC"/>
            </w:pPr>
            <w:r>
              <w:t>-122</w:t>
            </w:r>
          </w:p>
        </w:tc>
        <w:tc>
          <w:tcPr>
            <w:tcW w:w="1275" w:type="dxa"/>
            <w:hideMark/>
          </w:tcPr>
          <w:p w14:paraId="5CF46CDD" w14:textId="77777777" w:rsidR="00F72E7B" w:rsidRPr="000C792B" w:rsidRDefault="00F72E7B" w:rsidP="00F72E7B">
            <w:pPr>
              <w:pStyle w:val="TAC"/>
            </w:pPr>
            <w:r w:rsidRPr="000C792B">
              <w:rPr>
                <w:lang w:eastAsia="zh-CN"/>
              </w:rPr>
              <w:t>-50</w:t>
            </w:r>
          </w:p>
        </w:tc>
      </w:tr>
      <w:tr w:rsidR="00F72E7B" w:rsidRPr="000C792B" w14:paraId="32914F0A"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F72E7B" w:rsidRPr="000C792B" w:rsidRDefault="00F72E7B" w:rsidP="00F72E7B">
            <w:pPr>
              <w:pStyle w:val="TAC"/>
              <w:rPr>
                <w:lang w:eastAsia="zh-CN"/>
              </w:rPr>
            </w:pPr>
          </w:p>
        </w:tc>
        <w:tc>
          <w:tcPr>
            <w:tcW w:w="1163" w:type="dxa"/>
            <w:vMerge/>
            <w:vAlign w:val="center"/>
            <w:hideMark/>
          </w:tcPr>
          <w:p w14:paraId="006AB266" w14:textId="77777777" w:rsidR="00F72E7B" w:rsidRPr="000C792B" w:rsidRDefault="00F72E7B" w:rsidP="00F72E7B">
            <w:pPr>
              <w:pStyle w:val="TAC"/>
              <w:rPr>
                <w:lang w:val="sv-SE"/>
              </w:rPr>
            </w:pPr>
          </w:p>
        </w:tc>
        <w:tc>
          <w:tcPr>
            <w:tcW w:w="992" w:type="dxa"/>
            <w:vMerge/>
            <w:vAlign w:val="center"/>
            <w:hideMark/>
          </w:tcPr>
          <w:p w14:paraId="184AB0E0" w14:textId="77777777" w:rsidR="00F72E7B" w:rsidRPr="000C792B" w:rsidRDefault="00F72E7B" w:rsidP="00F72E7B">
            <w:pPr>
              <w:pStyle w:val="TAC"/>
              <w:rPr>
                <w:lang w:val="sv-SE" w:eastAsia="zh-CN"/>
              </w:rPr>
            </w:pPr>
          </w:p>
        </w:tc>
        <w:tc>
          <w:tcPr>
            <w:tcW w:w="1134" w:type="dxa"/>
            <w:vMerge/>
            <w:vAlign w:val="center"/>
            <w:hideMark/>
          </w:tcPr>
          <w:p w14:paraId="04702F3C" w14:textId="77777777" w:rsidR="00F72E7B" w:rsidRPr="000C792B" w:rsidRDefault="00F72E7B" w:rsidP="00F72E7B">
            <w:pPr>
              <w:pStyle w:val="TAC"/>
            </w:pPr>
          </w:p>
        </w:tc>
        <w:tc>
          <w:tcPr>
            <w:tcW w:w="1367" w:type="dxa"/>
            <w:vMerge/>
            <w:vAlign w:val="center"/>
            <w:hideMark/>
          </w:tcPr>
          <w:p w14:paraId="5ED0D61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3DFCAFB3"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41F80B47" w:rsidR="00F72E7B" w:rsidRPr="000C792B" w:rsidRDefault="00F72E7B" w:rsidP="00F72E7B">
            <w:pPr>
              <w:pStyle w:val="TAC"/>
            </w:pPr>
            <w:r>
              <w:t>-121.5</w:t>
            </w:r>
          </w:p>
        </w:tc>
        <w:tc>
          <w:tcPr>
            <w:tcW w:w="1275" w:type="dxa"/>
            <w:hideMark/>
          </w:tcPr>
          <w:p w14:paraId="2694B931" w14:textId="77777777" w:rsidR="00F72E7B" w:rsidRPr="000C792B" w:rsidRDefault="00F72E7B" w:rsidP="00F72E7B">
            <w:pPr>
              <w:pStyle w:val="TAC"/>
            </w:pPr>
            <w:r w:rsidRPr="000C792B">
              <w:rPr>
                <w:lang w:eastAsia="zh-CN"/>
              </w:rPr>
              <w:t>-50</w:t>
            </w:r>
          </w:p>
        </w:tc>
      </w:tr>
      <w:tr w:rsidR="00F72E7B" w:rsidRPr="000C792B" w14:paraId="450C7BE8"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F72E7B" w:rsidRPr="000C792B" w:rsidRDefault="00F72E7B" w:rsidP="00F72E7B">
            <w:pPr>
              <w:pStyle w:val="TAC"/>
              <w:rPr>
                <w:lang w:eastAsia="zh-CN"/>
              </w:rPr>
            </w:pPr>
          </w:p>
        </w:tc>
        <w:tc>
          <w:tcPr>
            <w:tcW w:w="1163" w:type="dxa"/>
            <w:vMerge/>
            <w:vAlign w:val="center"/>
            <w:hideMark/>
          </w:tcPr>
          <w:p w14:paraId="7A7CEC14" w14:textId="77777777" w:rsidR="00F72E7B" w:rsidRPr="000C792B" w:rsidRDefault="00F72E7B" w:rsidP="00F72E7B">
            <w:pPr>
              <w:pStyle w:val="TAC"/>
              <w:rPr>
                <w:lang w:val="sv-SE"/>
              </w:rPr>
            </w:pPr>
          </w:p>
        </w:tc>
        <w:tc>
          <w:tcPr>
            <w:tcW w:w="992" w:type="dxa"/>
            <w:vMerge/>
            <w:vAlign w:val="center"/>
            <w:hideMark/>
          </w:tcPr>
          <w:p w14:paraId="2579ACEF" w14:textId="77777777" w:rsidR="00F72E7B" w:rsidRPr="000C792B" w:rsidRDefault="00F72E7B" w:rsidP="00F72E7B">
            <w:pPr>
              <w:pStyle w:val="TAC"/>
              <w:rPr>
                <w:lang w:val="sv-SE" w:eastAsia="zh-CN"/>
              </w:rPr>
            </w:pPr>
          </w:p>
        </w:tc>
        <w:tc>
          <w:tcPr>
            <w:tcW w:w="1134" w:type="dxa"/>
            <w:vMerge/>
            <w:vAlign w:val="center"/>
            <w:hideMark/>
          </w:tcPr>
          <w:p w14:paraId="47EC156E" w14:textId="77777777" w:rsidR="00F72E7B" w:rsidRPr="000C792B" w:rsidRDefault="00F72E7B" w:rsidP="00F72E7B">
            <w:pPr>
              <w:pStyle w:val="TAC"/>
            </w:pPr>
          </w:p>
        </w:tc>
        <w:tc>
          <w:tcPr>
            <w:tcW w:w="1367" w:type="dxa"/>
            <w:vMerge/>
            <w:vAlign w:val="center"/>
            <w:hideMark/>
          </w:tcPr>
          <w:p w14:paraId="46FEF7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23E36E67"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63D568C6" w:rsidR="00F72E7B" w:rsidRPr="000C792B" w:rsidRDefault="00F72E7B" w:rsidP="00F72E7B">
            <w:pPr>
              <w:pStyle w:val="TAC"/>
            </w:pPr>
            <w:r>
              <w:t>-121</w:t>
            </w:r>
          </w:p>
        </w:tc>
        <w:tc>
          <w:tcPr>
            <w:tcW w:w="1275" w:type="dxa"/>
            <w:hideMark/>
          </w:tcPr>
          <w:p w14:paraId="016CC69F" w14:textId="77777777" w:rsidR="00F72E7B" w:rsidRPr="000C792B" w:rsidRDefault="00F72E7B" w:rsidP="00F72E7B">
            <w:pPr>
              <w:pStyle w:val="TAC"/>
            </w:pPr>
            <w:r w:rsidRPr="000C792B">
              <w:rPr>
                <w:lang w:eastAsia="zh-CN"/>
              </w:rPr>
              <w:t>-50</w:t>
            </w:r>
          </w:p>
        </w:tc>
      </w:tr>
      <w:tr w:rsidR="00F72E7B" w:rsidRPr="000C792B" w14:paraId="2AF73B0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F72E7B" w:rsidRPr="000C792B" w:rsidRDefault="00F72E7B" w:rsidP="00F72E7B">
            <w:pPr>
              <w:pStyle w:val="TAC"/>
              <w:rPr>
                <w:lang w:eastAsia="zh-CN"/>
              </w:rPr>
            </w:pPr>
          </w:p>
        </w:tc>
        <w:tc>
          <w:tcPr>
            <w:tcW w:w="1163" w:type="dxa"/>
            <w:vMerge/>
            <w:vAlign w:val="center"/>
            <w:hideMark/>
          </w:tcPr>
          <w:p w14:paraId="3F287E80" w14:textId="77777777" w:rsidR="00F72E7B" w:rsidRPr="000C792B" w:rsidRDefault="00F72E7B" w:rsidP="00F72E7B">
            <w:pPr>
              <w:pStyle w:val="TAC"/>
              <w:rPr>
                <w:lang w:val="sv-SE"/>
              </w:rPr>
            </w:pPr>
          </w:p>
        </w:tc>
        <w:tc>
          <w:tcPr>
            <w:tcW w:w="992" w:type="dxa"/>
            <w:vMerge/>
            <w:vAlign w:val="center"/>
            <w:hideMark/>
          </w:tcPr>
          <w:p w14:paraId="0F89DC0E" w14:textId="77777777" w:rsidR="00F72E7B" w:rsidRPr="000C792B" w:rsidRDefault="00F72E7B" w:rsidP="00F72E7B">
            <w:pPr>
              <w:pStyle w:val="TAC"/>
              <w:rPr>
                <w:lang w:val="sv-SE" w:eastAsia="zh-CN"/>
              </w:rPr>
            </w:pPr>
          </w:p>
        </w:tc>
        <w:tc>
          <w:tcPr>
            <w:tcW w:w="1134" w:type="dxa"/>
            <w:vMerge/>
            <w:vAlign w:val="center"/>
            <w:hideMark/>
          </w:tcPr>
          <w:p w14:paraId="36CBB99D" w14:textId="77777777" w:rsidR="00F72E7B" w:rsidRPr="000C792B" w:rsidRDefault="00F72E7B" w:rsidP="00F72E7B">
            <w:pPr>
              <w:pStyle w:val="TAC"/>
            </w:pPr>
          </w:p>
        </w:tc>
        <w:tc>
          <w:tcPr>
            <w:tcW w:w="1367" w:type="dxa"/>
            <w:vMerge/>
            <w:vAlign w:val="center"/>
            <w:hideMark/>
          </w:tcPr>
          <w:p w14:paraId="409C7C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4C17D9E2"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0D2166CC" w:rsidR="00F72E7B" w:rsidRPr="000C792B" w:rsidRDefault="00F72E7B" w:rsidP="00F72E7B">
            <w:pPr>
              <w:pStyle w:val="TAC"/>
            </w:pPr>
            <w:r>
              <w:t>-120.5</w:t>
            </w:r>
          </w:p>
        </w:tc>
        <w:tc>
          <w:tcPr>
            <w:tcW w:w="1275" w:type="dxa"/>
            <w:hideMark/>
          </w:tcPr>
          <w:p w14:paraId="0AB3B36E" w14:textId="77777777" w:rsidR="00F72E7B" w:rsidRPr="000C792B" w:rsidRDefault="00F72E7B" w:rsidP="00F72E7B">
            <w:pPr>
              <w:pStyle w:val="TAC"/>
            </w:pPr>
            <w:r w:rsidRPr="000C792B">
              <w:rPr>
                <w:lang w:eastAsia="zh-CN"/>
              </w:rPr>
              <w:t>-50</w:t>
            </w:r>
          </w:p>
        </w:tc>
      </w:tr>
      <w:tr w:rsidR="005F67F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42B6A67C" w:rsidR="005F67F3" w:rsidRPr="000C792B" w:rsidRDefault="005F67F3" w:rsidP="005F67F3">
            <w:pPr>
              <w:pStyle w:val="TAC"/>
              <w:rPr>
                <w:lang w:eastAsia="zh-CN"/>
              </w:rPr>
            </w:pPr>
            <w:r w:rsidRPr="000C792B">
              <w:rPr>
                <w:lang w:eastAsia="zh-CN"/>
              </w:rPr>
              <w:t>48</w:t>
            </w:r>
          </w:p>
        </w:tc>
        <w:tc>
          <w:tcPr>
            <w:tcW w:w="1163" w:type="dxa"/>
            <w:vMerge/>
            <w:vAlign w:val="center"/>
          </w:tcPr>
          <w:p w14:paraId="29763625" w14:textId="77777777" w:rsidR="005F67F3" w:rsidRPr="000C792B" w:rsidRDefault="005F67F3" w:rsidP="005F67F3">
            <w:pPr>
              <w:pStyle w:val="TAC"/>
              <w:rPr>
                <w:lang w:val="sv-SE"/>
              </w:rPr>
            </w:pPr>
          </w:p>
        </w:tc>
        <w:tc>
          <w:tcPr>
            <w:tcW w:w="992" w:type="dxa"/>
            <w:vMerge/>
            <w:vAlign w:val="center"/>
          </w:tcPr>
          <w:p w14:paraId="3707E828" w14:textId="77777777" w:rsidR="005F67F3" w:rsidRPr="000C792B" w:rsidRDefault="005F67F3" w:rsidP="005F67F3">
            <w:pPr>
              <w:pStyle w:val="TAC"/>
              <w:rPr>
                <w:lang w:val="sv-SE" w:eastAsia="zh-CN"/>
              </w:rPr>
            </w:pPr>
          </w:p>
        </w:tc>
        <w:tc>
          <w:tcPr>
            <w:tcW w:w="1134" w:type="dxa"/>
            <w:vAlign w:val="center"/>
          </w:tcPr>
          <w:p w14:paraId="456221A5" w14:textId="4ACEC83F" w:rsidR="005F67F3" w:rsidRPr="000C792B" w:rsidRDefault="005F67F3" w:rsidP="005F67F3">
            <w:pPr>
              <w:pStyle w:val="TAC"/>
            </w:pPr>
            <w:r w:rsidRPr="000C792B">
              <w:t>≥ 48</w:t>
            </w:r>
          </w:p>
        </w:tc>
        <w:tc>
          <w:tcPr>
            <w:tcW w:w="1367" w:type="dxa"/>
            <w:vAlign w:val="center"/>
          </w:tcPr>
          <w:p w14:paraId="60B18BFC" w14:textId="61E9DC97" w:rsidR="005F67F3" w:rsidRPr="000C792B" w:rsidRDefault="005F67F3" w:rsidP="005F67F3">
            <w:pPr>
              <w:pStyle w:val="TAC"/>
            </w:pPr>
            <w:r w:rsidRPr="000C792B">
              <w:t>≥ 1</w:t>
            </w:r>
          </w:p>
        </w:tc>
        <w:tc>
          <w:tcPr>
            <w:tcW w:w="2040" w:type="dxa"/>
            <w:vAlign w:val="center"/>
          </w:tcPr>
          <w:p w14:paraId="1654229C" w14:textId="77777777" w:rsidR="005F67F3" w:rsidRPr="000C792B" w:rsidRDefault="005F67F3" w:rsidP="005F67F3">
            <w:pPr>
              <w:pStyle w:val="TAC"/>
              <w:rPr>
                <w:lang w:eastAsia="zh-CN"/>
              </w:rPr>
            </w:pPr>
            <w:r w:rsidRPr="000C792B">
              <w:t>Note 6</w:t>
            </w:r>
          </w:p>
        </w:tc>
        <w:tc>
          <w:tcPr>
            <w:tcW w:w="1134" w:type="dxa"/>
            <w:vAlign w:val="center"/>
          </w:tcPr>
          <w:p w14:paraId="34C068E7" w14:textId="77777777" w:rsidR="005F67F3" w:rsidRPr="000C792B" w:rsidRDefault="005F67F3" w:rsidP="005F67F3">
            <w:pPr>
              <w:pStyle w:val="TAC"/>
            </w:pPr>
            <w:r w:rsidRPr="000C792B">
              <w:t>Note 6</w:t>
            </w:r>
          </w:p>
        </w:tc>
        <w:tc>
          <w:tcPr>
            <w:tcW w:w="1275" w:type="dxa"/>
            <w:vAlign w:val="center"/>
          </w:tcPr>
          <w:p w14:paraId="54854287" w14:textId="77777777" w:rsidR="005F67F3" w:rsidRPr="000C792B" w:rsidRDefault="005F67F3" w:rsidP="005F67F3">
            <w:pPr>
              <w:pStyle w:val="TAC"/>
              <w:rPr>
                <w:lang w:eastAsia="zh-CN"/>
              </w:rPr>
            </w:pPr>
            <w:r w:rsidRPr="000C792B">
              <w:t>Note 6</w:t>
            </w:r>
          </w:p>
        </w:tc>
      </w:tr>
      <w:tr w:rsidR="005F67F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35D56BC4" w:rsidR="005F67F3" w:rsidRPr="000C792B" w:rsidRDefault="005F67F3" w:rsidP="005F67F3">
            <w:pPr>
              <w:pStyle w:val="TAC"/>
              <w:rPr>
                <w:lang w:eastAsia="zh-CN"/>
              </w:rPr>
            </w:pPr>
            <w:r w:rsidRPr="000C792B">
              <w:rPr>
                <w:lang w:eastAsia="zh-CN"/>
              </w:rPr>
              <w:t>24</w:t>
            </w:r>
          </w:p>
        </w:tc>
        <w:tc>
          <w:tcPr>
            <w:tcW w:w="1163" w:type="dxa"/>
            <w:vMerge/>
            <w:vAlign w:val="center"/>
          </w:tcPr>
          <w:p w14:paraId="3584A1E4" w14:textId="77777777" w:rsidR="005F67F3" w:rsidRPr="000C792B" w:rsidRDefault="005F67F3" w:rsidP="005F67F3">
            <w:pPr>
              <w:pStyle w:val="TAC"/>
              <w:rPr>
                <w:lang w:val="sv-SE"/>
              </w:rPr>
            </w:pPr>
          </w:p>
        </w:tc>
        <w:tc>
          <w:tcPr>
            <w:tcW w:w="992" w:type="dxa"/>
            <w:vMerge/>
            <w:vAlign w:val="center"/>
          </w:tcPr>
          <w:p w14:paraId="3C438ABC" w14:textId="77777777" w:rsidR="005F67F3" w:rsidRPr="000C792B" w:rsidRDefault="005F67F3" w:rsidP="005F67F3">
            <w:pPr>
              <w:pStyle w:val="TAC"/>
              <w:rPr>
                <w:lang w:val="sv-SE" w:eastAsia="zh-CN"/>
              </w:rPr>
            </w:pPr>
          </w:p>
        </w:tc>
        <w:tc>
          <w:tcPr>
            <w:tcW w:w="1134" w:type="dxa"/>
            <w:vAlign w:val="center"/>
          </w:tcPr>
          <w:p w14:paraId="062E1F26" w14:textId="77551AE4" w:rsidR="005F67F3" w:rsidRPr="000C792B" w:rsidRDefault="005F67F3" w:rsidP="005F67F3">
            <w:pPr>
              <w:pStyle w:val="TAC"/>
            </w:pPr>
            <w:r w:rsidRPr="000C792B">
              <w:t>≥ 132</w:t>
            </w:r>
          </w:p>
        </w:tc>
        <w:tc>
          <w:tcPr>
            <w:tcW w:w="1367" w:type="dxa"/>
            <w:vAlign w:val="center"/>
          </w:tcPr>
          <w:p w14:paraId="326DA7E8" w14:textId="63DE9862" w:rsidR="005F67F3" w:rsidRPr="000C792B" w:rsidRDefault="005F67F3" w:rsidP="005F67F3">
            <w:pPr>
              <w:pStyle w:val="TAC"/>
            </w:pPr>
            <w:r w:rsidRPr="000C792B">
              <w:t>≥ 1</w:t>
            </w:r>
          </w:p>
        </w:tc>
        <w:tc>
          <w:tcPr>
            <w:tcW w:w="2040" w:type="dxa"/>
            <w:vAlign w:val="center"/>
          </w:tcPr>
          <w:p w14:paraId="33CF447A" w14:textId="77777777" w:rsidR="005F67F3" w:rsidRPr="000C792B" w:rsidRDefault="005F67F3" w:rsidP="005F67F3">
            <w:pPr>
              <w:pStyle w:val="TAC"/>
            </w:pPr>
            <w:r w:rsidRPr="000C792B">
              <w:t>Note 6</w:t>
            </w:r>
          </w:p>
        </w:tc>
        <w:tc>
          <w:tcPr>
            <w:tcW w:w="1134" w:type="dxa"/>
            <w:vAlign w:val="center"/>
          </w:tcPr>
          <w:p w14:paraId="3182C3F4" w14:textId="77777777" w:rsidR="005F67F3" w:rsidRPr="000C792B" w:rsidRDefault="005F67F3" w:rsidP="005F67F3">
            <w:pPr>
              <w:pStyle w:val="TAC"/>
            </w:pPr>
            <w:r w:rsidRPr="000C792B">
              <w:t>Note 6</w:t>
            </w:r>
          </w:p>
        </w:tc>
        <w:tc>
          <w:tcPr>
            <w:tcW w:w="1275" w:type="dxa"/>
            <w:vAlign w:val="center"/>
          </w:tcPr>
          <w:p w14:paraId="00A433FF" w14:textId="77777777" w:rsidR="005F67F3" w:rsidRPr="000C792B" w:rsidRDefault="005F67F3" w:rsidP="005F67F3">
            <w:pPr>
              <w:pStyle w:val="TAC"/>
            </w:pPr>
            <w:r w:rsidRPr="000C792B">
              <w:t>Note 6</w:t>
            </w:r>
          </w:p>
        </w:tc>
      </w:tr>
      <w:tr w:rsidR="00F72E7B" w:rsidRPr="000C792B" w14:paraId="4E8A6631" w14:textId="77777777" w:rsidTr="003E29A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CEB64CE" w14:textId="640156FB" w:rsidR="00F72E7B" w:rsidRDefault="00F72E7B" w:rsidP="00F72E7B">
            <w:pPr>
              <w:pStyle w:val="TAC"/>
            </w:pPr>
            <w:r w:rsidRPr="000C792B">
              <w:t>50</w:t>
            </w:r>
          </w:p>
          <w:p w14:paraId="174341F9" w14:textId="77777777" w:rsidR="00F72E7B" w:rsidRPr="000C792B" w:rsidRDefault="00F72E7B" w:rsidP="00F72E7B">
            <w:pPr>
              <w:pStyle w:val="TAC"/>
              <w:rPr>
                <w:lang w:eastAsia="zh-CN"/>
              </w:rPr>
            </w:pPr>
          </w:p>
        </w:tc>
        <w:tc>
          <w:tcPr>
            <w:tcW w:w="1163" w:type="dxa"/>
            <w:vMerge/>
            <w:vAlign w:val="center"/>
          </w:tcPr>
          <w:p w14:paraId="0A469EEA" w14:textId="77777777" w:rsidR="00F72E7B" w:rsidRPr="000C792B" w:rsidRDefault="00F72E7B" w:rsidP="00F72E7B">
            <w:pPr>
              <w:pStyle w:val="TAC"/>
              <w:rPr>
                <w:lang w:val="sv-SE"/>
              </w:rPr>
            </w:pPr>
          </w:p>
        </w:tc>
        <w:tc>
          <w:tcPr>
            <w:tcW w:w="992" w:type="dxa"/>
            <w:vMerge w:val="restart"/>
            <w:vAlign w:val="center"/>
          </w:tcPr>
          <w:p w14:paraId="524B25FD" w14:textId="77777777" w:rsidR="00F72E7B" w:rsidRPr="000C792B" w:rsidRDefault="00F72E7B" w:rsidP="00F72E7B">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F72E7B" w:rsidRPr="000C792B" w:rsidRDefault="00F72E7B" w:rsidP="00F72E7B">
            <w:pPr>
              <w:pStyle w:val="TAC"/>
            </w:pPr>
            <w:r w:rsidRPr="000C792B">
              <w:t>≥ 24</w:t>
            </w:r>
          </w:p>
        </w:tc>
        <w:tc>
          <w:tcPr>
            <w:tcW w:w="1367" w:type="dxa"/>
            <w:vMerge w:val="restart"/>
            <w:vAlign w:val="center"/>
          </w:tcPr>
          <w:p w14:paraId="3739A2CB" w14:textId="38FFD4CB"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72095A30" w14:textId="77777777" w:rsidR="00F72E7B" w:rsidRDefault="00F72E7B" w:rsidP="00F72E7B">
            <w:pPr>
              <w:pStyle w:val="TAC"/>
              <w:rPr>
                <w:szCs w:val="18"/>
              </w:rPr>
            </w:pPr>
            <w:r>
              <w:rPr>
                <w:szCs w:val="18"/>
              </w:rPr>
              <w:t>NR_FDD_FR1_A, NR_TDD_FR1_A,</w:t>
            </w:r>
          </w:p>
          <w:p w14:paraId="2D9767CB" w14:textId="6BD5EA4E"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5571650B" w:rsidR="00F72E7B" w:rsidRPr="000C792B" w:rsidRDefault="00F72E7B" w:rsidP="00F72E7B">
            <w:pPr>
              <w:pStyle w:val="TAC"/>
            </w:pPr>
            <w:r>
              <w:t>-121</w:t>
            </w:r>
          </w:p>
        </w:tc>
        <w:tc>
          <w:tcPr>
            <w:tcW w:w="1275" w:type="dxa"/>
            <w:vAlign w:val="center"/>
          </w:tcPr>
          <w:p w14:paraId="513DE516" w14:textId="77777777" w:rsidR="00F72E7B" w:rsidRPr="000C792B" w:rsidRDefault="00F72E7B" w:rsidP="00F72E7B">
            <w:pPr>
              <w:pStyle w:val="TAC"/>
            </w:pPr>
            <w:r w:rsidRPr="000C792B">
              <w:rPr>
                <w:lang w:eastAsia="zh-CN"/>
              </w:rPr>
              <w:t>-50</w:t>
            </w:r>
          </w:p>
        </w:tc>
      </w:tr>
      <w:tr w:rsidR="00F72E7B" w:rsidRPr="000C792B" w14:paraId="2D6F4058"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F72E7B" w:rsidRPr="000C792B" w:rsidRDefault="00F72E7B" w:rsidP="00F72E7B">
            <w:pPr>
              <w:pStyle w:val="TAC"/>
              <w:rPr>
                <w:lang w:eastAsia="zh-CN"/>
              </w:rPr>
            </w:pPr>
          </w:p>
        </w:tc>
        <w:tc>
          <w:tcPr>
            <w:tcW w:w="1163" w:type="dxa"/>
            <w:vMerge/>
            <w:vAlign w:val="center"/>
          </w:tcPr>
          <w:p w14:paraId="62DBC6B2" w14:textId="77777777" w:rsidR="00F72E7B" w:rsidRPr="000C792B" w:rsidRDefault="00F72E7B" w:rsidP="00F72E7B">
            <w:pPr>
              <w:pStyle w:val="TAC"/>
              <w:rPr>
                <w:lang w:val="sv-SE"/>
              </w:rPr>
            </w:pPr>
          </w:p>
        </w:tc>
        <w:tc>
          <w:tcPr>
            <w:tcW w:w="992" w:type="dxa"/>
            <w:vMerge/>
            <w:vAlign w:val="center"/>
          </w:tcPr>
          <w:p w14:paraId="24628F54" w14:textId="77777777" w:rsidR="00F72E7B" w:rsidRPr="000C792B" w:rsidRDefault="00F72E7B" w:rsidP="00F72E7B">
            <w:pPr>
              <w:pStyle w:val="TAC"/>
              <w:rPr>
                <w:lang w:val="sv-SE" w:eastAsia="zh-CN"/>
              </w:rPr>
            </w:pPr>
          </w:p>
        </w:tc>
        <w:tc>
          <w:tcPr>
            <w:tcW w:w="1134" w:type="dxa"/>
            <w:vMerge/>
            <w:vAlign w:val="center"/>
          </w:tcPr>
          <w:p w14:paraId="74215C3C" w14:textId="77777777" w:rsidR="00F72E7B" w:rsidRPr="000C792B" w:rsidRDefault="00F72E7B" w:rsidP="00F72E7B">
            <w:pPr>
              <w:pStyle w:val="TAC"/>
            </w:pPr>
          </w:p>
        </w:tc>
        <w:tc>
          <w:tcPr>
            <w:tcW w:w="1367" w:type="dxa"/>
            <w:vMerge/>
            <w:vAlign w:val="center"/>
          </w:tcPr>
          <w:p w14:paraId="3EDC5804"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4BAB2CFC"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7A3E3507" w:rsidR="00F72E7B" w:rsidRPr="000C792B" w:rsidRDefault="00F72E7B" w:rsidP="00F72E7B">
            <w:pPr>
              <w:pStyle w:val="TAC"/>
            </w:pPr>
            <w:r>
              <w:t>-120.5</w:t>
            </w:r>
          </w:p>
        </w:tc>
        <w:tc>
          <w:tcPr>
            <w:tcW w:w="1275" w:type="dxa"/>
          </w:tcPr>
          <w:p w14:paraId="780686D3" w14:textId="77777777" w:rsidR="00F72E7B" w:rsidRPr="000C792B" w:rsidRDefault="00F72E7B" w:rsidP="00F72E7B">
            <w:pPr>
              <w:pStyle w:val="TAC"/>
            </w:pPr>
            <w:r w:rsidRPr="000C792B">
              <w:rPr>
                <w:lang w:eastAsia="zh-CN"/>
              </w:rPr>
              <w:t>-50</w:t>
            </w:r>
          </w:p>
        </w:tc>
      </w:tr>
      <w:tr w:rsidR="00F72E7B" w:rsidRPr="000C792B" w14:paraId="435F8037"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F72E7B" w:rsidRPr="000C792B" w:rsidRDefault="00F72E7B" w:rsidP="00F72E7B">
            <w:pPr>
              <w:pStyle w:val="TAC"/>
              <w:rPr>
                <w:lang w:eastAsia="zh-CN"/>
              </w:rPr>
            </w:pPr>
          </w:p>
        </w:tc>
        <w:tc>
          <w:tcPr>
            <w:tcW w:w="1163" w:type="dxa"/>
            <w:vMerge/>
            <w:vAlign w:val="center"/>
          </w:tcPr>
          <w:p w14:paraId="5C6B8015" w14:textId="77777777" w:rsidR="00F72E7B" w:rsidRPr="000C792B" w:rsidRDefault="00F72E7B" w:rsidP="00F72E7B">
            <w:pPr>
              <w:pStyle w:val="TAC"/>
              <w:rPr>
                <w:lang w:val="sv-SE"/>
              </w:rPr>
            </w:pPr>
          </w:p>
        </w:tc>
        <w:tc>
          <w:tcPr>
            <w:tcW w:w="992" w:type="dxa"/>
            <w:vMerge/>
            <w:vAlign w:val="center"/>
          </w:tcPr>
          <w:p w14:paraId="231D8205" w14:textId="77777777" w:rsidR="00F72E7B" w:rsidRPr="000C792B" w:rsidRDefault="00F72E7B" w:rsidP="00F72E7B">
            <w:pPr>
              <w:pStyle w:val="TAC"/>
              <w:rPr>
                <w:lang w:val="sv-SE" w:eastAsia="zh-CN"/>
              </w:rPr>
            </w:pPr>
          </w:p>
        </w:tc>
        <w:tc>
          <w:tcPr>
            <w:tcW w:w="1134" w:type="dxa"/>
            <w:vMerge/>
            <w:vAlign w:val="center"/>
          </w:tcPr>
          <w:p w14:paraId="3E11ABDE" w14:textId="77777777" w:rsidR="00F72E7B" w:rsidRPr="000C792B" w:rsidRDefault="00F72E7B" w:rsidP="00F72E7B">
            <w:pPr>
              <w:pStyle w:val="TAC"/>
            </w:pPr>
          </w:p>
        </w:tc>
        <w:tc>
          <w:tcPr>
            <w:tcW w:w="1367" w:type="dxa"/>
            <w:vMerge/>
            <w:vAlign w:val="center"/>
          </w:tcPr>
          <w:p w14:paraId="46FB4A60"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1B3B6D53"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F854C2C" w:rsidR="00F72E7B" w:rsidRPr="000C792B" w:rsidRDefault="00F72E7B" w:rsidP="00F72E7B">
            <w:pPr>
              <w:pStyle w:val="TAC"/>
            </w:pPr>
            <w:r>
              <w:t>-120</w:t>
            </w:r>
          </w:p>
        </w:tc>
        <w:tc>
          <w:tcPr>
            <w:tcW w:w="1275" w:type="dxa"/>
          </w:tcPr>
          <w:p w14:paraId="426BF9EB" w14:textId="77777777" w:rsidR="00F72E7B" w:rsidRPr="000C792B" w:rsidRDefault="00F72E7B" w:rsidP="00F72E7B">
            <w:pPr>
              <w:pStyle w:val="TAC"/>
            </w:pPr>
            <w:r w:rsidRPr="000C792B">
              <w:rPr>
                <w:lang w:eastAsia="zh-CN"/>
              </w:rPr>
              <w:t>-50</w:t>
            </w:r>
          </w:p>
        </w:tc>
      </w:tr>
      <w:tr w:rsidR="00F72E7B" w:rsidRPr="000C792B" w14:paraId="102DA76B"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F72E7B" w:rsidRPr="000C792B" w:rsidRDefault="00F72E7B" w:rsidP="00F72E7B">
            <w:pPr>
              <w:pStyle w:val="TAC"/>
              <w:rPr>
                <w:lang w:eastAsia="zh-CN"/>
              </w:rPr>
            </w:pPr>
          </w:p>
        </w:tc>
        <w:tc>
          <w:tcPr>
            <w:tcW w:w="1163" w:type="dxa"/>
            <w:vMerge/>
            <w:vAlign w:val="center"/>
          </w:tcPr>
          <w:p w14:paraId="7C33B404" w14:textId="77777777" w:rsidR="00F72E7B" w:rsidRPr="000C792B" w:rsidRDefault="00F72E7B" w:rsidP="00F72E7B">
            <w:pPr>
              <w:pStyle w:val="TAC"/>
              <w:rPr>
                <w:lang w:val="sv-SE"/>
              </w:rPr>
            </w:pPr>
          </w:p>
        </w:tc>
        <w:tc>
          <w:tcPr>
            <w:tcW w:w="992" w:type="dxa"/>
            <w:vMerge/>
            <w:vAlign w:val="center"/>
          </w:tcPr>
          <w:p w14:paraId="668DFA6E" w14:textId="77777777" w:rsidR="00F72E7B" w:rsidRPr="000C792B" w:rsidRDefault="00F72E7B" w:rsidP="00F72E7B">
            <w:pPr>
              <w:pStyle w:val="TAC"/>
              <w:rPr>
                <w:lang w:val="sv-SE" w:eastAsia="zh-CN"/>
              </w:rPr>
            </w:pPr>
          </w:p>
        </w:tc>
        <w:tc>
          <w:tcPr>
            <w:tcW w:w="1134" w:type="dxa"/>
            <w:vMerge/>
            <w:vAlign w:val="center"/>
          </w:tcPr>
          <w:p w14:paraId="6FCD4D43" w14:textId="77777777" w:rsidR="00F72E7B" w:rsidRPr="000C792B" w:rsidRDefault="00F72E7B" w:rsidP="00F72E7B">
            <w:pPr>
              <w:pStyle w:val="TAC"/>
            </w:pPr>
          </w:p>
        </w:tc>
        <w:tc>
          <w:tcPr>
            <w:tcW w:w="1367" w:type="dxa"/>
            <w:vMerge/>
            <w:vAlign w:val="center"/>
          </w:tcPr>
          <w:p w14:paraId="3219F47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41B733E1"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77C80CEC" w:rsidR="00F72E7B" w:rsidRPr="000C792B" w:rsidRDefault="00F72E7B" w:rsidP="00F72E7B">
            <w:pPr>
              <w:pStyle w:val="TAC"/>
            </w:pPr>
            <w:r>
              <w:t>-119.5</w:t>
            </w:r>
          </w:p>
        </w:tc>
        <w:tc>
          <w:tcPr>
            <w:tcW w:w="1275" w:type="dxa"/>
          </w:tcPr>
          <w:p w14:paraId="58A6C057" w14:textId="77777777" w:rsidR="00F72E7B" w:rsidRPr="000C792B" w:rsidRDefault="00F72E7B" w:rsidP="00F72E7B">
            <w:pPr>
              <w:pStyle w:val="TAC"/>
            </w:pPr>
            <w:r w:rsidRPr="000C792B">
              <w:rPr>
                <w:lang w:eastAsia="zh-CN"/>
              </w:rPr>
              <w:t>-50</w:t>
            </w:r>
          </w:p>
        </w:tc>
      </w:tr>
      <w:tr w:rsidR="00F72E7B" w:rsidRPr="000C792B" w14:paraId="175A288A"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F72E7B" w:rsidRPr="000C792B" w:rsidRDefault="00F72E7B" w:rsidP="00F72E7B">
            <w:pPr>
              <w:pStyle w:val="TAC"/>
              <w:rPr>
                <w:lang w:eastAsia="zh-CN"/>
              </w:rPr>
            </w:pPr>
          </w:p>
        </w:tc>
        <w:tc>
          <w:tcPr>
            <w:tcW w:w="1163" w:type="dxa"/>
            <w:vMerge/>
            <w:vAlign w:val="center"/>
          </w:tcPr>
          <w:p w14:paraId="3BF6F796" w14:textId="77777777" w:rsidR="00F72E7B" w:rsidRPr="000C792B" w:rsidRDefault="00F72E7B" w:rsidP="00F72E7B">
            <w:pPr>
              <w:pStyle w:val="TAC"/>
              <w:rPr>
                <w:lang w:val="sv-SE"/>
              </w:rPr>
            </w:pPr>
          </w:p>
        </w:tc>
        <w:tc>
          <w:tcPr>
            <w:tcW w:w="992" w:type="dxa"/>
            <w:vMerge/>
            <w:vAlign w:val="center"/>
          </w:tcPr>
          <w:p w14:paraId="0C851794" w14:textId="77777777" w:rsidR="00F72E7B" w:rsidRPr="000C792B" w:rsidRDefault="00F72E7B" w:rsidP="00F72E7B">
            <w:pPr>
              <w:pStyle w:val="TAC"/>
              <w:rPr>
                <w:lang w:val="sv-SE" w:eastAsia="zh-CN"/>
              </w:rPr>
            </w:pPr>
          </w:p>
        </w:tc>
        <w:tc>
          <w:tcPr>
            <w:tcW w:w="1134" w:type="dxa"/>
            <w:vMerge/>
            <w:vAlign w:val="center"/>
          </w:tcPr>
          <w:p w14:paraId="68E63353" w14:textId="77777777" w:rsidR="00F72E7B" w:rsidRPr="000C792B" w:rsidRDefault="00F72E7B" w:rsidP="00F72E7B">
            <w:pPr>
              <w:pStyle w:val="TAC"/>
            </w:pPr>
          </w:p>
        </w:tc>
        <w:tc>
          <w:tcPr>
            <w:tcW w:w="1367" w:type="dxa"/>
            <w:vMerge/>
            <w:vAlign w:val="center"/>
          </w:tcPr>
          <w:p w14:paraId="624BD79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4A3FE0E1"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50A4AAE0" w:rsidR="00F72E7B" w:rsidRPr="000C792B" w:rsidRDefault="00F72E7B" w:rsidP="00F72E7B">
            <w:pPr>
              <w:pStyle w:val="TAC"/>
            </w:pPr>
            <w:r>
              <w:t>-119</w:t>
            </w:r>
          </w:p>
        </w:tc>
        <w:tc>
          <w:tcPr>
            <w:tcW w:w="1275" w:type="dxa"/>
          </w:tcPr>
          <w:p w14:paraId="48845268" w14:textId="77777777" w:rsidR="00F72E7B" w:rsidRPr="000C792B" w:rsidRDefault="00F72E7B" w:rsidP="00F72E7B">
            <w:pPr>
              <w:pStyle w:val="TAC"/>
            </w:pPr>
            <w:r w:rsidRPr="000C792B">
              <w:rPr>
                <w:lang w:eastAsia="zh-CN"/>
              </w:rPr>
              <w:t>-50</w:t>
            </w:r>
          </w:p>
        </w:tc>
      </w:tr>
      <w:tr w:rsidR="00F72E7B" w:rsidRPr="000C792B" w14:paraId="093B7F83"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F72E7B" w:rsidRPr="000C792B" w:rsidRDefault="00F72E7B" w:rsidP="00F72E7B">
            <w:pPr>
              <w:pStyle w:val="TAC"/>
              <w:rPr>
                <w:lang w:eastAsia="zh-CN"/>
              </w:rPr>
            </w:pPr>
          </w:p>
        </w:tc>
        <w:tc>
          <w:tcPr>
            <w:tcW w:w="1163" w:type="dxa"/>
            <w:vMerge/>
            <w:vAlign w:val="center"/>
          </w:tcPr>
          <w:p w14:paraId="2A20DEA5" w14:textId="77777777" w:rsidR="00F72E7B" w:rsidRPr="000C792B" w:rsidRDefault="00F72E7B" w:rsidP="00F72E7B">
            <w:pPr>
              <w:pStyle w:val="TAC"/>
              <w:rPr>
                <w:lang w:val="sv-SE"/>
              </w:rPr>
            </w:pPr>
          </w:p>
        </w:tc>
        <w:tc>
          <w:tcPr>
            <w:tcW w:w="992" w:type="dxa"/>
            <w:vMerge/>
            <w:vAlign w:val="center"/>
          </w:tcPr>
          <w:p w14:paraId="4A0A258D" w14:textId="77777777" w:rsidR="00F72E7B" w:rsidRPr="000C792B" w:rsidRDefault="00F72E7B" w:rsidP="00F72E7B">
            <w:pPr>
              <w:pStyle w:val="TAC"/>
              <w:rPr>
                <w:lang w:val="sv-SE" w:eastAsia="zh-CN"/>
              </w:rPr>
            </w:pPr>
          </w:p>
        </w:tc>
        <w:tc>
          <w:tcPr>
            <w:tcW w:w="1134" w:type="dxa"/>
            <w:vMerge/>
            <w:vAlign w:val="center"/>
          </w:tcPr>
          <w:p w14:paraId="024F6240" w14:textId="77777777" w:rsidR="00F72E7B" w:rsidRPr="000C792B" w:rsidRDefault="00F72E7B" w:rsidP="00F72E7B">
            <w:pPr>
              <w:pStyle w:val="TAC"/>
            </w:pPr>
          </w:p>
        </w:tc>
        <w:tc>
          <w:tcPr>
            <w:tcW w:w="1367" w:type="dxa"/>
            <w:vMerge/>
            <w:vAlign w:val="center"/>
          </w:tcPr>
          <w:p w14:paraId="3A78E46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82077B0"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583C3801" w:rsidR="00F72E7B" w:rsidRPr="000C792B" w:rsidRDefault="00F72E7B" w:rsidP="00F72E7B">
            <w:pPr>
              <w:pStyle w:val="TAC"/>
            </w:pPr>
            <w:r>
              <w:t>-118.5</w:t>
            </w:r>
          </w:p>
        </w:tc>
        <w:tc>
          <w:tcPr>
            <w:tcW w:w="1275" w:type="dxa"/>
          </w:tcPr>
          <w:p w14:paraId="20CA3AB9" w14:textId="77777777" w:rsidR="00F72E7B" w:rsidRPr="000C792B" w:rsidRDefault="00F72E7B" w:rsidP="00F72E7B">
            <w:pPr>
              <w:pStyle w:val="TAC"/>
            </w:pPr>
            <w:r w:rsidRPr="000C792B">
              <w:rPr>
                <w:lang w:eastAsia="zh-CN"/>
              </w:rPr>
              <w:t>-50</w:t>
            </w:r>
          </w:p>
        </w:tc>
      </w:tr>
      <w:tr w:rsidR="00F72E7B" w:rsidRPr="000C792B" w14:paraId="7CE6318E"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F72E7B" w:rsidRPr="000C792B" w:rsidRDefault="00F72E7B" w:rsidP="00F72E7B">
            <w:pPr>
              <w:pStyle w:val="TAC"/>
              <w:rPr>
                <w:lang w:eastAsia="zh-CN"/>
              </w:rPr>
            </w:pPr>
          </w:p>
        </w:tc>
        <w:tc>
          <w:tcPr>
            <w:tcW w:w="1163" w:type="dxa"/>
            <w:vMerge/>
            <w:vAlign w:val="center"/>
          </w:tcPr>
          <w:p w14:paraId="2EA9C413" w14:textId="77777777" w:rsidR="00F72E7B" w:rsidRPr="000C792B" w:rsidRDefault="00F72E7B" w:rsidP="00F72E7B">
            <w:pPr>
              <w:pStyle w:val="TAC"/>
              <w:rPr>
                <w:lang w:val="sv-SE"/>
              </w:rPr>
            </w:pPr>
          </w:p>
        </w:tc>
        <w:tc>
          <w:tcPr>
            <w:tcW w:w="992" w:type="dxa"/>
            <w:vMerge/>
            <w:vAlign w:val="center"/>
          </w:tcPr>
          <w:p w14:paraId="41D3DF40" w14:textId="77777777" w:rsidR="00F72E7B" w:rsidRPr="000C792B" w:rsidRDefault="00F72E7B" w:rsidP="00F72E7B">
            <w:pPr>
              <w:pStyle w:val="TAC"/>
              <w:rPr>
                <w:lang w:val="sv-SE" w:eastAsia="zh-CN"/>
              </w:rPr>
            </w:pPr>
          </w:p>
        </w:tc>
        <w:tc>
          <w:tcPr>
            <w:tcW w:w="1134" w:type="dxa"/>
            <w:vMerge/>
            <w:vAlign w:val="center"/>
          </w:tcPr>
          <w:p w14:paraId="782865A0" w14:textId="77777777" w:rsidR="00F72E7B" w:rsidRPr="000C792B" w:rsidRDefault="00F72E7B" w:rsidP="00F72E7B">
            <w:pPr>
              <w:pStyle w:val="TAC"/>
            </w:pPr>
          </w:p>
        </w:tc>
        <w:tc>
          <w:tcPr>
            <w:tcW w:w="1367" w:type="dxa"/>
            <w:vMerge/>
            <w:vAlign w:val="center"/>
          </w:tcPr>
          <w:p w14:paraId="40CFA0F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5F245200"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193D5608" w:rsidR="00F72E7B" w:rsidRPr="000C792B" w:rsidRDefault="00F72E7B" w:rsidP="00F72E7B">
            <w:pPr>
              <w:pStyle w:val="TAC"/>
            </w:pPr>
            <w:r>
              <w:t>-118</w:t>
            </w:r>
          </w:p>
        </w:tc>
        <w:tc>
          <w:tcPr>
            <w:tcW w:w="1275" w:type="dxa"/>
          </w:tcPr>
          <w:p w14:paraId="25746227" w14:textId="77777777" w:rsidR="00F72E7B" w:rsidRPr="000C792B" w:rsidRDefault="00F72E7B" w:rsidP="00F72E7B">
            <w:pPr>
              <w:pStyle w:val="TAC"/>
            </w:pPr>
            <w:r w:rsidRPr="000C792B">
              <w:rPr>
                <w:lang w:eastAsia="zh-CN"/>
              </w:rPr>
              <w:t>-50</w:t>
            </w:r>
          </w:p>
        </w:tc>
      </w:tr>
      <w:tr w:rsidR="00F72E7B" w:rsidRPr="000C792B" w14:paraId="6689C4A5"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F72E7B" w:rsidRPr="000C792B" w:rsidRDefault="00F72E7B" w:rsidP="00F72E7B">
            <w:pPr>
              <w:pStyle w:val="TAC"/>
              <w:rPr>
                <w:lang w:eastAsia="zh-CN"/>
              </w:rPr>
            </w:pPr>
          </w:p>
        </w:tc>
        <w:tc>
          <w:tcPr>
            <w:tcW w:w="1163" w:type="dxa"/>
            <w:vMerge/>
            <w:vAlign w:val="center"/>
          </w:tcPr>
          <w:p w14:paraId="1D29B11E" w14:textId="77777777" w:rsidR="00F72E7B" w:rsidRPr="000C792B" w:rsidRDefault="00F72E7B" w:rsidP="00F72E7B">
            <w:pPr>
              <w:pStyle w:val="TAC"/>
              <w:rPr>
                <w:lang w:val="sv-SE"/>
              </w:rPr>
            </w:pPr>
          </w:p>
        </w:tc>
        <w:tc>
          <w:tcPr>
            <w:tcW w:w="992" w:type="dxa"/>
            <w:vMerge/>
            <w:vAlign w:val="center"/>
          </w:tcPr>
          <w:p w14:paraId="637C8FEE" w14:textId="77777777" w:rsidR="00F72E7B" w:rsidRPr="000C792B" w:rsidRDefault="00F72E7B" w:rsidP="00F72E7B">
            <w:pPr>
              <w:pStyle w:val="TAC"/>
              <w:rPr>
                <w:lang w:val="sv-SE" w:eastAsia="zh-CN"/>
              </w:rPr>
            </w:pPr>
          </w:p>
        </w:tc>
        <w:tc>
          <w:tcPr>
            <w:tcW w:w="1134" w:type="dxa"/>
            <w:vMerge/>
            <w:vAlign w:val="center"/>
          </w:tcPr>
          <w:p w14:paraId="3CAA9AF7" w14:textId="77777777" w:rsidR="00F72E7B" w:rsidRPr="000C792B" w:rsidRDefault="00F72E7B" w:rsidP="00F72E7B">
            <w:pPr>
              <w:pStyle w:val="TAC"/>
            </w:pPr>
          </w:p>
        </w:tc>
        <w:tc>
          <w:tcPr>
            <w:tcW w:w="1367" w:type="dxa"/>
            <w:vMerge/>
            <w:vAlign w:val="center"/>
          </w:tcPr>
          <w:p w14:paraId="7807D91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090261F2" w:rsidR="00F72E7B" w:rsidRPr="000C792B" w:rsidRDefault="00F72E7B" w:rsidP="00F72E7B">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611A3850" w:rsidR="00F72E7B" w:rsidRPr="000C792B" w:rsidRDefault="00F72E7B" w:rsidP="00F72E7B">
            <w:pPr>
              <w:pStyle w:val="TAC"/>
            </w:pPr>
            <w:r>
              <w:t>-117.5</w:t>
            </w:r>
          </w:p>
        </w:tc>
        <w:tc>
          <w:tcPr>
            <w:tcW w:w="1275" w:type="dxa"/>
          </w:tcPr>
          <w:p w14:paraId="58B30313" w14:textId="77777777" w:rsidR="00F72E7B" w:rsidRPr="000C792B" w:rsidRDefault="00F72E7B" w:rsidP="00F72E7B">
            <w:pPr>
              <w:pStyle w:val="TAC"/>
              <w:rPr>
                <w:lang w:eastAsia="zh-CN"/>
              </w:rPr>
            </w:pPr>
            <w:r w:rsidRPr="000C792B">
              <w:rPr>
                <w:lang w:eastAsia="zh-CN"/>
              </w:rPr>
              <w:t>-50</w:t>
            </w:r>
          </w:p>
        </w:tc>
      </w:tr>
      <w:tr w:rsidR="005F67F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294C0E2D" w:rsidR="005F67F3" w:rsidRPr="000C792B" w:rsidRDefault="005F67F3" w:rsidP="005F67F3">
            <w:pPr>
              <w:pStyle w:val="TAC"/>
              <w:rPr>
                <w:lang w:eastAsia="zh-CN"/>
              </w:rPr>
            </w:pPr>
            <w:r w:rsidRPr="000C792B">
              <w:rPr>
                <w:lang w:eastAsia="zh-CN"/>
              </w:rPr>
              <w:t>24</w:t>
            </w:r>
          </w:p>
        </w:tc>
        <w:tc>
          <w:tcPr>
            <w:tcW w:w="1163" w:type="dxa"/>
            <w:vMerge/>
            <w:vAlign w:val="center"/>
          </w:tcPr>
          <w:p w14:paraId="0203187E" w14:textId="77777777" w:rsidR="005F67F3" w:rsidRPr="000C792B" w:rsidRDefault="005F67F3" w:rsidP="005F67F3">
            <w:pPr>
              <w:pStyle w:val="TAC"/>
              <w:rPr>
                <w:lang w:val="sv-SE"/>
              </w:rPr>
            </w:pPr>
          </w:p>
        </w:tc>
        <w:tc>
          <w:tcPr>
            <w:tcW w:w="992" w:type="dxa"/>
            <w:vMerge/>
            <w:vAlign w:val="center"/>
          </w:tcPr>
          <w:p w14:paraId="4BCF4E86" w14:textId="77777777" w:rsidR="005F67F3" w:rsidRPr="000C792B" w:rsidRDefault="005F67F3" w:rsidP="005F67F3">
            <w:pPr>
              <w:pStyle w:val="TAC"/>
              <w:rPr>
                <w:lang w:val="sv-SE" w:eastAsia="zh-CN"/>
              </w:rPr>
            </w:pPr>
          </w:p>
        </w:tc>
        <w:tc>
          <w:tcPr>
            <w:tcW w:w="1134" w:type="dxa"/>
            <w:vAlign w:val="center"/>
          </w:tcPr>
          <w:p w14:paraId="6B043FB9" w14:textId="71D5A320" w:rsidR="005F67F3" w:rsidRPr="000C792B" w:rsidRDefault="005F67F3" w:rsidP="005F67F3">
            <w:pPr>
              <w:pStyle w:val="TAC"/>
            </w:pPr>
            <w:r w:rsidRPr="000C792B">
              <w:t>≥ 64</w:t>
            </w:r>
          </w:p>
        </w:tc>
        <w:tc>
          <w:tcPr>
            <w:tcW w:w="1367" w:type="dxa"/>
            <w:vAlign w:val="center"/>
          </w:tcPr>
          <w:p w14:paraId="1D0D9345" w14:textId="49F6667D" w:rsidR="005F67F3" w:rsidRPr="000C792B" w:rsidRDefault="005F67F3" w:rsidP="005F67F3">
            <w:pPr>
              <w:pStyle w:val="TAC"/>
            </w:pPr>
            <w:r w:rsidRPr="000C792B">
              <w:t>≥ 1</w:t>
            </w:r>
          </w:p>
        </w:tc>
        <w:tc>
          <w:tcPr>
            <w:tcW w:w="2040" w:type="dxa"/>
            <w:vAlign w:val="center"/>
          </w:tcPr>
          <w:p w14:paraId="2CD789AC" w14:textId="77777777" w:rsidR="005F67F3" w:rsidRPr="000C792B" w:rsidRDefault="005F67F3" w:rsidP="005F67F3">
            <w:pPr>
              <w:pStyle w:val="TAC"/>
            </w:pPr>
            <w:r w:rsidRPr="000C792B">
              <w:t>Note 6</w:t>
            </w:r>
          </w:p>
        </w:tc>
        <w:tc>
          <w:tcPr>
            <w:tcW w:w="1134" w:type="dxa"/>
            <w:vAlign w:val="center"/>
          </w:tcPr>
          <w:p w14:paraId="63C94986" w14:textId="77777777" w:rsidR="005F67F3" w:rsidRPr="000C792B" w:rsidRDefault="005F67F3" w:rsidP="005F67F3">
            <w:pPr>
              <w:pStyle w:val="TAC"/>
            </w:pPr>
            <w:r w:rsidRPr="000C792B">
              <w:t>Note 6</w:t>
            </w:r>
          </w:p>
        </w:tc>
        <w:tc>
          <w:tcPr>
            <w:tcW w:w="1275" w:type="dxa"/>
            <w:vAlign w:val="center"/>
          </w:tcPr>
          <w:p w14:paraId="3C1682CE" w14:textId="77777777" w:rsidR="005F67F3" w:rsidRPr="000C792B" w:rsidRDefault="005F67F3" w:rsidP="005F67F3">
            <w:pPr>
              <w:pStyle w:val="TAC"/>
            </w:pPr>
            <w:r w:rsidRPr="000C792B">
              <w:t>Note 6</w:t>
            </w:r>
          </w:p>
        </w:tc>
      </w:tr>
      <w:tr w:rsidR="005F67F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C28D7A1" w:rsidR="005F67F3" w:rsidRPr="000C792B" w:rsidRDefault="005F67F3" w:rsidP="005F67F3">
            <w:pPr>
              <w:pStyle w:val="TAC"/>
              <w:rPr>
                <w:lang w:eastAsia="zh-CN"/>
              </w:rPr>
            </w:pPr>
            <w:r w:rsidRPr="000C792B">
              <w:rPr>
                <w:lang w:eastAsia="zh-CN"/>
              </w:rPr>
              <w:t>10</w:t>
            </w:r>
          </w:p>
        </w:tc>
        <w:tc>
          <w:tcPr>
            <w:tcW w:w="1163" w:type="dxa"/>
            <w:vMerge/>
            <w:vAlign w:val="center"/>
          </w:tcPr>
          <w:p w14:paraId="204C4E90" w14:textId="77777777" w:rsidR="005F67F3" w:rsidRPr="000C792B" w:rsidRDefault="005F67F3" w:rsidP="005F67F3">
            <w:pPr>
              <w:pStyle w:val="TAC"/>
              <w:rPr>
                <w:lang w:val="sv-SE"/>
              </w:rPr>
            </w:pPr>
          </w:p>
        </w:tc>
        <w:tc>
          <w:tcPr>
            <w:tcW w:w="992" w:type="dxa"/>
            <w:vMerge/>
            <w:vAlign w:val="center"/>
          </w:tcPr>
          <w:p w14:paraId="2A6EC08E" w14:textId="77777777" w:rsidR="005F67F3" w:rsidRPr="000C792B" w:rsidRDefault="005F67F3" w:rsidP="005F67F3">
            <w:pPr>
              <w:pStyle w:val="TAC"/>
              <w:rPr>
                <w:lang w:val="sv-SE" w:eastAsia="zh-CN"/>
              </w:rPr>
            </w:pPr>
          </w:p>
        </w:tc>
        <w:tc>
          <w:tcPr>
            <w:tcW w:w="1134" w:type="dxa"/>
            <w:vAlign w:val="center"/>
          </w:tcPr>
          <w:p w14:paraId="75DDE40B" w14:textId="6198E3FC" w:rsidR="005F67F3" w:rsidRPr="000C792B" w:rsidRDefault="005F67F3" w:rsidP="005F67F3">
            <w:pPr>
              <w:pStyle w:val="TAC"/>
            </w:pPr>
            <w:r w:rsidRPr="000C792B">
              <w:t>≥ 132</w:t>
            </w:r>
          </w:p>
        </w:tc>
        <w:tc>
          <w:tcPr>
            <w:tcW w:w="1367" w:type="dxa"/>
            <w:vAlign w:val="center"/>
          </w:tcPr>
          <w:p w14:paraId="5C827FBE" w14:textId="61EBB7E8" w:rsidR="005F67F3" w:rsidRPr="000C792B" w:rsidRDefault="005F67F3" w:rsidP="005F67F3">
            <w:pPr>
              <w:pStyle w:val="TAC"/>
            </w:pPr>
            <w:r w:rsidRPr="000C792B">
              <w:t>≥ 1</w:t>
            </w:r>
          </w:p>
        </w:tc>
        <w:tc>
          <w:tcPr>
            <w:tcW w:w="2040" w:type="dxa"/>
            <w:vAlign w:val="center"/>
          </w:tcPr>
          <w:p w14:paraId="156B7EB5" w14:textId="77777777" w:rsidR="005F67F3" w:rsidRPr="000C792B" w:rsidRDefault="005F67F3" w:rsidP="005F67F3">
            <w:pPr>
              <w:pStyle w:val="TAC"/>
            </w:pPr>
            <w:r w:rsidRPr="000C792B">
              <w:t>Note 6</w:t>
            </w:r>
          </w:p>
        </w:tc>
        <w:tc>
          <w:tcPr>
            <w:tcW w:w="1134" w:type="dxa"/>
            <w:vAlign w:val="center"/>
          </w:tcPr>
          <w:p w14:paraId="57E8A1B2" w14:textId="77777777" w:rsidR="005F67F3" w:rsidRPr="000C792B" w:rsidRDefault="005F67F3" w:rsidP="005F67F3">
            <w:pPr>
              <w:pStyle w:val="TAC"/>
            </w:pPr>
            <w:r w:rsidRPr="000C792B">
              <w:t>Note 6</w:t>
            </w:r>
          </w:p>
        </w:tc>
        <w:tc>
          <w:tcPr>
            <w:tcW w:w="1275" w:type="dxa"/>
            <w:vAlign w:val="center"/>
          </w:tcPr>
          <w:p w14:paraId="12900F7F" w14:textId="77777777" w:rsidR="005F67F3" w:rsidRPr="000C792B" w:rsidRDefault="005F67F3" w:rsidP="005F67F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30A4996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434850"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5395F23F" w:rsidR="00434850" w:rsidRPr="000C792B" w:rsidRDefault="00434850" w:rsidP="00434850">
            <w:pPr>
              <w:pStyle w:val="TAC"/>
              <w:rPr>
                <w:b/>
                <w:sz w:val="16"/>
                <w:szCs w:val="16"/>
              </w:rPr>
            </w:pPr>
            <w:r w:rsidRPr="000C792B">
              <w:rPr>
                <w:rFonts w:cs="Arial"/>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61CDEF82" w14:textId="77777777" w:rsidR="00434850" w:rsidRPr="000C792B" w:rsidRDefault="00434850" w:rsidP="00434850">
            <w:pPr>
              <w:pStyle w:val="TAC"/>
            </w:pPr>
          </w:p>
          <w:p w14:paraId="346A393A" w14:textId="77777777" w:rsidR="00434850" w:rsidRPr="000C792B" w:rsidRDefault="00434850" w:rsidP="00434850">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434850" w:rsidRPr="000C792B" w:rsidRDefault="00434850" w:rsidP="00434850">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434850" w:rsidRPr="000C792B" w:rsidRDefault="00434850" w:rsidP="00434850">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434850" w:rsidRPr="000C792B" w:rsidRDefault="00434850" w:rsidP="00434850">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45EF32DF" w:rsidR="00434850" w:rsidRPr="000C792B" w:rsidRDefault="00434850" w:rsidP="00434850">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434850" w:rsidRPr="000C792B" w:rsidRDefault="00434850" w:rsidP="00434850">
            <w:pPr>
              <w:pStyle w:val="TAC"/>
              <w:rPr>
                <w:b/>
                <w:sz w:val="16"/>
                <w:szCs w:val="16"/>
              </w:rPr>
            </w:pPr>
            <w:r w:rsidRPr="000C792B">
              <w:rPr>
                <w:lang w:eastAsia="zh-CN"/>
              </w:rPr>
              <w:t>-50</w:t>
            </w:r>
          </w:p>
        </w:tc>
      </w:tr>
      <w:tr w:rsidR="00434850"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2468EC52" w:rsidR="00434850" w:rsidRPr="000C792B" w:rsidRDefault="00434850" w:rsidP="00434850">
            <w:pPr>
              <w:pStyle w:val="TAC"/>
              <w:rPr>
                <w:b/>
                <w:sz w:val="16"/>
                <w:szCs w:val="16"/>
              </w:rPr>
            </w:pPr>
            <w:r w:rsidRPr="000C792B">
              <w:rPr>
                <w:rFonts w:cs="Arial"/>
                <w:lang w:eastAsia="zh-CN"/>
              </w:rPr>
              <w:t>24</w:t>
            </w:r>
          </w:p>
        </w:tc>
        <w:tc>
          <w:tcPr>
            <w:tcW w:w="0" w:type="auto"/>
            <w:vMerge/>
            <w:tcBorders>
              <w:left w:val="single" w:sz="6" w:space="0" w:color="auto"/>
              <w:right w:val="single" w:sz="4" w:space="0" w:color="auto"/>
            </w:tcBorders>
            <w:vAlign w:val="center"/>
          </w:tcPr>
          <w:p w14:paraId="3E9EDED2" w14:textId="77777777" w:rsidR="00434850" w:rsidRPr="000C792B" w:rsidRDefault="00434850" w:rsidP="00434850">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434850" w:rsidRPr="000C792B" w:rsidRDefault="00434850" w:rsidP="00434850">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434850" w:rsidRPr="000C792B" w:rsidRDefault="00434850" w:rsidP="00434850">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7C6458A7" w:rsidR="00434850" w:rsidRPr="000C792B" w:rsidRDefault="00434850" w:rsidP="00434850">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434850" w:rsidRPr="000C792B" w:rsidRDefault="00434850" w:rsidP="00434850">
            <w:pPr>
              <w:pStyle w:val="TAC"/>
              <w:rPr>
                <w:b/>
                <w:sz w:val="16"/>
                <w:szCs w:val="16"/>
              </w:rPr>
            </w:pPr>
            <w:r w:rsidRPr="000C792B">
              <w:t>Note 5</w:t>
            </w:r>
          </w:p>
        </w:tc>
      </w:tr>
      <w:tr w:rsidR="00434850"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CA63139" w:rsidR="00434850" w:rsidRPr="000C792B" w:rsidRDefault="00434850" w:rsidP="00434850">
            <w:pPr>
              <w:pStyle w:val="TAC"/>
              <w:rPr>
                <w:lang w:eastAsia="zh-CN"/>
              </w:rPr>
            </w:pPr>
            <w:r w:rsidRPr="000C792B">
              <w:rPr>
                <w:rFonts w:cs="Arial"/>
                <w:lang w:eastAsia="zh-CN"/>
              </w:rPr>
              <w:t>11</w:t>
            </w:r>
          </w:p>
        </w:tc>
        <w:tc>
          <w:tcPr>
            <w:tcW w:w="0" w:type="auto"/>
            <w:vMerge/>
            <w:tcBorders>
              <w:left w:val="single" w:sz="6" w:space="0" w:color="auto"/>
              <w:right w:val="single" w:sz="4" w:space="0" w:color="auto"/>
            </w:tcBorders>
            <w:vAlign w:val="center"/>
          </w:tcPr>
          <w:p w14:paraId="5711226C" w14:textId="77777777" w:rsidR="00434850" w:rsidRPr="000C792B" w:rsidRDefault="00434850" w:rsidP="0043485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434850" w:rsidRPr="000C792B" w:rsidRDefault="00434850" w:rsidP="00434850">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434850" w:rsidRPr="000C792B" w:rsidRDefault="00434850" w:rsidP="00434850">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03F441A8" w:rsidR="00434850" w:rsidRPr="000C792B" w:rsidRDefault="00434850" w:rsidP="00434850">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434850" w:rsidRPr="000C792B" w:rsidRDefault="00434850" w:rsidP="00434850">
            <w:pPr>
              <w:pStyle w:val="TAC"/>
            </w:pPr>
            <w:r w:rsidRPr="000C792B">
              <w:t>Note 5</w:t>
            </w:r>
          </w:p>
        </w:tc>
      </w:tr>
      <w:tr w:rsidR="00434850"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102065BF" w:rsidR="00434850" w:rsidRPr="000C792B" w:rsidRDefault="00434850" w:rsidP="00434850">
            <w:pPr>
              <w:pStyle w:val="TAC"/>
              <w:rPr>
                <w:lang w:eastAsia="zh-CN"/>
              </w:rPr>
            </w:pPr>
            <w:r w:rsidRPr="000C792B">
              <w:rPr>
                <w:rFonts w:cs="Arial"/>
                <w:lang w:eastAsia="zh-CN"/>
              </w:rPr>
              <w:t>24</w:t>
            </w:r>
          </w:p>
        </w:tc>
        <w:tc>
          <w:tcPr>
            <w:tcW w:w="0" w:type="auto"/>
            <w:vMerge/>
            <w:tcBorders>
              <w:left w:val="single" w:sz="6" w:space="0" w:color="auto"/>
              <w:right w:val="single" w:sz="4" w:space="0" w:color="auto"/>
            </w:tcBorders>
            <w:vAlign w:val="center"/>
            <w:hideMark/>
          </w:tcPr>
          <w:p w14:paraId="427DCD6E" w14:textId="77777777" w:rsidR="00434850" w:rsidRPr="000C792B" w:rsidRDefault="00434850" w:rsidP="00434850">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434850" w:rsidRPr="000C792B" w:rsidRDefault="00434850" w:rsidP="00434850">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434850" w:rsidRPr="000C792B" w:rsidRDefault="00434850" w:rsidP="00434850">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434850" w:rsidRPr="000C792B" w:rsidRDefault="00434850" w:rsidP="00434850">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047F7EBD" w:rsidR="00434850" w:rsidRPr="000C792B" w:rsidRDefault="00434850" w:rsidP="00434850">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434850" w:rsidRPr="000C792B" w:rsidRDefault="00434850" w:rsidP="00434850">
            <w:pPr>
              <w:pStyle w:val="TAC"/>
              <w:rPr>
                <w:lang w:eastAsia="zh-CN"/>
              </w:rPr>
            </w:pPr>
            <w:r w:rsidRPr="000C792B">
              <w:rPr>
                <w:lang w:eastAsia="zh-CN"/>
              </w:rPr>
              <w:t>-50</w:t>
            </w:r>
          </w:p>
        </w:tc>
      </w:tr>
      <w:tr w:rsidR="005F67F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0D8A825C" w:rsidR="005F67F3" w:rsidRPr="000C792B" w:rsidRDefault="005F67F3" w:rsidP="005F67F3">
            <w:pPr>
              <w:pStyle w:val="TAC"/>
              <w:rPr>
                <w:lang w:eastAsia="zh-CN"/>
              </w:rPr>
            </w:pPr>
            <w:r w:rsidRPr="000C792B">
              <w:rPr>
                <w:rFonts w:cs="Arial"/>
                <w:lang w:eastAsia="zh-CN"/>
              </w:rPr>
              <w:t>13</w:t>
            </w:r>
          </w:p>
        </w:tc>
        <w:tc>
          <w:tcPr>
            <w:tcW w:w="0" w:type="auto"/>
            <w:vMerge/>
            <w:tcBorders>
              <w:left w:val="single" w:sz="6" w:space="0" w:color="auto"/>
              <w:bottom w:val="nil"/>
              <w:right w:val="single" w:sz="4" w:space="0" w:color="auto"/>
            </w:tcBorders>
            <w:vAlign w:val="center"/>
          </w:tcPr>
          <w:p w14:paraId="501B6FE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F67F3" w:rsidRPr="000C792B" w:rsidRDefault="005F67F3" w:rsidP="005F67F3">
            <w:pPr>
              <w:pStyle w:val="TAC"/>
            </w:pPr>
            <w:r w:rsidRPr="000C792B">
              <w:t>Note 5</w:t>
            </w:r>
          </w:p>
        </w:tc>
      </w:tr>
      <w:tr w:rsidR="005F67F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51A04D" w:rsidR="005F67F3" w:rsidRPr="000C792B" w:rsidRDefault="005F67F3" w:rsidP="005F67F3">
            <w:pPr>
              <w:pStyle w:val="TAC"/>
              <w:rPr>
                <w:lang w:eastAsia="zh-CN"/>
              </w:rPr>
            </w:pPr>
            <w:r w:rsidRPr="000C792B">
              <w:rPr>
                <w:rFonts w:cs="Arial"/>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F67F3" w:rsidRPr="000C792B" w:rsidRDefault="005F67F3" w:rsidP="005F67F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1303140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434850" w:rsidRPr="000C792B" w14:paraId="547F48C5" w14:textId="77777777" w:rsidTr="0052137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7FC5B372" w:rsidR="00434850" w:rsidRPr="000C792B" w:rsidRDefault="00434850" w:rsidP="00434850">
            <w:pPr>
              <w:pStyle w:val="TAC"/>
              <w:rPr>
                <w:lang w:eastAsia="zh-CN"/>
              </w:rPr>
            </w:pPr>
            <w:r w:rsidRPr="000C792B">
              <w:rPr>
                <w:lang w:eastAsia="zh-CN"/>
              </w:rPr>
              <w:t>247</w:t>
            </w:r>
          </w:p>
        </w:tc>
        <w:tc>
          <w:tcPr>
            <w:tcW w:w="1163" w:type="dxa"/>
            <w:vMerge w:val="restart"/>
            <w:vAlign w:val="center"/>
          </w:tcPr>
          <w:p w14:paraId="15D06BBF"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77C247D0" w14:textId="77777777" w:rsidR="00434850" w:rsidRPr="000C792B" w:rsidRDefault="00434850" w:rsidP="00434850">
            <w:pPr>
              <w:pStyle w:val="TAC"/>
            </w:pPr>
          </w:p>
          <w:p w14:paraId="7349F710" w14:textId="77777777" w:rsidR="00434850" w:rsidRPr="000C792B" w:rsidRDefault="00434850" w:rsidP="00434850">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434850" w:rsidRPr="000C792B" w:rsidRDefault="00434850" w:rsidP="00434850">
            <w:pPr>
              <w:pStyle w:val="TAC"/>
              <w:rPr>
                <w:lang w:val="sv-SE" w:eastAsia="zh-CN"/>
              </w:rPr>
            </w:pPr>
            <w:r w:rsidRPr="000C792B">
              <w:rPr>
                <w:lang w:val="sv-SE" w:eastAsia="zh-CN"/>
              </w:rPr>
              <w:t>15</w:t>
            </w:r>
          </w:p>
        </w:tc>
        <w:tc>
          <w:tcPr>
            <w:tcW w:w="1134" w:type="dxa"/>
            <w:vMerge w:val="restart"/>
            <w:vAlign w:val="center"/>
            <w:hideMark/>
          </w:tcPr>
          <w:p w14:paraId="1F6E8846" w14:textId="75E424EE" w:rsidR="00434850" w:rsidRPr="000C792B" w:rsidRDefault="00434850" w:rsidP="00434850">
            <w:pPr>
              <w:pStyle w:val="TAC"/>
            </w:pPr>
            <w:r w:rsidRPr="000C792B">
              <w:t>≥ 24</w:t>
            </w:r>
          </w:p>
        </w:tc>
        <w:tc>
          <w:tcPr>
            <w:tcW w:w="1367" w:type="dxa"/>
            <w:vMerge w:val="restart"/>
            <w:vAlign w:val="center"/>
            <w:hideMark/>
          </w:tcPr>
          <w:p w14:paraId="6E6EB813" w14:textId="0C8E367F"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429952" w14:textId="77777777" w:rsidR="00434850" w:rsidRDefault="00434850" w:rsidP="00434850">
            <w:pPr>
              <w:pStyle w:val="TAC"/>
              <w:rPr>
                <w:szCs w:val="18"/>
              </w:rPr>
            </w:pPr>
            <w:r>
              <w:rPr>
                <w:szCs w:val="18"/>
              </w:rPr>
              <w:t>NR_FDD_FR1_A, NR_TDD_FR1_A,</w:t>
            </w:r>
          </w:p>
          <w:p w14:paraId="0111F5B3" w14:textId="6B00B5E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2A2DD774" w:rsidR="00434850" w:rsidRPr="000C792B" w:rsidRDefault="00434850" w:rsidP="00434850">
            <w:pPr>
              <w:pStyle w:val="TAC"/>
            </w:pPr>
            <w:r>
              <w:t>-127</w:t>
            </w:r>
          </w:p>
        </w:tc>
        <w:tc>
          <w:tcPr>
            <w:tcW w:w="1275" w:type="dxa"/>
            <w:vAlign w:val="center"/>
            <w:hideMark/>
          </w:tcPr>
          <w:p w14:paraId="3B0F4964" w14:textId="77777777" w:rsidR="00434850" w:rsidRPr="000C792B" w:rsidRDefault="00434850" w:rsidP="00434850">
            <w:pPr>
              <w:pStyle w:val="TAC"/>
              <w:rPr>
                <w:lang w:eastAsia="zh-CN"/>
              </w:rPr>
            </w:pPr>
            <w:r w:rsidRPr="000C792B">
              <w:rPr>
                <w:lang w:eastAsia="zh-CN"/>
              </w:rPr>
              <w:t>-50</w:t>
            </w:r>
          </w:p>
        </w:tc>
      </w:tr>
      <w:tr w:rsidR="00434850" w:rsidRPr="000C792B" w14:paraId="3D11570F"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434850" w:rsidRPr="000C792B" w:rsidRDefault="00434850" w:rsidP="00434850">
            <w:pPr>
              <w:pStyle w:val="TAC"/>
              <w:rPr>
                <w:lang w:eastAsia="zh-CN"/>
              </w:rPr>
            </w:pPr>
          </w:p>
        </w:tc>
        <w:tc>
          <w:tcPr>
            <w:tcW w:w="1163" w:type="dxa"/>
            <w:vMerge/>
            <w:vAlign w:val="center"/>
            <w:hideMark/>
          </w:tcPr>
          <w:p w14:paraId="4FAEE48B" w14:textId="77777777" w:rsidR="00434850" w:rsidRPr="000C792B" w:rsidRDefault="00434850" w:rsidP="00434850">
            <w:pPr>
              <w:pStyle w:val="TAC"/>
              <w:rPr>
                <w:lang w:val="sv-SE"/>
              </w:rPr>
            </w:pPr>
          </w:p>
        </w:tc>
        <w:tc>
          <w:tcPr>
            <w:tcW w:w="992" w:type="dxa"/>
            <w:vMerge/>
            <w:vAlign w:val="center"/>
            <w:hideMark/>
          </w:tcPr>
          <w:p w14:paraId="03827CB8" w14:textId="77777777" w:rsidR="00434850" w:rsidRPr="000C792B" w:rsidRDefault="00434850" w:rsidP="00434850">
            <w:pPr>
              <w:pStyle w:val="TAC"/>
              <w:rPr>
                <w:lang w:val="sv-SE" w:eastAsia="zh-CN"/>
              </w:rPr>
            </w:pPr>
          </w:p>
        </w:tc>
        <w:tc>
          <w:tcPr>
            <w:tcW w:w="1134" w:type="dxa"/>
            <w:vMerge/>
            <w:vAlign w:val="center"/>
            <w:hideMark/>
          </w:tcPr>
          <w:p w14:paraId="3FF7589D" w14:textId="77777777" w:rsidR="00434850" w:rsidRPr="000C792B" w:rsidRDefault="00434850" w:rsidP="00434850">
            <w:pPr>
              <w:pStyle w:val="TAC"/>
            </w:pPr>
          </w:p>
        </w:tc>
        <w:tc>
          <w:tcPr>
            <w:tcW w:w="1367" w:type="dxa"/>
            <w:vMerge/>
            <w:vAlign w:val="center"/>
            <w:hideMark/>
          </w:tcPr>
          <w:p w14:paraId="0F0F5A9A"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44EC7C5F"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3BAF38DC" w:rsidR="00434850" w:rsidRPr="000C792B" w:rsidRDefault="00434850" w:rsidP="00434850">
            <w:pPr>
              <w:pStyle w:val="TAC"/>
            </w:pPr>
            <w:r>
              <w:t>-126.5</w:t>
            </w:r>
          </w:p>
        </w:tc>
        <w:tc>
          <w:tcPr>
            <w:tcW w:w="1275" w:type="dxa"/>
            <w:hideMark/>
          </w:tcPr>
          <w:p w14:paraId="2B642CA4" w14:textId="77777777" w:rsidR="00434850" w:rsidRPr="000C792B" w:rsidRDefault="00434850" w:rsidP="00434850">
            <w:pPr>
              <w:pStyle w:val="TAC"/>
            </w:pPr>
            <w:r w:rsidRPr="000C792B">
              <w:rPr>
                <w:lang w:eastAsia="zh-CN"/>
              </w:rPr>
              <w:t>-50</w:t>
            </w:r>
          </w:p>
        </w:tc>
      </w:tr>
      <w:tr w:rsidR="00434850" w:rsidRPr="000C792B" w14:paraId="6FB4A572"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434850" w:rsidRPr="000C792B" w:rsidRDefault="00434850" w:rsidP="00434850">
            <w:pPr>
              <w:pStyle w:val="TAC"/>
              <w:rPr>
                <w:lang w:eastAsia="zh-CN"/>
              </w:rPr>
            </w:pPr>
          </w:p>
        </w:tc>
        <w:tc>
          <w:tcPr>
            <w:tcW w:w="1163" w:type="dxa"/>
            <w:vMerge/>
            <w:vAlign w:val="center"/>
            <w:hideMark/>
          </w:tcPr>
          <w:p w14:paraId="57C5F9AC" w14:textId="77777777" w:rsidR="00434850" w:rsidRPr="000C792B" w:rsidRDefault="00434850" w:rsidP="00434850">
            <w:pPr>
              <w:pStyle w:val="TAC"/>
              <w:rPr>
                <w:lang w:val="sv-SE"/>
              </w:rPr>
            </w:pPr>
          </w:p>
        </w:tc>
        <w:tc>
          <w:tcPr>
            <w:tcW w:w="992" w:type="dxa"/>
            <w:vMerge/>
            <w:vAlign w:val="center"/>
            <w:hideMark/>
          </w:tcPr>
          <w:p w14:paraId="61082103" w14:textId="77777777" w:rsidR="00434850" w:rsidRPr="000C792B" w:rsidRDefault="00434850" w:rsidP="00434850">
            <w:pPr>
              <w:pStyle w:val="TAC"/>
              <w:rPr>
                <w:lang w:val="sv-SE" w:eastAsia="zh-CN"/>
              </w:rPr>
            </w:pPr>
          </w:p>
        </w:tc>
        <w:tc>
          <w:tcPr>
            <w:tcW w:w="1134" w:type="dxa"/>
            <w:vMerge/>
            <w:vAlign w:val="center"/>
            <w:hideMark/>
          </w:tcPr>
          <w:p w14:paraId="0FE74EA7" w14:textId="77777777" w:rsidR="00434850" w:rsidRPr="000C792B" w:rsidRDefault="00434850" w:rsidP="00434850">
            <w:pPr>
              <w:pStyle w:val="TAC"/>
            </w:pPr>
          </w:p>
        </w:tc>
        <w:tc>
          <w:tcPr>
            <w:tcW w:w="1367" w:type="dxa"/>
            <w:vMerge/>
            <w:vAlign w:val="center"/>
            <w:hideMark/>
          </w:tcPr>
          <w:p w14:paraId="37C118F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30C25BA3"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4C2520D8" w:rsidR="00434850" w:rsidRPr="000C792B" w:rsidRDefault="00434850" w:rsidP="00434850">
            <w:pPr>
              <w:pStyle w:val="TAC"/>
            </w:pPr>
            <w:r>
              <w:t>-126</w:t>
            </w:r>
          </w:p>
        </w:tc>
        <w:tc>
          <w:tcPr>
            <w:tcW w:w="1275" w:type="dxa"/>
            <w:hideMark/>
          </w:tcPr>
          <w:p w14:paraId="513B6C40" w14:textId="77777777" w:rsidR="00434850" w:rsidRPr="000C792B" w:rsidRDefault="00434850" w:rsidP="00434850">
            <w:pPr>
              <w:pStyle w:val="TAC"/>
            </w:pPr>
            <w:r w:rsidRPr="000C792B">
              <w:rPr>
                <w:lang w:eastAsia="zh-CN"/>
              </w:rPr>
              <w:t>-50</w:t>
            </w:r>
          </w:p>
        </w:tc>
      </w:tr>
      <w:tr w:rsidR="00434850" w:rsidRPr="000C792B" w14:paraId="3231B9DA"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434850" w:rsidRPr="000C792B" w:rsidRDefault="00434850" w:rsidP="00434850">
            <w:pPr>
              <w:pStyle w:val="TAC"/>
              <w:rPr>
                <w:lang w:eastAsia="zh-CN"/>
              </w:rPr>
            </w:pPr>
          </w:p>
        </w:tc>
        <w:tc>
          <w:tcPr>
            <w:tcW w:w="1163" w:type="dxa"/>
            <w:vMerge/>
            <w:vAlign w:val="center"/>
            <w:hideMark/>
          </w:tcPr>
          <w:p w14:paraId="15953E16" w14:textId="77777777" w:rsidR="00434850" w:rsidRPr="000C792B" w:rsidRDefault="00434850" w:rsidP="00434850">
            <w:pPr>
              <w:pStyle w:val="TAC"/>
              <w:rPr>
                <w:lang w:val="sv-SE"/>
              </w:rPr>
            </w:pPr>
          </w:p>
        </w:tc>
        <w:tc>
          <w:tcPr>
            <w:tcW w:w="992" w:type="dxa"/>
            <w:vMerge/>
            <w:vAlign w:val="center"/>
            <w:hideMark/>
          </w:tcPr>
          <w:p w14:paraId="197BA05F" w14:textId="77777777" w:rsidR="00434850" w:rsidRPr="000C792B" w:rsidRDefault="00434850" w:rsidP="00434850">
            <w:pPr>
              <w:pStyle w:val="TAC"/>
              <w:rPr>
                <w:lang w:val="sv-SE" w:eastAsia="zh-CN"/>
              </w:rPr>
            </w:pPr>
          </w:p>
        </w:tc>
        <w:tc>
          <w:tcPr>
            <w:tcW w:w="1134" w:type="dxa"/>
            <w:vMerge/>
            <w:vAlign w:val="center"/>
            <w:hideMark/>
          </w:tcPr>
          <w:p w14:paraId="36C41E35" w14:textId="77777777" w:rsidR="00434850" w:rsidRPr="000C792B" w:rsidRDefault="00434850" w:rsidP="00434850">
            <w:pPr>
              <w:pStyle w:val="TAC"/>
            </w:pPr>
          </w:p>
        </w:tc>
        <w:tc>
          <w:tcPr>
            <w:tcW w:w="1367" w:type="dxa"/>
            <w:vMerge/>
            <w:vAlign w:val="center"/>
            <w:hideMark/>
          </w:tcPr>
          <w:p w14:paraId="1CC79E0B"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AE3892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769DEE7" w:rsidR="00434850" w:rsidRPr="000C792B" w:rsidRDefault="00434850" w:rsidP="00434850">
            <w:pPr>
              <w:pStyle w:val="TAC"/>
            </w:pPr>
            <w:r>
              <w:t>-125.5</w:t>
            </w:r>
          </w:p>
        </w:tc>
        <w:tc>
          <w:tcPr>
            <w:tcW w:w="1275" w:type="dxa"/>
            <w:hideMark/>
          </w:tcPr>
          <w:p w14:paraId="343D63FD" w14:textId="77777777" w:rsidR="00434850" w:rsidRPr="000C792B" w:rsidRDefault="00434850" w:rsidP="00434850">
            <w:pPr>
              <w:pStyle w:val="TAC"/>
            </w:pPr>
            <w:r w:rsidRPr="000C792B">
              <w:rPr>
                <w:lang w:eastAsia="zh-CN"/>
              </w:rPr>
              <w:t>-50</w:t>
            </w:r>
          </w:p>
        </w:tc>
      </w:tr>
      <w:tr w:rsidR="00434850" w:rsidRPr="000C792B" w14:paraId="65DBC617"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434850" w:rsidRPr="000C792B" w:rsidRDefault="00434850" w:rsidP="00434850">
            <w:pPr>
              <w:pStyle w:val="TAC"/>
              <w:rPr>
                <w:lang w:eastAsia="zh-CN"/>
              </w:rPr>
            </w:pPr>
          </w:p>
        </w:tc>
        <w:tc>
          <w:tcPr>
            <w:tcW w:w="1163" w:type="dxa"/>
            <w:vMerge/>
            <w:vAlign w:val="center"/>
            <w:hideMark/>
          </w:tcPr>
          <w:p w14:paraId="5FB2F6EF" w14:textId="77777777" w:rsidR="00434850" w:rsidRPr="000C792B" w:rsidRDefault="00434850" w:rsidP="00434850">
            <w:pPr>
              <w:pStyle w:val="TAC"/>
              <w:rPr>
                <w:lang w:val="sv-SE"/>
              </w:rPr>
            </w:pPr>
          </w:p>
        </w:tc>
        <w:tc>
          <w:tcPr>
            <w:tcW w:w="992" w:type="dxa"/>
            <w:vMerge/>
            <w:vAlign w:val="center"/>
            <w:hideMark/>
          </w:tcPr>
          <w:p w14:paraId="6FB81EEA" w14:textId="77777777" w:rsidR="00434850" w:rsidRPr="000C792B" w:rsidRDefault="00434850" w:rsidP="00434850">
            <w:pPr>
              <w:pStyle w:val="TAC"/>
              <w:rPr>
                <w:lang w:val="sv-SE" w:eastAsia="zh-CN"/>
              </w:rPr>
            </w:pPr>
          </w:p>
        </w:tc>
        <w:tc>
          <w:tcPr>
            <w:tcW w:w="1134" w:type="dxa"/>
            <w:vMerge/>
            <w:vAlign w:val="center"/>
            <w:hideMark/>
          </w:tcPr>
          <w:p w14:paraId="0586ED06" w14:textId="77777777" w:rsidR="00434850" w:rsidRPr="000C792B" w:rsidRDefault="00434850" w:rsidP="00434850">
            <w:pPr>
              <w:pStyle w:val="TAC"/>
            </w:pPr>
          </w:p>
        </w:tc>
        <w:tc>
          <w:tcPr>
            <w:tcW w:w="1367" w:type="dxa"/>
            <w:vMerge/>
            <w:vAlign w:val="center"/>
            <w:hideMark/>
          </w:tcPr>
          <w:p w14:paraId="243FB5F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0D58E945"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439914FE" w:rsidR="00434850" w:rsidRPr="000C792B" w:rsidRDefault="00434850" w:rsidP="00434850">
            <w:pPr>
              <w:pStyle w:val="TAC"/>
            </w:pPr>
            <w:r>
              <w:t>-125</w:t>
            </w:r>
          </w:p>
        </w:tc>
        <w:tc>
          <w:tcPr>
            <w:tcW w:w="1275" w:type="dxa"/>
            <w:hideMark/>
          </w:tcPr>
          <w:p w14:paraId="0094C1CF" w14:textId="77777777" w:rsidR="00434850" w:rsidRPr="000C792B" w:rsidRDefault="00434850" w:rsidP="00434850">
            <w:pPr>
              <w:pStyle w:val="TAC"/>
            </w:pPr>
            <w:r w:rsidRPr="000C792B">
              <w:rPr>
                <w:lang w:eastAsia="zh-CN"/>
              </w:rPr>
              <w:t>-50</w:t>
            </w:r>
          </w:p>
        </w:tc>
      </w:tr>
      <w:tr w:rsidR="00434850" w:rsidRPr="000C792B" w14:paraId="204B988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434850" w:rsidRPr="000C792B" w:rsidRDefault="00434850" w:rsidP="00434850">
            <w:pPr>
              <w:pStyle w:val="TAC"/>
              <w:rPr>
                <w:lang w:eastAsia="zh-CN"/>
              </w:rPr>
            </w:pPr>
          </w:p>
        </w:tc>
        <w:tc>
          <w:tcPr>
            <w:tcW w:w="1163" w:type="dxa"/>
            <w:vMerge/>
            <w:vAlign w:val="center"/>
            <w:hideMark/>
          </w:tcPr>
          <w:p w14:paraId="500D0CE9" w14:textId="77777777" w:rsidR="00434850" w:rsidRPr="000C792B" w:rsidRDefault="00434850" w:rsidP="00434850">
            <w:pPr>
              <w:pStyle w:val="TAC"/>
              <w:rPr>
                <w:lang w:val="sv-SE"/>
              </w:rPr>
            </w:pPr>
          </w:p>
        </w:tc>
        <w:tc>
          <w:tcPr>
            <w:tcW w:w="992" w:type="dxa"/>
            <w:vMerge/>
            <w:vAlign w:val="center"/>
            <w:hideMark/>
          </w:tcPr>
          <w:p w14:paraId="1FB53205" w14:textId="77777777" w:rsidR="00434850" w:rsidRPr="000C792B" w:rsidRDefault="00434850" w:rsidP="00434850">
            <w:pPr>
              <w:pStyle w:val="TAC"/>
              <w:rPr>
                <w:lang w:val="sv-SE" w:eastAsia="zh-CN"/>
              </w:rPr>
            </w:pPr>
          </w:p>
        </w:tc>
        <w:tc>
          <w:tcPr>
            <w:tcW w:w="1134" w:type="dxa"/>
            <w:vMerge/>
            <w:vAlign w:val="center"/>
            <w:hideMark/>
          </w:tcPr>
          <w:p w14:paraId="054CA876" w14:textId="77777777" w:rsidR="00434850" w:rsidRPr="000C792B" w:rsidRDefault="00434850" w:rsidP="00434850">
            <w:pPr>
              <w:pStyle w:val="TAC"/>
            </w:pPr>
          </w:p>
        </w:tc>
        <w:tc>
          <w:tcPr>
            <w:tcW w:w="1367" w:type="dxa"/>
            <w:vMerge/>
            <w:vAlign w:val="center"/>
            <w:hideMark/>
          </w:tcPr>
          <w:p w14:paraId="68E764A5"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534BFF1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62C71C47" w:rsidR="00434850" w:rsidRPr="000C792B" w:rsidRDefault="00434850" w:rsidP="00434850">
            <w:pPr>
              <w:pStyle w:val="TAC"/>
            </w:pPr>
            <w:r>
              <w:t>-124.5</w:t>
            </w:r>
          </w:p>
        </w:tc>
        <w:tc>
          <w:tcPr>
            <w:tcW w:w="1275" w:type="dxa"/>
            <w:hideMark/>
          </w:tcPr>
          <w:p w14:paraId="79A73FE8" w14:textId="77777777" w:rsidR="00434850" w:rsidRPr="000C792B" w:rsidRDefault="00434850" w:rsidP="00434850">
            <w:pPr>
              <w:pStyle w:val="TAC"/>
            </w:pPr>
            <w:r w:rsidRPr="000C792B">
              <w:rPr>
                <w:lang w:eastAsia="zh-CN"/>
              </w:rPr>
              <w:t>-50</w:t>
            </w:r>
          </w:p>
        </w:tc>
      </w:tr>
      <w:tr w:rsidR="00434850" w:rsidRPr="000C792B" w14:paraId="5E79E2F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434850" w:rsidRPr="000C792B" w:rsidRDefault="00434850" w:rsidP="00434850">
            <w:pPr>
              <w:pStyle w:val="TAC"/>
              <w:rPr>
                <w:lang w:eastAsia="zh-CN"/>
              </w:rPr>
            </w:pPr>
          </w:p>
        </w:tc>
        <w:tc>
          <w:tcPr>
            <w:tcW w:w="1163" w:type="dxa"/>
            <w:vMerge/>
            <w:vAlign w:val="center"/>
            <w:hideMark/>
          </w:tcPr>
          <w:p w14:paraId="4665BEF9" w14:textId="77777777" w:rsidR="00434850" w:rsidRPr="000C792B" w:rsidRDefault="00434850" w:rsidP="00434850">
            <w:pPr>
              <w:pStyle w:val="TAC"/>
              <w:rPr>
                <w:lang w:val="sv-SE"/>
              </w:rPr>
            </w:pPr>
          </w:p>
        </w:tc>
        <w:tc>
          <w:tcPr>
            <w:tcW w:w="992" w:type="dxa"/>
            <w:vMerge/>
            <w:vAlign w:val="center"/>
            <w:hideMark/>
          </w:tcPr>
          <w:p w14:paraId="485C225C" w14:textId="77777777" w:rsidR="00434850" w:rsidRPr="000C792B" w:rsidRDefault="00434850" w:rsidP="00434850">
            <w:pPr>
              <w:pStyle w:val="TAC"/>
              <w:rPr>
                <w:lang w:val="sv-SE" w:eastAsia="zh-CN"/>
              </w:rPr>
            </w:pPr>
          </w:p>
        </w:tc>
        <w:tc>
          <w:tcPr>
            <w:tcW w:w="1134" w:type="dxa"/>
            <w:vMerge/>
            <w:vAlign w:val="center"/>
            <w:hideMark/>
          </w:tcPr>
          <w:p w14:paraId="119EFD57" w14:textId="77777777" w:rsidR="00434850" w:rsidRPr="000C792B" w:rsidRDefault="00434850" w:rsidP="00434850">
            <w:pPr>
              <w:pStyle w:val="TAC"/>
            </w:pPr>
          </w:p>
        </w:tc>
        <w:tc>
          <w:tcPr>
            <w:tcW w:w="1367" w:type="dxa"/>
            <w:vMerge/>
            <w:vAlign w:val="center"/>
            <w:hideMark/>
          </w:tcPr>
          <w:p w14:paraId="1B69A4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460CD7FD"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0B94BEFD" w:rsidR="00434850" w:rsidRPr="000C792B" w:rsidRDefault="00434850" w:rsidP="00434850">
            <w:pPr>
              <w:pStyle w:val="TAC"/>
            </w:pPr>
            <w:r>
              <w:t>-124</w:t>
            </w:r>
          </w:p>
        </w:tc>
        <w:tc>
          <w:tcPr>
            <w:tcW w:w="1275" w:type="dxa"/>
            <w:hideMark/>
          </w:tcPr>
          <w:p w14:paraId="1387DEC5" w14:textId="77777777" w:rsidR="00434850" w:rsidRPr="000C792B" w:rsidRDefault="00434850" w:rsidP="00434850">
            <w:pPr>
              <w:pStyle w:val="TAC"/>
            </w:pPr>
            <w:r w:rsidRPr="000C792B">
              <w:rPr>
                <w:lang w:eastAsia="zh-CN"/>
              </w:rPr>
              <w:t>-50</w:t>
            </w:r>
          </w:p>
        </w:tc>
      </w:tr>
      <w:tr w:rsidR="00434850" w:rsidRPr="000C792B" w14:paraId="33B3B7A9"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434850" w:rsidRPr="000C792B" w:rsidRDefault="00434850" w:rsidP="00434850">
            <w:pPr>
              <w:pStyle w:val="TAC"/>
              <w:rPr>
                <w:lang w:eastAsia="zh-CN"/>
              </w:rPr>
            </w:pPr>
          </w:p>
        </w:tc>
        <w:tc>
          <w:tcPr>
            <w:tcW w:w="1163" w:type="dxa"/>
            <w:vMerge/>
            <w:vAlign w:val="center"/>
            <w:hideMark/>
          </w:tcPr>
          <w:p w14:paraId="03B24DD4" w14:textId="77777777" w:rsidR="00434850" w:rsidRPr="000C792B" w:rsidRDefault="00434850" w:rsidP="00434850">
            <w:pPr>
              <w:pStyle w:val="TAC"/>
              <w:rPr>
                <w:lang w:val="sv-SE"/>
              </w:rPr>
            </w:pPr>
          </w:p>
        </w:tc>
        <w:tc>
          <w:tcPr>
            <w:tcW w:w="992" w:type="dxa"/>
            <w:vMerge/>
            <w:vAlign w:val="center"/>
            <w:hideMark/>
          </w:tcPr>
          <w:p w14:paraId="6A60795B" w14:textId="77777777" w:rsidR="00434850" w:rsidRPr="000C792B" w:rsidRDefault="00434850" w:rsidP="00434850">
            <w:pPr>
              <w:pStyle w:val="TAC"/>
              <w:rPr>
                <w:lang w:val="sv-SE" w:eastAsia="zh-CN"/>
              </w:rPr>
            </w:pPr>
          </w:p>
        </w:tc>
        <w:tc>
          <w:tcPr>
            <w:tcW w:w="1134" w:type="dxa"/>
            <w:vMerge/>
            <w:vAlign w:val="center"/>
            <w:hideMark/>
          </w:tcPr>
          <w:p w14:paraId="121C92DF" w14:textId="77777777" w:rsidR="00434850" w:rsidRPr="000C792B" w:rsidRDefault="00434850" w:rsidP="00434850">
            <w:pPr>
              <w:pStyle w:val="TAC"/>
            </w:pPr>
          </w:p>
        </w:tc>
        <w:tc>
          <w:tcPr>
            <w:tcW w:w="1367" w:type="dxa"/>
            <w:vMerge/>
            <w:vAlign w:val="center"/>
            <w:hideMark/>
          </w:tcPr>
          <w:p w14:paraId="6D3B1D52"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688786FD"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646FB8AA" w:rsidR="00434850" w:rsidRPr="000C792B" w:rsidRDefault="00434850" w:rsidP="00434850">
            <w:pPr>
              <w:pStyle w:val="TAC"/>
            </w:pPr>
            <w:r>
              <w:t>-123.5</w:t>
            </w:r>
          </w:p>
        </w:tc>
        <w:tc>
          <w:tcPr>
            <w:tcW w:w="1275" w:type="dxa"/>
            <w:hideMark/>
          </w:tcPr>
          <w:p w14:paraId="7F95DFB2" w14:textId="77777777" w:rsidR="00434850" w:rsidRPr="000C792B" w:rsidRDefault="00434850" w:rsidP="00434850">
            <w:pPr>
              <w:pStyle w:val="TAC"/>
            </w:pPr>
            <w:r w:rsidRPr="000C792B">
              <w:rPr>
                <w:lang w:eastAsia="zh-CN"/>
              </w:rPr>
              <w:t>-50</w:t>
            </w:r>
          </w:p>
        </w:tc>
      </w:tr>
      <w:tr w:rsidR="005F67F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4062AD37" w:rsidR="005F67F3" w:rsidRPr="000C792B" w:rsidRDefault="005F67F3" w:rsidP="005F67F3">
            <w:pPr>
              <w:pStyle w:val="TAC"/>
            </w:pPr>
            <w:r w:rsidRPr="000C792B">
              <w:rPr>
                <w:lang w:eastAsia="zh-CN"/>
              </w:rPr>
              <w:t>140</w:t>
            </w:r>
          </w:p>
        </w:tc>
        <w:tc>
          <w:tcPr>
            <w:tcW w:w="1163" w:type="dxa"/>
            <w:vMerge/>
            <w:vAlign w:val="center"/>
            <w:hideMark/>
          </w:tcPr>
          <w:p w14:paraId="70006CAD" w14:textId="77777777" w:rsidR="005F67F3" w:rsidRPr="000C792B" w:rsidRDefault="005F67F3" w:rsidP="005F67F3">
            <w:pPr>
              <w:pStyle w:val="TAC"/>
              <w:rPr>
                <w:lang w:val="sv-SE"/>
              </w:rPr>
            </w:pPr>
          </w:p>
        </w:tc>
        <w:tc>
          <w:tcPr>
            <w:tcW w:w="992" w:type="dxa"/>
            <w:vMerge/>
            <w:vAlign w:val="center"/>
            <w:hideMark/>
          </w:tcPr>
          <w:p w14:paraId="5B5619EA" w14:textId="77777777" w:rsidR="005F67F3" w:rsidRPr="000C792B" w:rsidRDefault="005F67F3" w:rsidP="005F67F3">
            <w:pPr>
              <w:pStyle w:val="TAC"/>
              <w:rPr>
                <w:lang w:val="sv-SE" w:eastAsia="zh-CN"/>
              </w:rPr>
            </w:pPr>
          </w:p>
        </w:tc>
        <w:tc>
          <w:tcPr>
            <w:tcW w:w="1134" w:type="dxa"/>
            <w:vAlign w:val="center"/>
            <w:hideMark/>
          </w:tcPr>
          <w:p w14:paraId="112D0399" w14:textId="5A9A5D94" w:rsidR="005F67F3" w:rsidRPr="000C792B" w:rsidRDefault="005F67F3" w:rsidP="005F67F3">
            <w:pPr>
              <w:pStyle w:val="TAC"/>
            </w:pPr>
            <w:r w:rsidRPr="000C792B">
              <w:t>≥ 52</w:t>
            </w:r>
          </w:p>
        </w:tc>
        <w:tc>
          <w:tcPr>
            <w:tcW w:w="1367" w:type="dxa"/>
            <w:vAlign w:val="center"/>
            <w:hideMark/>
          </w:tcPr>
          <w:p w14:paraId="06EFB30B" w14:textId="27CC1016" w:rsidR="005F67F3" w:rsidRPr="000C792B" w:rsidRDefault="005F67F3" w:rsidP="005F67F3">
            <w:pPr>
              <w:pStyle w:val="TAC"/>
            </w:pPr>
            <w:r w:rsidRPr="000C792B">
              <w:t>≥ 1</w:t>
            </w:r>
          </w:p>
        </w:tc>
        <w:tc>
          <w:tcPr>
            <w:tcW w:w="2040" w:type="dxa"/>
            <w:vAlign w:val="center"/>
            <w:hideMark/>
          </w:tcPr>
          <w:p w14:paraId="34B451C9" w14:textId="77777777" w:rsidR="005F67F3" w:rsidRPr="000C792B" w:rsidRDefault="005F67F3" w:rsidP="005F67F3">
            <w:pPr>
              <w:pStyle w:val="TAC"/>
            </w:pPr>
            <w:r w:rsidRPr="000C792B">
              <w:t>Note 6</w:t>
            </w:r>
          </w:p>
        </w:tc>
        <w:tc>
          <w:tcPr>
            <w:tcW w:w="1134" w:type="dxa"/>
            <w:vAlign w:val="center"/>
            <w:hideMark/>
          </w:tcPr>
          <w:p w14:paraId="04B26CFB" w14:textId="77777777" w:rsidR="005F67F3" w:rsidRPr="000C792B" w:rsidRDefault="005F67F3" w:rsidP="005F67F3">
            <w:pPr>
              <w:pStyle w:val="TAC"/>
            </w:pPr>
            <w:r w:rsidRPr="000C792B">
              <w:t>Note 6</w:t>
            </w:r>
          </w:p>
        </w:tc>
        <w:tc>
          <w:tcPr>
            <w:tcW w:w="1275" w:type="dxa"/>
            <w:vAlign w:val="center"/>
            <w:hideMark/>
          </w:tcPr>
          <w:p w14:paraId="4C0B8E4F" w14:textId="77777777" w:rsidR="005F67F3" w:rsidRPr="000C792B" w:rsidRDefault="005F67F3" w:rsidP="005F67F3">
            <w:pPr>
              <w:pStyle w:val="TAC"/>
            </w:pPr>
            <w:r w:rsidRPr="000C792B">
              <w:t>Note 6</w:t>
            </w:r>
          </w:p>
        </w:tc>
      </w:tr>
      <w:tr w:rsidR="005F67F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0CCEA156" w:rsidR="005F67F3" w:rsidRPr="000C792B" w:rsidRDefault="005F67F3" w:rsidP="005F67F3">
            <w:pPr>
              <w:pStyle w:val="TAC"/>
              <w:rPr>
                <w:lang w:eastAsia="zh-CN"/>
              </w:rPr>
            </w:pPr>
            <w:r w:rsidRPr="000C792B">
              <w:rPr>
                <w:lang w:eastAsia="zh-CN"/>
              </w:rPr>
              <w:t>86</w:t>
            </w:r>
          </w:p>
        </w:tc>
        <w:tc>
          <w:tcPr>
            <w:tcW w:w="1163" w:type="dxa"/>
            <w:vMerge/>
            <w:vAlign w:val="center"/>
            <w:hideMark/>
          </w:tcPr>
          <w:p w14:paraId="7C24E76F" w14:textId="77777777" w:rsidR="005F67F3" w:rsidRPr="000C792B" w:rsidRDefault="005F67F3" w:rsidP="005F67F3">
            <w:pPr>
              <w:pStyle w:val="TAC"/>
              <w:rPr>
                <w:lang w:val="sv-SE"/>
              </w:rPr>
            </w:pPr>
          </w:p>
        </w:tc>
        <w:tc>
          <w:tcPr>
            <w:tcW w:w="992" w:type="dxa"/>
            <w:vMerge/>
            <w:vAlign w:val="center"/>
            <w:hideMark/>
          </w:tcPr>
          <w:p w14:paraId="2ECF85A9" w14:textId="77777777" w:rsidR="005F67F3" w:rsidRPr="000C792B" w:rsidRDefault="005F67F3" w:rsidP="005F67F3">
            <w:pPr>
              <w:pStyle w:val="TAC"/>
              <w:rPr>
                <w:lang w:val="sv-SE" w:eastAsia="zh-CN"/>
              </w:rPr>
            </w:pPr>
          </w:p>
        </w:tc>
        <w:tc>
          <w:tcPr>
            <w:tcW w:w="1134" w:type="dxa"/>
            <w:vAlign w:val="center"/>
            <w:hideMark/>
          </w:tcPr>
          <w:p w14:paraId="6A477371" w14:textId="5A6B33F8" w:rsidR="005F67F3" w:rsidRPr="000C792B" w:rsidRDefault="005F67F3" w:rsidP="005F67F3">
            <w:pPr>
              <w:pStyle w:val="TAC"/>
            </w:pPr>
            <w:r w:rsidRPr="000C792B">
              <w:t>≥ 104</w:t>
            </w:r>
          </w:p>
        </w:tc>
        <w:tc>
          <w:tcPr>
            <w:tcW w:w="1367" w:type="dxa"/>
            <w:vAlign w:val="center"/>
            <w:hideMark/>
          </w:tcPr>
          <w:p w14:paraId="5224A817" w14:textId="1A071455" w:rsidR="005F67F3" w:rsidRPr="000C792B" w:rsidRDefault="005F67F3" w:rsidP="005F67F3">
            <w:pPr>
              <w:pStyle w:val="TAC"/>
            </w:pPr>
            <w:r w:rsidRPr="000C792B">
              <w:t>≥ 1</w:t>
            </w:r>
          </w:p>
        </w:tc>
        <w:tc>
          <w:tcPr>
            <w:tcW w:w="2040" w:type="dxa"/>
            <w:vAlign w:val="center"/>
            <w:hideMark/>
          </w:tcPr>
          <w:p w14:paraId="635165BA" w14:textId="77777777" w:rsidR="005F67F3" w:rsidRPr="000C792B" w:rsidRDefault="005F67F3" w:rsidP="005F67F3">
            <w:pPr>
              <w:pStyle w:val="TAC"/>
            </w:pPr>
            <w:r w:rsidRPr="000C792B">
              <w:t>Note 6</w:t>
            </w:r>
          </w:p>
        </w:tc>
        <w:tc>
          <w:tcPr>
            <w:tcW w:w="1134" w:type="dxa"/>
            <w:vAlign w:val="center"/>
            <w:hideMark/>
          </w:tcPr>
          <w:p w14:paraId="44B87593" w14:textId="77777777" w:rsidR="005F67F3" w:rsidRPr="000C792B" w:rsidRDefault="005F67F3" w:rsidP="005F67F3">
            <w:pPr>
              <w:pStyle w:val="TAC"/>
            </w:pPr>
            <w:r w:rsidRPr="000C792B">
              <w:t>Note 6</w:t>
            </w:r>
          </w:p>
        </w:tc>
        <w:tc>
          <w:tcPr>
            <w:tcW w:w="1275" w:type="dxa"/>
            <w:vAlign w:val="center"/>
            <w:hideMark/>
          </w:tcPr>
          <w:p w14:paraId="73835C8B" w14:textId="77777777" w:rsidR="005F67F3" w:rsidRPr="000C792B" w:rsidRDefault="005F67F3" w:rsidP="005F67F3">
            <w:pPr>
              <w:pStyle w:val="TAC"/>
            </w:pPr>
            <w:r w:rsidRPr="000C792B">
              <w:t>Note 6</w:t>
            </w:r>
          </w:p>
        </w:tc>
      </w:tr>
      <w:tr w:rsidR="00434850" w:rsidRPr="000C792B" w14:paraId="74AB3526" w14:textId="77777777" w:rsidTr="00597B8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7A752424" w:rsidR="00434850" w:rsidRPr="000C792B" w:rsidRDefault="00434850" w:rsidP="00434850">
            <w:pPr>
              <w:pStyle w:val="TAC"/>
              <w:rPr>
                <w:lang w:eastAsia="zh-CN"/>
              </w:rPr>
            </w:pPr>
            <w:r w:rsidRPr="002B4D79">
              <w:rPr>
                <w:lang w:eastAsia="zh-CN"/>
              </w:rPr>
              <w:t>118</w:t>
            </w:r>
          </w:p>
        </w:tc>
        <w:tc>
          <w:tcPr>
            <w:tcW w:w="1163" w:type="dxa"/>
            <w:vMerge/>
            <w:vAlign w:val="center"/>
            <w:hideMark/>
          </w:tcPr>
          <w:p w14:paraId="22F68725" w14:textId="77777777" w:rsidR="00434850" w:rsidRPr="000C792B" w:rsidRDefault="00434850" w:rsidP="00434850">
            <w:pPr>
              <w:pStyle w:val="TAC"/>
              <w:rPr>
                <w:lang w:val="sv-SE"/>
              </w:rPr>
            </w:pPr>
          </w:p>
        </w:tc>
        <w:tc>
          <w:tcPr>
            <w:tcW w:w="992" w:type="dxa"/>
            <w:vMerge w:val="restart"/>
            <w:vAlign w:val="center"/>
            <w:hideMark/>
          </w:tcPr>
          <w:p w14:paraId="66AB590D" w14:textId="77777777" w:rsidR="00434850" w:rsidRPr="000C792B" w:rsidRDefault="00434850" w:rsidP="00434850">
            <w:pPr>
              <w:pStyle w:val="TAC"/>
              <w:rPr>
                <w:lang w:val="sv-SE" w:eastAsia="zh-CN"/>
              </w:rPr>
            </w:pPr>
            <w:r w:rsidRPr="000C792B">
              <w:rPr>
                <w:lang w:val="sv-SE" w:eastAsia="zh-CN"/>
              </w:rPr>
              <w:t>30</w:t>
            </w:r>
          </w:p>
        </w:tc>
        <w:tc>
          <w:tcPr>
            <w:tcW w:w="1134" w:type="dxa"/>
            <w:vMerge w:val="restart"/>
            <w:vAlign w:val="center"/>
            <w:hideMark/>
          </w:tcPr>
          <w:p w14:paraId="568433EB" w14:textId="0EBC9CE5" w:rsidR="00434850" w:rsidRPr="000C792B" w:rsidRDefault="00434850" w:rsidP="00434850">
            <w:pPr>
              <w:pStyle w:val="TAC"/>
            </w:pPr>
            <w:r w:rsidRPr="000C792B">
              <w:t>≥ 24</w:t>
            </w:r>
          </w:p>
        </w:tc>
        <w:tc>
          <w:tcPr>
            <w:tcW w:w="1367" w:type="dxa"/>
            <w:vMerge w:val="restart"/>
            <w:vAlign w:val="center"/>
            <w:hideMark/>
          </w:tcPr>
          <w:p w14:paraId="28C8A34D" w14:textId="2DE40177"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E060A2" w14:textId="77777777" w:rsidR="00434850" w:rsidRDefault="00434850" w:rsidP="00434850">
            <w:pPr>
              <w:pStyle w:val="TAC"/>
              <w:rPr>
                <w:szCs w:val="18"/>
              </w:rPr>
            </w:pPr>
            <w:r>
              <w:rPr>
                <w:szCs w:val="18"/>
              </w:rPr>
              <w:t>NR_FDD_FR1_A, NR_TDD_FR1_A,</w:t>
            </w:r>
          </w:p>
          <w:p w14:paraId="52B32517" w14:textId="5AE7E21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2D0C39E9" w:rsidR="00434850" w:rsidRPr="000C792B" w:rsidRDefault="00434850" w:rsidP="00434850">
            <w:pPr>
              <w:pStyle w:val="TAC"/>
            </w:pPr>
            <w:r>
              <w:t>-124</w:t>
            </w:r>
          </w:p>
        </w:tc>
        <w:tc>
          <w:tcPr>
            <w:tcW w:w="1275" w:type="dxa"/>
            <w:vAlign w:val="center"/>
            <w:hideMark/>
          </w:tcPr>
          <w:p w14:paraId="2812CF66" w14:textId="77777777" w:rsidR="00434850" w:rsidRPr="000C792B" w:rsidRDefault="00434850" w:rsidP="00434850">
            <w:pPr>
              <w:pStyle w:val="TAC"/>
            </w:pPr>
            <w:r w:rsidRPr="000C792B">
              <w:rPr>
                <w:lang w:eastAsia="zh-CN"/>
              </w:rPr>
              <w:t>-50</w:t>
            </w:r>
          </w:p>
        </w:tc>
      </w:tr>
      <w:tr w:rsidR="00434850" w:rsidRPr="000C792B" w14:paraId="0F39DEAA"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434850" w:rsidRPr="000C792B" w:rsidRDefault="00434850" w:rsidP="00434850">
            <w:pPr>
              <w:pStyle w:val="TAC"/>
              <w:rPr>
                <w:lang w:eastAsia="zh-CN"/>
              </w:rPr>
            </w:pPr>
          </w:p>
        </w:tc>
        <w:tc>
          <w:tcPr>
            <w:tcW w:w="1163" w:type="dxa"/>
            <w:vMerge/>
            <w:vAlign w:val="center"/>
            <w:hideMark/>
          </w:tcPr>
          <w:p w14:paraId="3F6D4C88" w14:textId="77777777" w:rsidR="00434850" w:rsidRPr="000C792B" w:rsidRDefault="00434850" w:rsidP="00434850">
            <w:pPr>
              <w:pStyle w:val="TAC"/>
              <w:rPr>
                <w:lang w:val="sv-SE"/>
              </w:rPr>
            </w:pPr>
          </w:p>
        </w:tc>
        <w:tc>
          <w:tcPr>
            <w:tcW w:w="992" w:type="dxa"/>
            <w:vMerge/>
            <w:vAlign w:val="center"/>
            <w:hideMark/>
          </w:tcPr>
          <w:p w14:paraId="5F1DC855" w14:textId="77777777" w:rsidR="00434850" w:rsidRPr="000C792B" w:rsidRDefault="00434850" w:rsidP="00434850">
            <w:pPr>
              <w:pStyle w:val="TAC"/>
              <w:rPr>
                <w:lang w:val="sv-SE" w:eastAsia="zh-CN"/>
              </w:rPr>
            </w:pPr>
          </w:p>
        </w:tc>
        <w:tc>
          <w:tcPr>
            <w:tcW w:w="1134" w:type="dxa"/>
            <w:vMerge/>
            <w:vAlign w:val="center"/>
            <w:hideMark/>
          </w:tcPr>
          <w:p w14:paraId="149B574C" w14:textId="77777777" w:rsidR="00434850" w:rsidRPr="000C792B" w:rsidRDefault="00434850" w:rsidP="00434850">
            <w:pPr>
              <w:pStyle w:val="TAC"/>
            </w:pPr>
          </w:p>
        </w:tc>
        <w:tc>
          <w:tcPr>
            <w:tcW w:w="1367" w:type="dxa"/>
            <w:vMerge/>
            <w:vAlign w:val="center"/>
            <w:hideMark/>
          </w:tcPr>
          <w:p w14:paraId="2670C01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37560175"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4916658D" w:rsidR="00434850" w:rsidRPr="000C792B" w:rsidRDefault="00434850" w:rsidP="00434850">
            <w:pPr>
              <w:pStyle w:val="TAC"/>
            </w:pPr>
            <w:r>
              <w:t>-123.5</w:t>
            </w:r>
          </w:p>
        </w:tc>
        <w:tc>
          <w:tcPr>
            <w:tcW w:w="1275" w:type="dxa"/>
            <w:hideMark/>
          </w:tcPr>
          <w:p w14:paraId="5A627BF2" w14:textId="77777777" w:rsidR="00434850" w:rsidRPr="000C792B" w:rsidRDefault="00434850" w:rsidP="00434850">
            <w:pPr>
              <w:pStyle w:val="TAC"/>
            </w:pPr>
            <w:r w:rsidRPr="000C792B">
              <w:rPr>
                <w:lang w:eastAsia="zh-CN"/>
              </w:rPr>
              <w:t>-50</w:t>
            </w:r>
          </w:p>
        </w:tc>
      </w:tr>
      <w:tr w:rsidR="00434850" w:rsidRPr="000C792B" w14:paraId="078F0F73"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434850" w:rsidRPr="000C792B" w:rsidRDefault="00434850" w:rsidP="00434850">
            <w:pPr>
              <w:pStyle w:val="TAC"/>
              <w:rPr>
                <w:lang w:eastAsia="zh-CN"/>
              </w:rPr>
            </w:pPr>
          </w:p>
        </w:tc>
        <w:tc>
          <w:tcPr>
            <w:tcW w:w="1163" w:type="dxa"/>
            <w:vMerge/>
            <w:vAlign w:val="center"/>
            <w:hideMark/>
          </w:tcPr>
          <w:p w14:paraId="731CA946" w14:textId="77777777" w:rsidR="00434850" w:rsidRPr="000C792B" w:rsidRDefault="00434850" w:rsidP="00434850">
            <w:pPr>
              <w:pStyle w:val="TAC"/>
              <w:rPr>
                <w:lang w:val="sv-SE"/>
              </w:rPr>
            </w:pPr>
          </w:p>
        </w:tc>
        <w:tc>
          <w:tcPr>
            <w:tcW w:w="992" w:type="dxa"/>
            <w:vMerge/>
            <w:vAlign w:val="center"/>
            <w:hideMark/>
          </w:tcPr>
          <w:p w14:paraId="2D96E3D5" w14:textId="77777777" w:rsidR="00434850" w:rsidRPr="000C792B" w:rsidRDefault="00434850" w:rsidP="00434850">
            <w:pPr>
              <w:pStyle w:val="TAC"/>
              <w:rPr>
                <w:lang w:val="sv-SE" w:eastAsia="zh-CN"/>
              </w:rPr>
            </w:pPr>
          </w:p>
        </w:tc>
        <w:tc>
          <w:tcPr>
            <w:tcW w:w="1134" w:type="dxa"/>
            <w:vMerge/>
            <w:vAlign w:val="center"/>
            <w:hideMark/>
          </w:tcPr>
          <w:p w14:paraId="10AF3088" w14:textId="77777777" w:rsidR="00434850" w:rsidRPr="000C792B" w:rsidRDefault="00434850" w:rsidP="00434850">
            <w:pPr>
              <w:pStyle w:val="TAC"/>
            </w:pPr>
          </w:p>
        </w:tc>
        <w:tc>
          <w:tcPr>
            <w:tcW w:w="1367" w:type="dxa"/>
            <w:vMerge/>
            <w:vAlign w:val="center"/>
            <w:hideMark/>
          </w:tcPr>
          <w:p w14:paraId="2BE59631"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264CD7A7"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7B42BE1E" w:rsidR="00434850" w:rsidRPr="000C792B" w:rsidRDefault="00434850" w:rsidP="00434850">
            <w:pPr>
              <w:pStyle w:val="TAC"/>
            </w:pPr>
            <w:r>
              <w:t>-123</w:t>
            </w:r>
          </w:p>
        </w:tc>
        <w:tc>
          <w:tcPr>
            <w:tcW w:w="1275" w:type="dxa"/>
            <w:hideMark/>
          </w:tcPr>
          <w:p w14:paraId="199BC2DB" w14:textId="77777777" w:rsidR="00434850" w:rsidRPr="000C792B" w:rsidRDefault="00434850" w:rsidP="00434850">
            <w:pPr>
              <w:pStyle w:val="TAC"/>
            </w:pPr>
            <w:r w:rsidRPr="000C792B">
              <w:rPr>
                <w:lang w:eastAsia="zh-CN"/>
              </w:rPr>
              <w:t>-50</w:t>
            </w:r>
          </w:p>
        </w:tc>
      </w:tr>
      <w:tr w:rsidR="00434850" w:rsidRPr="000C792B" w14:paraId="30892030"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434850" w:rsidRPr="000C792B" w:rsidRDefault="00434850" w:rsidP="00434850">
            <w:pPr>
              <w:pStyle w:val="TAC"/>
              <w:rPr>
                <w:lang w:eastAsia="zh-CN"/>
              </w:rPr>
            </w:pPr>
          </w:p>
        </w:tc>
        <w:tc>
          <w:tcPr>
            <w:tcW w:w="1163" w:type="dxa"/>
            <w:vMerge/>
            <w:vAlign w:val="center"/>
            <w:hideMark/>
          </w:tcPr>
          <w:p w14:paraId="225805FF" w14:textId="77777777" w:rsidR="00434850" w:rsidRPr="000C792B" w:rsidRDefault="00434850" w:rsidP="00434850">
            <w:pPr>
              <w:pStyle w:val="TAC"/>
              <w:rPr>
                <w:lang w:val="sv-SE"/>
              </w:rPr>
            </w:pPr>
          </w:p>
        </w:tc>
        <w:tc>
          <w:tcPr>
            <w:tcW w:w="992" w:type="dxa"/>
            <w:vMerge/>
            <w:vAlign w:val="center"/>
            <w:hideMark/>
          </w:tcPr>
          <w:p w14:paraId="25EADB2F" w14:textId="77777777" w:rsidR="00434850" w:rsidRPr="000C792B" w:rsidRDefault="00434850" w:rsidP="00434850">
            <w:pPr>
              <w:pStyle w:val="TAC"/>
              <w:rPr>
                <w:lang w:val="sv-SE" w:eastAsia="zh-CN"/>
              </w:rPr>
            </w:pPr>
          </w:p>
        </w:tc>
        <w:tc>
          <w:tcPr>
            <w:tcW w:w="1134" w:type="dxa"/>
            <w:vMerge/>
            <w:vAlign w:val="center"/>
            <w:hideMark/>
          </w:tcPr>
          <w:p w14:paraId="3DE761DB" w14:textId="77777777" w:rsidR="00434850" w:rsidRPr="000C792B" w:rsidRDefault="00434850" w:rsidP="00434850">
            <w:pPr>
              <w:pStyle w:val="TAC"/>
            </w:pPr>
          </w:p>
        </w:tc>
        <w:tc>
          <w:tcPr>
            <w:tcW w:w="1367" w:type="dxa"/>
            <w:vMerge/>
            <w:vAlign w:val="center"/>
            <w:hideMark/>
          </w:tcPr>
          <w:p w14:paraId="70A1E8D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4BF08A62"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4A847451" w:rsidR="00434850" w:rsidRPr="000C792B" w:rsidRDefault="00434850" w:rsidP="00434850">
            <w:pPr>
              <w:pStyle w:val="TAC"/>
            </w:pPr>
            <w:r>
              <w:t>-122.5</w:t>
            </w:r>
          </w:p>
        </w:tc>
        <w:tc>
          <w:tcPr>
            <w:tcW w:w="1275" w:type="dxa"/>
            <w:hideMark/>
          </w:tcPr>
          <w:p w14:paraId="6EC256CE" w14:textId="77777777" w:rsidR="00434850" w:rsidRPr="000C792B" w:rsidRDefault="00434850" w:rsidP="00434850">
            <w:pPr>
              <w:pStyle w:val="TAC"/>
            </w:pPr>
            <w:r w:rsidRPr="000C792B">
              <w:rPr>
                <w:lang w:eastAsia="zh-CN"/>
              </w:rPr>
              <w:t>-50</w:t>
            </w:r>
          </w:p>
        </w:tc>
      </w:tr>
      <w:tr w:rsidR="00434850" w:rsidRPr="000C792B" w14:paraId="05A9E454"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434850" w:rsidRPr="000C792B" w:rsidRDefault="00434850" w:rsidP="00434850">
            <w:pPr>
              <w:pStyle w:val="TAC"/>
              <w:rPr>
                <w:lang w:eastAsia="zh-CN"/>
              </w:rPr>
            </w:pPr>
          </w:p>
        </w:tc>
        <w:tc>
          <w:tcPr>
            <w:tcW w:w="1163" w:type="dxa"/>
            <w:vMerge/>
            <w:vAlign w:val="center"/>
            <w:hideMark/>
          </w:tcPr>
          <w:p w14:paraId="1FF2FB02" w14:textId="77777777" w:rsidR="00434850" w:rsidRPr="000C792B" w:rsidRDefault="00434850" w:rsidP="00434850">
            <w:pPr>
              <w:pStyle w:val="TAC"/>
              <w:rPr>
                <w:lang w:val="sv-SE"/>
              </w:rPr>
            </w:pPr>
          </w:p>
        </w:tc>
        <w:tc>
          <w:tcPr>
            <w:tcW w:w="992" w:type="dxa"/>
            <w:vMerge/>
            <w:vAlign w:val="center"/>
            <w:hideMark/>
          </w:tcPr>
          <w:p w14:paraId="47942F34" w14:textId="77777777" w:rsidR="00434850" w:rsidRPr="000C792B" w:rsidRDefault="00434850" w:rsidP="00434850">
            <w:pPr>
              <w:pStyle w:val="TAC"/>
              <w:rPr>
                <w:lang w:val="sv-SE" w:eastAsia="zh-CN"/>
              </w:rPr>
            </w:pPr>
          </w:p>
        </w:tc>
        <w:tc>
          <w:tcPr>
            <w:tcW w:w="1134" w:type="dxa"/>
            <w:vMerge/>
            <w:vAlign w:val="center"/>
            <w:hideMark/>
          </w:tcPr>
          <w:p w14:paraId="1AE3AF91" w14:textId="77777777" w:rsidR="00434850" w:rsidRPr="000C792B" w:rsidRDefault="00434850" w:rsidP="00434850">
            <w:pPr>
              <w:pStyle w:val="TAC"/>
            </w:pPr>
          </w:p>
        </w:tc>
        <w:tc>
          <w:tcPr>
            <w:tcW w:w="1367" w:type="dxa"/>
            <w:vMerge/>
            <w:vAlign w:val="center"/>
            <w:hideMark/>
          </w:tcPr>
          <w:p w14:paraId="2BD300B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6555E2C"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566F2529" w:rsidR="00434850" w:rsidRPr="000C792B" w:rsidRDefault="00434850" w:rsidP="00434850">
            <w:pPr>
              <w:pStyle w:val="TAC"/>
            </w:pPr>
            <w:r>
              <w:t>-122</w:t>
            </w:r>
          </w:p>
        </w:tc>
        <w:tc>
          <w:tcPr>
            <w:tcW w:w="1275" w:type="dxa"/>
            <w:hideMark/>
          </w:tcPr>
          <w:p w14:paraId="3D8DD825" w14:textId="77777777" w:rsidR="00434850" w:rsidRPr="000C792B" w:rsidRDefault="00434850" w:rsidP="00434850">
            <w:pPr>
              <w:pStyle w:val="TAC"/>
            </w:pPr>
            <w:r w:rsidRPr="000C792B">
              <w:rPr>
                <w:lang w:eastAsia="zh-CN"/>
              </w:rPr>
              <w:t>-50</w:t>
            </w:r>
          </w:p>
        </w:tc>
      </w:tr>
      <w:tr w:rsidR="00434850" w:rsidRPr="000C792B" w14:paraId="783F359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434850" w:rsidRPr="000C792B" w:rsidRDefault="00434850" w:rsidP="00434850">
            <w:pPr>
              <w:pStyle w:val="TAC"/>
              <w:rPr>
                <w:lang w:eastAsia="zh-CN"/>
              </w:rPr>
            </w:pPr>
          </w:p>
        </w:tc>
        <w:tc>
          <w:tcPr>
            <w:tcW w:w="1163" w:type="dxa"/>
            <w:vMerge/>
            <w:vAlign w:val="center"/>
            <w:hideMark/>
          </w:tcPr>
          <w:p w14:paraId="2F245421" w14:textId="77777777" w:rsidR="00434850" w:rsidRPr="000C792B" w:rsidRDefault="00434850" w:rsidP="00434850">
            <w:pPr>
              <w:pStyle w:val="TAC"/>
              <w:rPr>
                <w:lang w:val="sv-SE"/>
              </w:rPr>
            </w:pPr>
          </w:p>
        </w:tc>
        <w:tc>
          <w:tcPr>
            <w:tcW w:w="992" w:type="dxa"/>
            <w:vMerge/>
            <w:vAlign w:val="center"/>
            <w:hideMark/>
          </w:tcPr>
          <w:p w14:paraId="1FBC4112" w14:textId="77777777" w:rsidR="00434850" w:rsidRPr="000C792B" w:rsidRDefault="00434850" w:rsidP="00434850">
            <w:pPr>
              <w:pStyle w:val="TAC"/>
              <w:rPr>
                <w:lang w:val="sv-SE" w:eastAsia="zh-CN"/>
              </w:rPr>
            </w:pPr>
          </w:p>
        </w:tc>
        <w:tc>
          <w:tcPr>
            <w:tcW w:w="1134" w:type="dxa"/>
            <w:vMerge/>
            <w:vAlign w:val="center"/>
            <w:hideMark/>
          </w:tcPr>
          <w:p w14:paraId="1419032B" w14:textId="77777777" w:rsidR="00434850" w:rsidRPr="000C792B" w:rsidRDefault="00434850" w:rsidP="00434850">
            <w:pPr>
              <w:pStyle w:val="TAC"/>
            </w:pPr>
          </w:p>
        </w:tc>
        <w:tc>
          <w:tcPr>
            <w:tcW w:w="1367" w:type="dxa"/>
            <w:vMerge/>
            <w:vAlign w:val="center"/>
            <w:hideMark/>
          </w:tcPr>
          <w:p w14:paraId="1E9B41D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23B49F3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00F178A7" w:rsidR="00434850" w:rsidRPr="000C792B" w:rsidRDefault="00434850" w:rsidP="00434850">
            <w:pPr>
              <w:pStyle w:val="TAC"/>
            </w:pPr>
            <w:r>
              <w:t>-121.5</w:t>
            </w:r>
          </w:p>
        </w:tc>
        <w:tc>
          <w:tcPr>
            <w:tcW w:w="1275" w:type="dxa"/>
            <w:hideMark/>
          </w:tcPr>
          <w:p w14:paraId="68B80FB3" w14:textId="77777777" w:rsidR="00434850" w:rsidRPr="000C792B" w:rsidRDefault="00434850" w:rsidP="00434850">
            <w:pPr>
              <w:pStyle w:val="TAC"/>
            </w:pPr>
            <w:r w:rsidRPr="000C792B">
              <w:rPr>
                <w:lang w:eastAsia="zh-CN"/>
              </w:rPr>
              <w:t>-50</w:t>
            </w:r>
          </w:p>
        </w:tc>
      </w:tr>
      <w:tr w:rsidR="00434850" w:rsidRPr="000C792B" w14:paraId="31E455F2"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434850" w:rsidRPr="000C792B" w:rsidRDefault="00434850" w:rsidP="00434850">
            <w:pPr>
              <w:pStyle w:val="TAC"/>
              <w:rPr>
                <w:lang w:eastAsia="zh-CN"/>
              </w:rPr>
            </w:pPr>
          </w:p>
        </w:tc>
        <w:tc>
          <w:tcPr>
            <w:tcW w:w="1163" w:type="dxa"/>
            <w:vMerge/>
            <w:vAlign w:val="center"/>
            <w:hideMark/>
          </w:tcPr>
          <w:p w14:paraId="62516C78" w14:textId="77777777" w:rsidR="00434850" w:rsidRPr="000C792B" w:rsidRDefault="00434850" w:rsidP="00434850">
            <w:pPr>
              <w:pStyle w:val="TAC"/>
              <w:rPr>
                <w:lang w:val="sv-SE"/>
              </w:rPr>
            </w:pPr>
          </w:p>
        </w:tc>
        <w:tc>
          <w:tcPr>
            <w:tcW w:w="992" w:type="dxa"/>
            <w:vMerge/>
            <w:vAlign w:val="center"/>
            <w:hideMark/>
          </w:tcPr>
          <w:p w14:paraId="68BB25BC" w14:textId="77777777" w:rsidR="00434850" w:rsidRPr="000C792B" w:rsidRDefault="00434850" w:rsidP="00434850">
            <w:pPr>
              <w:pStyle w:val="TAC"/>
              <w:rPr>
                <w:lang w:val="sv-SE" w:eastAsia="zh-CN"/>
              </w:rPr>
            </w:pPr>
          </w:p>
        </w:tc>
        <w:tc>
          <w:tcPr>
            <w:tcW w:w="1134" w:type="dxa"/>
            <w:vMerge/>
            <w:vAlign w:val="center"/>
            <w:hideMark/>
          </w:tcPr>
          <w:p w14:paraId="6EA39DF2" w14:textId="77777777" w:rsidR="00434850" w:rsidRPr="000C792B" w:rsidRDefault="00434850" w:rsidP="00434850">
            <w:pPr>
              <w:pStyle w:val="TAC"/>
            </w:pPr>
          </w:p>
        </w:tc>
        <w:tc>
          <w:tcPr>
            <w:tcW w:w="1367" w:type="dxa"/>
            <w:vMerge/>
            <w:vAlign w:val="center"/>
            <w:hideMark/>
          </w:tcPr>
          <w:p w14:paraId="15EF4866"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3BFFCB7F"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4AAE6194" w:rsidR="00434850" w:rsidRPr="000C792B" w:rsidRDefault="00434850" w:rsidP="00434850">
            <w:pPr>
              <w:pStyle w:val="TAC"/>
            </w:pPr>
            <w:r>
              <w:t>-121</w:t>
            </w:r>
          </w:p>
        </w:tc>
        <w:tc>
          <w:tcPr>
            <w:tcW w:w="1275" w:type="dxa"/>
            <w:hideMark/>
          </w:tcPr>
          <w:p w14:paraId="600B7069" w14:textId="77777777" w:rsidR="00434850" w:rsidRPr="000C792B" w:rsidRDefault="00434850" w:rsidP="00434850">
            <w:pPr>
              <w:pStyle w:val="TAC"/>
            </w:pPr>
            <w:r w:rsidRPr="000C792B">
              <w:rPr>
                <w:lang w:eastAsia="zh-CN"/>
              </w:rPr>
              <w:t>-50</w:t>
            </w:r>
          </w:p>
        </w:tc>
      </w:tr>
      <w:tr w:rsidR="00434850" w:rsidRPr="000C792B" w14:paraId="3B83EEC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434850" w:rsidRPr="000C792B" w:rsidRDefault="00434850" w:rsidP="00434850">
            <w:pPr>
              <w:pStyle w:val="TAC"/>
              <w:rPr>
                <w:lang w:eastAsia="zh-CN"/>
              </w:rPr>
            </w:pPr>
          </w:p>
        </w:tc>
        <w:tc>
          <w:tcPr>
            <w:tcW w:w="1163" w:type="dxa"/>
            <w:vMerge/>
            <w:vAlign w:val="center"/>
            <w:hideMark/>
          </w:tcPr>
          <w:p w14:paraId="6D54A671" w14:textId="77777777" w:rsidR="00434850" w:rsidRPr="000C792B" w:rsidRDefault="00434850" w:rsidP="00434850">
            <w:pPr>
              <w:pStyle w:val="TAC"/>
              <w:rPr>
                <w:lang w:val="sv-SE"/>
              </w:rPr>
            </w:pPr>
          </w:p>
        </w:tc>
        <w:tc>
          <w:tcPr>
            <w:tcW w:w="992" w:type="dxa"/>
            <w:vMerge/>
            <w:vAlign w:val="center"/>
            <w:hideMark/>
          </w:tcPr>
          <w:p w14:paraId="638234B6" w14:textId="77777777" w:rsidR="00434850" w:rsidRPr="000C792B" w:rsidRDefault="00434850" w:rsidP="00434850">
            <w:pPr>
              <w:pStyle w:val="TAC"/>
              <w:rPr>
                <w:lang w:val="sv-SE" w:eastAsia="zh-CN"/>
              </w:rPr>
            </w:pPr>
          </w:p>
        </w:tc>
        <w:tc>
          <w:tcPr>
            <w:tcW w:w="1134" w:type="dxa"/>
            <w:vMerge/>
            <w:vAlign w:val="center"/>
            <w:hideMark/>
          </w:tcPr>
          <w:p w14:paraId="152D071B" w14:textId="77777777" w:rsidR="00434850" w:rsidRPr="000C792B" w:rsidRDefault="00434850" w:rsidP="00434850">
            <w:pPr>
              <w:pStyle w:val="TAC"/>
            </w:pPr>
          </w:p>
        </w:tc>
        <w:tc>
          <w:tcPr>
            <w:tcW w:w="1367" w:type="dxa"/>
            <w:vMerge/>
            <w:vAlign w:val="center"/>
            <w:hideMark/>
          </w:tcPr>
          <w:p w14:paraId="7B765A3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98F37C1"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1EE24C7A" w:rsidR="00434850" w:rsidRPr="000C792B" w:rsidRDefault="00434850" w:rsidP="00434850">
            <w:pPr>
              <w:pStyle w:val="TAC"/>
            </w:pPr>
            <w:r>
              <w:t>-120.5</w:t>
            </w:r>
          </w:p>
        </w:tc>
        <w:tc>
          <w:tcPr>
            <w:tcW w:w="1275" w:type="dxa"/>
            <w:hideMark/>
          </w:tcPr>
          <w:p w14:paraId="0E325217" w14:textId="77777777" w:rsidR="00434850" w:rsidRPr="000C792B" w:rsidRDefault="00434850" w:rsidP="00434850">
            <w:pPr>
              <w:pStyle w:val="TAC"/>
            </w:pPr>
            <w:r w:rsidRPr="000C792B">
              <w:rPr>
                <w:lang w:eastAsia="zh-CN"/>
              </w:rPr>
              <w:t>-50</w:t>
            </w:r>
          </w:p>
        </w:tc>
      </w:tr>
      <w:tr w:rsidR="005F67F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288E19B3" w:rsidR="005F67F3" w:rsidRPr="000C792B" w:rsidRDefault="005F67F3" w:rsidP="005F67F3">
            <w:pPr>
              <w:pStyle w:val="TAC"/>
              <w:rPr>
                <w:lang w:eastAsia="zh-CN"/>
              </w:rPr>
            </w:pPr>
            <w:r w:rsidRPr="000C792B">
              <w:rPr>
                <w:lang w:eastAsia="zh-CN"/>
              </w:rPr>
              <w:t>109</w:t>
            </w:r>
          </w:p>
        </w:tc>
        <w:tc>
          <w:tcPr>
            <w:tcW w:w="1163" w:type="dxa"/>
            <w:vMerge/>
            <w:vAlign w:val="center"/>
          </w:tcPr>
          <w:p w14:paraId="098D51A5" w14:textId="77777777" w:rsidR="005F67F3" w:rsidRPr="000C792B" w:rsidRDefault="005F67F3" w:rsidP="005F67F3">
            <w:pPr>
              <w:pStyle w:val="TAC"/>
              <w:rPr>
                <w:lang w:val="sv-SE"/>
              </w:rPr>
            </w:pPr>
          </w:p>
        </w:tc>
        <w:tc>
          <w:tcPr>
            <w:tcW w:w="992" w:type="dxa"/>
            <w:vMerge/>
            <w:vAlign w:val="center"/>
          </w:tcPr>
          <w:p w14:paraId="0D81EFED" w14:textId="77777777" w:rsidR="005F67F3" w:rsidRPr="000C792B" w:rsidRDefault="005F67F3" w:rsidP="005F67F3">
            <w:pPr>
              <w:pStyle w:val="TAC"/>
              <w:rPr>
                <w:lang w:val="sv-SE" w:eastAsia="zh-CN"/>
              </w:rPr>
            </w:pPr>
          </w:p>
        </w:tc>
        <w:tc>
          <w:tcPr>
            <w:tcW w:w="1134" w:type="dxa"/>
            <w:vAlign w:val="center"/>
          </w:tcPr>
          <w:p w14:paraId="4CDE076D" w14:textId="57B6A98D" w:rsidR="005F67F3" w:rsidRPr="000C792B" w:rsidRDefault="005F67F3" w:rsidP="005F67F3">
            <w:pPr>
              <w:pStyle w:val="TAC"/>
            </w:pPr>
            <w:r w:rsidRPr="000C792B">
              <w:t>≥ 48</w:t>
            </w:r>
          </w:p>
        </w:tc>
        <w:tc>
          <w:tcPr>
            <w:tcW w:w="1367" w:type="dxa"/>
            <w:vAlign w:val="center"/>
          </w:tcPr>
          <w:p w14:paraId="7CCFC081" w14:textId="53ECDF8F" w:rsidR="005F67F3" w:rsidRPr="000C792B" w:rsidRDefault="005F67F3" w:rsidP="005F67F3">
            <w:pPr>
              <w:pStyle w:val="TAC"/>
            </w:pPr>
            <w:r w:rsidRPr="000C792B">
              <w:t>≥ 1</w:t>
            </w:r>
          </w:p>
        </w:tc>
        <w:tc>
          <w:tcPr>
            <w:tcW w:w="2040" w:type="dxa"/>
            <w:vAlign w:val="center"/>
          </w:tcPr>
          <w:p w14:paraId="491901E2" w14:textId="77777777" w:rsidR="005F67F3" w:rsidRPr="000C792B" w:rsidRDefault="005F67F3" w:rsidP="005F67F3">
            <w:pPr>
              <w:pStyle w:val="TAC"/>
              <w:rPr>
                <w:lang w:eastAsia="zh-CN"/>
              </w:rPr>
            </w:pPr>
            <w:r w:rsidRPr="000C792B">
              <w:t>Note 6</w:t>
            </w:r>
          </w:p>
        </w:tc>
        <w:tc>
          <w:tcPr>
            <w:tcW w:w="1134" w:type="dxa"/>
            <w:vAlign w:val="center"/>
          </w:tcPr>
          <w:p w14:paraId="5F6A2007" w14:textId="77777777" w:rsidR="005F67F3" w:rsidRPr="000C792B" w:rsidRDefault="005F67F3" w:rsidP="005F67F3">
            <w:pPr>
              <w:pStyle w:val="TAC"/>
            </w:pPr>
            <w:r w:rsidRPr="000C792B">
              <w:t>Note 6</w:t>
            </w:r>
          </w:p>
        </w:tc>
        <w:tc>
          <w:tcPr>
            <w:tcW w:w="1275" w:type="dxa"/>
            <w:vAlign w:val="center"/>
          </w:tcPr>
          <w:p w14:paraId="055BA016" w14:textId="77777777" w:rsidR="005F67F3" w:rsidRPr="000C792B" w:rsidRDefault="005F67F3" w:rsidP="005F67F3">
            <w:pPr>
              <w:pStyle w:val="TAC"/>
              <w:rPr>
                <w:lang w:eastAsia="zh-CN"/>
              </w:rPr>
            </w:pPr>
            <w:r w:rsidRPr="000C792B">
              <w:t>Note 6</w:t>
            </w:r>
          </w:p>
        </w:tc>
      </w:tr>
      <w:tr w:rsidR="005F67F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4023D5FB" w:rsidR="005F67F3" w:rsidRPr="000C792B" w:rsidRDefault="005F67F3" w:rsidP="005F67F3">
            <w:pPr>
              <w:pStyle w:val="TAC"/>
              <w:rPr>
                <w:lang w:eastAsia="zh-CN"/>
              </w:rPr>
            </w:pPr>
            <w:r w:rsidRPr="000C792B">
              <w:rPr>
                <w:lang w:eastAsia="zh-CN"/>
              </w:rPr>
              <w:t>28</w:t>
            </w:r>
          </w:p>
        </w:tc>
        <w:tc>
          <w:tcPr>
            <w:tcW w:w="1163" w:type="dxa"/>
            <w:vMerge/>
            <w:vAlign w:val="center"/>
          </w:tcPr>
          <w:p w14:paraId="37F8E110" w14:textId="77777777" w:rsidR="005F67F3" w:rsidRPr="000C792B" w:rsidRDefault="005F67F3" w:rsidP="005F67F3">
            <w:pPr>
              <w:pStyle w:val="TAC"/>
              <w:rPr>
                <w:lang w:val="sv-SE"/>
              </w:rPr>
            </w:pPr>
          </w:p>
        </w:tc>
        <w:tc>
          <w:tcPr>
            <w:tcW w:w="992" w:type="dxa"/>
            <w:vMerge/>
            <w:vAlign w:val="center"/>
          </w:tcPr>
          <w:p w14:paraId="61DF0245" w14:textId="77777777" w:rsidR="005F67F3" w:rsidRPr="000C792B" w:rsidRDefault="005F67F3" w:rsidP="005F67F3">
            <w:pPr>
              <w:pStyle w:val="TAC"/>
              <w:rPr>
                <w:lang w:val="sv-SE" w:eastAsia="zh-CN"/>
              </w:rPr>
            </w:pPr>
          </w:p>
        </w:tc>
        <w:tc>
          <w:tcPr>
            <w:tcW w:w="1134" w:type="dxa"/>
            <w:vAlign w:val="center"/>
          </w:tcPr>
          <w:p w14:paraId="4366FAA4" w14:textId="5D87CF06" w:rsidR="005F67F3" w:rsidRPr="000C792B" w:rsidRDefault="005F67F3" w:rsidP="005F67F3">
            <w:pPr>
              <w:pStyle w:val="TAC"/>
            </w:pPr>
            <w:r w:rsidRPr="000C792B">
              <w:t>≥ 132</w:t>
            </w:r>
          </w:p>
        </w:tc>
        <w:tc>
          <w:tcPr>
            <w:tcW w:w="1367" w:type="dxa"/>
            <w:vAlign w:val="center"/>
          </w:tcPr>
          <w:p w14:paraId="60AA3CCB" w14:textId="1F934663" w:rsidR="005F67F3" w:rsidRPr="000C792B" w:rsidRDefault="005F67F3" w:rsidP="005F67F3">
            <w:pPr>
              <w:pStyle w:val="TAC"/>
            </w:pPr>
            <w:r w:rsidRPr="000C792B">
              <w:t>≥ 1</w:t>
            </w:r>
          </w:p>
        </w:tc>
        <w:tc>
          <w:tcPr>
            <w:tcW w:w="2040" w:type="dxa"/>
            <w:vAlign w:val="center"/>
          </w:tcPr>
          <w:p w14:paraId="7DEB2211" w14:textId="77777777" w:rsidR="005F67F3" w:rsidRPr="000C792B" w:rsidRDefault="005F67F3" w:rsidP="005F67F3">
            <w:pPr>
              <w:pStyle w:val="TAC"/>
            </w:pPr>
            <w:r w:rsidRPr="000C792B">
              <w:t>Note 6</w:t>
            </w:r>
          </w:p>
        </w:tc>
        <w:tc>
          <w:tcPr>
            <w:tcW w:w="1134" w:type="dxa"/>
            <w:vAlign w:val="center"/>
          </w:tcPr>
          <w:p w14:paraId="4086DCB6" w14:textId="77777777" w:rsidR="005F67F3" w:rsidRPr="000C792B" w:rsidRDefault="005F67F3" w:rsidP="005F67F3">
            <w:pPr>
              <w:pStyle w:val="TAC"/>
            </w:pPr>
            <w:r w:rsidRPr="000C792B">
              <w:t>Note 6</w:t>
            </w:r>
          </w:p>
        </w:tc>
        <w:tc>
          <w:tcPr>
            <w:tcW w:w="1275" w:type="dxa"/>
            <w:vAlign w:val="center"/>
          </w:tcPr>
          <w:p w14:paraId="10CE19BF" w14:textId="77777777" w:rsidR="005F67F3" w:rsidRPr="000C792B" w:rsidRDefault="005F67F3" w:rsidP="005F67F3">
            <w:pPr>
              <w:pStyle w:val="TAC"/>
            </w:pPr>
            <w:r w:rsidRPr="000C792B">
              <w:t>Note 6</w:t>
            </w:r>
          </w:p>
        </w:tc>
      </w:tr>
      <w:tr w:rsidR="00434850" w:rsidRPr="000C792B" w14:paraId="0413CED9" w14:textId="77777777" w:rsidTr="00FB52A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342E3E56" w:rsidR="00434850" w:rsidRPr="000C792B" w:rsidRDefault="00434850" w:rsidP="00434850">
            <w:pPr>
              <w:pStyle w:val="TAC"/>
              <w:rPr>
                <w:lang w:eastAsia="zh-CN"/>
              </w:rPr>
            </w:pPr>
            <w:r w:rsidRPr="000C792B">
              <w:rPr>
                <w:lang w:eastAsia="zh-CN"/>
              </w:rPr>
              <w:t>147</w:t>
            </w:r>
          </w:p>
        </w:tc>
        <w:tc>
          <w:tcPr>
            <w:tcW w:w="1163" w:type="dxa"/>
            <w:vMerge/>
            <w:vAlign w:val="center"/>
          </w:tcPr>
          <w:p w14:paraId="595384B1" w14:textId="77777777" w:rsidR="00434850" w:rsidRPr="000C792B" w:rsidRDefault="00434850" w:rsidP="00434850">
            <w:pPr>
              <w:pStyle w:val="TAC"/>
              <w:rPr>
                <w:lang w:val="sv-SE"/>
              </w:rPr>
            </w:pPr>
          </w:p>
        </w:tc>
        <w:tc>
          <w:tcPr>
            <w:tcW w:w="992" w:type="dxa"/>
            <w:vMerge w:val="restart"/>
            <w:vAlign w:val="center"/>
          </w:tcPr>
          <w:p w14:paraId="7416709C" w14:textId="77777777" w:rsidR="00434850" w:rsidRPr="000C792B" w:rsidRDefault="00434850" w:rsidP="0043485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434850" w:rsidRPr="000C792B" w:rsidRDefault="00434850" w:rsidP="00434850">
            <w:pPr>
              <w:pStyle w:val="TAC"/>
            </w:pPr>
            <w:r w:rsidRPr="000C792B">
              <w:t>≥ 24</w:t>
            </w:r>
          </w:p>
        </w:tc>
        <w:tc>
          <w:tcPr>
            <w:tcW w:w="1367" w:type="dxa"/>
            <w:vMerge w:val="restart"/>
            <w:vAlign w:val="center"/>
          </w:tcPr>
          <w:p w14:paraId="22DC5FBE" w14:textId="1F25E95C"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CBD85A7" w14:textId="77777777" w:rsidR="00434850" w:rsidRDefault="00434850" w:rsidP="00434850">
            <w:pPr>
              <w:pStyle w:val="TAC"/>
              <w:rPr>
                <w:szCs w:val="18"/>
              </w:rPr>
            </w:pPr>
            <w:r>
              <w:rPr>
                <w:szCs w:val="18"/>
              </w:rPr>
              <w:t>NR_FDD_FR1_A, NR_TDD_FR1_A,</w:t>
            </w:r>
          </w:p>
          <w:p w14:paraId="0C360017" w14:textId="6DBD3613"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A9C9DDD" w:rsidR="00434850" w:rsidRPr="000C792B" w:rsidRDefault="00434850" w:rsidP="00434850">
            <w:pPr>
              <w:pStyle w:val="TAC"/>
            </w:pPr>
            <w:r>
              <w:t>-121</w:t>
            </w:r>
          </w:p>
        </w:tc>
        <w:tc>
          <w:tcPr>
            <w:tcW w:w="1275" w:type="dxa"/>
            <w:vAlign w:val="center"/>
          </w:tcPr>
          <w:p w14:paraId="4D244910" w14:textId="77777777" w:rsidR="00434850" w:rsidRPr="000C792B" w:rsidRDefault="00434850" w:rsidP="00434850">
            <w:pPr>
              <w:pStyle w:val="TAC"/>
            </w:pPr>
            <w:r w:rsidRPr="000C792B">
              <w:rPr>
                <w:lang w:eastAsia="zh-CN"/>
              </w:rPr>
              <w:t>-50</w:t>
            </w:r>
          </w:p>
        </w:tc>
      </w:tr>
      <w:tr w:rsidR="00434850" w:rsidRPr="000C792B" w14:paraId="1B52C34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434850" w:rsidRPr="000C792B" w:rsidRDefault="00434850" w:rsidP="00434850">
            <w:pPr>
              <w:pStyle w:val="TAC"/>
              <w:rPr>
                <w:lang w:eastAsia="zh-CN"/>
              </w:rPr>
            </w:pPr>
          </w:p>
        </w:tc>
        <w:tc>
          <w:tcPr>
            <w:tcW w:w="1163" w:type="dxa"/>
            <w:vMerge/>
            <w:vAlign w:val="center"/>
          </w:tcPr>
          <w:p w14:paraId="328A8020" w14:textId="77777777" w:rsidR="00434850" w:rsidRPr="000C792B" w:rsidRDefault="00434850" w:rsidP="00434850">
            <w:pPr>
              <w:pStyle w:val="TAC"/>
              <w:rPr>
                <w:lang w:val="sv-SE"/>
              </w:rPr>
            </w:pPr>
          </w:p>
        </w:tc>
        <w:tc>
          <w:tcPr>
            <w:tcW w:w="992" w:type="dxa"/>
            <w:vMerge/>
            <w:vAlign w:val="center"/>
          </w:tcPr>
          <w:p w14:paraId="06622671" w14:textId="77777777" w:rsidR="00434850" w:rsidRPr="000C792B" w:rsidRDefault="00434850" w:rsidP="00434850">
            <w:pPr>
              <w:pStyle w:val="TAC"/>
              <w:rPr>
                <w:lang w:val="sv-SE" w:eastAsia="zh-CN"/>
              </w:rPr>
            </w:pPr>
          </w:p>
        </w:tc>
        <w:tc>
          <w:tcPr>
            <w:tcW w:w="1134" w:type="dxa"/>
            <w:vMerge/>
            <w:vAlign w:val="center"/>
          </w:tcPr>
          <w:p w14:paraId="7E697638" w14:textId="77777777" w:rsidR="00434850" w:rsidRPr="000C792B" w:rsidRDefault="00434850" w:rsidP="00434850">
            <w:pPr>
              <w:pStyle w:val="TAC"/>
            </w:pPr>
          </w:p>
        </w:tc>
        <w:tc>
          <w:tcPr>
            <w:tcW w:w="1367" w:type="dxa"/>
            <w:vMerge/>
            <w:vAlign w:val="center"/>
          </w:tcPr>
          <w:p w14:paraId="2EE932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6DB2A159"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1561144F" w:rsidR="00434850" w:rsidRPr="000C792B" w:rsidRDefault="00434850" w:rsidP="00434850">
            <w:pPr>
              <w:pStyle w:val="TAC"/>
            </w:pPr>
            <w:r>
              <w:t>-120.5</w:t>
            </w:r>
          </w:p>
        </w:tc>
        <w:tc>
          <w:tcPr>
            <w:tcW w:w="1275" w:type="dxa"/>
          </w:tcPr>
          <w:p w14:paraId="115C41BE" w14:textId="77777777" w:rsidR="00434850" w:rsidRPr="000C792B" w:rsidRDefault="00434850" w:rsidP="00434850">
            <w:pPr>
              <w:pStyle w:val="TAC"/>
            </w:pPr>
            <w:r w:rsidRPr="000C792B">
              <w:rPr>
                <w:lang w:eastAsia="zh-CN"/>
              </w:rPr>
              <w:t>-50</w:t>
            </w:r>
          </w:p>
        </w:tc>
      </w:tr>
      <w:tr w:rsidR="00434850" w:rsidRPr="000C792B" w14:paraId="0C181984"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434850" w:rsidRPr="000C792B" w:rsidRDefault="00434850" w:rsidP="00434850">
            <w:pPr>
              <w:pStyle w:val="TAC"/>
              <w:rPr>
                <w:lang w:eastAsia="zh-CN"/>
              </w:rPr>
            </w:pPr>
          </w:p>
        </w:tc>
        <w:tc>
          <w:tcPr>
            <w:tcW w:w="1163" w:type="dxa"/>
            <w:vMerge/>
            <w:vAlign w:val="center"/>
          </w:tcPr>
          <w:p w14:paraId="7E43ED72" w14:textId="77777777" w:rsidR="00434850" w:rsidRPr="000C792B" w:rsidRDefault="00434850" w:rsidP="00434850">
            <w:pPr>
              <w:pStyle w:val="TAC"/>
              <w:rPr>
                <w:lang w:val="sv-SE"/>
              </w:rPr>
            </w:pPr>
          </w:p>
        </w:tc>
        <w:tc>
          <w:tcPr>
            <w:tcW w:w="992" w:type="dxa"/>
            <w:vMerge/>
            <w:vAlign w:val="center"/>
          </w:tcPr>
          <w:p w14:paraId="0EF92A46" w14:textId="77777777" w:rsidR="00434850" w:rsidRPr="000C792B" w:rsidRDefault="00434850" w:rsidP="00434850">
            <w:pPr>
              <w:pStyle w:val="TAC"/>
              <w:rPr>
                <w:lang w:val="sv-SE" w:eastAsia="zh-CN"/>
              </w:rPr>
            </w:pPr>
          </w:p>
        </w:tc>
        <w:tc>
          <w:tcPr>
            <w:tcW w:w="1134" w:type="dxa"/>
            <w:vMerge/>
            <w:vAlign w:val="center"/>
          </w:tcPr>
          <w:p w14:paraId="07D77CA6" w14:textId="77777777" w:rsidR="00434850" w:rsidRPr="000C792B" w:rsidRDefault="00434850" w:rsidP="00434850">
            <w:pPr>
              <w:pStyle w:val="TAC"/>
            </w:pPr>
          </w:p>
        </w:tc>
        <w:tc>
          <w:tcPr>
            <w:tcW w:w="1367" w:type="dxa"/>
            <w:vMerge/>
            <w:vAlign w:val="center"/>
          </w:tcPr>
          <w:p w14:paraId="70D5AF2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7A8EC360"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4854D930" w:rsidR="00434850" w:rsidRPr="000C792B" w:rsidRDefault="00434850" w:rsidP="00434850">
            <w:pPr>
              <w:pStyle w:val="TAC"/>
            </w:pPr>
            <w:r>
              <w:t>-120</w:t>
            </w:r>
          </w:p>
        </w:tc>
        <w:tc>
          <w:tcPr>
            <w:tcW w:w="1275" w:type="dxa"/>
          </w:tcPr>
          <w:p w14:paraId="2524B3F2" w14:textId="77777777" w:rsidR="00434850" w:rsidRPr="000C792B" w:rsidRDefault="00434850" w:rsidP="00434850">
            <w:pPr>
              <w:pStyle w:val="TAC"/>
            </w:pPr>
            <w:r w:rsidRPr="000C792B">
              <w:rPr>
                <w:lang w:eastAsia="zh-CN"/>
              </w:rPr>
              <w:t>-50</w:t>
            </w:r>
          </w:p>
        </w:tc>
      </w:tr>
      <w:tr w:rsidR="00434850" w:rsidRPr="000C792B" w14:paraId="06FC0F9B"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434850" w:rsidRPr="000C792B" w:rsidRDefault="00434850" w:rsidP="00434850">
            <w:pPr>
              <w:pStyle w:val="TAC"/>
              <w:rPr>
                <w:lang w:eastAsia="zh-CN"/>
              </w:rPr>
            </w:pPr>
          </w:p>
        </w:tc>
        <w:tc>
          <w:tcPr>
            <w:tcW w:w="1163" w:type="dxa"/>
            <w:vMerge/>
            <w:vAlign w:val="center"/>
          </w:tcPr>
          <w:p w14:paraId="3BA8D9CF" w14:textId="77777777" w:rsidR="00434850" w:rsidRPr="000C792B" w:rsidRDefault="00434850" w:rsidP="00434850">
            <w:pPr>
              <w:pStyle w:val="TAC"/>
              <w:rPr>
                <w:lang w:val="sv-SE"/>
              </w:rPr>
            </w:pPr>
          </w:p>
        </w:tc>
        <w:tc>
          <w:tcPr>
            <w:tcW w:w="992" w:type="dxa"/>
            <w:vMerge/>
            <w:vAlign w:val="center"/>
          </w:tcPr>
          <w:p w14:paraId="57B8BCF4" w14:textId="77777777" w:rsidR="00434850" w:rsidRPr="000C792B" w:rsidRDefault="00434850" w:rsidP="00434850">
            <w:pPr>
              <w:pStyle w:val="TAC"/>
              <w:rPr>
                <w:lang w:val="sv-SE" w:eastAsia="zh-CN"/>
              </w:rPr>
            </w:pPr>
          </w:p>
        </w:tc>
        <w:tc>
          <w:tcPr>
            <w:tcW w:w="1134" w:type="dxa"/>
            <w:vMerge/>
            <w:vAlign w:val="center"/>
          </w:tcPr>
          <w:p w14:paraId="6535C5EA" w14:textId="77777777" w:rsidR="00434850" w:rsidRPr="000C792B" w:rsidRDefault="00434850" w:rsidP="00434850">
            <w:pPr>
              <w:pStyle w:val="TAC"/>
            </w:pPr>
          </w:p>
        </w:tc>
        <w:tc>
          <w:tcPr>
            <w:tcW w:w="1367" w:type="dxa"/>
            <w:vMerge/>
            <w:vAlign w:val="center"/>
          </w:tcPr>
          <w:p w14:paraId="5AF683B7"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2332D27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7A1CF301" w:rsidR="00434850" w:rsidRPr="000C792B" w:rsidRDefault="00434850" w:rsidP="00434850">
            <w:pPr>
              <w:pStyle w:val="TAC"/>
            </w:pPr>
            <w:r>
              <w:t>-119.5</w:t>
            </w:r>
          </w:p>
        </w:tc>
        <w:tc>
          <w:tcPr>
            <w:tcW w:w="1275" w:type="dxa"/>
          </w:tcPr>
          <w:p w14:paraId="47E71421" w14:textId="77777777" w:rsidR="00434850" w:rsidRPr="000C792B" w:rsidRDefault="00434850" w:rsidP="00434850">
            <w:pPr>
              <w:pStyle w:val="TAC"/>
            </w:pPr>
            <w:r w:rsidRPr="000C792B">
              <w:rPr>
                <w:lang w:eastAsia="zh-CN"/>
              </w:rPr>
              <w:t>-50</w:t>
            </w:r>
          </w:p>
        </w:tc>
      </w:tr>
      <w:tr w:rsidR="00434850" w:rsidRPr="000C792B" w14:paraId="196CD9F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434850" w:rsidRPr="000C792B" w:rsidRDefault="00434850" w:rsidP="00434850">
            <w:pPr>
              <w:pStyle w:val="TAC"/>
              <w:rPr>
                <w:lang w:eastAsia="zh-CN"/>
              </w:rPr>
            </w:pPr>
          </w:p>
        </w:tc>
        <w:tc>
          <w:tcPr>
            <w:tcW w:w="1163" w:type="dxa"/>
            <w:vMerge/>
            <w:vAlign w:val="center"/>
          </w:tcPr>
          <w:p w14:paraId="11C540A8" w14:textId="77777777" w:rsidR="00434850" w:rsidRPr="000C792B" w:rsidRDefault="00434850" w:rsidP="00434850">
            <w:pPr>
              <w:pStyle w:val="TAC"/>
              <w:rPr>
                <w:lang w:val="sv-SE"/>
              </w:rPr>
            </w:pPr>
          </w:p>
        </w:tc>
        <w:tc>
          <w:tcPr>
            <w:tcW w:w="992" w:type="dxa"/>
            <w:vMerge/>
            <w:vAlign w:val="center"/>
          </w:tcPr>
          <w:p w14:paraId="574E3A22" w14:textId="77777777" w:rsidR="00434850" w:rsidRPr="000C792B" w:rsidRDefault="00434850" w:rsidP="00434850">
            <w:pPr>
              <w:pStyle w:val="TAC"/>
              <w:rPr>
                <w:lang w:val="sv-SE" w:eastAsia="zh-CN"/>
              </w:rPr>
            </w:pPr>
          </w:p>
        </w:tc>
        <w:tc>
          <w:tcPr>
            <w:tcW w:w="1134" w:type="dxa"/>
            <w:vMerge/>
            <w:vAlign w:val="center"/>
          </w:tcPr>
          <w:p w14:paraId="6F1900AB" w14:textId="77777777" w:rsidR="00434850" w:rsidRPr="000C792B" w:rsidRDefault="00434850" w:rsidP="00434850">
            <w:pPr>
              <w:pStyle w:val="TAC"/>
            </w:pPr>
          </w:p>
        </w:tc>
        <w:tc>
          <w:tcPr>
            <w:tcW w:w="1367" w:type="dxa"/>
            <w:vMerge/>
            <w:vAlign w:val="center"/>
          </w:tcPr>
          <w:p w14:paraId="2D3B838D"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500A81D6"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43A37522" w:rsidR="00434850" w:rsidRPr="000C792B" w:rsidRDefault="00434850" w:rsidP="00434850">
            <w:pPr>
              <w:pStyle w:val="TAC"/>
            </w:pPr>
            <w:r>
              <w:t>-119</w:t>
            </w:r>
          </w:p>
        </w:tc>
        <w:tc>
          <w:tcPr>
            <w:tcW w:w="1275" w:type="dxa"/>
          </w:tcPr>
          <w:p w14:paraId="51CF5140" w14:textId="77777777" w:rsidR="00434850" w:rsidRPr="000C792B" w:rsidRDefault="00434850" w:rsidP="00434850">
            <w:pPr>
              <w:pStyle w:val="TAC"/>
            </w:pPr>
            <w:r w:rsidRPr="000C792B">
              <w:rPr>
                <w:lang w:eastAsia="zh-CN"/>
              </w:rPr>
              <w:t>-50</w:t>
            </w:r>
          </w:p>
        </w:tc>
      </w:tr>
      <w:tr w:rsidR="00434850" w:rsidRPr="000C792B" w14:paraId="39520011"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434850" w:rsidRPr="000C792B" w:rsidRDefault="00434850" w:rsidP="00434850">
            <w:pPr>
              <w:pStyle w:val="TAC"/>
              <w:rPr>
                <w:lang w:eastAsia="zh-CN"/>
              </w:rPr>
            </w:pPr>
          </w:p>
        </w:tc>
        <w:tc>
          <w:tcPr>
            <w:tcW w:w="1163" w:type="dxa"/>
            <w:vMerge/>
            <w:vAlign w:val="center"/>
          </w:tcPr>
          <w:p w14:paraId="214E27F3" w14:textId="77777777" w:rsidR="00434850" w:rsidRPr="000C792B" w:rsidRDefault="00434850" w:rsidP="00434850">
            <w:pPr>
              <w:pStyle w:val="TAC"/>
              <w:rPr>
                <w:lang w:val="sv-SE"/>
              </w:rPr>
            </w:pPr>
          </w:p>
        </w:tc>
        <w:tc>
          <w:tcPr>
            <w:tcW w:w="992" w:type="dxa"/>
            <w:vMerge/>
            <w:vAlign w:val="center"/>
          </w:tcPr>
          <w:p w14:paraId="4E5F4F0C" w14:textId="77777777" w:rsidR="00434850" w:rsidRPr="000C792B" w:rsidRDefault="00434850" w:rsidP="00434850">
            <w:pPr>
              <w:pStyle w:val="TAC"/>
              <w:rPr>
                <w:lang w:val="sv-SE" w:eastAsia="zh-CN"/>
              </w:rPr>
            </w:pPr>
          </w:p>
        </w:tc>
        <w:tc>
          <w:tcPr>
            <w:tcW w:w="1134" w:type="dxa"/>
            <w:vMerge/>
            <w:vAlign w:val="center"/>
          </w:tcPr>
          <w:p w14:paraId="39685AEC" w14:textId="77777777" w:rsidR="00434850" w:rsidRPr="000C792B" w:rsidRDefault="00434850" w:rsidP="00434850">
            <w:pPr>
              <w:pStyle w:val="TAC"/>
            </w:pPr>
          </w:p>
        </w:tc>
        <w:tc>
          <w:tcPr>
            <w:tcW w:w="1367" w:type="dxa"/>
            <w:vMerge/>
            <w:vAlign w:val="center"/>
          </w:tcPr>
          <w:p w14:paraId="7374E83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7D3794C8"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70D17848" w:rsidR="00434850" w:rsidRPr="000C792B" w:rsidRDefault="00434850" w:rsidP="00434850">
            <w:pPr>
              <w:pStyle w:val="TAC"/>
            </w:pPr>
            <w:r>
              <w:t>-118.5</w:t>
            </w:r>
          </w:p>
        </w:tc>
        <w:tc>
          <w:tcPr>
            <w:tcW w:w="1275" w:type="dxa"/>
          </w:tcPr>
          <w:p w14:paraId="1ABBFFD3" w14:textId="77777777" w:rsidR="00434850" w:rsidRPr="000C792B" w:rsidRDefault="00434850" w:rsidP="00434850">
            <w:pPr>
              <w:pStyle w:val="TAC"/>
            </w:pPr>
            <w:r w:rsidRPr="000C792B">
              <w:rPr>
                <w:lang w:eastAsia="zh-CN"/>
              </w:rPr>
              <w:t>-50</w:t>
            </w:r>
          </w:p>
        </w:tc>
      </w:tr>
      <w:tr w:rsidR="00434850" w:rsidRPr="000C792B" w14:paraId="0C2162D9"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434850" w:rsidRPr="000C792B" w:rsidRDefault="00434850" w:rsidP="00434850">
            <w:pPr>
              <w:pStyle w:val="TAC"/>
              <w:rPr>
                <w:lang w:eastAsia="zh-CN"/>
              </w:rPr>
            </w:pPr>
          </w:p>
        </w:tc>
        <w:tc>
          <w:tcPr>
            <w:tcW w:w="1163" w:type="dxa"/>
            <w:vMerge/>
            <w:vAlign w:val="center"/>
          </w:tcPr>
          <w:p w14:paraId="45EEC4D2" w14:textId="77777777" w:rsidR="00434850" w:rsidRPr="000C792B" w:rsidRDefault="00434850" w:rsidP="00434850">
            <w:pPr>
              <w:pStyle w:val="TAC"/>
              <w:rPr>
                <w:lang w:val="sv-SE"/>
              </w:rPr>
            </w:pPr>
          </w:p>
        </w:tc>
        <w:tc>
          <w:tcPr>
            <w:tcW w:w="992" w:type="dxa"/>
            <w:vMerge/>
            <w:vAlign w:val="center"/>
          </w:tcPr>
          <w:p w14:paraId="74018AD9" w14:textId="77777777" w:rsidR="00434850" w:rsidRPr="000C792B" w:rsidRDefault="00434850" w:rsidP="00434850">
            <w:pPr>
              <w:pStyle w:val="TAC"/>
              <w:rPr>
                <w:lang w:val="sv-SE" w:eastAsia="zh-CN"/>
              </w:rPr>
            </w:pPr>
          </w:p>
        </w:tc>
        <w:tc>
          <w:tcPr>
            <w:tcW w:w="1134" w:type="dxa"/>
            <w:vMerge/>
            <w:vAlign w:val="center"/>
          </w:tcPr>
          <w:p w14:paraId="7A388982" w14:textId="77777777" w:rsidR="00434850" w:rsidRPr="000C792B" w:rsidRDefault="00434850" w:rsidP="00434850">
            <w:pPr>
              <w:pStyle w:val="TAC"/>
            </w:pPr>
          </w:p>
        </w:tc>
        <w:tc>
          <w:tcPr>
            <w:tcW w:w="1367" w:type="dxa"/>
            <w:vMerge/>
            <w:vAlign w:val="center"/>
          </w:tcPr>
          <w:p w14:paraId="660048F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1E4AA3A3"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F0067AE" w:rsidR="00434850" w:rsidRPr="000C792B" w:rsidRDefault="00434850" w:rsidP="00434850">
            <w:pPr>
              <w:pStyle w:val="TAC"/>
            </w:pPr>
            <w:r>
              <w:t>-118</w:t>
            </w:r>
          </w:p>
        </w:tc>
        <w:tc>
          <w:tcPr>
            <w:tcW w:w="1275" w:type="dxa"/>
          </w:tcPr>
          <w:p w14:paraId="2F708EC2" w14:textId="77777777" w:rsidR="00434850" w:rsidRPr="000C792B" w:rsidRDefault="00434850" w:rsidP="00434850">
            <w:pPr>
              <w:pStyle w:val="TAC"/>
            </w:pPr>
            <w:r w:rsidRPr="000C792B">
              <w:rPr>
                <w:lang w:eastAsia="zh-CN"/>
              </w:rPr>
              <w:t>-50</w:t>
            </w:r>
          </w:p>
        </w:tc>
      </w:tr>
      <w:tr w:rsidR="00434850" w:rsidRPr="000C792B" w14:paraId="3C3C0382"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434850" w:rsidRPr="000C792B" w:rsidRDefault="00434850" w:rsidP="00434850">
            <w:pPr>
              <w:pStyle w:val="TAC"/>
              <w:rPr>
                <w:lang w:eastAsia="zh-CN"/>
              </w:rPr>
            </w:pPr>
          </w:p>
        </w:tc>
        <w:tc>
          <w:tcPr>
            <w:tcW w:w="1163" w:type="dxa"/>
            <w:vMerge/>
            <w:vAlign w:val="center"/>
          </w:tcPr>
          <w:p w14:paraId="7D42F164" w14:textId="77777777" w:rsidR="00434850" w:rsidRPr="000C792B" w:rsidRDefault="00434850" w:rsidP="00434850">
            <w:pPr>
              <w:pStyle w:val="TAC"/>
              <w:rPr>
                <w:lang w:val="sv-SE"/>
              </w:rPr>
            </w:pPr>
          </w:p>
        </w:tc>
        <w:tc>
          <w:tcPr>
            <w:tcW w:w="992" w:type="dxa"/>
            <w:vMerge/>
            <w:vAlign w:val="center"/>
          </w:tcPr>
          <w:p w14:paraId="0C337A19" w14:textId="77777777" w:rsidR="00434850" w:rsidRPr="000C792B" w:rsidRDefault="00434850" w:rsidP="00434850">
            <w:pPr>
              <w:pStyle w:val="TAC"/>
              <w:rPr>
                <w:lang w:val="sv-SE" w:eastAsia="zh-CN"/>
              </w:rPr>
            </w:pPr>
          </w:p>
        </w:tc>
        <w:tc>
          <w:tcPr>
            <w:tcW w:w="1134" w:type="dxa"/>
            <w:vMerge/>
            <w:vAlign w:val="center"/>
          </w:tcPr>
          <w:p w14:paraId="2DDFD2CC" w14:textId="77777777" w:rsidR="00434850" w:rsidRPr="000C792B" w:rsidRDefault="00434850" w:rsidP="00434850">
            <w:pPr>
              <w:pStyle w:val="TAC"/>
            </w:pPr>
          </w:p>
        </w:tc>
        <w:tc>
          <w:tcPr>
            <w:tcW w:w="1367" w:type="dxa"/>
            <w:vMerge/>
            <w:vAlign w:val="center"/>
          </w:tcPr>
          <w:p w14:paraId="7EA69B0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7EC45FE3"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3D964C10" w:rsidR="00434850" w:rsidRPr="000C792B" w:rsidRDefault="00434850" w:rsidP="00434850">
            <w:pPr>
              <w:pStyle w:val="TAC"/>
            </w:pPr>
            <w:r>
              <w:t>-117.5</w:t>
            </w:r>
          </w:p>
        </w:tc>
        <w:tc>
          <w:tcPr>
            <w:tcW w:w="1275" w:type="dxa"/>
          </w:tcPr>
          <w:p w14:paraId="48DC086C" w14:textId="77777777" w:rsidR="00434850" w:rsidRPr="000C792B" w:rsidRDefault="00434850" w:rsidP="00434850">
            <w:pPr>
              <w:pStyle w:val="TAC"/>
            </w:pPr>
            <w:r w:rsidRPr="000C792B">
              <w:rPr>
                <w:lang w:eastAsia="zh-CN"/>
              </w:rPr>
              <w:t>-50</w:t>
            </w:r>
          </w:p>
        </w:tc>
      </w:tr>
      <w:tr w:rsidR="005F67F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23A90D02" w:rsidR="005F67F3" w:rsidRPr="000C792B" w:rsidRDefault="005F67F3" w:rsidP="005F67F3">
            <w:pPr>
              <w:pStyle w:val="TAC"/>
              <w:rPr>
                <w:lang w:eastAsia="zh-CN"/>
              </w:rPr>
            </w:pPr>
            <w:r w:rsidRPr="000C792B">
              <w:rPr>
                <w:lang w:eastAsia="zh-CN"/>
              </w:rPr>
              <w:t>27</w:t>
            </w:r>
          </w:p>
        </w:tc>
        <w:tc>
          <w:tcPr>
            <w:tcW w:w="1163" w:type="dxa"/>
            <w:vMerge/>
            <w:vAlign w:val="center"/>
          </w:tcPr>
          <w:p w14:paraId="15B69CE6" w14:textId="77777777" w:rsidR="005F67F3" w:rsidRPr="000C792B" w:rsidRDefault="005F67F3" w:rsidP="005F67F3">
            <w:pPr>
              <w:pStyle w:val="TAC"/>
              <w:rPr>
                <w:lang w:val="sv-SE"/>
              </w:rPr>
            </w:pPr>
          </w:p>
        </w:tc>
        <w:tc>
          <w:tcPr>
            <w:tcW w:w="992" w:type="dxa"/>
            <w:vMerge/>
            <w:vAlign w:val="center"/>
          </w:tcPr>
          <w:p w14:paraId="19ADDADB" w14:textId="77777777" w:rsidR="005F67F3" w:rsidRPr="000C792B" w:rsidRDefault="005F67F3" w:rsidP="005F67F3">
            <w:pPr>
              <w:pStyle w:val="TAC"/>
              <w:rPr>
                <w:lang w:val="sv-SE" w:eastAsia="zh-CN"/>
              </w:rPr>
            </w:pPr>
          </w:p>
        </w:tc>
        <w:tc>
          <w:tcPr>
            <w:tcW w:w="1134" w:type="dxa"/>
            <w:vAlign w:val="center"/>
          </w:tcPr>
          <w:p w14:paraId="3DB1B8FC" w14:textId="3933C8AD" w:rsidR="005F67F3" w:rsidRPr="000C792B" w:rsidRDefault="005F67F3" w:rsidP="005F67F3">
            <w:pPr>
              <w:pStyle w:val="TAC"/>
            </w:pPr>
            <w:r w:rsidRPr="000C792B">
              <w:t>≥ 64</w:t>
            </w:r>
          </w:p>
        </w:tc>
        <w:tc>
          <w:tcPr>
            <w:tcW w:w="1367" w:type="dxa"/>
            <w:vAlign w:val="center"/>
          </w:tcPr>
          <w:p w14:paraId="66126294" w14:textId="144D7A7E" w:rsidR="005F67F3" w:rsidRPr="000C792B" w:rsidRDefault="005F67F3" w:rsidP="005F67F3">
            <w:pPr>
              <w:pStyle w:val="TAC"/>
            </w:pPr>
            <w:r w:rsidRPr="000C792B">
              <w:t>≥ 1</w:t>
            </w:r>
          </w:p>
        </w:tc>
        <w:tc>
          <w:tcPr>
            <w:tcW w:w="2040" w:type="dxa"/>
            <w:vAlign w:val="center"/>
          </w:tcPr>
          <w:p w14:paraId="6A5CA918" w14:textId="77777777" w:rsidR="005F67F3" w:rsidRPr="000C792B" w:rsidRDefault="005F67F3" w:rsidP="005F67F3">
            <w:pPr>
              <w:pStyle w:val="TAC"/>
              <w:rPr>
                <w:lang w:eastAsia="zh-CN"/>
              </w:rPr>
            </w:pPr>
            <w:r w:rsidRPr="000C792B">
              <w:t>Note 6</w:t>
            </w:r>
          </w:p>
        </w:tc>
        <w:tc>
          <w:tcPr>
            <w:tcW w:w="1134" w:type="dxa"/>
            <w:vAlign w:val="center"/>
          </w:tcPr>
          <w:p w14:paraId="7FCFFC0B" w14:textId="77777777" w:rsidR="005F67F3" w:rsidRPr="000C792B" w:rsidRDefault="005F67F3" w:rsidP="005F67F3">
            <w:pPr>
              <w:pStyle w:val="TAC"/>
            </w:pPr>
            <w:r w:rsidRPr="000C792B">
              <w:t>Note 6</w:t>
            </w:r>
          </w:p>
        </w:tc>
        <w:tc>
          <w:tcPr>
            <w:tcW w:w="1275" w:type="dxa"/>
            <w:vAlign w:val="center"/>
          </w:tcPr>
          <w:p w14:paraId="69053BA3" w14:textId="77777777" w:rsidR="005F67F3" w:rsidRPr="000C792B" w:rsidRDefault="005F67F3" w:rsidP="005F67F3">
            <w:pPr>
              <w:pStyle w:val="TAC"/>
              <w:rPr>
                <w:lang w:eastAsia="zh-CN"/>
              </w:rPr>
            </w:pPr>
            <w:r w:rsidRPr="000C792B">
              <w:t>Note 6</w:t>
            </w:r>
          </w:p>
        </w:tc>
      </w:tr>
      <w:tr w:rsidR="005F67F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63631509" w:rsidR="005F67F3" w:rsidRPr="000C792B" w:rsidRDefault="005F67F3" w:rsidP="005F67F3">
            <w:pPr>
              <w:pStyle w:val="TAC"/>
              <w:rPr>
                <w:lang w:eastAsia="zh-CN"/>
              </w:rPr>
            </w:pPr>
            <w:r w:rsidRPr="000C792B">
              <w:rPr>
                <w:lang w:eastAsia="zh-CN"/>
              </w:rPr>
              <w:t>21</w:t>
            </w:r>
          </w:p>
        </w:tc>
        <w:tc>
          <w:tcPr>
            <w:tcW w:w="1163" w:type="dxa"/>
            <w:vMerge/>
            <w:vAlign w:val="center"/>
          </w:tcPr>
          <w:p w14:paraId="445DF209" w14:textId="77777777" w:rsidR="005F67F3" w:rsidRPr="000C792B" w:rsidRDefault="005F67F3" w:rsidP="005F67F3">
            <w:pPr>
              <w:pStyle w:val="TAC"/>
              <w:rPr>
                <w:lang w:val="sv-SE"/>
              </w:rPr>
            </w:pPr>
          </w:p>
        </w:tc>
        <w:tc>
          <w:tcPr>
            <w:tcW w:w="992" w:type="dxa"/>
            <w:vMerge/>
            <w:vAlign w:val="center"/>
          </w:tcPr>
          <w:p w14:paraId="631B2007" w14:textId="77777777" w:rsidR="005F67F3" w:rsidRPr="000C792B" w:rsidRDefault="005F67F3" w:rsidP="005F67F3">
            <w:pPr>
              <w:pStyle w:val="TAC"/>
              <w:rPr>
                <w:lang w:val="sv-SE" w:eastAsia="zh-CN"/>
              </w:rPr>
            </w:pPr>
          </w:p>
        </w:tc>
        <w:tc>
          <w:tcPr>
            <w:tcW w:w="1134" w:type="dxa"/>
            <w:vAlign w:val="center"/>
          </w:tcPr>
          <w:p w14:paraId="22A8A7CD" w14:textId="3702A8AA" w:rsidR="005F67F3" w:rsidRPr="000C792B" w:rsidRDefault="005F67F3" w:rsidP="005F67F3">
            <w:pPr>
              <w:pStyle w:val="TAC"/>
            </w:pPr>
            <w:r w:rsidRPr="000C792B">
              <w:t>≥ 132</w:t>
            </w:r>
          </w:p>
        </w:tc>
        <w:tc>
          <w:tcPr>
            <w:tcW w:w="1367" w:type="dxa"/>
            <w:vAlign w:val="center"/>
          </w:tcPr>
          <w:p w14:paraId="3B3A3598" w14:textId="242A14AA" w:rsidR="005F67F3" w:rsidRPr="000C792B" w:rsidRDefault="005F67F3" w:rsidP="005F67F3">
            <w:pPr>
              <w:pStyle w:val="TAC"/>
            </w:pPr>
            <w:r w:rsidRPr="000C792B">
              <w:t>≥ 1</w:t>
            </w:r>
          </w:p>
        </w:tc>
        <w:tc>
          <w:tcPr>
            <w:tcW w:w="2040" w:type="dxa"/>
            <w:vAlign w:val="center"/>
          </w:tcPr>
          <w:p w14:paraId="4326E50E" w14:textId="77777777" w:rsidR="005F67F3" w:rsidRPr="000C792B" w:rsidRDefault="005F67F3" w:rsidP="005F67F3">
            <w:pPr>
              <w:pStyle w:val="TAC"/>
            </w:pPr>
            <w:r w:rsidRPr="000C792B">
              <w:t>Note 6</w:t>
            </w:r>
          </w:p>
        </w:tc>
        <w:tc>
          <w:tcPr>
            <w:tcW w:w="1134" w:type="dxa"/>
            <w:vAlign w:val="center"/>
          </w:tcPr>
          <w:p w14:paraId="462E25F3" w14:textId="77777777" w:rsidR="005F67F3" w:rsidRPr="000C792B" w:rsidRDefault="005F67F3" w:rsidP="005F67F3">
            <w:pPr>
              <w:pStyle w:val="TAC"/>
            </w:pPr>
            <w:r w:rsidRPr="000C792B">
              <w:t>Note 6</w:t>
            </w:r>
          </w:p>
        </w:tc>
        <w:tc>
          <w:tcPr>
            <w:tcW w:w="1275" w:type="dxa"/>
            <w:vAlign w:val="center"/>
          </w:tcPr>
          <w:p w14:paraId="7372A946" w14:textId="77777777" w:rsidR="005F67F3" w:rsidRPr="000C792B" w:rsidRDefault="005F67F3" w:rsidP="005F67F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226ADC5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C814AE"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048C6413" w:rsidR="00C814AE" w:rsidRPr="000C792B" w:rsidRDefault="00C814AE" w:rsidP="00C814AE">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C814AE" w:rsidRPr="000C792B" w:rsidRDefault="00C814AE" w:rsidP="00C814AE">
            <w:pPr>
              <w:pStyle w:val="TAC"/>
            </w:pPr>
            <w:r w:rsidRPr="000C792B">
              <w:t>(PRS Ês/Iot)</w:t>
            </w:r>
            <w:r w:rsidRPr="000C792B">
              <w:rPr>
                <w:vertAlign w:val="subscript"/>
              </w:rPr>
              <w:t xml:space="preserve">ref </w:t>
            </w:r>
            <w:r w:rsidRPr="000C792B">
              <w:t>≥-6dB</w:t>
            </w:r>
          </w:p>
          <w:p w14:paraId="39EB0DC1" w14:textId="77777777" w:rsidR="00C814AE" w:rsidRPr="000C792B" w:rsidRDefault="00C814AE" w:rsidP="00C814AE">
            <w:pPr>
              <w:pStyle w:val="TAC"/>
            </w:pPr>
          </w:p>
          <w:p w14:paraId="097B755D" w14:textId="77777777" w:rsidR="00C814AE" w:rsidRPr="000C792B" w:rsidRDefault="00C814AE" w:rsidP="00C814AE">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C814AE" w:rsidRPr="000C792B" w:rsidRDefault="00C814AE" w:rsidP="00C814A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C814AE" w:rsidRPr="000C792B" w:rsidRDefault="00C814AE" w:rsidP="00C814A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C814AE" w:rsidRPr="000C792B" w:rsidRDefault="00C814AE" w:rsidP="00C814A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49F0D116" w:rsidR="00C814AE" w:rsidRPr="000C792B" w:rsidRDefault="00C814AE" w:rsidP="00C814AE">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C814AE" w:rsidRPr="000C792B" w:rsidRDefault="00C814AE" w:rsidP="00C814AE">
            <w:pPr>
              <w:pStyle w:val="TAC"/>
              <w:rPr>
                <w:b/>
                <w:sz w:val="16"/>
                <w:szCs w:val="16"/>
              </w:rPr>
            </w:pPr>
            <w:r w:rsidRPr="000C792B">
              <w:rPr>
                <w:lang w:eastAsia="zh-CN"/>
              </w:rPr>
              <w:t>-50</w:t>
            </w:r>
          </w:p>
        </w:tc>
      </w:tr>
      <w:tr w:rsidR="00C814AE"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14BCC236" w:rsidR="00C814AE" w:rsidRPr="000C792B" w:rsidRDefault="00C814AE" w:rsidP="00C814AE">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C814AE" w:rsidRPr="000C792B" w:rsidRDefault="00C814AE" w:rsidP="00C814AE">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C814AE" w:rsidRPr="000C792B" w:rsidRDefault="00C814AE" w:rsidP="00C814A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C814AE" w:rsidRPr="000C792B" w:rsidRDefault="00C814AE" w:rsidP="00C814A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1BEA8D5E" w:rsidR="00C814AE" w:rsidRPr="000C792B" w:rsidRDefault="00C814AE" w:rsidP="00C814AE">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C814AE" w:rsidRPr="000C792B" w:rsidRDefault="00C814AE" w:rsidP="00C814AE">
            <w:pPr>
              <w:pStyle w:val="TAC"/>
              <w:rPr>
                <w:b/>
                <w:sz w:val="16"/>
                <w:szCs w:val="16"/>
              </w:rPr>
            </w:pPr>
            <w:r w:rsidRPr="000C792B">
              <w:t>Note 5</w:t>
            </w:r>
          </w:p>
        </w:tc>
      </w:tr>
      <w:tr w:rsidR="00C814AE"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6BE33C38" w:rsidR="00C814AE" w:rsidRPr="000C792B" w:rsidRDefault="00C814AE" w:rsidP="00C814AE">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C814AE" w:rsidRPr="000C792B" w:rsidRDefault="00C814AE" w:rsidP="00C814A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C814AE" w:rsidRPr="000C792B" w:rsidRDefault="00C814AE" w:rsidP="00C814A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C814AE" w:rsidRPr="000C792B" w:rsidRDefault="00C814AE" w:rsidP="00C814A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352E4EDA" w:rsidR="00C814AE" w:rsidRPr="000C792B" w:rsidRDefault="00C814AE" w:rsidP="00C814AE">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C814AE" w:rsidRPr="000C792B" w:rsidRDefault="00C814AE" w:rsidP="00C814AE">
            <w:pPr>
              <w:pStyle w:val="TAC"/>
            </w:pPr>
            <w:r w:rsidRPr="000C792B">
              <w:t>Note 5</w:t>
            </w:r>
          </w:p>
        </w:tc>
      </w:tr>
      <w:tr w:rsidR="00C814AE"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C07D616" w:rsidR="00C814AE" w:rsidRPr="000C792B" w:rsidRDefault="00C814AE" w:rsidP="00C814AE">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C814AE" w:rsidRPr="000C792B" w:rsidRDefault="00C814AE" w:rsidP="00C814AE">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C814AE" w:rsidRPr="000C792B" w:rsidRDefault="00C814AE" w:rsidP="00C814A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C814AE" w:rsidRPr="000C792B" w:rsidRDefault="00C814AE" w:rsidP="00C814A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C814AE" w:rsidRPr="000C792B" w:rsidRDefault="00C814AE" w:rsidP="00C814A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36921993" w:rsidR="00C814AE" w:rsidRPr="000C792B" w:rsidRDefault="00C814AE" w:rsidP="00C814AE">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C814AE" w:rsidRPr="000C792B" w:rsidRDefault="00C814AE" w:rsidP="00C814AE">
            <w:pPr>
              <w:pStyle w:val="TAC"/>
              <w:rPr>
                <w:lang w:eastAsia="zh-CN"/>
              </w:rPr>
            </w:pPr>
            <w:r w:rsidRPr="000C792B">
              <w:rPr>
                <w:lang w:eastAsia="zh-CN"/>
              </w:rPr>
              <w:t>-50</w:t>
            </w:r>
          </w:p>
        </w:tc>
      </w:tr>
      <w:tr w:rsidR="005F67F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09F25C76" w:rsidR="005F67F3" w:rsidRPr="000C792B" w:rsidRDefault="005F67F3" w:rsidP="005F67F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F67F3" w:rsidRPr="000C792B" w:rsidRDefault="005F67F3" w:rsidP="005F67F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F67F3" w:rsidRPr="000C792B" w:rsidRDefault="005F67F3" w:rsidP="005F67F3">
            <w:pPr>
              <w:pStyle w:val="TAC"/>
            </w:pPr>
            <w:r w:rsidRPr="000C792B">
              <w:t>Note 5</w:t>
            </w:r>
          </w:p>
        </w:tc>
      </w:tr>
      <w:tr w:rsidR="005F67F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58BAB994" w:rsidR="005F67F3" w:rsidRPr="000C792B" w:rsidRDefault="005F67F3" w:rsidP="005F67F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F67F3" w:rsidRPr="000C792B" w:rsidRDefault="005F67F3" w:rsidP="005F67F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F67F3" w:rsidRPr="000C792B" w:rsidRDefault="005F67F3" w:rsidP="005F67F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406D2A5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4C7A82">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4C7A82">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4C7A82">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4C7A82">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4C7A82">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4C7A82">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4C7A82">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4C7A82">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4C7A82">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4C7A82">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239AAB28" w:rsidR="00621D39" w:rsidRPr="004D54E8" w:rsidRDefault="00621D39" w:rsidP="00621D39">
            <w:pPr>
              <w:pStyle w:val="TAC"/>
              <w:rPr>
                <w:rFonts w:eastAsia="Yu Mincho"/>
                <w:b/>
                <w:bCs/>
              </w:rPr>
            </w:pPr>
            <w:r>
              <w:rPr>
                <w:rFonts w:eastAsia="Yu Mincho"/>
              </w:rPr>
              <w:t>128</w:t>
            </w:r>
          </w:p>
        </w:tc>
      </w:tr>
      <w:tr w:rsidR="00621D39"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621D39" w:rsidRPr="004D54E8" w:rsidRDefault="00621D39" w:rsidP="00621D3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3FE0859" w:rsidR="00621D39" w:rsidRPr="004D54E8" w:rsidRDefault="00621D39" w:rsidP="00621D39">
            <w:pPr>
              <w:pStyle w:val="TAC"/>
              <w:rPr>
                <w:rFonts w:eastAsia="Yu Mincho"/>
                <w:b/>
                <w:bCs/>
              </w:rPr>
            </w:pPr>
            <w:r>
              <w:rPr>
                <w:rFonts w:eastAsia="Yu Mincho"/>
              </w:rPr>
              <w:t>64</w:t>
            </w:r>
          </w:p>
        </w:tc>
      </w:tr>
      <w:tr w:rsidR="00621D39"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621D39" w:rsidRPr="004D54E8" w:rsidRDefault="00621D39" w:rsidP="00621D3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621D39" w:rsidRPr="004D54E8" w:rsidRDefault="00621D39" w:rsidP="00621D3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621D39" w:rsidRPr="004D54E8" w:rsidRDefault="00621D39" w:rsidP="00621D3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7220A788" w:rsidR="00621D39" w:rsidRPr="004D54E8" w:rsidRDefault="00621D39" w:rsidP="00621D39">
            <w:pPr>
              <w:pStyle w:val="TAC"/>
              <w:rPr>
                <w:bCs/>
              </w:rPr>
            </w:pPr>
            <w:r>
              <w:rPr>
                <w:bCs/>
              </w:rPr>
              <w:t>32</w:t>
            </w:r>
          </w:p>
        </w:tc>
      </w:tr>
      <w:tr w:rsidR="00621D39"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39A1598B" w:rsidR="00621D39" w:rsidRPr="004D54E8" w:rsidRDefault="00621D39" w:rsidP="00621D39">
            <w:pPr>
              <w:pStyle w:val="TAC"/>
              <w:rPr>
                <w:bCs/>
              </w:rPr>
            </w:pPr>
            <w:r>
              <w:rPr>
                <w:bCs/>
              </w:rPr>
              <w:t>16</w:t>
            </w:r>
          </w:p>
        </w:tc>
      </w:tr>
      <w:tr w:rsidR="00621D39"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826D31A" w:rsidR="00621D39" w:rsidRPr="004D54E8" w:rsidRDefault="00621D39" w:rsidP="00621D39">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4C7A82">
      <w:pPr>
        <w:pStyle w:val="TH"/>
        <w:rPr>
          <w:lang w:eastAsia="sv-SE"/>
        </w:rPr>
      </w:pPr>
      <w:r>
        <w:rPr>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4C7A82">
            <w:pPr>
              <w:pStyle w:val="TAH"/>
              <w:rPr>
                <w:rFonts w:eastAsia="Yu Mincho"/>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4C7A82">
            <w:pPr>
              <w:pStyle w:val="TAH"/>
              <w:rPr>
                <w:rFonts w:eastAsia="Yu Mincho"/>
              </w:rPr>
            </w:pPr>
            <w:r w:rsidRPr="005C3EC8">
              <w:rPr>
                <w:rFonts w:eastAsia="Yu Mincho"/>
                <w:kern w:val="24"/>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4C7A82">
            <w:pPr>
              <w:pStyle w:val="TAH"/>
            </w:pPr>
            <w:r>
              <w:rPr>
                <w:rFonts w:eastAsiaTheme="minorEastAsia" w:hint="eastAsia"/>
              </w:rPr>
              <w:t>S</w:t>
            </w:r>
            <w:r>
              <w:rPr>
                <w:rFonts w:eastAsiaTheme="minorEastAsia"/>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4C7A82">
            <w:pPr>
              <w:pStyle w:val="TAC"/>
              <w:rPr>
                <w:rFonts w:eastAsiaTheme="minorEastAsia"/>
                <w:bCs/>
              </w:rPr>
            </w:pPr>
            <w:r w:rsidRPr="005C3EC8">
              <w:rPr>
                <w:rFonts w:eastAsiaTheme="minorEastAsia"/>
                <w:bCs/>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4C7A82">
            <w:pPr>
              <w:pStyle w:val="TAC"/>
              <w:rPr>
                <w:rFonts w:eastAsiaTheme="minorEastAsia"/>
              </w:rPr>
            </w:pPr>
            <w:r w:rsidRPr="005C3EC8">
              <w:rPr>
                <w:rFonts w:eastAsiaTheme="minorEastAsia"/>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17236EB7" w:rsidR="00621D39" w:rsidRPr="004D54E8" w:rsidRDefault="00621D39" w:rsidP="00621D39">
            <w:pPr>
              <w:pStyle w:val="TAC"/>
              <w:rPr>
                <w:rFonts w:eastAsia="Yu Mincho"/>
                <w:b/>
                <w:bCs/>
              </w:rPr>
            </w:pPr>
            <w:r>
              <w:rPr>
                <w:rFonts w:eastAsia="Yu Mincho"/>
              </w:rPr>
              <w:t>32</w:t>
            </w:r>
          </w:p>
        </w:tc>
      </w:tr>
      <w:tr w:rsidR="00621D39"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621D39" w:rsidRPr="004D54E8" w:rsidRDefault="00621D39" w:rsidP="00621D3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621D39" w:rsidRPr="004D54E8" w:rsidRDefault="00621D39" w:rsidP="00621D3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545A532C" w:rsidR="00621D39" w:rsidRPr="004D54E8" w:rsidRDefault="00621D39" w:rsidP="00621D39">
            <w:pPr>
              <w:pStyle w:val="TAC"/>
              <w:rPr>
                <w:bCs/>
                <w:lang w:eastAsia="zh-CN"/>
              </w:rPr>
            </w:pPr>
            <w:r>
              <w:rPr>
                <w:rFonts w:hint="eastAsia"/>
                <w:bCs/>
                <w:lang w:eastAsia="zh-CN"/>
              </w:rPr>
              <w:t>1</w:t>
            </w:r>
            <w:r>
              <w:rPr>
                <w:bCs/>
                <w:lang w:eastAsia="zh-CN"/>
              </w:rPr>
              <w:t>6</w:t>
            </w:r>
          </w:p>
        </w:tc>
      </w:tr>
      <w:tr w:rsidR="00621D39"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2CE994AB" w:rsidR="00621D39" w:rsidRPr="004D54E8" w:rsidRDefault="00621D39" w:rsidP="00621D39">
            <w:pPr>
              <w:pStyle w:val="TAC"/>
              <w:rPr>
                <w:bCs/>
                <w:lang w:eastAsia="zh-CN"/>
              </w:rPr>
            </w:pPr>
            <w:r>
              <w:rPr>
                <w:rFonts w:hint="eastAsia"/>
                <w:bCs/>
                <w:lang w:eastAsia="zh-CN"/>
              </w:rPr>
              <w:t>8</w:t>
            </w:r>
          </w:p>
        </w:tc>
      </w:tr>
      <w:tr w:rsidR="00621D39"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621D39" w:rsidRPr="004D54E8" w:rsidRDefault="00621D39" w:rsidP="00621D3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4DD6AE8B" w:rsidR="00621D39" w:rsidRPr="004D54E8" w:rsidRDefault="00621D39" w:rsidP="00621D39">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55000D48" w14:textId="77777777" w:rsidR="0030624B" w:rsidRDefault="0030624B" w:rsidP="0030624B">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0624B" w14:paraId="14E0489D" w14:textId="77777777" w:rsidTr="00B6569C">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0A59FF" w14:textId="77777777" w:rsidR="0030624B" w:rsidRDefault="0030624B" w:rsidP="00B6569C">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E2B797B" w14:textId="77777777" w:rsidR="0030624B" w:rsidRDefault="0030624B" w:rsidP="00B6569C">
            <w:pPr>
              <w:pStyle w:val="TAH"/>
            </w:pPr>
            <w:r>
              <w:rPr>
                <w:rFonts w:eastAsia="SimSun"/>
              </w:rPr>
              <w:t>Conditions</w:t>
            </w:r>
          </w:p>
        </w:tc>
      </w:tr>
      <w:tr w:rsidR="0030624B" w14:paraId="6CFE8B92"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E7C48" w14:textId="77777777" w:rsidR="0030624B" w:rsidRDefault="0030624B" w:rsidP="00B6569C">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D02E0C7" w14:textId="77777777" w:rsidR="0030624B" w:rsidRDefault="0030624B" w:rsidP="00B6569C">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75E744" w14:textId="77777777" w:rsidR="0030624B" w:rsidRDefault="0030624B" w:rsidP="00B6569C">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3605A7" w14:textId="77777777" w:rsidR="0030624B" w:rsidRDefault="0030624B" w:rsidP="00B6569C">
            <w:pPr>
              <w:pStyle w:val="TAH"/>
              <w:rPr>
                <w:rFonts w:eastAsia="SimSun"/>
                <w:lang w:eastAsia="zh-CN"/>
              </w:rPr>
            </w:pPr>
            <w:r>
              <w:rPr>
                <w:rFonts w:eastAsia="SimSun"/>
                <w:lang w:eastAsia="zh-CN"/>
              </w:rPr>
              <w:t>PRS bandwidth</w:t>
            </w:r>
          </w:p>
          <w:p w14:paraId="7383AB5C" w14:textId="77777777" w:rsidR="0030624B" w:rsidRDefault="0030624B" w:rsidP="00B6569C">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D51E481" w14:textId="77777777" w:rsidR="0030624B" w:rsidRDefault="0030624B" w:rsidP="00B6569C">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69B7FAE8" w14:textId="77777777" w:rsidR="0030624B" w:rsidRDefault="0030624B" w:rsidP="00B6569C">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2219283"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33238D0C"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3D5406" w14:textId="77777777" w:rsidR="0030624B" w:rsidRDefault="0030624B" w:rsidP="00B6569C">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CD7146" w14:textId="77777777" w:rsidR="0030624B" w:rsidRDefault="0030624B" w:rsidP="00B6569C">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F7772" w14:textId="77777777" w:rsidR="0030624B" w:rsidRDefault="0030624B" w:rsidP="00B6569C">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65BA1" w14:textId="77777777" w:rsidR="0030624B" w:rsidRDefault="0030624B" w:rsidP="00B6569C">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C61C35" w14:textId="77777777" w:rsidR="0030624B" w:rsidRDefault="0030624B" w:rsidP="00B6569C">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350C9A" w14:textId="77777777" w:rsidR="0030624B" w:rsidRDefault="0030624B" w:rsidP="00B6569C">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1206D" w14:textId="77777777" w:rsidR="0030624B" w:rsidRDefault="0030624B" w:rsidP="00B6569C">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5BD15" w14:textId="77777777" w:rsidR="0030624B" w:rsidRDefault="0030624B" w:rsidP="00B6569C">
            <w:pPr>
              <w:pStyle w:val="TAH"/>
            </w:pPr>
            <w:r>
              <w:rPr>
                <w:rFonts w:eastAsia="SimSun"/>
              </w:rPr>
              <w:t>Maximum Io</w:t>
            </w:r>
          </w:p>
        </w:tc>
      </w:tr>
      <w:tr w:rsidR="0030624B" w14:paraId="65CEF029"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5E6C499" w14:textId="77777777" w:rsidR="0030624B" w:rsidRDefault="0030624B" w:rsidP="00B6569C">
            <w:pPr>
              <w:pStyle w:val="TAH"/>
            </w:pPr>
            <w:r>
              <w:rPr>
                <w:rFonts w:eastAsia="SimSun"/>
              </w:rPr>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111071C" w14:textId="77777777" w:rsidR="0030624B" w:rsidRDefault="0030624B" w:rsidP="00B6569C">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A9BCE" w14:textId="77777777" w:rsidR="0030624B" w:rsidRDefault="0030624B" w:rsidP="00B6569C">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8177C" w14:textId="77777777" w:rsidR="0030624B" w:rsidRDefault="0030624B" w:rsidP="00B6569C">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AB9CE62" w14:textId="77777777" w:rsidR="0030624B" w:rsidRDefault="0030624B" w:rsidP="00B6569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552F5360" w14:textId="77777777" w:rsidR="0030624B" w:rsidRDefault="0030624B" w:rsidP="00B6569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788C"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835133" w14:textId="77777777" w:rsidR="0030624B" w:rsidRDefault="0030624B" w:rsidP="00B6569C">
            <w:pPr>
              <w:pStyle w:val="TAH"/>
            </w:pPr>
            <w:r>
              <w:rPr>
                <w:rFonts w:eastAsia="SimSun"/>
              </w:rPr>
              <w:t>dBm/BW</w:t>
            </w:r>
            <w:r>
              <w:rPr>
                <w:rFonts w:eastAsia="SimSun"/>
                <w:vertAlign w:val="subscript"/>
              </w:rPr>
              <w:t>Channel</w:t>
            </w:r>
          </w:p>
        </w:tc>
      </w:tr>
      <w:tr w:rsidR="0030624B" w14:paraId="75E5463D" w14:textId="77777777" w:rsidTr="00B6569C">
        <w:trPr>
          <w:trHeight w:val="74"/>
          <w:jc w:val="center"/>
        </w:trPr>
        <w:tc>
          <w:tcPr>
            <w:tcW w:w="960" w:type="dxa"/>
            <w:vMerge w:val="restart"/>
            <w:tcBorders>
              <w:top w:val="single" w:sz="4" w:space="0" w:color="auto"/>
              <w:left w:val="single" w:sz="4" w:space="0" w:color="auto"/>
              <w:right w:val="single" w:sz="4" w:space="0" w:color="auto"/>
            </w:tcBorders>
            <w:hideMark/>
          </w:tcPr>
          <w:p w14:paraId="4EE03E8B" w14:textId="77777777" w:rsidR="0030624B" w:rsidRDefault="0030624B" w:rsidP="00B6569C">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0BCC38AF"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34A7516A" w14:textId="77777777" w:rsidR="0030624B" w:rsidRDefault="0030624B" w:rsidP="00B6569C">
            <w:pPr>
              <w:pStyle w:val="TAC"/>
              <w:rPr>
                <w:rFonts w:eastAsia="SimSun"/>
              </w:rPr>
            </w:pPr>
          </w:p>
          <w:p w14:paraId="11EB200F" w14:textId="77777777" w:rsidR="0030624B" w:rsidRDefault="0030624B" w:rsidP="00B6569C">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04399D0B" w14:textId="77777777" w:rsidR="0030624B" w:rsidRDefault="0030624B" w:rsidP="00B6569C">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314A6E50" w14:textId="77777777" w:rsidR="0030624B" w:rsidRDefault="0030624B" w:rsidP="00B6569C">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F76B933"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8AB8D9A" w14:textId="1DEBFB6A"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48643000" w14:textId="0118D147" w:rsidR="0030624B" w:rsidRDefault="0030624B" w:rsidP="00B6569C">
            <w:pPr>
              <w:pStyle w:val="TAC"/>
            </w:pPr>
            <w:r>
              <w:t>-127</w:t>
            </w:r>
          </w:p>
        </w:tc>
        <w:tc>
          <w:tcPr>
            <w:tcW w:w="1275" w:type="dxa"/>
            <w:tcBorders>
              <w:top w:val="single" w:sz="4" w:space="0" w:color="auto"/>
              <w:left w:val="single" w:sz="4" w:space="0" w:color="auto"/>
              <w:right w:val="single" w:sz="4" w:space="0" w:color="auto"/>
            </w:tcBorders>
            <w:vAlign w:val="center"/>
            <w:hideMark/>
          </w:tcPr>
          <w:p w14:paraId="46924EC9" w14:textId="30213403" w:rsidR="0030624B" w:rsidRDefault="0030624B" w:rsidP="00B6569C">
            <w:pPr>
              <w:pStyle w:val="TAC"/>
              <w:rPr>
                <w:lang w:eastAsia="zh-CN"/>
              </w:rPr>
            </w:pPr>
            <w:r>
              <w:rPr>
                <w:rFonts w:eastAsia="SimSun" w:hint="eastAsia"/>
                <w:lang w:eastAsia="zh-CN"/>
              </w:rPr>
              <w:t>-50</w:t>
            </w:r>
          </w:p>
        </w:tc>
      </w:tr>
      <w:tr w:rsidR="0030624B" w14:paraId="7CD951C5"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77C48E77"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A9A5242"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D527E87"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0CCBEA3"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9BA328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731518B"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0A12010A" w14:textId="77777777" w:rsidR="0030624B" w:rsidRDefault="0030624B" w:rsidP="00B6569C">
            <w:pPr>
              <w:pStyle w:val="TAC"/>
              <w:rPr>
                <w:rFonts w:eastAsia="SimSun"/>
              </w:rPr>
            </w:pPr>
            <w:r>
              <w:t>-126.5</w:t>
            </w:r>
          </w:p>
        </w:tc>
        <w:tc>
          <w:tcPr>
            <w:tcW w:w="1275" w:type="dxa"/>
            <w:tcBorders>
              <w:left w:val="single" w:sz="4" w:space="0" w:color="auto"/>
              <w:right w:val="single" w:sz="4" w:space="0" w:color="auto"/>
            </w:tcBorders>
            <w:vAlign w:val="center"/>
          </w:tcPr>
          <w:p w14:paraId="6FBE914E" w14:textId="77777777" w:rsidR="0030624B" w:rsidRDefault="0030624B" w:rsidP="00B6569C">
            <w:pPr>
              <w:pStyle w:val="TAC"/>
              <w:rPr>
                <w:rFonts w:eastAsia="SimSun"/>
              </w:rPr>
            </w:pPr>
            <w:r>
              <w:rPr>
                <w:rFonts w:eastAsia="SimSun" w:hint="eastAsia"/>
                <w:lang w:eastAsia="zh-CN"/>
              </w:rPr>
              <w:t>-50</w:t>
            </w:r>
          </w:p>
        </w:tc>
      </w:tr>
      <w:tr w:rsidR="0030624B" w14:paraId="1ED6DA4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822FD4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5AAF35"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00631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4CE727B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EBDC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575AF87"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EDB8FE8" w14:textId="77777777" w:rsidR="0030624B" w:rsidRDefault="0030624B" w:rsidP="00B6569C">
            <w:pPr>
              <w:pStyle w:val="TAC"/>
              <w:rPr>
                <w:rFonts w:eastAsia="SimSun"/>
              </w:rPr>
            </w:pPr>
            <w:r>
              <w:t>-126</w:t>
            </w:r>
          </w:p>
        </w:tc>
        <w:tc>
          <w:tcPr>
            <w:tcW w:w="1275" w:type="dxa"/>
            <w:tcBorders>
              <w:left w:val="single" w:sz="4" w:space="0" w:color="auto"/>
              <w:right w:val="single" w:sz="4" w:space="0" w:color="auto"/>
            </w:tcBorders>
            <w:vAlign w:val="center"/>
          </w:tcPr>
          <w:p w14:paraId="382C8429" w14:textId="77777777" w:rsidR="0030624B" w:rsidRDefault="0030624B" w:rsidP="00B6569C">
            <w:pPr>
              <w:pStyle w:val="TAC"/>
              <w:rPr>
                <w:rFonts w:eastAsia="SimSun"/>
              </w:rPr>
            </w:pPr>
            <w:r>
              <w:rPr>
                <w:rFonts w:eastAsia="SimSun" w:hint="eastAsia"/>
                <w:lang w:eastAsia="zh-CN"/>
              </w:rPr>
              <w:t>-50</w:t>
            </w:r>
          </w:p>
        </w:tc>
      </w:tr>
      <w:tr w:rsidR="0030624B" w14:paraId="0A602E7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381D22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6671621"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BC8B72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E27DBE4"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A2B898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348CA42"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A83E5E6" w14:textId="77777777" w:rsidR="0030624B" w:rsidRDefault="0030624B" w:rsidP="00B6569C">
            <w:pPr>
              <w:pStyle w:val="TAC"/>
              <w:rPr>
                <w:rFonts w:eastAsia="SimSun"/>
              </w:rPr>
            </w:pPr>
            <w:r>
              <w:t>-125.5</w:t>
            </w:r>
          </w:p>
        </w:tc>
        <w:tc>
          <w:tcPr>
            <w:tcW w:w="1275" w:type="dxa"/>
            <w:tcBorders>
              <w:left w:val="single" w:sz="4" w:space="0" w:color="auto"/>
              <w:right w:val="single" w:sz="4" w:space="0" w:color="auto"/>
            </w:tcBorders>
            <w:vAlign w:val="center"/>
          </w:tcPr>
          <w:p w14:paraId="51176A91" w14:textId="77777777" w:rsidR="0030624B" w:rsidRDefault="0030624B" w:rsidP="00B6569C">
            <w:pPr>
              <w:pStyle w:val="TAC"/>
              <w:rPr>
                <w:rFonts w:eastAsia="SimSun"/>
              </w:rPr>
            </w:pPr>
            <w:r>
              <w:rPr>
                <w:rFonts w:eastAsia="SimSun" w:hint="eastAsia"/>
                <w:lang w:eastAsia="zh-CN"/>
              </w:rPr>
              <w:t>-50</w:t>
            </w:r>
          </w:p>
        </w:tc>
      </w:tr>
      <w:tr w:rsidR="0030624B" w14:paraId="67C63293"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26E46E3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4660B87"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9D50D0F"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7D63028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655F58"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078C81"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02A63364" w14:textId="77777777" w:rsidR="0030624B" w:rsidRDefault="0030624B" w:rsidP="00B6569C">
            <w:pPr>
              <w:pStyle w:val="TAC"/>
              <w:rPr>
                <w:rFonts w:eastAsia="SimSun"/>
              </w:rPr>
            </w:pPr>
            <w:r>
              <w:t>-125</w:t>
            </w:r>
          </w:p>
        </w:tc>
        <w:tc>
          <w:tcPr>
            <w:tcW w:w="1275" w:type="dxa"/>
            <w:tcBorders>
              <w:left w:val="single" w:sz="4" w:space="0" w:color="auto"/>
              <w:right w:val="single" w:sz="4" w:space="0" w:color="auto"/>
            </w:tcBorders>
            <w:vAlign w:val="center"/>
          </w:tcPr>
          <w:p w14:paraId="3D0E46FD" w14:textId="77777777" w:rsidR="0030624B" w:rsidRDefault="0030624B" w:rsidP="00B6569C">
            <w:pPr>
              <w:pStyle w:val="TAC"/>
              <w:rPr>
                <w:rFonts w:eastAsia="SimSun"/>
              </w:rPr>
            </w:pPr>
            <w:r>
              <w:rPr>
                <w:rFonts w:eastAsia="SimSun" w:hint="eastAsia"/>
                <w:lang w:eastAsia="zh-CN"/>
              </w:rPr>
              <w:t>-50</w:t>
            </w:r>
          </w:p>
        </w:tc>
      </w:tr>
      <w:tr w:rsidR="0030624B" w14:paraId="7C87FCA9"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98F1A0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1E561B8"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7E2A304"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949BC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C282A0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E061F9"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7A1B5FBA" w14:textId="77777777" w:rsidR="0030624B" w:rsidRDefault="0030624B" w:rsidP="00B6569C">
            <w:pPr>
              <w:pStyle w:val="TAC"/>
              <w:rPr>
                <w:rFonts w:eastAsia="SimSun"/>
              </w:rPr>
            </w:pPr>
            <w:r>
              <w:t>-124.5</w:t>
            </w:r>
          </w:p>
        </w:tc>
        <w:tc>
          <w:tcPr>
            <w:tcW w:w="1275" w:type="dxa"/>
            <w:tcBorders>
              <w:left w:val="single" w:sz="4" w:space="0" w:color="auto"/>
              <w:right w:val="single" w:sz="4" w:space="0" w:color="auto"/>
            </w:tcBorders>
            <w:vAlign w:val="center"/>
          </w:tcPr>
          <w:p w14:paraId="07344D59" w14:textId="77777777" w:rsidR="0030624B" w:rsidRDefault="0030624B" w:rsidP="00B6569C">
            <w:pPr>
              <w:pStyle w:val="TAC"/>
              <w:rPr>
                <w:rFonts w:eastAsia="SimSun"/>
              </w:rPr>
            </w:pPr>
            <w:r>
              <w:rPr>
                <w:rFonts w:eastAsia="SimSun" w:hint="eastAsia"/>
                <w:lang w:eastAsia="zh-CN"/>
              </w:rPr>
              <w:t>-50</w:t>
            </w:r>
          </w:p>
        </w:tc>
      </w:tr>
      <w:tr w:rsidR="0030624B" w14:paraId="1990F44A"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07F4DB7B"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794A95E"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D32510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E5AE67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04724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4BD1AA"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7BB74F94" w14:textId="77777777" w:rsidR="0030624B" w:rsidRDefault="0030624B" w:rsidP="00B6569C">
            <w:pPr>
              <w:pStyle w:val="TAC"/>
              <w:rPr>
                <w:rFonts w:eastAsia="SimSun"/>
              </w:rPr>
            </w:pPr>
            <w:r>
              <w:t>-124</w:t>
            </w:r>
          </w:p>
        </w:tc>
        <w:tc>
          <w:tcPr>
            <w:tcW w:w="1275" w:type="dxa"/>
            <w:tcBorders>
              <w:left w:val="single" w:sz="4" w:space="0" w:color="auto"/>
              <w:right w:val="single" w:sz="4" w:space="0" w:color="auto"/>
            </w:tcBorders>
            <w:vAlign w:val="center"/>
          </w:tcPr>
          <w:p w14:paraId="4274E564" w14:textId="77777777" w:rsidR="0030624B" w:rsidRDefault="0030624B" w:rsidP="00B6569C">
            <w:pPr>
              <w:pStyle w:val="TAC"/>
              <w:rPr>
                <w:rFonts w:eastAsia="SimSun"/>
              </w:rPr>
            </w:pPr>
            <w:r>
              <w:rPr>
                <w:rFonts w:eastAsia="SimSun" w:hint="eastAsia"/>
                <w:lang w:eastAsia="zh-CN"/>
              </w:rPr>
              <w:t>-50</w:t>
            </w:r>
          </w:p>
        </w:tc>
      </w:tr>
      <w:tr w:rsidR="0030624B" w14:paraId="3BEC14DE" w14:textId="77777777" w:rsidTr="00B6569C">
        <w:trPr>
          <w:trHeight w:val="73"/>
          <w:jc w:val="center"/>
        </w:trPr>
        <w:tc>
          <w:tcPr>
            <w:tcW w:w="960" w:type="dxa"/>
            <w:vMerge/>
            <w:tcBorders>
              <w:left w:val="single" w:sz="4" w:space="0" w:color="auto"/>
              <w:bottom w:val="single" w:sz="4" w:space="0" w:color="auto"/>
              <w:right w:val="single" w:sz="4" w:space="0" w:color="auto"/>
            </w:tcBorders>
          </w:tcPr>
          <w:p w14:paraId="68F86EE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DC2B031" w14:textId="77777777" w:rsidR="0030624B" w:rsidRDefault="0030624B" w:rsidP="00B6569C">
            <w:pPr>
              <w:pStyle w:val="TAC"/>
              <w:rPr>
                <w:rFonts w:eastAsia="SimSun"/>
              </w:rPr>
            </w:pPr>
          </w:p>
        </w:tc>
        <w:tc>
          <w:tcPr>
            <w:tcW w:w="992" w:type="dxa"/>
            <w:vMerge/>
            <w:tcBorders>
              <w:left w:val="single" w:sz="4" w:space="0" w:color="auto"/>
              <w:right w:val="single" w:sz="4" w:space="0" w:color="auto"/>
            </w:tcBorders>
            <w:vAlign w:val="center"/>
          </w:tcPr>
          <w:p w14:paraId="50EE0458" w14:textId="77777777" w:rsidR="0030624B" w:rsidRDefault="0030624B" w:rsidP="00B6569C">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562974D1" w14:textId="77777777" w:rsidR="0030624B" w:rsidRDefault="0030624B" w:rsidP="00B6569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F734F65"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5B98485"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91DD050" w14:textId="77777777" w:rsidR="0030624B" w:rsidRDefault="0030624B" w:rsidP="00B6569C">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17CD596B" w14:textId="77777777" w:rsidR="0030624B" w:rsidRDefault="0030624B" w:rsidP="00B6569C">
            <w:pPr>
              <w:pStyle w:val="TAC"/>
              <w:rPr>
                <w:rFonts w:eastAsia="SimSun"/>
              </w:rPr>
            </w:pPr>
            <w:r>
              <w:rPr>
                <w:rFonts w:eastAsia="SimSun" w:hint="eastAsia"/>
                <w:lang w:eastAsia="zh-CN"/>
              </w:rPr>
              <w:t>-50</w:t>
            </w:r>
          </w:p>
        </w:tc>
      </w:tr>
      <w:tr w:rsidR="0030624B" w14:paraId="37215DB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6AE96EEC" w14:textId="77777777" w:rsidR="0030624B" w:rsidRDefault="0030624B" w:rsidP="00B6569C">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851519E"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2B4D3DF"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0D1B3" w14:textId="77777777" w:rsidR="0030624B" w:rsidRDefault="0030624B" w:rsidP="00B6569C">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1E9A901"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056833"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4863"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4F254" w14:textId="77777777" w:rsidR="0030624B" w:rsidRDefault="0030624B" w:rsidP="00B6569C">
            <w:pPr>
              <w:pStyle w:val="TAC"/>
            </w:pPr>
            <w:r>
              <w:rPr>
                <w:rFonts w:eastAsia="SimSun"/>
              </w:rPr>
              <w:t>Note 6</w:t>
            </w:r>
          </w:p>
        </w:tc>
      </w:tr>
      <w:tr w:rsidR="0030624B" w14:paraId="1DD96C81" w14:textId="77777777" w:rsidTr="00B6569C">
        <w:trPr>
          <w:trHeight w:val="21"/>
          <w:jc w:val="center"/>
        </w:trPr>
        <w:tc>
          <w:tcPr>
            <w:tcW w:w="960" w:type="dxa"/>
            <w:vMerge w:val="restart"/>
            <w:tcBorders>
              <w:top w:val="single" w:sz="4" w:space="0" w:color="auto"/>
              <w:left w:val="single" w:sz="4" w:space="0" w:color="auto"/>
              <w:right w:val="single" w:sz="4" w:space="0" w:color="auto"/>
            </w:tcBorders>
            <w:hideMark/>
          </w:tcPr>
          <w:p w14:paraId="161580EA" w14:textId="77777777" w:rsidR="0030624B" w:rsidRDefault="0030624B" w:rsidP="00B6569C">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51FF4A67"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D63080" w14:textId="77777777" w:rsidR="0030624B" w:rsidRDefault="0030624B" w:rsidP="00B6569C">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390F8B99" w14:textId="77777777" w:rsidR="0030624B" w:rsidRDefault="0030624B" w:rsidP="00B6569C">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46B320B"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F6B9215" w14:textId="04D518CF" w:rsidR="0030624B" w:rsidRDefault="0030624B" w:rsidP="00B6569C">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CD0116A" w14:textId="7E256146" w:rsidR="0030624B" w:rsidRDefault="0030624B" w:rsidP="00B6569C">
            <w:pPr>
              <w:pStyle w:val="TAC"/>
            </w:pPr>
            <w:r>
              <w:t>-124</w:t>
            </w:r>
          </w:p>
        </w:tc>
        <w:tc>
          <w:tcPr>
            <w:tcW w:w="1275" w:type="dxa"/>
            <w:tcBorders>
              <w:top w:val="single" w:sz="4" w:space="0" w:color="auto"/>
              <w:left w:val="single" w:sz="4" w:space="0" w:color="auto"/>
              <w:right w:val="single" w:sz="4" w:space="0" w:color="auto"/>
            </w:tcBorders>
            <w:vAlign w:val="center"/>
            <w:hideMark/>
          </w:tcPr>
          <w:p w14:paraId="7538C48E" w14:textId="7B11B918" w:rsidR="0030624B" w:rsidRDefault="0030624B" w:rsidP="00B6569C">
            <w:pPr>
              <w:pStyle w:val="TAC"/>
              <w:rPr>
                <w:lang w:eastAsia="zh-CN"/>
              </w:rPr>
            </w:pPr>
            <w:r>
              <w:rPr>
                <w:rFonts w:eastAsia="SimSun" w:hint="eastAsia"/>
                <w:lang w:eastAsia="zh-CN"/>
              </w:rPr>
              <w:t>-50</w:t>
            </w:r>
          </w:p>
        </w:tc>
      </w:tr>
      <w:tr w:rsidR="0030624B" w14:paraId="67C07EE7" w14:textId="77777777" w:rsidTr="00B6569C">
        <w:trPr>
          <w:trHeight w:val="21"/>
          <w:jc w:val="center"/>
        </w:trPr>
        <w:tc>
          <w:tcPr>
            <w:tcW w:w="960" w:type="dxa"/>
            <w:vMerge/>
            <w:tcBorders>
              <w:top w:val="single" w:sz="4" w:space="0" w:color="auto"/>
              <w:left w:val="single" w:sz="4" w:space="0" w:color="auto"/>
              <w:right w:val="single" w:sz="4" w:space="0" w:color="auto"/>
            </w:tcBorders>
          </w:tcPr>
          <w:p w14:paraId="39246083"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3975EA7"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2116F71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911558B"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0B6D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73625F"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53919EF7" w14:textId="77777777" w:rsidR="0030624B" w:rsidRDefault="0030624B" w:rsidP="00B6569C">
            <w:pPr>
              <w:pStyle w:val="TAC"/>
              <w:rPr>
                <w:rFonts w:eastAsia="SimSun"/>
              </w:rPr>
            </w:pPr>
            <w:r>
              <w:t>-123.5</w:t>
            </w:r>
          </w:p>
        </w:tc>
        <w:tc>
          <w:tcPr>
            <w:tcW w:w="1275" w:type="dxa"/>
            <w:tcBorders>
              <w:left w:val="single" w:sz="4" w:space="0" w:color="auto"/>
              <w:right w:val="single" w:sz="4" w:space="0" w:color="auto"/>
            </w:tcBorders>
            <w:vAlign w:val="center"/>
          </w:tcPr>
          <w:p w14:paraId="148C5C60" w14:textId="77777777" w:rsidR="0030624B" w:rsidRDefault="0030624B" w:rsidP="00B6569C">
            <w:pPr>
              <w:pStyle w:val="TAC"/>
              <w:rPr>
                <w:rFonts w:eastAsia="SimSun"/>
              </w:rPr>
            </w:pPr>
            <w:r>
              <w:rPr>
                <w:rFonts w:eastAsia="SimSun" w:hint="eastAsia"/>
                <w:lang w:eastAsia="zh-CN"/>
              </w:rPr>
              <w:t>-50</w:t>
            </w:r>
          </w:p>
        </w:tc>
      </w:tr>
      <w:tr w:rsidR="0030624B" w14:paraId="4F3217C2" w14:textId="77777777" w:rsidTr="00B6569C">
        <w:trPr>
          <w:trHeight w:val="21"/>
          <w:jc w:val="center"/>
        </w:trPr>
        <w:tc>
          <w:tcPr>
            <w:tcW w:w="960" w:type="dxa"/>
            <w:vMerge/>
            <w:tcBorders>
              <w:left w:val="single" w:sz="4" w:space="0" w:color="auto"/>
              <w:right w:val="single" w:sz="4" w:space="0" w:color="auto"/>
            </w:tcBorders>
          </w:tcPr>
          <w:p w14:paraId="5ED14E5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EB650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3DAE0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04A3D34"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3B1AB4A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A905BEF"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F23A0B6" w14:textId="77777777" w:rsidR="0030624B" w:rsidRDefault="0030624B" w:rsidP="00B6569C">
            <w:pPr>
              <w:pStyle w:val="TAC"/>
              <w:rPr>
                <w:rFonts w:eastAsia="SimSun"/>
              </w:rPr>
            </w:pPr>
            <w:r>
              <w:t>-123</w:t>
            </w:r>
          </w:p>
        </w:tc>
        <w:tc>
          <w:tcPr>
            <w:tcW w:w="1275" w:type="dxa"/>
            <w:tcBorders>
              <w:left w:val="single" w:sz="4" w:space="0" w:color="auto"/>
              <w:right w:val="single" w:sz="4" w:space="0" w:color="auto"/>
            </w:tcBorders>
            <w:vAlign w:val="center"/>
          </w:tcPr>
          <w:p w14:paraId="74D94B7E" w14:textId="77777777" w:rsidR="0030624B" w:rsidRDefault="0030624B" w:rsidP="00B6569C">
            <w:pPr>
              <w:pStyle w:val="TAC"/>
              <w:rPr>
                <w:rFonts w:eastAsia="SimSun"/>
              </w:rPr>
            </w:pPr>
            <w:r>
              <w:rPr>
                <w:rFonts w:eastAsia="SimSun" w:hint="eastAsia"/>
                <w:lang w:eastAsia="zh-CN"/>
              </w:rPr>
              <w:t>-50</w:t>
            </w:r>
          </w:p>
        </w:tc>
      </w:tr>
      <w:tr w:rsidR="0030624B" w14:paraId="32CFA046" w14:textId="77777777" w:rsidTr="00B6569C">
        <w:trPr>
          <w:trHeight w:val="21"/>
          <w:jc w:val="center"/>
        </w:trPr>
        <w:tc>
          <w:tcPr>
            <w:tcW w:w="960" w:type="dxa"/>
            <w:vMerge/>
            <w:tcBorders>
              <w:left w:val="single" w:sz="4" w:space="0" w:color="auto"/>
              <w:right w:val="single" w:sz="4" w:space="0" w:color="auto"/>
            </w:tcBorders>
          </w:tcPr>
          <w:p w14:paraId="4FC65866"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073A229D"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4EA78B"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507E566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19C5EEF6"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6D0DA9"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7B1F25F" w14:textId="77777777" w:rsidR="0030624B" w:rsidRDefault="0030624B" w:rsidP="00B6569C">
            <w:pPr>
              <w:pStyle w:val="TAC"/>
              <w:rPr>
                <w:rFonts w:eastAsia="SimSun"/>
              </w:rPr>
            </w:pPr>
            <w:r>
              <w:t>-122.5</w:t>
            </w:r>
          </w:p>
        </w:tc>
        <w:tc>
          <w:tcPr>
            <w:tcW w:w="1275" w:type="dxa"/>
            <w:tcBorders>
              <w:left w:val="single" w:sz="4" w:space="0" w:color="auto"/>
              <w:right w:val="single" w:sz="4" w:space="0" w:color="auto"/>
            </w:tcBorders>
            <w:vAlign w:val="center"/>
          </w:tcPr>
          <w:p w14:paraId="10AC0885" w14:textId="77777777" w:rsidR="0030624B" w:rsidRDefault="0030624B" w:rsidP="00B6569C">
            <w:pPr>
              <w:pStyle w:val="TAC"/>
              <w:rPr>
                <w:rFonts w:eastAsia="SimSun"/>
              </w:rPr>
            </w:pPr>
            <w:r>
              <w:rPr>
                <w:rFonts w:eastAsia="SimSun" w:hint="eastAsia"/>
                <w:lang w:eastAsia="zh-CN"/>
              </w:rPr>
              <w:t>-50</w:t>
            </w:r>
          </w:p>
        </w:tc>
      </w:tr>
      <w:tr w:rsidR="0030624B" w14:paraId="3A729ACA" w14:textId="77777777" w:rsidTr="00B6569C">
        <w:trPr>
          <w:trHeight w:val="21"/>
          <w:jc w:val="center"/>
        </w:trPr>
        <w:tc>
          <w:tcPr>
            <w:tcW w:w="960" w:type="dxa"/>
            <w:vMerge/>
            <w:tcBorders>
              <w:left w:val="single" w:sz="4" w:space="0" w:color="auto"/>
              <w:right w:val="single" w:sz="4" w:space="0" w:color="auto"/>
            </w:tcBorders>
          </w:tcPr>
          <w:p w14:paraId="62445B9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37BB375"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A08164"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790DD21"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B8001F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D77B47"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DA12EE1" w14:textId="77777777" w:rsidR="0030624B" w:rsidRDefault="0030624B" w:rsidP="00B6569C">
            <w:pPr>
              <w:pStyle w:val="TAC"/>
              <w:rPr>
                <w:rFonts w:eastAsia="SimSun"/>
              </w:rPr>
            </w:pPr>
            <w:r>
              <w:t>-122</w:t>
            </w:r>
          </w:p>
        </w:tc>
        <w:tc>
          <w:tcPr>
            <w:tcW w:w="1275" w:type="dxa"/>
            <w:tcBorders>
              <w:left w:val="single" w:sz="4" w:space="0" w:color="auto"/>
              <w:right w:val="single" w:sz="4" w:space="0" w:color="auto"/>
            </w:tcBorders>
            <w:vAlign w:val="center"/>
          </w:tcPr>
          <w:p w14:paraId="0B9050A6" w14:textId="77777777" w:rsidR="0030624B" w:rsidRDefault="0030624B" w:rsidP="00B6569C">
            <w:pPr>
              <w:pStyle w:val="TAC"/>
              <w:rPr>
                <w:rFonts w:eastAsia="SimSun"/>
              </w:rPr>
            </w:pPr>
            <w:r>
              <w:rPr>
                <w:rFonts w:eastAsia="SimSun" w:hint="eastAsia"/>
                <w:lang w:eastAsia="zh-CN"/>
              </w:rPr>
              <w:t>-50</w:t>
            </w:r>
          </w:p>
        </w:tc>
      </w:tr>
      <w:tr w:rsidR="0030624B" w14:paraId="687FD4B0" w14:textId="77777777" w:rsidTr="00B6569C">
        <w:trPr>
          <w:trHeight w:val="21"/>
          <w:jc w:val="center"/>
        </w:trPr>
        <w:tc>
          <w:tcPr>
            <w:tcW w:w="960" w:type="dxa"/>
            <w:vMerge/>
            <w:tcBorders>
              <w:left w:val="single" w:sz="4" w:space="0" w:color="auto"/>
              <w:right w:val="single" w:sz="4" w:space="0" w:color="auto"/>
            </w:tcBorders>
          </w:tcPr>
          <w:p w14:paraId="59A910D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5F82A07"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71162C"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796C88B2"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3C518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457464"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428F05C8" w14:textId="77777777" w:rsidR="0030624B" w:rsidRDefault="0030624B" w:rsidP="00B6569C">
            <w:pPr>
              <w:pStyle w:val="TAC"/>
              <w:rPr>
                <w:rFonts w:eastAsia="SimSun"/>
              </w:rPr>
            </w:pPr>
            <w:r>
              <w:t>-121.5</w:t>
            </w:r>
          </w:p>
        </w:tc>
        <w:tc>
          <w:tcPr>
            <w:tcW w:w="1275" w:type="dxa"/>
            <w:tcBorders>
              <w:left w:val="single" w:sz="4" w:space="0" w:color="auto"/>
              <w:right w:val="single" w:sz="4" w:space="0" w:color="auto"/>
            </w:tcBorders>
            <w:vAlign w:val="center"/>
          </w:tcPr>
          <w:p w14:paraId="03DDA140" w14:textId="77777777" w:rsidR="0030624B" w:rsidRDefault="0030624B" w:rsidP="00B6569C">
            <w:pPr>
              <w:pStyle w:val="TAC"/>
              <w:rPr>
                <w:rFonts w:eastAsia="SimSun"/>
              </w:rPr>
            </w:pPr>
            <w:r>
              <w:rPr>
                <w:rFonts w:eastAsia="SimSun" w:hint="eastAsia"/>
                <w:lang w:eastAsia="zh-CN"/>
              </w:rPr>
              <w:t>-50</w:t>
            </w:r>
          </w:p>
        </w:tc>
      </w:tr>
      <w:tr w:rsidR="0030624B" w14:paraId="192078BF" w14:textId="77777777" w:rsidTr="00B6569C">
        <w:trPr>
          <w:trHeight w:val="21"/>
          <w:jc w:val="center"/>
        </w:trPr>
        <w:tc>
          <w:tcPr>
            <w:tcW w:w="960" w:type="dxa"/>
            <w:vMerge/>
            <w:tcBorders>
              <w:left w:val="single" w:sz="4" w:space="0" w:color="auto"/>
              <w:right w:val="single" w:sz="4" w:space="0" w:color="auto"/>
            </w:tcBorders>
          </w:tcPr>
          <w:p w14:paraId="0B0F45D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F83EF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595A550"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8F3BE63"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9DBAB0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3C8421"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BA5D15C" w14:textId="77777777" w:rsidR="0030624B" w:rsidRDefault="0030624B" w:rsidP="00B6569C">
            <w:pPr>
              <w:pStyle w:val="TAC"/>
              <w:rPr>
                <w:rFonts w:eastAsia="SimSun"/>
              </w:rPr>
            </w:pPr>
            <w:r>
              <w:t>-121</w:t>
            </w:r>
          </w:p>
        </w:tc>
        <w:tc>
          <w:tcPr>
            <w:tcW w:w="1275" w:type="dxa"/>
            <w:tcBorders>
              <w:left w:val="single" w:sz="4" w:space="0" w:color="auto"/>
              <w:right w:val="single" w:sz="4" w:space="0" w:color="auto"/>
            </w:tcBorders>
            <w:vAlign w:val="center"/>
          </w:tcPr>
          <w:p w14:paraId="635D9B6C" w14:textId="77777777" w:rsidR="0030624B" w:rsidRDefault="0030624B" w:rsidP="00B6569C">
            <w:pPr>
              <w:pStyle w:val="TAC"/>
              <w:rPr>
                <w:rFonts w:eastAsia="SimSun"/>
              </w:rPr>
            </w:pPr>
            <w:r>
              <w:rPr>
                <w:rFonts w:eastAsia="SimSun" w:hint="eastAsia"/>
                <w:lang w:eastAsia="zh-CN"/>
              </w:rPr>
              <w:t>-50</w:t>
            </w:r>
          </w:p>
        </w:tc>
      </w:tr>
      <w:tr w:rsidR="0030624B" w14:paraId="4B9DDD3B" w14:textId="77777777" w:rsidTr="00B6569C">
        <w:trPr>
          <w:trHeight w:val="21"/>
          <w:jc w:val="center"/>
        </w:trPr>
        <w:tc>
          <w:tcPr>
            <w:tcW w:w="960" w:type="dxa"/>
            <w:vMerge/>
            <w:tcBorders>
              <w:left w:val="single" w:sz="4" w:space="0" w:color="auto"/>
              <w:bottom w:val="single" w:sz="4" w:space="0" w:color="auto"/>
              <w:right w:val="single" w:sz="4" w:space="0" w:color="auto"/>
            </w:tcBorders>
          </w:tcPr>
          <w:p w14:paraId="0DC4EA3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659131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23F6461" w14:textId="77777777" w:rsidR="0030624B" w:rsidRDefault="0030624B" w:rsidP="00B6569C">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44FAA817" w14:textId="77777777" w:rsidR="0030624B" w:rsidRDefault="0030624B" w:rsidP="00B6569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5F0F65C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15571"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FF7C670" w14:textId="77777777" w:rsidR="0030624B" w:rsidRDefault="0030624B" w:rsidP="00B6569C">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6F849039" w14:textId="77777777" w:rsidR="0030624B" w:rsidRDefault="0030624B" w:rsidP="00B6569C">
            <w:pPr>
              <w:pStyle w:val="TAC"/>
              <w:rPr>
                <w:rFonts w:eastAsia="SimSun"/>
              </w:rPr>
            </w:pPr>
            <w:r>
              <w:rPr>
                <w:rFonts w:eastAsia="SimSun" w:hint="eastAsia"/>
                <w:lang w:eastAsia="zh-CN"/>
              </w:rPr>
              <w:t>-50</w:t>
            </w:r>
          </w:p>
        </w:tc>
      </w:tr>
      <w:tr w:rsidR="0030624B" w14:paraId="26E95B0F"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23D0A76" w14:textId="77777777" w:rsidR="0030624B" w:rsidRDefault="0030624B" w:rsidP="00B6569C">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7AC7052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01E1438"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A91C4"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B6FBD9"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DE8800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4A8B2"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487CD1" w14:textId="77777777" w:rsidR="0030624B" w:rsidRDefault="0030624B" w:rsidP="00B6569C">
            <w:pPr>
              <w:pStyle w:val="TAC"/>
            </w:pPr>
            <w:r>
              <w:rPr>
                <w:rFonts w:eastAsia="SimSun"/>
              </w:rPr>
              <w:t>Note 6</w:t>
            </w:r>
          </w:p>
        </w:tc>
      </w:tr>
      <w:tr w:rsidR="0030624B" w14:paraId="2DA5EEE5" w14:textId="77777777" w:rsidTr="00380899">
        <w:trPr>
          <w:trHeight w:val="21"/>
          <w:jc w:val="center"/>
        </w:trPr>
        <w:tc>
          <w:tcPr>
            <w:tcW w:w="960" w:type="dxa"/>
            <w:vMerge w:val="restart"/>
            <w:tcBorders>
              <w:top w:val="single" w:sz="4" w:space="0" w:color="auto"/>
              <w:left w:val="single" w:sz="4" w:space="0" w:color="auto"/>
              <w:right w:val="single" w:sz="4" w:space="0" w:color="auto"/>
            </w:tcBorders>
            <w:hideMark/>
          </w:tcPr>
          <w:p w14:paraId="61570F1C" w14:textId="77777777" w:rsidR="0030624B" w:rsidRDefault="0030624B" w:rsidP="00B6569C">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
          <w:p w14:paraId="63EB9C02"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CD5B6" w14:textId="77777777" w:rsidR="0030624B" w:rsidRDefault="0030624B" w:rsidP="00B6569C">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2D2F90EB" w14:textId="77777777" w:rsidR="0030624B" w:rsidRDefault="0030624B" w:rsidP="00B6569C">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14D74D22"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22B6C8F3" w14:textId="71F6BD49"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5947E393" w14:textId="21C88532" w:rsidR="0030624B" w:rsidRDefault="0030624B" w:rsidP="00B6569C">
            <w:pPr>
              <w:pStyle w:val="TAC"/>
            </w:pPr>
            <w:r>
              <w:t>-121</w:t>
            </w:r>
          </w:p>
        </w:tc>
        <w:tc>
          <w:tcPr>
            <w:tcW w:w="1275" w:type="dxa"/>
            <w:tcBorders>
              <w:top w:val="single" w:sz="4" w:space="0" w:color="auto"/>
              <w:left w:val="single" w:sz="4" w:space="0" w:color="auto"/>
              <w:right w:val="single" w:sz="4" w:space="0" w:color="auto"/>
            </w:tcBorders>
            <w:vAlign w:val="center"/>
            <w:hideMark/>
          </w:tcPr>
          <w:p w14:paraId="35F25B50" w14:textId="24AA8364" w:rsidR="0030624B" w:rsidRDefault="0030624B" w:rsidP="00B6569C">
            <w:pPr>
              <w:pStyle w:val="TAC"/>
            </w:pPr>
            <w:r>
              <w:rPr>
                <w:rFonts w:eastAsia="SimSun" w:hint="eastAsia"/>
                <w:lang w:eastAsia="zh-CN"/>
              </w:rPr>
              <w:t>-50</w:t>
            </w:r>
          </w:p>
        </w:tc>
      </w:tr>
      <w:tr w:rsidR="0030624B" w14:paraId="04D59799" w14:textId="77777777" w:rsidTr="00380899">
        <w:trPr>
          <w:trHeight w:val="21"/>
          <w:jc w:val="center"/>
        </w:trPr>
        <w:tc>
          <w:tcPr>
            <w:tcW w:w="960" w:type="dxa"/>
            <w:vMerge/>
            <w:tcBorders>
              <w:top w:val="single" w:sz="4" w:space="0" w:color="auto"/>
              <w:left w:val="single" w:sz="4" w:space="0" w:color="auto"/>
              <w:right w:val="single" w:sz="4" w:space="0" w:color="auto"/>
            </w:tcBorders>
          </w:tcPr>
          <w:p w14:paraId="51CA911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2C3D1F"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3331C972"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1809E592"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EB8CCA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28F3E57"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6C576120" w14:textId="77777777" w:rsidR="0030624B" w:rsidRDefault="0030624B" w:rsidP="00B6569C">
            <w:pPr>
              <w:pStyle w:val="TAC"/>
              <w:rPr>
                <w:rFonts w:eastAsia="SimSun"/>
              </w:rPr>
            </w:pPr>
            <w:r>
              <w:t>-120.5</w:t>
            </w:r>
          </w:p>
        </w:tc>
        <w:tc>
          <w:tcPr>
            <w:tcW w:w="1275" w:type="dxa"/>
            <w:tcBorders>
              <w:left w:val="single" w:sz="4" w:space="0" w:color="auto"/>
              <w:right w:val="single" w:sz="4" w:space="0" w:color="auto"/>
            </w:tcBorders>
            <w:vAlign w:val="center"/>
          </w:tcPr>
          <w:p w14:paraId="6F35FA70" w14:textId="77777777" w:rsidR="0030624B" w:rsidRDefault="0030624B" w:rsidP="00B6569C">
            <w:pPr>
              <w:pStyle w:val="TAC"/>
              <w:rPr>
                <w:rFonts w:eastAsia="SimSun"/>
              </w:rPr>
            </w:pPr>
            <w:r>
              <w:rPr>
                <w:rFonts w:eastAsia="SimSun" w:hint="eastAsia"/>
                <w:lang w:eastAsia="zh-CN"/>
              </w:rPr>
              <w:t>-50</w:t>
            </w:r>
          </w:p>
        </w:tc>
      </w:tr>
      <w:tr w:rsidR="0030624B" w14:paraId="4053CA89" w14:textId="77777777" w:rsidTr="00B6569C">
        <w:trPr>
          <w:trHeight w:val="21"/>
          <w:jc w:val="center"/>
        </w:trPr>
        <w:tc>
          <w:tcPr>
            <w:tcW w:w="960" w:type="dxa"/>
            <w:vMerge/>
            <w:tcBorders>
              <w:left w:val="single" w:sz="4" w:space="0" w:color="auto"/>
              <w:right w:val="single" w:sz="4" w:space="0" w:color="auto"/>
            </w:tcBorders>
          </w:tcPr>
          <w:p w14:paraId="11257445"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EA2A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6700307"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230CACF"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4E1219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D1A49E"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4A545CC" w14:textId="77777777" w:rsidR="0030624B" w:rsidRDefault="0030624B" w:rsidP="00B6569C">
            <w:pPr>
              <w:pStyle w:val="TAC"/>
              <w:rPr>
                <w:rFonts w:eastAsia="SimSun"/>
              </w:rPr>
            </w:pPr>
            <w:r>
              <w:t>-120</w:t>
            </w:r>
          </w:p>
        </w:tc>
        <w:tc>
          <w:tcPr>
            <w:tcW w:w="1275" w:type="dxa"/>
            <w:tcBorders>
              <w:left w:val="single" w:sz="4" w:space="0" w:color="auto"/>
              <w:right w:val="single" w:sz="4" w:space="0" w:color="auto"/>
            </w:tcBorders>
            <w:vAlign w:val="center"/>
          </w:tcPr>
          <w:p w14:paraId="43737B73" w14:textId="77777777" w:rsidR="0030624B" w:rsidRDefault="0030624B" w:rsidP="00B6569C">
            <w:pPr>
              <w:pStyle w:val="TAC"/>
              <w:rPr>
                <w:rFonts w:eastAsia="SimSun"/>
              </w:rPr>
            </w:pPr>
            <w:r>
              <w:rPr>
                <w:rFonts w:eastAsia="SimSun" w:hint="eastAsia"/>
                <w:lang w:eastAsia="zh-CN"/>
              </w:rPr>
              <w:t>-50</w:t>
            </w:r>
          </w:p>
        </w:tc>
      </w:tr>
      <w:tr w:rsidR="0030624B" w14:paraId="4447824A" w14:textId="77777777" w:rsidTr="00B6569C">
        <w:trPr>
          <w:trHeight w:val="21"/>
          <w:jc w:val="center"/>
        </w:trPr>
        <w:tc>
          <w:tcPr>
            <w:tcW w:w="960" w:type="dxa"/>
            <w:vMerge/>
            <w:tcBorders>
              <w:left w:val="single" w:sz="4" w:space="0" w:color="auto"/>
              <w:right w:val="single" w:sz="4" w:space="0" w:color="auto"/>
            </w:tcBorders>
          </w:tcPr>
          <w:p w14:paraId="698DC8DA"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F5F404A"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43242B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35DBE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084288C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8551C4"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49EBD7F" w14:textId="77777777" w:rsidR="0030624B" w:rsidRDefault="0030624B" w:rsidP="00B6569C">
            <w:pPr>
              <w:pStyle w:val="TAC"/>
              <w:rPr>
                <w:rFonts w:eastAsia="SimSun"/>
              </w:rPr>
            </w:pPr>
            <w:r>
              <w:t>-119.5</w:t>
            </w:r>
          </w:p>
        </w:tc>
        <w:tc>
          <w:tcPr>
            <w:tcW w:w="1275" w:type="dxa"/>
            <w:tcBorders>
              <w:left w:val="single" w:sz="4" w:space="0" w:color="auto"/>
              <w:right w:val="single" w:sz="4" w:space="0" w:color="auto"/>
            </w:tcBorders>
            <w:vAlign w:val="center"/>
          </w:tcPr>
          <w:p w14:paraId="18D87D31" w14:textId="77777777" w:rsidR="0030624B" w:rsidRDefault="0030624B" w:rsidP="00B6569C">
            <w:pPr>
              <w:pStyle w:val="TAC"/>
              <w:rPr>
                <w:rFonts w:eastAsia="SimSun"/>
              </w:rPr>
            </w:pPr>
            <w:r>
              <w:rPr>
                <w:rFonts w:eastAsia="SimSun" w:hint="eastAsia"/>
                <w:lang w:eastAsia="zh-CN"/>
              </w:rPr>
              <w:t>-50</w:t>
            </w:r>
          </w:p>
        </w:tc>
      </w:tr>
      <w:tr w:rsidR="0030624B" w14:paraId="26E7A03F" w14:textId="77777777" w:rsidTr="00B6569C">
        <w:trPr>
          <w:trHeight w:val="21"/>
          <w:jc w:val="center"/>
        </w:trPr>
        <w:tc>
          <w:tcPr>
            <w:tcW w:w="960" w:type="dxa"/>
            <w:vMerge/>
            <w:tcBorders>
              <w:left w:val="single" w:sz="4" w:space="0" w:color="auto"/>
              <w:right w:val="single" w:sz="4" w:space="0" w:color="auto"/>
            </w:tcBorders>
          </w:tcPr>
          <w:p w14:paraId="065E214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2F9D2C"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1AD8EE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4A501FA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EDB9E3C"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527010"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7A1F0D9" w14:textId="77777777" w:rsidR="0030624B" w:rsidRDefault="0030624B" w:rsidP="00B6569C">
            <w:pPr>
              <w:pStyle w:val="TAC"/>
              <w:rPr>
                <w:rFonts w:eastAsia="SimSun"/>
              </w:rPr>
            </w:pPr>
            <w:r>
              <w:t>-119</w:t>
            </w:r>
          </w:p>
        </w:tc>
        <w:tc>
          <w:tcPr>
            <w:tcW w:w="1275" w:type="dxa"/>
            <w:tcBorders>
              <w:left w:val="single" w:sz="4" w:space="0" w:color="auto"/>
              <w:right w:val="single" w:sz="4" w:space="0" w:color="auto"/>
            </w:tcBorders>
            <w:vAlign w:val="center"/>
          </w:tcPr>
          <w:p w14:paraId="7AA1A944" w14:textId="77777777" w:rsidR="0030624B" w:rsidRDefault="0030624B" w:rsidP="00B6569C">
            <w:pPr>
              <w:pStyle w:val="TAC"/>
              <w:rPr>
                <w:rFonts w:eastAsia="SimSun"/>
              </w:rPr>
            </w:pPr>
            <w:r>
              <w:rPr>
                <w:rFonts w:eastAsia="SimSun" w:hint="eastAsia"/>
                <w:lang w:eastAsia="zh-CN"/>
              </w:rPr>
              <w:t>-50</w:t>
            </w:r>
          </w:p>
        </w:tc>
      </w:tr>
      <w:tr w:rsidR="0030624B" w14:paraId="2205665D" w14:textId="77777777" w:rsidTr="00B6569C">
        <w:trPr>
          <w:trHeight w:val="21"/>
          <w:jc w:val="center"/>
        </w:trPr>
        <w:tc>
          <w:tcPr>
            <w:tcW w:w="960" w:type="dxa"/>
            <w:vMerge/>
            <w:tcBorders>
              <w:left w:val="single" w:sz="4" w:space="0" w:color="auto"/>
              <w:right w:val="single" w:sz="4" w:space="0" w:color="auto"/>
            </w:tcBorders>
          </w:tcPr>
          <w:p w14:paraId="1EFB652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D657CD0"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720F01"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B6723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4D49053E"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5B0421"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0FBA08FC" w14:textId="77777777" w:rsidR="0030624B" w:rsidRDefault="0030624B" w:rsidP="00B6569C">
            <w:pPr>
              <w:pStyle w:val="TAC"/>
              <w:rPr>
                <w:rFonts w:eastAsia="SimSun"/>
              </w:rPr>
            </w:pPr>
            <w:r>
              <w:t>-118.5</w:t>
            </w:r>
          </w:p>
        </w:tc>
        <w:tc>
          <w:tcPr>
            <w:tcW w:w="1275" w:type="dxa"/>
            <w:tcBorders>
              <w:left w:val="single" w:sz="4" w:space="0" w:color="auto"/>
              <w:right w:val="single" w:sz="4" w:space="0" w:color="auto"/>
            </w:tcBorders>
            <w:vAlign w:val="center"/>
          </w:tcPr>
          <w:p w14:paraId="6EF7585A" w14:textId="77777777" w:rsidR="0030624B" w:rsidRDefault="0030624B" w:rsidP="00B6569C">
            <w:pPr>
              <w:pStyle w:val="TAC"/>
              <w:rPr>
                <w:rFonts w:eastAsia="SimSun"/>
              </w:rPr>
            </w:pPr>
            <w:r>
              <w:rPr>
                <w:rFonts w:eastAsia="SimSun" w:hint="eastAsia"/>
                <w:lang w:eastAsia="zh-CN"/>
              </w:rPr>
              <w:t>-50</w:t>
            </w:r>
          </w:p>
        </w:tc>
      </w:tr>
      <w:tr w:rsidR="0030624B" w14:paraId="5C61CA6B" w14:textId="77777777" w:rsidTr="00B6569C">
        <w:trPr>
          <w:trHeight w:val="21"/>
          <w:jc w:val="center"/>
        </w:trPr>
        <w:tc>
          <w:tcPr>
            <w:tcW w:w="960" w:type="dxa"/>
            <w:vMerge/>
            <w:tcBorders>
              <w:left w:val="single" w:sz="4" w:space="0" w:color="auto"/>
              <w:right w:val="single" w:sz="4" w:space="0" w:color="auto"/>
            </w:tcBorders>
          </w:tcPr>
          <w:p w14:paraId="4434C664"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7ABC48B"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9FD6A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35FA6317"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61B83974"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380F7A5"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5A97359" w14:textId="77777777" w:rsidR="0030624B" w:rsidRDefault="0030624B" w:rsidP="00B6569C">
            <w:pPr>
              <w:pStyle w:val="TAC"/>
              <w:rPr>
                <w:rFonts w:eastAsia="SimSun"/>
              </w:rPr>
            </w:pPr>
            <w:r>
              <w:t>-118</w:t>
            </w:r>
          </w:p>
        </w:tc>
        <w:tc>
          <w:tcPr>
            <w:tcW w:w="1275" w:type="dxa"/>
            <w:tcBorders>
              <w:left w:val="single" w:sz="4" w:space="0" w:color="auto"/>
              <w:right w:val="single" w:sz="4" w:space="0" w:color="auto"/>
            </w:tcBorders>
            <w:vAlign w:val="center"/>
          </w:tcPr>
          <w:p w14:paraId="40BAE14B" w14:textId="77777777" w:rsidR="0030624B" w:rsidRDefault="0030624B" w:rsidP="00B6569C">
            <w:pPr>
              <w:pStyle w:val="TAC"/>
              <w:rPr>
                <w:rFonts w:eastAsia="SimSun"/>
              </w:rPr>
            </w:pPr>
            <w:r>
              <w:rPr>
                <w:rFonts w:eastAsia="SimSun" w:hint="eastAsia"/>
                <w:lang w:eastAsia="zh-CN"/>
              </w:rPr>
              <w:t>-50</w:t>
            </w:r>
          </w:p>
        </w:tc>
      </w:tr>
      <w:tr w:rsidR="0030624B" w14:paraId="617FEA17" w14:textId="77777777" w:rsidTr="00B6569C">
        <w:trPr>
          <w:trHeight w:val="21"/>
          <w:jc w:val="center"/>
        </w:trPr>
        <w:tc>
          <w:tcPr>
            <w:tcW w:w="960" w:type="dxa"/>
            <w:vMerge/>
            <w:tcBorders>
              <w:left w:val="single" w:sz="4" w:space="0" w:color="auto"/>
              <w:bottom w:val="single" w:sz="4" w:space="0" w:color="auto"/>
              <w:right w:val="single" w:sz="4" w:space="0" w:color="auto"/>
            </w:tcBorders>
          </w:tcPr>
          <w:p w14:paraId="2E9F525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26F441"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E7525E0" w14:textId="77777777" w:rsidR="0030624B" w:rsidRDefault="0030624B" w:rsidP="00B6569C">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2F3AC80F" w14:textId="77777777" w:rsidR="0030624B" w:rsidRDefault="0030624B" w:rsidP="00B6569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D19BE70"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ABCA78"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5C833A21" w14:textId="77777777" w:rsidR="0030624B" w:rsidRDefault="0030624B" w:rsidP="00B6569C">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3159EA57" w14:textId="77777777" w:rsidR="0030624B" w:rsidRDefault="0030624B" w:rsidP="00B6569C">
            <w:pPr>
              <w:pStyle w:val="TAC"/>
              <w:rPr>
                <w:rFonts w:eastAsia="SimSun"/>
              </w:rPr>
            </w:pPr>
            <w:r>
              <w:rPr>
                <w:rFonts w:eastAsia="SimSun" w:hint="eastAsia"/>
                <w:lang w:eastAsia="zh-CN"/>
              </w:rPr>
              <w:t>-50</w:t>
            </w:r>
          </w:p>
        </w:tc>
      </w:tr>
      <w:tr w:rsidR="0030624B" w14:paraId="45BD7C0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3445012" w14:textId="77777777" w:rsidR="0030624B" w:rsidRDefault="0030624B" w:rsidP="00B6569C">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6EC0829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A5F3366"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43BEB9"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8A3E8"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3B5004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88D84"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9E61C" w14:textId="77777777" w:rsidR="0030624B" w:rsidRDefault="0030624B" w:rsidP="00B6569C">
            <w:pPr>
              <w:pStyle w:val="TAC"/>
            </w:pPr>
            <w:r>
              <w:rPr>
                <w:rFonts w:eastAsia="SimSun"/>
              </w:rPr>
              <w:t>Note 6</w:t>
            </w:r>
          </w:p>
        </w:tc>
      </w:tr>
      <w:tr w:rsidR="0030624B" w14:paraId="1B21F90E" w14:textId="77777777" w:rsidTr="00B6569C">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14C6A7F" w14:textId="77777777" w:rsidR="0030624B" w:rsidRDefault="0030624B" w:rsidP="00B6569C">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B9E3BF7" w14:textId="77777777" w:rsidR="0030624B" w:rsidRDefault="0030624B" w:rsidP="00B6569C">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406F44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07A5BC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7C3F3334"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1F9C44C2" w14:textId="77777777" w:rsidR="0030624B" w:rsidRDefault="0030624B" w:rsidP="00B6569C">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49068B7C" w14:textId="77777777" w:rsidR="0030624B" w:rsidRDefault="0030624B" w:rsidP="00B6569C">
            <w:pPr>
              <w:pStyle w:val="TAN"/>
            </w:pPr>
            <w:r>
              <w:rPr>
                <w:rFonts w:eastAsia="SimSun"/>
              </w:rPr>
              <w:t>NOTE 7:</w:t>
            </w:r>
            <w:r>
              <w:rPr>
                <w:rFonts w:eastAsia="SimSun"/>
              </w:rPr>
              <w:tab/>
            </w:r>
            <w:r>
              <w:rPr>
                <w:lang w:eastAsia="zh-CN"/>
              </w:rPr>
              <w:t>Void</w:t>
            </w:r>
          </w:p>
        </w:tc>
      </w:tr>
    </w:tbl>
    <w:p w14:paraId="015C3BDF" w14:textId="77777777" w:rsidR="0030624B" w:rsidRDefault="0030624B" w:rsidP="0030624B">
      <w:pPr>
        <w:rPr>
          <w:rFonts w:eastAsia="SimSun"/>
        </w:rPr>
      </w:pPr>
    </w:p>
    <w:p w14:paraId="4A718CD0" w14:textId="77777777" w:rsidR="0030624B" w:rsidRDefault="0030624B" w:rsidP="0030624B">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30624B" w14:paraId="5EFEA16E" w14:textId="77777777" w:rsidTr="00B6569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33E740" w14:textId="77777777" w:rsidR="0030624B" w:rsidRDefault="0030624B" w:rsidP="00B6569C">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3B3F77" w14:textId="77777777" w:rsidR="0030624B" w:rsidRDefault="0030624B" w:rsidP="00B6569C">
            <w:pPr>
              <w:pStyle w:val="TAH"/>
            </w:pPr>
            <w:r>
              <w:rPr>
                <w:rFonts w:eastAsia="SimSun"/>
              </w:rPr>
              <w:t>Conditions</w:t>
            </w:r>
          </w:p>
        </w:tc>
      </w:tr>
      <w:tr w:rsidR="0030624B" w14:paraId="46D6B246"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3DF29" w14:textId="77777777" w:rsidR="0030624B" w:rsidRDefault="0030624B" w:rsidP="00B6569C">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151ECF" w14:textId="77777777" w:rsidR="0030624B" w:rsidRDefault="0030624B" w:rsidP="00B6569C">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C4BA8CA" w14:textId="77777777" w:rsidR="0030624B" w:rsidRDefault="0030624B" w:rsidP="00B6569C">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973310" w14:textId="77777777" w:rsidR="0030624B" w:rsidRDefault="0030624B" w:rsidP="00B6569C">
            <w:pPr>
              <w:pStyle w:val="TAH"/>
              <w:rPr>
                <w:rFonts w:eastAsia="SimSun"/>
                <w:lang w:eastAsia="zh-CN"/>
              </w:rPr>
            </w:pPr>
            <w:r>
              <w:rPr>
                <w:rFonts w:eastAsia="SimSun"/>
                <w:lang w:eastAsia="zh-CN"/>
              </w:rPr>
              <w:t>PRS bandwidth</w:t>
            </w:r>
          </w:p>
          <w:p w14:paraId="0C8EC9F4" w14:textId="77777777" w:rsidR="0030624B" w:rsidRDefault="0030624B" w:rsidP="00B6569C">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E640A6" w14:textId="77777777" w:rsidR="0030624B" w:rsidRDefault="0030624B" w:rsidP="00B6569C">
            <w:pPr>
              <w:pStyle w:val="TAH"/>
              <w:rPr>
                <w:rFonts w:eastAsia="SimSun"/>
                <w:lang w:eastAsia="zh-CN"/>
              </w:rPr>
            </w:pPr>
            <w:r>
              <w:rPr>
                <w:rFonts w:eastAsia="SimSun"/>
                <w:lang w:eastAsia="zh-CN"/>
              </w:rPr>
              <w:t xml:space="preserve">PRS resource repetition </w:t>
            </w:r>
          </w:p>
          <w:p w14:paraId="084B0430" w14:textId="77777777" w:rsidR="0030624B" w:rsidRDefault="0030624B" w:rsidP="00B6569C">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EC5DC9"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6CB079B4"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82017F"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7802559"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25BAB8" w14:textId="77777777" w:rsidR="0030624B" w:rsidRDefault="0030624B" w:rsidP="00B6569C">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791A8E"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FCA122" w14:textId="77777777" w:rsidR="0030624B" w:rsidRDefault="0030624B" w:rsidP="00B6569C">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BE969B" w14:textId="77777777" w:rsidR="0030624B" w:rsidRDefault="0030624B" w:rsidP="00B6569C">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A47886" w14:textId="77777777" w:rsidR="0030624B" w:rsidRDefault="0030624B" w:rsidP="00B6569C">
            <w:pPr>
              <w:pStyle w:val="TAH"/>
            </w:pPr>
            <w:r>
              <w:rPr>
                <w:rFonts w:eastAsia="SimSun"/>
              </w:rPr>
              <w:t>Maximum Io</w:t>
            </w:r>
          </w:p>
        </w:tc>
      </w:tr>
      <w:tr w:rsidR="0030624B" w14:paraId="4ED6B6AA"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39E41A" w14:textId="77777777" w:rsidR="0030624B" w:rsidRDefault="0030624B" w:rsidP="00B6569C">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CF0A112" w14:textId="77777777" w:rsidR="0030624B" w:rsidRDefault="0030624B" w:rsidP="00B6569C">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6601165" w14:textId="77777777" w:rsidR="0030624B" w:rsidRDefault="0030624B" w:rsidP="00B6569C">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883212" w14:textId="77777777" w:rsidR="0030624B" w:rsidRDefault="0030624B" w:rsidP="00B6569C">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79F5C955" w14:textId="77777777" w:rsidR="0030624B" w:rsidRDefault="0030624B" w:rsidP="00B6569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539B830"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25C0272" w14:textId="77777777" w:rsidR="0030624B" w:rsidRDefault="0030624B" w:rsidP="00B6569C">
            <w:pPr>
              <w:pStyle w:val="TAH"/>
            </w:pPr>
            <w:r>
              <w:rPr>
                <w:rFonts w:eastAsia="SimSun"/>
              </w:rPr>
              <w:t>dBm/BW</w:t>
            </w:r>
            <w:r>
              <w:rPr>
                <w:rFonts w:eastAsia="SimSun"/>
                <w:vertAlign w:val="subscript"/>
              </w:rPr>
              <w:t>Channel</w:t>
            </w:r>
          </w:p>
        </w:tc>
      </w:tr>
      <w:tr w:rsidR="0030624B" w14:paraId="1B8E3EA0"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E2A7D4A" w14:textId="77777777" w:rsidR="0030624B" w:rsidRDefault="0030624B" w:rsidP="00B6569C">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5F153814"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4C1539F2" w14:textId="77777777" w:rsidR="0030624B" w:rsidRDefault="0030624B" w:rsidP="00B6569C">
            <w:pPr>
              <w:pStyle w:val="TAC"/>
              <w:rPr>
                <w:rFonts w:eastAsia="SimSun"/>
              </w:rPr>
            </w:pPr>
          </w:p>
          <w:p w14:paraId="655CDB38" w14:textId="77777777" w:rsidR="0030624B" w:rsidRDefault="0030624B" w:rsidP="00B6569C">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652D92C" w14:textId="77777777" w:rsidR="0030624B" w:rsidRDefault="0030624B" w:rsidP="00B6569C">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362410E" w14:textId="77777777" w:rsidR="0030624B" w:rsidRDefault="0030624B" w:rsidP="00B6569C">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B668849" w14:textId="77777777" w:rsidR="0030624B" w:rsidRDefault="0030624B" w:rsidP="00B6569C">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8715F5" w14:textId="3C7F5DF5" w:rsidR="0030624B" w:rsidRDefault="0030624B" w:rsidP="00B6569C">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462561C" w14:textId="77777777" w:rsidR="0030624B" w:rsidRDefault="0030624B" w:rsidP="00B6569C">
            <w:pPr>
              <w:pStyle w:val="TAC"/>
              <w:rPr>
                <w:b/>
                <w:sz w:val="16"/>
                <w:szCs w:val="16"/>
              </w:rPr>
            </w:pPr>
            <w:r>
              <w:rPr>
                <w:rFonts w:eastAsia="SimSun"/>
              </w:rPr>
              <w:t>Note 5</w:t>
            </w:r>
          </w:p>
        </w:tc>
      </w:tr>
      <w:tr w:rsidR="0030624B" w14:paraId="4E6C1AB1"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053A6B" w14:textId="77777777" w:rsidR="0030624B" w:rsidRDefault="0030624B" w:rsidP="00B6569C">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529F00D9" w14:textId="77777777" w:rsidR="0030624B" w:rsidRDefault="0030624B" w:rsidP="00B6569C">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8F066D7" w14:textId="77777777" w:rsidR="0030624B" w:rsidRDefault="0030624B" w:rsidP="00B6569C">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A6100E" w14:textId="77777777" w:rsidR="0030624B" w:rsidRDefault="0030624B" w:rsidP="00B6569C">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C2F400"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179B36"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AA4027" w14:textId="77777777" w:rsidR="0030624B" w:rsidRDefault="0030624B" w:rsidP="00B6569C">
            <w:pPr>
              <w:pStyle w:val="TAC"/>
            </w:pPr>
            <w:r>
              <w:rPr>
                <w:rFonts w:eastAsia="SimSun"/>
              </w:rPr>
              <w:t>Note 5</w:t>
            </w:r>
          </w:p>
        </w:tc>
      </w:tr>
      <w:tr w:rsidR="0030624B" w14:paraId="77FC6DD2"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448E254" w14:textId="77777777" w:rsidR="0030624B" w:rsidRDefault="0030624B" w:rsidP="00B6569C">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1B1F64D1" w14:textId="77777777" w:rsidR="0030624B" w:rsidRDefault="0030624B" w:rsidP="00B6569C">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E6B7786" w14:textId="77777777" w:rsidR="0030624B" w:rsidRDefault="0030624B" w:rsidP="00B6569C">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BD5221A" w14:textId="77777777" w:rsidR="0030624B" w:rsidRDefault="0030624B" w:rsidP="00B6569C">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8A11CA"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DD9641F" w14:textId="7D44568B" w:rsidR="0030624B" w:rsidRDefault="0030624B" w:rsidP="00B6569C">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7E2EF20" w14:textId="77777777" w:rsidR="0030624B" w:rsidRDefault="0030624B" w:rsidP="00B6569C">
            <w:pPr>
              <w:pStyle w:val="TAC"/>
            </w:pPr>
            <w:r>
              <w:rPr>
                <w:rFonts w:eastAsia="SimSun"/>
              </w:rPr>
              <w:t>Note 5</w:t>
            </w:r>
          </w:p>
        </w:tc>
      </w:tr>
      <w:tr w:rsidR="0030624B" w14:paraId="2F22E0CE"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A0E1145" w14:textId="77777777" w:rsidR="0030624B" w:rsidRDefault="0030624B" w:rsidP="00B6569C">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8B940D5" w14:textId="77777777" w:rsidR="0030624B" w:rsidRDefault="0030624B" w:rsidP="00B6569C">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5F91121" w14:textId="77777777" w:rsidR="0030624B" w:rsidRDefault="0030624B" w:rsidP="00B6569C">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13129A" w14:textId="77777777" w:rsidR="0030624B" w:rsidRDefault="0030624B" w:rsidP="00B6569C">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9BD8246"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3B99AA"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82C741" w14:textId="77777777" w:rsidR="0030624B" w:rsidRDefault="0030624B" w:rsidP="00B6569C">
            <w:pPr>
              <w:pStyle w:val="TAC"/>
            </w:pPr>
            <w:r>
              <w:rPr>
                <w:rFonts w:eastAsia="SimSun"/>
              </w:rPr>
              <w:t>Note 5</w:t>
            </w:r>
          </w:p>
        </w:tc>
      </w:tr>
      <w:tr w:rsidR="0030624B" w14:paraId="5655B09D" w14:textId="77777777" w:rsidTr="00B6569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710A8"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57E6E45B" w14:textId="77777777" w:rsidR="0030624B" w:rsidRDefault="0030624B" w:rsidP="00B6569C">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4FD36367"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7B995948" w14:textId="77777777" w:rsidR="0030624B" w:rsidRDefault="0030624B" w:rsidP="00B6569C">
            <w:pPr>
              <w:pStyle w:val="TAN"/>
              <w:rPr>
                <w:rFonts w:eastAsia="SimSun"/>
              </w:rPr>
            </w:pPr>
            <w:r>
              <w:rPr>
                <w:rFonts w:eastAsia="SimSun"/>
              </w:rPr>
              <w:t>NOTE 4:</w:t>
            </w:r>
            <w:r>
              <w:rPr>
                <w:rFonts w:eastAsia="SimSun"/>
              </w:rPr>
              <w:tab/>
              <w:t>Tc is the basic timing unit defined in TS 38.211 [6].</w:t>
            </w:r>
          </w:p>
          <w:p w14:paraId="45030A74" w14:textId="77777777" w:rsidR="0030624B" w:rsidRDefault="0030624B" w:rsidP="00B6569C">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20B4E22E" w14:textId="77777777" w:rsidR="0030624B" w:rsidRDefault="0030624B" w:rsidP="00B6569C">
            <w:pPr>
              <w:pStyle w:val="TAN"/>
            </w:pPr>
            <w:r>
              <w:rPr>
                <w:rFonts w:eastAsia="SimSun"/>
              </w:rPr>
              <w:t>NOTE 6:</w:t>
            </w:r>
            <w:r>
              <w:rPr>
                <w:rFonts w:eastAsia="SimSun"/>
              </w:rPr>
              <w:tab/>
            </w:r>
            <w:r>
              <w:rPr>
                <w:lang w:eastAsia="zh-CN"/>
              </w:rPr>
              <w:t>Void</w:t>
            </w:r>
          </w:p>
        </w:tc>
      </w:tr>
    </w:tbl>
    <w:p w14:paraId="7CA83D4D" w14:textId="77777777" w:rsidR="00BD7D84" w:rsidRDefault="00BD7D84" w:rsidP="00BD7D84">
      <w:pPr>
        <w:rPr>
          <w:rFonts w:eastAsia="SimSun"/>
          <w:sz w:val="22"/>
          <w:szCs w:val="22"/>
          <w:lang w:eastAsia="x-none"/>
        </w:rPr>
      </w:pPr>
    </w:p>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3238BF97"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0469F" w:rsidRPr="000501F5" w14:paraId="676564C0"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61AD4B4" w14:textId="77777777" w:rsidR="00B0469F" w:rsidRPr="000501F5" w:rsidRDefault="00B0469F" w:rsidP="00F37389">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5ED6DC" w14:textId="77777777" w:rsidR="00B0469F" w:rsidRPr="000501F5" w:rsidRDefault="00B0469F" w:rsidP="00F37389">
            <w:pPr>
              <w:pStyle w:val="TAH"/>
            </w:pPr>
            <w:r w:rsidRPr="000501F5">
              <w:t>Conditions</w:t>
            </w:r>
          </w:p>
        </w:tc>
      </w:tr>
      <w:tr w:rsidR="00B0469F" w:rsidRPr="000501F5" w14:paraId="2102C650"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37D707BF" w14:textId="77777777" w:rsidR="00B0469F" w:rsidRPr="000501F5" w:rsidRDefault="00B0469F" w:rsidP="00F37389">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F50F6BD" w14:textId="77777777" w:rsidR="00B0469F" w:rsidRPr="000501F5" w:rsidRDefault="00B0469F" w:rsidP="00F37389">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0168E05" w14:textId="77777777" w:rsidR="00B0469F" w:rsidRPr="000501F5" w:rsidRDefault="00B0469F" w:rsidP="00F37389">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533C18" w14:textId="77777777" w:rsidR="00B0469F" w:rsidRPr="000501F5" w:rsidRDefault="00B0469F" w:rsidP="00F37389">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353C50" w14:textId="77777777" w:rsidR="00B0469F" w:rsidRPr="000501F5" w:rsidRDefault="00B0469F" w:rsidP="00F37389">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5578980" w14:textId="77777777" w:rsidR="00B0469F" w:rsidRPr="000501F5" w:rsidRDefault="00B0469F" w:rsidP="00F37389">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42D56E" w14:textId="77777777" w:rsidR="00B0469F" w:rsidRPr="000501F5" w:rsidRDefault="00B0469F" w:rsidP="00F37389">
            <w:pPr>
              <w:pStyle w:val="TAH"/>
            </w:pPr>
            <w:r w:rsidRPr="000501F5">
              <w:t>Io</w:t>
            </w:r>
            <w:r w:rsidRPr="000501F5">
              <w:rPr>
                <w:vertAlign w:val="superscript"/>
                <w:lang w:eastAsia="zh-CN"/>
              </w:rPr>
              <w:t xml:space="preserve"> Note 7</w:t>
            </w:r>
            <w:r w:rsidRPr="000501F5">
              <w:t xml:space="preserve"> range</w:t>
            </w:r>
          </w:p>
        </w:tc>
      </w:tr>
      <w:tr w:rsidR="00B0469F" w:rsidRPr="000501F5" w14:paraId="5B64439C"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7EAD61" w14:textId="77777777" w:rsidR="00B0469F" w:rsidRPr="000501F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50CE0C33" w14:textId="77777777" w:rsidR="00B0469F" w:rsidRPr="000501F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0BB6CF95" w14:textId="77777777" w:rsidR="00B0469F" w:rsidRPr="000501F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7F464371" w14:textId="77777777" w:rsidR="00B0469F" w:rsidRPr="000501F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45964EB8" w14:textId="77777777" w:rsidR="00B0469F" w:rsidRPr="000501F5" w:rsidRDefault="00B0469F" w:rsidP="00F3738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256CEAC" w14:textId="77777777" w:rsidR="00B0469F" w:rsidRPr="000501F5" w:rsidRDefault="00B0469F" w:rsidP="00F37389">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743708E" w14:textId="77777777" w:rsidR="00B0469F" w:rsidRPr="000501F5" w:rsidRDefault="00B0469F" w:rsidP="00F37389">
            <w:pPr>
              <w:pStyle w:val="TAH"/>
            </w:pPr>
            <w:r w:rsidRPr="000501F5">
              <w:t>Minimum</w:t>
            </w:r>
            <w:r w:rsidRPr="000501F5">
              <w:br/>
              <w:t xml:space="preserve">Io </w:t>
            </w:r>
            <w:r w:rsidRPr="000501F5">
              <w:rPr>
                <w:vertAlign w:val="superscript"/>
              </w:rPr>
              <w:t>Note 1</w:t>
            </w:r>
          </w:p>
          <w:p w14:paraId="0141C9C9" w14:textId="77777777" w:rsidR="00B0469F" w:rsidRPr="000501F5" w:rsidRDefault="00B0469F" w:rsidP="00F37389">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3E6E176" w14:textId="77777777" w:rsidR="00B0469F" w:rsidRPr="000501F5" w:rsidRDefault="00B0469F" w:rsidP="00F37389">
            <w:pPr>
              <w:pStyle w:val="TAH"/>
            </w:pPr>
            <w:r w:rsidRPr="000501F5">
              <w:t>Maximum</w:t>
            </w:r>
            <w:r w:rsidRPr="000501F5">
              <w:br/>
              <w:t>Io</w:t>
            </w:r>
          </w:p>
        </w:tc>
      </w:tr>
      <w:tr w:rsidR="00B0469F" w:rsidRPr="000501F5" w14:paraId="6B06A3BD"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829183" w14:textId="77777777" w:rsidR="00B0469F" w:rsidRPr="000501F5" w:rsidRDefault="00B0469F" w:rsidP="00F37389">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152044" w14:textId="77777777" w:rsidR="00B0469F" w:rsidRPr="000501F5" w:rsidRDefault="00B0469F" w:rsidP="00F37389">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8383BA" w14:textId="77777777" w:rsidR="00B0469F" w:rsidRPr="000501F5" w:rsidRDefault="00B0469F" w:rsidP="00F37389">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616B28" w14:textId="77777777" w:rsidR="00B0469F" w:rsidRPr="000501F5" w:rsidRDefault="00B0469F" w:rsidP="00F37389">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58CFA5" w14:textId="77777777" w:rsidR="00B0469F" w:rsidRPr="000501F5" w:rsidRDefault="00B0469F" w:rsidP="00F37389">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322DF48" w14:textId="77777777" w:rsidR="00B0469F" w:rsidRPr="000501F5" w:rsidRDefault="00B0469F" w:rsidP="00F3738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BDCAE2F" w14:textId="77777777" w:rsidR="00B0469F" w:rsidRPr="000501F5" w:rsidRDefault="00B0469F" w:rsidP="00F37389">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C1349E4" w14:textId="77777777" w:rsidR="00B0469F" w:rsidRPr="000501F5" w:rsidRDefault="00B0469F" w:rsidP="00F37389">
            <w:pPr>
              <w:pStyle w:val="TAH"/>
            </w:pPr>
            <w:r w:rsidRPr="000501F5">
              <w:t>dBm/BW</w:t>
            </w:r>
            <w:r w:rsidRPr="000501F5">
              <w:rPr>
                <w:vertAlign w:val="subscript"/>
              </w:rPr>
              <w:t>Channel</w:t>
            </w:r>
          </w:p>
        </w:tc>
      </w:tr>
      <w:tr w:rsidR="00B0469F" w:rsidRPr="000501F5" w14:paraId="6E401D82"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C489C9" w14:textId="77777777" w:rsidR="00B0469F" w:rsidRPr="000501F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6E6D53D" w14:textId="77777777" w:rsidR="00B0469F" w:rsidRPr="000501F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08F4A53" w14:textId="77777777" w:rsidR="00B0469F" w:rsidRPr="000501F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422F85E" w14:textId="77777777" w:rsidR="00B0469F" w:rsidRPr="000501F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C9EFA0E" w14:textId="77777777" w:rsidR="00B0469F" w:rsidRPr="000501F5" w:rsidRDefault="00B0469F" w:rsidP="00F3738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9EBAA24" w14:textId="77777777" w:rsidR="00B0469F" w:rsidRPr="000501F5" w:rsidRDefault="00B0469F" w:rsidP="00F3738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00EAE802" w14:textId="77777777" w:rsidR="00B0469F" w:rsidRPr="000501F5" w:rsidRDefault="00B0469F" w:rsidP="00F37389">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D3440B" w14:textId="77777777" w:rsidR="00B0469F" w:rsidRPr="000501F5" w:rsidRDefault="00B0469F" w:rsidP="00F37389">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9E63BBE" w14:textId="77777777" w:rsidR="00B0469F" w:rsidRPr="000501F5" w:rsidRDefault="00B0469F" w:rsidP="00F37389">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08EB846" w14:textId="77777777" w:rsidR="00B0469F" w:rsidRPr="000501F5" w:rsidRDefault="00B0469F" w:rsidP="00F37389">
            <w:pPr>
              <w:pStyle w:val="TAH"/>
            </w:pPr>
          </w:p>
        </w:tc>
      </w:tr>
      <w:tr w:rsidR="0072518D" w:rsidRPr="000501F5" w14:paraId="3605BB9B" w14:textId="77777777" w:rsidTr="00C1788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B8FA64" w14:textId="7CB92DAB" w:rsidR="0072518D" w:rsidRPr="000501F5" w:rsidRDefault="0072518D" w:rsidP="0072518D">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6A9309" w14:textId="3077704E" w:rsidR="0072518D" w:rsidRPr="000501F5" w:rsidRDefault="0072518D" w:rsidP="0072518D">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97AFC3" w14:textId="77777777" w:rsidR="0072518D" w:rsidRPr="00387C4B" w:rsidRDefault="0072518D" w:rsidP="0072518D">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3EB078" w14:textId="77777777" w:rsidR="0072518D" w:rsidRPr="000501F5" w:rsidRDefault="0072518D" w:rsidP="0072518D">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4C343" w14:textId="77777777" w:rsidR="0072518D" w:rsidRPr="000501F5" w:rsidRDefault="0072518D" w:rsidP="0072518D">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5C3A8BF" w14:textId="77777777" w:rsidR="0072518D" w:rsidRPr="000501F5" w:rsidRDefault="0072518D" w:rsidP="0072518D">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E2D8533" w14:textId="77777777" w:rsidR="0072518D" w:rsidRPr="000501F5" w:rsidRDefault="0072518D" w:rsidP="0072518D">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5BB8E4" w14:textId="77777777" w:rsidR="0072518D" w:rsidRPr="000501F5" w:rsidRDefault="0072518D" w:rsidP="0072518D">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D0C19F"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3A0AC7B" w14:textId="77777777" w:rsidR="0072518D" w:rsidRPr="000501F5" w:rsidRDefault="0072518D" w:rsidP="0072518D">
            <w:pPr>
              <w:pStyle w:val="TAC"/>
            </w:pPr>
            <w:r w:rsidRPr="000501F5">
              <w:t>-50</w:t>
            </w:r>
          </w:p>
        </w:tc>
      </w:tr>
      <w:tr w:rsidR="0072518D" w:rsidRPr="000501F5" w14:paraId="08DAECE4" w14:textId="77777777" w:rsidTr="00C17887">
        <w:trPr>
          <w:jc w:val="center"/>
        </w:trPr>
        <w:tc>
          <w:tcPr>
            <w:tcW w:w="965" w:type="dxa"/>
            <w:vMerge/>
            <w:tcBorders>
              <w:left w:val="single" w:sz="4" w:space="0" w:color="auto"/>
              <w:right w:val="single" w:sz="6" w:space="0" w:color="auto"/>
            </w:tcBorders>
            <w:shd w:val="clear" w:color="auto" w:fill="auto"/>
            <w:vAlign w:val="center"/>
          </w:tcPr>
          <w:p w14:paraId="14FB09B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DB18F18"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FCB7A17"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5C178D42"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0E931311"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4F30D8" w14:textId="77777777" w:rsidR="0072518D" w:rsidRPr="000501F5" w:rsidRDefault="0072518D" w:rsidP="0072518D">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81194C0" w14:textId="77777777" w:rsidR="0072518D" w:rsidRPr="000501F5" w:rsidRDefault="0072518D" w:rsidP="0072518D">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847221" w14:textId="77777777" w:rsidR="0072518D" w:rsidRPr="000501F5" w:rsidRDefault="0072518D" w:rsidP="0072518D">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B1070" w14:textId="77777777" w:rsidR="0072518D" w:rsidRPr="000501F5" w:rsidRDefault="0072518D" w:rsidP="0072518D">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3A527839" w14:textId="77777777" w:rsidR="0072518D" w:rsidRPr="000501F5" w:rsidRDefault="0072518D" w:rsidP="0072518D">
            <w:pPr>
              <w:pStyle w:val="TAC"/>
            </w:pPr>
            <w:r w:rsidRPr="000501F5">
              <w:rPr>
                <w:lang w:eastAsia="ja-JP"/>
              </w:rPr>
              <w:t>-50</w:t>
            </w:r>
          </w:p>
        </w:tc>
      </w:tr>
      <w:tr w:rsidR="0072518D" w:rsidRPr="000501F5" w14:paraId="688B5446" w14:textId="77777777" w:rsidTr="00C17887">
        <w:trPr>
          <w:jc w:val="center"/>
        </w:trPr>
        <w:tc>
          <w:tcPr>
            <w:tcW w:w="965" w:type="dxa"/>
            <w:vMerge/>
            <w:tcBorders>
              <w:left w:val="single" w:sz="4" w:space="0" w:color="auto"/>
              <w:right w:val="single" w:sz="6" w:space="0" w:color="auto"/>
            </w:tcBorders>
            <w:shd w:val="clear" w:color="auto" w:fill="auto"/>
            <w:vAlign w:val="center"/>
          </w:tcPr>
          <w:p w14:paraId="51BE938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2FBFA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DD80FF5"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4E8FCE1"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7939F32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3291A3" w14:textId="77777777" w:rsidR="0072518D" w:rsidRPr="000501F5" w:rsidRDefault="0072518D" w:rsidP="0072518D">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209EBF7" w14:textId="77777777" w:rsidR="0072518D" w:rsidRPr="000501F5" w:rsidRDefault="0072518D" w:rsidP="0072518D">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AE1CBA" w14:textId="77777777" w:rsidR="0072518D" w:rsidRPr="000501F5" w:rsidRDefault="0072518D" w:rsidP="0072518D">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F90D5AD" w14:textId="77777777" w:rsidR="0072518D" w:rsidRPr="000501F5" w:rsidRDefault="0072518D" w:rsidP="0072518D">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26219F9" w14:textId="77777777" w:rsidR="0072518D" w:rsidRPr="000501F5" w:rsidRDefault="0072518D" w:rsidP="0072518D">
            <w:pPr>
              <w:pStyle w:val="TAC"/>
            </w:pPr>
            <w:r w:rsidRPr="000501F5">
              <w:t>-50</w:t>
            </w:r>
          </w:p>
        </w:tc>
      </w:tr>
      <w:tr w:rsidR="0072518D" w:rsidRPr="000501F5" w14:paraId="280C0DC4" w14:textId="77777777" w:rsidTr="00C17887">
        <w:trPr>
          <w:jc w:val="center"/>
        </w:trPr>
        <w:tc>
          <w:tcPr>
            <w:tcW w:w="965" w:type="dxa"/>
            <w:vMerge/>
            <w:tcBorders>
              <w:left w:val="single" w:sz="4" w:space="0" w:color="auto"/>
              <w:right w:val="single" w:sz="6" w:space="0" w:color="auto"/>
            </w:tcBorders>
            <w:shd w:val="clear" w:color="auto" w:fill="auto"/>
            <w:vAlign w:val="center"/>
          </w:tcPr>
          <w:p w14:paraId="442CF41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9C2C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017490DD"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6FE61F1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A428C2B"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082D75" w14:textId="77777777" w:rsidR="0072518D" w:rsidRPr="000501F5" w:rsidRDefault="0072518D" w:rsidP="0072518D">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2C4A131" w14:textId="77777777" w:rsidR="0072518D" w:rsidRPr="000501F5" w:rsidRDefault="0072518D" w:rsidP="0072518D">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68BDC6" w14:textId="77777777" w:rsidR="0072518D" w:rsidRPr="000501F5" w:rsidRDefault="0072518D" w:rsidP="0072518D">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454120" w14:textId="77777777" w:rsidR="0072518D" w:rsidRPr="000501F5" w:rsidRDefault="0072518D" w:rsidP="0072518D">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0E04D8E" w14:textId="77777777" w:rsidR="0072518D" w:rsidRPr="000501F5" w:rsidRDefault="0072518D" w:rsidP="0072518D">
            <w:pPr>
              <w:pStyle w:val="TAC"/>
            </w:pPr>
            <w:r w:rsidRPr="000501F5">
              <w:t>-50</w:t>
            </w:r>
          </w:p>
        </w:tc>
      </w:tr>
      <w:tr w:rsidR="0072518D" w:rsidRPr="000501F5" w14:paraId="499BD16B" w14:textId="77777777" w:rsidTr="00C17887">
        <w:trPr>
          <w:jc w:val="center"/>
        </w:trPr>
        <w:tc>
          <w:tcPr>
            <w:tcW w:w="965" w:type="dxa"/>
            <w:vMerge/>
            <w:tcBorders>
              <w:left w:val="single" w:sz="4" w:space="0" w:color="auto"/>
              <w:right w:val="single" w:sz="6" w:space="0" w:color="auto"/>
            </w:tcBorders>
            <w:shd w:val="clear" w:color="auto" w:fill="auto"/>
            <w:vAlign w:val="center"/>
          </w:tcPr>
          <w:p w14:paraId="7178CF1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AEDD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4984F57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CC98F54"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2B8C4CB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852CA" w14:textId="77777777" w:rsidR="0072518D" w:rsidRPr="000501F5" w:rsidRDefault="0072518D" w:rsidP="0072518D">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D3CD357" w14:textId="77777777" w:rsidR="0072518D" w:rsidRPr="000501F5" w:rsidRDefault="0072518D" w:rsidP="0072518D">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4A725" w14:textId="77777777" w:rsidR="0072518D" w:rsidRPr="000501F5" w:rsidRDefault="0072518D" w:rsidP="0072518D">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0CF7B3" w14:textId="77777777" w:rsidR="0072518D" w:rsidRPr="000501F5" w:rsidRDefault="0072518D" w:rsidP="0072518D">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879640" w14:textId="77777777" w:rsidR="0072518D" w:rsidRPr="000501F5" w:rsidRDefault="0072518D" w:rsidP="0072518D">
            <w:pPr>
              <w:pStyle w:val="TAC"/>
            </w:pPr>
            <w:r w:rsidRPr="000501F5">
              <w:t>-50</w:t>
            </w:r>
          </w:p>
        </w:tc>
      </w:tr>
      <w:tr w:rsidR="0072518D" w:rsidRPr="000501F5" w14:paraId="20CAA966" w14:textId="77777777" w:rsidTr="00C17887">
        <w:trPr>
          <w:jc w:val="center"/>
        </w:trPr>
        <w:tc>
          <w:tcPr>
            <w:tcW w:w="965" w:type="dxa"/>
            <w:vMerge/>
            <w:tcBorders>
              <w:left w:val="single" w:sz="4" w:space="0" w:color="auto"/>
              <w:right w:val="single" w:sz="6" w:space="0" w:color="auto"/>
            </w:tcBorders>
            <w:shd w:val="clear" w:color="auto" w:fill="auto"/>
            <w:vAlign w:val="center"/>
          </w:tcPr>
          <w:p w14:paraId="79BDCA3D"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047FB3"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4A39B1E"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3382A45E"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35E880A7"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857" w14:textId="77777777" w:rsidR="0072518D" w:rsidRPr="000501F5" w:rsidRDefault="0072518D" w:rsidP="0072518D">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25B8F59" w14:textId="77777777" w:rsidR="0072518D" w:rsidRPr="000501F5" w:rsidRDefault="0072518D" w:rsidP="0072518D">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971695" w14:textId="77777777" w:rsidR="0072518D" w:rsidRPr="000501F5" w:rsidRDefault="0072518D" w:rsidP="0072518D">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4A3663" w14:textId="77777777" w:rsidR="0072518D" w:rsidRPr="000501F5" w:rsidRDefault="0072518D" w:rsidP="0072518D">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221528CB" w14:textId="77777777" w:rsidR="0072518D" w:rsidRPr="000501F5" w:rsidRDefault="0072518D" w:rsidP="0072518D">
            <w:pPr>
              <w:pStyle w:val="TAC"/>
            </w:pPr>
            <w:r w:rsidRPr="000501F5">
              <w:t>-50</w:t>
            </w:r>
          </w:p>
        </w:tc>
      </w:tr>
      <w:tr w:rsidR="00675E01" w:rsidRPr="000501F5" w14:paraId="1D761FCB" w14:textId="77777777" w:rsidTr="001E269D">
        <w:trPr>
          <w:jc w:val="center"/>
        </w:trPr>
        <w:tc>
          <w:tcPr>
            <w:tcW w:w="965" w:type="dxa"/>
            <w:vMerge/>
            <w:tcBorders>
              <w:left w:val="single" w:sz="4" w:space="0" w:color="auto"/>
              <w:right w:val="single" w:sz="6" w:space="0" w:color="auto"/>
            </w:tcBorders>
            <w:shd w:val="clear" w:color="auto" w:fill="auto"/>
            <w:vAlign w:val="center"/>
          </w:tcPr>
          <w:p w14:paraId="19D163A2"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E7EC76"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C671D98"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AE728F0"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11A350F"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572714B" w14:textId="4D7DF3D0" w:rsidR="00675E01" w:rsidRPr="000501F5"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984" w:type="dxa"/>
            <w:tcBorders>
              <w:top w:val="single" w:sz="6" w:space="0" w:color="auto"/>
              <w:left w:val="single" w:sz="6" w:space="0" w:color="auto"/>
              <w:bottom w:val="single" w:sz="6" w:space="0" w:color="auto"/>
              <w:right w:val="single" w:sz="6" w:space="0" w:color="auto"/>
            </w:tcBorders>
          </w:tcPr>
          <w:p w14:paraId="527112DA" w14:textId="2353E667" w:rsidR="00675E01" w:rsidRPr="000501F5"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ED0F68" w14:textId="77777777" w:rsidR="00675E01" w:rsidRPr="000501F5" w:rsidRDefault="00675E01" w:rsidP="00675E0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74FD4B" w14:textId="77777777" w:rsidR="00675E01" w:rsidRPr="000501F5" w:rsidRDefault="00675E01" w:rsidP="00675E0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6261165" w14:textId="77777777" w:rsidR="00675E01" w:rsidRPr="000501F5" w:rsidRDefault="00675E01" w:rsidP="00675E01">
            <w:pPr>
              <w:pStyle w:val="TAC"/>
            </w:pPr>
            <w:r w:rsidRPr="000501F5">
              <w:t>-50</w:t>
            </w:r>
          </w:p>
        </w:tc>
      </w:tr>
      <w:tr w:rsidR="00675E01" w:rsidRPr="000501F5" w14:paraId="2B501F05" w14:textId="77777777" w:rsidTr="001E269D">
        <w:trPr>
          <w:jc w:val="center"/>
        </w:trPr>
        <w:tc>
          <w:tcPr>
            <w:tcW w:w="965" w:type="dxa"/>
            <w:vMerge/>
            <w:tcBorders>
              <w:left w:val="single" w:sz="4" w:space="0" w:color="auto"/>
              <w:right w:val="single" w:sz="6" w:space="0" w:color="auto"/>
            </w:tcBorders>
            <w:shd w:val="clear" w:color="auto" w:fill="auto"/>
            <w:vAlign w:val="center"/>
          </w:tcPr>
          <w:p w14:paraId="57AE68E4"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FACADE"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84590E6"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FD490C3"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8C24E12"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013A0274" w14:textId="6D4E62C0" w:rsidR="00675E01" w:rsidRPr="000501F5" w:rsidRDefault="00675E01" w:rsidP="00675E01">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7CBD8F" w14:textId="7BA92393" w:rsidR="00675E01" w:rsidRPr="000501F5"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80F13D" w14:textId="77777777" w:rsidR="00675E01" w:rsidRPr="000501F5" w:rsidRDefault="00675E01" w:rsidP="00675E0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B391C8" w14:textId="77777777" w:rsidR="00675E01" w:rsidRPr="000501F5" w:rsidRDefault="00675E01" w:rsidP="00675E0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15EC74F9" w14:textId="77777777" w:rsidR="00675E01" w:rsidRPr="000501F5" w:rsidRDefault="00675E01" w:rsidP="00675E01">
            <w:pPr>
              <w:pStyle w:val="TAC"/>
            </w:pPr>
            <w:r w:rsidRPr="000501F5">
              <w:t>-50</w:t>
            </w:r>
          </w:p>
        </w:tc>
      </w:tr>
      <w:tr w:rsidR="0072518D" w:rsidRPr="000501F5" w14:paraId="7E0CD34F" w14:textId="77777777" w:rsidTr="00C17887">
        <w:trPr>
          <w:jc w:val="center"/>
        </w:trPr>
        <w:tc>
          <w:tcPr>
            <w:tcW w:w="965" w:type="dxa"/>
            <w:vMerge/>
            <w:tcBorders>
              <w:left w:val="single" w:sz="4" w:space="0" w:color="auto"/>
              <w:right w:val="single" w:sz="6" w:space="0" w:color="auto"/>
            </w:tcBorders>
            <w:shd w:val="clear" w:color="auto" w:fill="auto"/>
            <w:vAlign w:val="center"/>
          </w:tcPr>
          <w:p w14:paraId="3BC2BCE3"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D5218A" w14:textId="77777777" w:rsidR="0072518D" w:rsidRPr="000501F5" w:rsidRDefault="0072518D" w:rsidP="0072518D">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3747323" w14:textId="77777777" w:rsidR="0072518D" w:rsidRPr="000501F5" w:rsidRDefault="0072518D" w:rsidP="0072518D">
            <w:pPr>
              <w:pStyle w:val="TAC"/>
              <w:rPr>
                <w:lang w:val="sv-SE"/>
              </w:rPr>
            </w:pPr>
          </w:p>
        </w:tc>
        <w:tc>
          <w:tcPr>
            <w:tcW w:w="1140" w:type="dxa"/>
            <w:vMerge/>
            <w:tcBorders>
              <w:left w:val="single" w:sz="6" w:space="0" w:color="auto"/>
              <w:right w:val="single" w:sz="6" w:space="0" w:color="auto"/>
            </w:tcBorders>
            <w:shd w:val="clear" w:color="auto" w:fill="auto"/>
            <w:vAlign w:val="center"/>
          </w:tcPr>
          <w:p w14:paraId="0571F4EA" w14:textId="77777777" w:rsidR="0072518D" w:rsidRPr="000501F5" w:rsidRDefault="0072518D" w:rsidP="0072518D">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FCD5765"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9ECC36" w14:textId="77777777" w:rsidR="0072518D" w:rsidRPr="000501F5" w:rsidRDefault="0072518D" w:rsidP="0072518D">
            <w:pPr>
              <w:pStyle w:val="TAC"/>
              <w:rPr>
                <w:lang w:eastAsia="zh-CN"/>
              </w:rPr>
            </w:pPr>
            <w:r w:rsidRPr="000501F5">
              <w:t>Note 4</w:t>
            </w:r>
          </w:p>
        </w:tc>
      </w:tr>
      <w:tr w:rsidR="0072518D" w:rsidRPr="000501F5" w14:paraId="3F901CA3" w14:textId="77777777" w:rsidTr="00C1788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137788"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DD83BB" w14:textId="77777777" w:rsidR="0072518D" w:rsidRPr="000501F5" w:rsidRDefault="0072518D" w:rsidP="0072518D">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3138948" w14:textId="77777777" w:rsidR="0072518D" w:rsidRPr="000501F5" w:rsidRDefault="0072518D" w:rsidP="0072518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F865BCE" w14:textId="77777777" w:rsidR="0072518D" w:rsidRPr="000501F5" w:rsidRDefault="0072518D" w:rsidP="0072518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107CE713"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9737C" w14:textId="77777777" w:rsidR="0072518D" w:rsidRPr="000501F5" w:rsidRDefault="0072518D" w:rsidP="0072518D">
            <w:pPr>
              <w:pStyle w:val="TAC"/>
              <w:rPr>
                <w:lang w:eastAsia="zh-CN"/>
              </w:rPr>
            </w:pPr>
            <w:r w:rsidRPr="000501F5">
              <w:t>Note 4</w:t>
            </w:r>
          </w:p>
        </w:tc>
      </w:tr>
      <w:tr w:rsidR="0072518D" w:rsidRPr="000501F5" w14:paraId="6ACFD6B8"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A762B9" w14:textId="68D829D5" w:rsidR="0072518D" w:rsidRPr="000501F5" w:rsidRDefault="0072518D" w:rsidP="0072518D">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E830DF4" w14:textId="3F0E013A" w:rsidR="0072518D" w:rsidRPr="000501F5" w:rsidRDefault="0072518D" w:rsidP="0072518D">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4BB0CB3" w14:textId="77777777" w:rsidR="0072518D" w:rsidRPr="000501F5" w:rsidRDefault="0072518D" w:rsidP="0072518D">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E31EAC" w14:textId="77777777" w:rsidR="0072518D" w:rsidRPr="000501F5" w:rsidRDefault="0072518D" w:rsidP="0072518D">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21C78D7"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54871A" w14:textId="77777777" w:rsidR="0072518D" w:rsidRPr="000501F5" w:rsidRDefault="0072518D" w:rsidP="0072518D">
            <w:pPr>
              <w:pStyle w:val="TAC"/>
            </w:pPr>
            <w:r w:rsidRPr="000501F5">
              <w:t>Note 4</w:t>
            </w:r>
          </w:p>
        </w:tc>
      </w:tr>
      <w:tr w:rsidR="0072518D" w:rsidRPr="000501F5" w14:paraId="44AB1C6C"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6D4EB9" w14:textId="230EE46B" w:rsidR="0072518D" w:rsidRPr="000501F5" w:rsidRDefault="0072518D" w:rsidP="0072518D">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671EF0A" w14:textId="0702B467" w:rsidR="0072518D" w:rsidRPr="000501F5" w:rsidRDefault="0072518D" w:rsidP="0072518D">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BEC38B0"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477AB4" w14:textId="77777777" w:rsidR="0072518D" w:rsidRPr="000501F5" w:rsidRDefault="0072518D" w:rsidP="0072518D">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13AF8CC"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6786CC" w14:textId="77777777" w:rsidR="0072518D" w:rsidRPr="000501F5" w:rsidRDefault="0072518D" w:rsidP="0072518D">
            <w:pPr>
              <w:pStyle w:val="TAC"/>
            </w:pPr>
            <w:r w:rsidRPr="000501F5">
              <w:t>Note 4</w:t>
            </w:r>
          </w:p>
        </w:tc>
      </w:tr>
      <w:tr w:rsidR="0072518D" w:rsidRPr="000501F5" w14:paraId="67C2448A"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6E2CAE" w14:textId="5A324F99" w:rsidR="0072518D" w:rsidRPr="000501F5" w:rsidRDefault="0072518D" w:rsidP="0072518D">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4B4FA0F" w14:textId="0DCF75AA" w:rsidR="0072518D" w:rsidRPr="000501F5" w:rsidRDefault="0072518D" w:rsidP="0072518D">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0DE9EC31"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216C600" w14:textId="77777777" w:rsidR="0072518D" w:rsidRPr="000501F5" w:rsidRDefault="0072518D" w:rsidP="0072518D">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B6E2AA"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2667A" w14:textId="77777777" w:rsidR="0072518D" w:rsidRPr="000501F5" w:rsidRDefault="0072518D" w:rsidP="0072518D">
            <w:pPr>
              <w:pStyle w:val="TAC"/>
            </w:pPr>
            <w:r w:rsidRPr="000501F5">
              <w:t>Note 4</w:t>
            </w:r>
          </w:p>
        </w:tc>
      </w:tr>
      <w:tr w:rsidR="00B0469F" w:rsidRPr="000501F5" w14:paraId="162D126A"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2CC4364" w14:textId="77777777" w:rsidR="00B0469F" w:rsidRPr="000501F5" w:rsidRDefault="00B0469F" w:rsidP="00F37389">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11422454" w14:textId="77777777" w:rsidR="00B0469F" w:rsidRPr="000501F5" w:rsidRDefault="00B0469F" w:rsidP="00F37389">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1786B8E" w14:textId="77777777" w:rsidR="00B0469F" w:rsidRPr="000501F5" w:rsidRDefault="00B0469F" w:rsidP="00F37389">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73C2F389" w14:textId="5AB2835E" w:rsidR="00B0469F" w:rsidRPr="000501F5" w:rsidRDefault="00B0469F" w:rsidP="00F37389">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1905BD84" w14:textId="77777777" w:rsidR="00B0469F" w:rsidRPr="000501F5" w:rsidRDefault="00B0469F" w:rsidP="00F37389">
            <w:pPr>
              <w:pStyle w:val="TAN"/>
            </w:pPr>
            <w:r w:rsidRPr="000501F5">
              <w:t>NOTE 5:</w:t>
            </w:r>
            <w:r w:rsidRPr="000501F5">
              <w:tab/>
              <w:t>The serving cell, the reference cell, and the measured neighbour cell i are on the same carrier frequency.</w:t>
            </w:r>
          </w:p>
          <w:p w14:paraId="0C44366A" w14:textId="77777777" w:rsidR="00B0469F" w:rsidRPr="000501F5" w:rsidRDefault="00B0469F" w:rsidP="00F37389">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FE84299" w14:textId="77777777" w:rsidR="00B0469F" w:rsidRPr="000501F5" w:rsidRDefault="00B0469F" w:rsidP="00F37389">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C4FA2FF" w14:textId="77777777" w:rsidR="00B0469F" w:rsidRPr="000501F5" w:rsidRDefault="00B0469F" w:rsidP="00F37389">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A28370F" w14:textId="77777777" w:rsidR="00B0469F" w:rsidRPr="00BA1EC8" w:rsidRDefault="00B0469F" w:rsidP="00B0469F">
      <w:pPr>
        <w:rPr>
          <w:rFonts w:eastAsiaTheme="minorEastAsia"/>
          <w:lang w:eastAsia="zh-CN"/>
        </w:rPr>
      </w:pPr>
    </w:p>
    <w:p w14:paraId="53D53063"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7F4AB1" w:rsidRPr="00FA3886" w14:paraId="0914296C" w14:textId="77777777" w:rsidTr="007F4AB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499AABCC" w:rsidR="007F4AB1" w:rsidRPr="00FA3886" w:rsidRDefault="007F4AB1" w:rsidP="007F4AB1">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799FB3EE" w:rsidR="007F4AB1" w:rsidRPr="00FA3886" w:rsidRDefault="007F4AB1" w:rsidP="007F4AB1">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127035B5"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066AE7A4"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4E61E2FC"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7F4AB1" w:rsidRPr="00FA3886" w:rsidRDefault="007F4AB1" w:rsidP="007F4A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741AF0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F967C95"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F8D9509"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6D06A5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667FFF41"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0A7623AD"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2CA98CC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3D57B566"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137C41B3"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75C92815"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7F4AB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7F4AB1">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7F4AB1">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7F4AB1" w:rsidRPr="00FA3886" w14:paraId="2E8F5F45" w14:textId="77777777" w:rsidTr="007F4AB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6CC8314A" w:rsidR="007F4AB1" w:rsidRPr="00FA3886" w:rsidRDefault="007F4AB1" w:rsidP="007F4AB1">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4665C20D" w:rsidR="007F4AB1" w:rsidRPr="00FA3886" w:rsidRDefault="007F4AB1" w:rsidP="007F4A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C55BF7" w14:textId="158B9E5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37307802" w:rsidR="007F4AB1" w:rsidRPr="00FA3886" w:rsidRDefault="007F4AB1" w:rsidP="007F4A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382AB2" w:rsidRPr="00FA3886" w14:paraId="3231884B" w14:textId="77777777" w:rsidTr="00ED4E9A">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BE6EE7E" w14:textId="2846EA8B"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7F4AB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675E01" w:rsidRPr="006D0B2F" w14:paraId="0574610C" w14:textId="77777777" w:rsidTr="00E14345">
        <w:trPr>
          <w:jc w:val="center"/>
        </w:trPr>
        <w:tc>
          <w:tcPr>
            <w:tcW w:w="965" w:type="dxa"/>
            <w:vMerge/>
            <w:tcBorders>
              <w:left w:val="single" w:sz="4" w:space="0" w:color="auto"/>
              <w:right w:val="single" w:sz="6" w:space="0" w:color="auto"/>
            </w:tcBorders>
            <w:shd w:val="clear" w:color="auto" w:fill="auto"/>
            <w:vAlign w:val="center"/>
          </w:tcPr>
          <w:p w14:paraId="3D912F44"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2DB315FA" w:rsidR="00675E01" w:rsidRPr="006D0B2F" w:rsidRDefault="00675E01" w:rsidP="00675E01">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3330E2B2" w:rsidR="00675E01" w:rsidRPr="006D0B2F" w:rsidRDefault="00675E01" w:rsidP="00675E01">
            <w:pPr>
              <w:pStyle w:val="TAC"/>
            </w:pPr>
            <w: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675E01" w:rsidRPr="006D0B2F" w:rsidRDefault="00675E01" w:rsidP="00675E0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675E01" w:rsidRPr="006D0B2F" w:rsidRDefault="00675E01" w:rsidP="00675E0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675E01" w:rsidRPr="006D0B2F" w:rsidRDefault="00675E01" w:rsidP="00675E01">
            <w:pPr>
              <w:pStyle w:val="TAC"/>
            </w:pPr>
            <w:r w:rsidRPr="006D0B2F">
              <w:t>-50</w:t>
            </w:r>
          </w:p>
        </w:tc>
      </w:tr>
      <w:tr w:rsidR="00675E01" w:rsidRPr="006D0B2F" w14:paraId="7E210E6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CBBBA49"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39092FA9" w:rsidR="00675E01" w:rsidRPr="006D0B2F"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446585A4" w:rsidR="00675E01" w:rsidRPr="006D0B2F"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87BD94" w14:textId="77777777" w:rsidR="00675E01" w:rsidRPr="006D0B2F" w:rsidRDefault="00675E01" w:rsidP="00675E0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8091E1" w14:textId="77777777" w:rsidR="00675E01" w:rsidRPr="006D0B2F" w:rsidRDefault="00675E01" w:rsidP="00675E0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77777777" w:rsidR="00675E01" w:rsidRPr="006D0B2F" w:rsidRDefault="00675E01" w:rsidP="00675E01">
            <w:pPr>
              <w:pStyle w:val="TAC"/>
            </w:pPr>
            <w:r w:rsidRPr="006D0B2F">
              <w:t>-50</w:t>
            </w:r>
          </w:p>
        </w:tc>
      </w:tr>
      <w:tr w:rsidR="00675E01" w:rsidRPr="006D0B2F" w14:paraId="19221CE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532537E"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66C72C2E" w:rsidR="00675E01" w:rsidRPr="006D0B2F" w:rsidRDefault="00675E01" w:rsidP="00675E01">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5255970" w:rsidR="00675E01" w:rsidRPr="006D0B2F"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675E01" w:rsidRPr="006D0B2F" w:rsidRDefault="00675E01" w:rsidP="00675E0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675E01" w:rsidRPr="006D0B2F" w:rsidRDefault="00675E01" w:rsidP="00675E0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675E01" w:rsidRPr="006D0B2F" w:rsidRDefault="00675E01" w:rsidP="00675E01">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15" w:name="OLE_LINK14"/>
            <w:bookmarkStart w:id="16" w:name="OLE_LINK15"/>
            <w:r w:rsidRPr="006D0B2F">
              <w:rPr>
                <w:rFonts w:hint="eastAsia"/>
                <w:lang w:eastAsia="zh-CN"/>
              </w:rPr>
              <w:t>±</w:t>
            </w:r>
            <w:r>
              <w:rPr>
                <w:lang w:eastAsia="zh-CN"/>
              </w:rP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675E01" w:rsidRPr="006D0B2F" w14:paraId="3413087D" w14:textId="77777777" w:rsidTr="00D70720">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675E01" w:rsidRPr="006D0B2F" w:rsidRDefault="00675E01" w:rsidP="00675E0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675E01" w:rsidRPr="006D0B2F" w:rsidRDefault="00675E01" w:rsidP="00675E0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675E01" w:rsidRPr="006D0B2F" w:rsidRDefault="00675E01" w:rsidP="00675E0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675E01" w:rsidRPr="006D0B2F" w:rsidRDefault="00675E01" w:rsidP="00675E0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675E01" w:rsidRPr="006D0B2F" w:rsidRDefault="00675E01" w:rsidP="00675E0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41B90AD5" w:rsidR="00675E01" w:rsidRPr="006D0B2F" w:rsidRDefault="00675E01" w:rsidP="00675E01">
            <w:pPr>
              <w:pStyle w:val="TAC"/>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53E05B67" w:rsidR="00675E01" w:rsidRPr="006D0B2F" w:rsidRDefault="00675E01" w:rsidP="00675E01">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7F4AB1" w:rsidRPr="00FA3886" w14:paraId="585ADFED" w14:textId="77777777" w:rsidTr="007F4AB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54137014" w:rsidR="007F4AB1" w:rsidRPr="00FA3886" w:rsidRDefault="007F4AB1" w:rsidP="007F4A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3AE1159B"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1CCD4EC7"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4D546789"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4BB525F0"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13D310C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531AD901"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58EE3CD8"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3D88209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291848EB"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03E2A57B"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77E338F4"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0D899C38"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33096359"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7F4AB1" w:rsidRPr="00FA3886" w14:paraId="7840897A"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0B53E61D" w:rsidR="007F4AB1" w:rsidRPr="00FA3886" w:rsidRDefault="007F4AB1" w:rsidP="007F4A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7CC66349"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4CE5BDD6"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5FCF4212" w14:textId="77777777" w:rsidTr="007F4AB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7F4AB1" w:rsidRPr="00FA3886" w:rsidRDefault="007F4AB1" w:rsidP="007F4A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7F4AB1" w:rsidRPr="00FA3886" w:rsidRDefault="007F4AB1" w:rsidP="007F4A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7F4AB1" w:rsidRPr="00FA3886" w:rsidRDefault="007F4AB1" w:rsidP="007F4A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73614B"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8C4865F" w14:textId="77777777" w:rsidTr="007F4AB1">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D6EFB2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A2A712B" w14:textId="77777777" w:rsidTr="007F4AB1">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7F4AB1" w:rsidRPr="00FA3886" w14:paraId="3A8037BE" w14:textId="77777777" w:rsidTr="007F4AB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5EE507B4"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35B40E63" w:rsidR="007F4AB1" w:rsidRPr="00FA3886" w:rsidRDefault="007F4AB1" w:rsidP="007F4A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2B8A27A2" w14:textId="7775A6D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5791A4F4" w:rsidR="007F4AB1" w:rsidRPr="00FA3886" w:rsidRDefault="007F4AB1" w:rsidP="007F4A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7F4AB1" w:rsidRPr="00FA3886" w:rsidRDefault="007F4AB1" w:rsidP="007F4A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3626E" w:rsidRPr="00FA3886" w14:paraId="5325577D" w14:textId="77777777" w:rsidTr="00ED4E9A">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20A1BF" w14:textId="778F44B3" w:rsidR="0093626E"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7F4AB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A39B070" w14:textId="22328BDC" w:rsidR="00933B63" w:rsidRDefault="00933B63"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51EB4818" w:rsidR="00AD57C0" w:rsidRDefault="00AD57C0" w:rsidP="00AD57C0">
      <w:r>
        <w:t>The accuracy requirements in Table 10.1.25.2-1 for FR1 are valid under the following conditions:</w:t>
      </w:r>
    </w:p>
    <w:p w14:paraId="11D3E295" w14:textId="79726E66"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336C18E7" w14:textId="77777777" w:rsidR="00B46EF8" w:rsidRPr="00F8474E" w:rsidRDefault="00B46EF8" w:rsidP="00B46EF8">
      <w:pPr>
        <w:pStyle w:val="TH"/>
      </w:pPr>
      <w:r w:rsidRPr="00F8474E">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B46EF8" w:rsidRPr="00F8474E" w14:paraId="1F3049B5"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04293D" w14:textId="77777777" w:rsidR="00B46EF8" w:rsidRPr="00F8474E" w:rsidRDefault="00B46EF8" w:rsidP="00B46EF8">
            <w:pPr>
              <w:pStyle w:val="TAH"/>
              <w:rPr>
                <w:lang w:eastAsia="ko-KR"/>
              </w:rPr>
            </w:pPr>
            <w:r w:rsidRPr="00F8474E">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BAEE267" w14:textId="77777777" w:rsidR="00B46EF8" w:rsidRPr="00F8474E" w:rsidRDefault="00B46EF8" w:rsidP="00B46EF8">
            <w:pPr>
              <w:pStyle w:val="TAH"/>
              <w:rPr>
                <w:lang w:eastAsia="ko-KR"/>
              </w:rPr>
            </w:pPr>
            <w:r w:rsidRPr="00F8474E">
              <w:rPr>
                <w:lang w:eastAsia="ko-KR"/>
              </w:rPr>
              <w:t>Conditions</w:t>
            </w:r>
          </w:p>
        </w:tc>
      </w:tr>
      <w:tr w:rsidR="00B46EF8" w:rsidRPr="00F8474E" w14:paraId="43F5F5B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8878C0" w14:textId="77777777" w:rsidR="00B46EF8" w:rsidRPr="00F8474E" w:rsidRDefault="00B46EF8" w:rsidP="00B46EF8">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8D28FB" w14:textId="77777777" w:rsidR="00B46EF8" w:rsidRPr="00F8474E" w:rsidRDefault="00B46EF8" w:rsidP="00B46EF8">
            <w:pPr>
              <w:pStyle w:val="TAH"/>
              <w:rPr>
                <w:lang w:eastAsia="ko-KR"/>
              </w:rPr>
            </w:pPr>
            <w:r w:rsidRPr="00F8474E">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69E6BF" w14:textId="77777777" w:rsidR="00B46EF8" w:rsidRPr="00F8474E" w:rsidRDefault="00B46EF8" w:rsidP="00B46EF8">
            <w:pPr>
              <w:pStyle w:val="TAH"/>
              <w:rPr>
                <w:lang w:eastAsia="ko-KR"/>
              </w:rPr>
            </w:pPr>
            <w:r w:rsidRPr="00F8474E">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3C604C0" w14:textId="77777777" w:rsidR="00B46EF8" w:rsidRPr="00F8474E" w:rsidRDefault="00B46EF8" w:rsidP="00B46EF8">
            <w:pPr>
              <w:pStyle w:val="TAH"/>
              <w:rPr>
                <w:lang w:eastAsia="ko-KR"/>
              </w:rPr>
            </w:pPr>
          </w:p>
          <w:p w14:paraId="0EB13D7A" w14:textId="77777777" w:rsidR="00B46EF8" w:rsidRPr="00F8474E" w:rsidRDefault="00B46EF8" w:rsidP="00B46EF8">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903162" w14:textId="77777777" w:rsidR="00B46EF8" w:rsidRPr="00F8474E" w:rsidRDefault="00B46EF8" w:rsidP="00B46EF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6C3620D" w14:textId="77777777" w:rsidR="00B46EF8" w:rsidRPr="00F8474E" w:rsidRDefault="00B46EF8" w:rsidP="00B46EF8">
            <w:pPr>
              <w:pStyle w:val="TAH"/>
              <w:rPr>
                <w:lang w:eastAsia="ko-KR"/>
              </w:rPr>
            </w:pPr>
            <w:r w:rsidRPr="00F8474E">
              <w:rPr>
                <w:lang w:eastAsia="ko-KR"/>
              </w:rPr>
              <w:t>NR operating band groups</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958AAD" w14:textId="77777777" w:rsidR="00B46EF8" w:rsidRPr="00F8474E" w:rsidRDefault="00B46EF8" w:rsidP="00B46EF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B46EF8" w:rsidRPr="00F8474E" w14:paraId="6094D73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E0A31B"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DE280A"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B2CA53"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087896"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0719A9" w14:textId="77777777" w:rsidR="00B46EF8" w:rsidRPr="00F8474E" w:rsidRDefault="00B46EF8" w:rsidP="00B46EF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705C4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C921C89" w14:textId="77777777" w:rsidR="00B46EF8" w:rsidRPr="00F8474E" w:rsidRDefault="00B46EF8" w:rsidP="00B46EF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C5DABCD" w14:textId="77777777" w:rsidR="00B46EF8" w:rsidRPr="00F8474E" w:rsidRDefault="00B46EF8" w:rsidP="00B46EF8">
            <w:pPr>
              <w:pStyle w:val="TAH"/>
              <w:rPr>
                <w:lang w:eastAsia="ko-KR"/>
              </w:rPr>
            </w:pPr>
            <w:r w:rsidRPr="00F8474E">
              <w:rPr>
                <w:lang w:eastAsia="ko-KR"/>
              </w:rPr>
              <w:t>Maximum</w:t>
            </w:r>
            <w:r w:rsidRPr="00F8474E">
              <w:rPr>
                <w:lang w:eastAsia="ko-KR"/>
              </w:rPr>
              <w:br/>
              <w:t>Io</w:t>
            </w:r>
          </w:p>
        </w:tc>
      </w:tr>
      <w:tr w:rsidR="00B46EF8" w:rsidRPr="00F8474E" w14:paraId="34CE6DF9" w14:textId="77777777" w:rsidTr="00FA482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9119A5F" w14:textId="77777777" w:rsidR="00B46EF8" w:rsidRPr="00F8474E" w:rsidRDefault="00B46EF8" w:rsidP="00B46EF8">
            <w:pPr>
              <w:pStyle w:val="TAH"/>
              <w:rPr>
                <w:lang w:eastAsia="ko-KR"/>
              </w:rPr>
            </w:pPr>
            <w:r w:rsidRPr="00F8474E">
              <w:rPr>
                <w:lang w:eastAsia="ko-KR"/>
              </w:rPr>
              <w:t>Tc</w:t>
            </w:r>
            <w:r w:rsidRPr="00F8474E">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35C013C" w14:textId="77777777" w:rsidR="00B46EF8" w:rsidRPr="00F8474E" w:rsidRDefault="00B46EF8" w:rsidP="00B46EF8">
            <w:pPr>
              <w:pStyle w:val="TAH"/>
              <w:rPr>
                <w:lang w:eastAsia="ko-KR"/>
              </w:rPr>
            </w:pPr>
            <w:r w:rsidRPr="00F8474E">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BA822A7" w14:textId="77777777" w:rsidR="00B46EF8" w:rsidRPr="00F8474E" w:rsidRDefault="00B46EF8" w:rsidP="00B46EF8">
            <w:pPr>
              <w:pStyle w:val="TAH"/>
              <w:rPr>
                <w:lang w:eastAsia="ko-KR"/>
              </w:rPr>
            </w:pPr>
            <w:r w:rsidRPr="00F8474E">
              <w:rPr>
                <w:lang w:eastAsia="ko-KR"/>
              </w:rPr>
              <w:t>RB</w:t>
            </w:r>
          </w:p>
        </w:tc>
        <w:tc>
          <w:tcPr>
            <w:tcW w:w="0" w:type="auto"/>
            <w:tcBorders>
              <w:top w:val="single" w:sz="6" w:space="0" w:color="auto"/>
              <w:left w:val="single" w:sz="6" w:space="0" w:color="auto"/>
              <w:bottom w:val="nil"/>
              <w:right w:val="single" w:sz="6" w:space="0" w:color="auto"/>
            </w:tcBorders>
          </w:tcPr>
          <w:p w14:paraId="3C4641ED" w14:textId="77777777" w:rsidR="00B46EF8" w:rsidRPr="00F8474E" w:rsidRDefault="00B46EF8" w:rsidP="00B46EF8">
            <w:pPr>
              <w:pStyle w:val="TAH"/>
              <w:rPr>
                <w:lang w:eastAsia="ko-KR"/>
              </w:rPr>
            </w:pPr>
          </w:p>
          <w:p w14:paraId="6E5BF218" w14:textId="77777777" w:rsidR="00B46EF8" w:rsidRPr="00F8474E" w:rsidRDefault="00B46EF8" w:rsidP="00B46EF8">
            <w:pPr>
              <w:pStyle w:val="TAH"/>
              <w:rPr>
                <w:lang w:eastAsia="ko-KR"/>
              </w:rPr>
            </w:pPr>
            <w:r w:rsidRPr="00F8474E">
              <w:rPr>
                <w:lang w:eastAsia="ko-KR"/>
              </w:rPr>
              <w:t>kHz</w:t>
            </w:r>
          </w:p>
        </w:tc>
        <w:tc>
          <w:tcPr>
            <w:tcW w:w="0" w:type="auto"/>
            <w:tcBorders>
              <w:top w:val="single" w:sz="6" w:space="0" w:color="auto"/>
              <w:left w:val="single" w:sz="6" w:space="0" w:color="auto"/>
              <w:bottom w:val="nil"/>
              <w:right w:val="single" w:sz="6" w:space="0" w:color="auto"/>
            </w:tcBorders>
            <w:vAlign w:val="center"/>
          </w:tcPr>
          <w:p w14:paraId="58636A1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78EAF436" w14:textId="77777777" w:rsidR="00B46EF8" w:rsidRPr="00F8474E" w:rsidRDefault="00B46EF8" w:rsidP="00B46EF8">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8A7AA5C" w14:textId="77777777" w:rsidR="00B46EF8" w:rsidRPr="00F8474E" w:rsidRDefault="00B46EF8" w:rsidP="00B46EF8">
            <w:pPr>
              <w:pStyle w:val="TAH"/>
              <w:rPr>
                <w:lang w:eastAsia="ko-KR"/>
              </w:rPr>
            </w:pPr>
            <w:r w:rsidRPr="00F8474E">
              <w:rPr>
                <w:lang w:eastAsia="ko-KR"/>
              </w:rPr>
              <w:t>dBm / SCS</w:t>
            </w:r>
            <w:r w:rsidRPr="00F8474E">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33F773F" w14:textId="77777777" w:rsidR="00B46EF8" w:rsidRPr="00F8474E" w:rsidRDefault="00B46EF8" w:rsidP="00B46EF8">
            <w:pPr>
              <w:pStyle w:val="TAH"/>
              <w:rPr>
                <w:lang w:eastAsia="ko-KR"/>
              </w:rPr>
            </w:pPr>
            <w:r w:rsidRPr="00F8474E">
              <w:rPr>
                <w:lang w:eastAsia="ko-KR"/>
              </w:rPr>
              <w:t>dBm/BW</w:t>
            </w:r>
          </w:p>
        </w:tc>
      </w:tr>
      <w:tr w:rsidR="00B46EF8" w:rsidRPr="00F8474E" w14:paraId="629F7BC6"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E5DCB3D" w14:textId="77777777" w:rsidR="00B46EF8" w:rsidRPr="00F8474E" w:rsidRDefault="00B46EF8" w:rsidP="00B46EF8">
            <w:pPr>
              <w:pStyle w:val="TAC"/>
              <w:rPr>
                <w:lang w:eastAsia="ko-KR"/>
              </w:rPr>
            </w:pPr>
            <w:r w:rsidRPr="00F8474E">
              <w:rPr>
                <w:lang w:eastAsia="ko-KR"/>
              </w:rPr>
              <w:t>± 78+</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F4AD594" w14:textId="77777777" w:rsidR="00B46EF8" w:rsidRPr="00F8474E" w:rsidRDefault="00B46EF8" w:rsidP="00B46EF8">
            <w:pPr>
              <w:pStyle w:val="TAC"/>
              <w:rPr>
                <w:lang w:val="sv-SE" w:eastAsia="ko-KR"/>
              </w:rPr>
            </w:pPr>
            <w:r w:rsidRPr="00F8474E">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14F05055"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6" w:space="0" w:color="auto"/>
            </w:tcBorders>
            <w:vAlign w:val="center"/>
            <w:hideMark/>
          </w:tcPr>
          <w:p w14:paraId="62467DE1" w14:textId="77777777" w:rsidR="00B46EF8" w:rsidRPr="00F8474E" w:rsidRDefault="00B46EF8" w:rsidP="00B46EF8">
            <w:pPr>
              <w:pStyle w:val="TAC"/>
              <w:rPr>
                <w:lang w:eastAsia="ko-KR"/>
              </w:rPr>
            </w:pPr>
            <w:r w:rsidRPr="00F8474E">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558190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FC3DCEE" w14:textId="77777777" w:rsidR="00B46EF8" w:rsidRPr="00F8474E" w:rsidRDefault="00B46EF8" w:rsidP="00B46EF8">
            <w:pPr>
              <w:pStyle w:val="TAC"/>
              <w:rPr>
                <w:lang w:eastAsia="ko-KR"/>
              </w:rPr>
            </w:pPr>
            <w:r w:rsidRPr="00F8474E">
              <w:rPr>
                <w:lang w:eastAsia="ko-KR"/>
              </w:rPr>
              <w:t>NR_FDD_FR1_A, NR_TDD_FR1_A,</w:t>
            </w:r>
          </w:p>
          <w:p w14:paraId="77FF7EAF"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BF2D1" w14:textId="72E15C6D" w:rsidR="00B46EF8" w:rsidRPr="00F8474E" w:rsidRDefault="00B46EF8" w:rsidP="00B46E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8EFD7D" w14:textId="77777777" w:rsidR="00B46EF8" w:rsidRPr="00F8474E" w:rsidRDefault="00B46EF8" w:rsidP="00B46EF8">
            <w:pPr>
              <w:pStyle w:val="TAC"/>
              <w:rPr>
                <w:lang w:eastAsia="ko-KR"/>
              </w:rPr>
            </w:pPr>
            <w:r w:rsidRPr="00F8474E">
              <w:rPr>
                <w:lang w:eastAsia="ko-KR"/>
              </w:rPr>
              <w:t>-50</w:t>
            </w:r>
          </w:p>
        </w:tc>
      </w:tr>
      <w:tr w:rsidR="00B46EF8" w:rsidRPr="00F8474E" w14:paraId="53A14CF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5C533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F046B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D65C2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9A5D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0C367F"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935724"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82D1FA" w14:textId="4AA3B3A3" w:rsidR="00B46EF8" w:rsidRPr="00F8474E" w:rsidRDefault="00B46EF8" w:rsidP="00B46E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BE2BC1" w14:textId="77777777" w:rsidR="00B46EF8" w:rsidRPr="00F8474E" w:rsidRDefault="00B46EF8" w:rsidP="00B46EF8">
            <w:pPr>
              <w:pStyle w:val="TAC"/>
              <w:rPr>
                <w:lang w:eastAsia="ko-KR"/>
              </w:rPr>
            </w:pPr>
          </w:p>
        </w:tc>
      </w:tr>
      <w:tr w:rsidR="00B46EF8" w:rsidRPr="00F8474E" w14:paraId="61AEA7D6"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12D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1C977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EA938F"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B8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3462B9"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BC42DB"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D7166" w14:textId="052F5FBE" w:rsidR="00B46EF8" w:rsidRPr="00F8474E" w:rsidRDefault="00B46EF8" w:rsidP="00B46E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D4257B" w14:textId="77777777" w:rsidR="00B46EF8" w:rsidRPr="00F8474E" w:rsidRDefault="00B46EF8" w:rsidP="00B46EF8">
            <w:pPr>
              <w:pStyle w:val="TAC"/>
              <w:rPr>
                <w:lang w:eastAsia="ko-KR"/>
              </w:rPr>
            </w:pPr>
          </w:p>
        </w:tc>
      </w:tr>
      <w:tr w:rsidR="00B46EF8" w:rsidRPr="00F8474E" w14:paraId="717E64C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69B9E0"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86E3"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9F9B5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18240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2A7023"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01CE1E1"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2559F" w14:textId="0578A23E" w:rsidR="00B46EF8" w:rsidRPr="00F8474E" w:rsidRDefault="00B46EF8" w:rsidP="00B46E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6B8949" w14:textId="77777777" w:rsidR="00B46EF8" w:rsidRPr="00F8474E" w:rsidRDefault="00B46EF8" w:rsidP="00B46EF8">
            <w:pPr>
              <w:pStyle w:val="TAC"/>
              <w:rPr>
                <w:lang w:eastAsia="ko-KR"/>
              </w:rPr>
            </w:pPr>
          </w:p>
        </w:tc>
      </w:tr>
      <w:tr w:rsidR="00B46EF8" w:rsidRPr="00F8474E" w14:paraId="7F3B263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8EDD78E"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73165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2DB4F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84572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102A78"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439F30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CDDA" w14:textId="7FF4CA0F" w:rsidR="00B46EF8" w:rsidRPr="00F8474E" w:rsidRDefault="00B46EF8" w:rsidP="00B46E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E1DF2B" w14:textId="77777777" w:rsidR="00B46EF8" w:rsidRPr="00F8474E" w:rsidRDefault="00B46EF8" w:rsidP="00B46EF8">
            <w:pPr>
              <w:pStyle w:val="TAC"/>
              <w:rPr>
                <w:lang w:eastAsia="ko-KR"/>
              </w:rPr>
            </w:pPr>
          </w:p>
        </w:tc>
      </w:tr>
      <w:tr w:rsidR="00B46EF8" w:rsidRPr="00F8474E" w14:paraId="1F2E5D5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363BF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2651"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FD296E3"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F37B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037C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BC83623"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D80B" w14:textId="6CF8A1B9" w:rsidR="00B46EF8" w:rsidRPr="00F8474E" w:rsidRDefault="00B46EF8" w:rsidP="00B46E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5A1D99" w14:textId="77777777" w:rsidR="00B46EF8" w:rsidRPr="00F8474E" w:rsidRDefault="00B46EF8" w:rsidP="00B46EF8">
            <w:pPr>
              <w:pStyle w:val="TAC"/>
              <w:rPr>
                <w:lang w:eastAsia="ko-KR"/>
              </w:rPr>
            </w:pPr>
          </w:p>
        </w:tc>
      </w:tr>
      <w:tr w:rsidR="00B46EF8" w:rsidRPr="00F8474E" w14:paraId="3F138512"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0BE7AA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7492DE"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331096"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101E5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868ACE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BDBD5B"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491E" w14:textId="19613537" w:rsidR="00B46EF8" w:rsidRPr="00F8474E" w:rsidRDefault="00B46EF8" w:rsidP="00B46E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FFBD72" w14:textId="77777777" w:rsidR="00B46EF8" w:rsidRPr="00F8474E" w:rsidRDefault="00B46EF8" w:rsidP="00B46EF8">
            <w:pPr>
              <w:pStyle w:val="TAC"/>
              <w:rPr>
                <w:lang w:eastAsia="ko-KR"/>
              </w:rPr>
            </w:pPr>
          </w:p>
        </w:tc>
      </w:tr>
      <w:tr w:rsidR="00B46EF8" w:rsidRPr="00F8474E" w14:paraId="70E98AD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AE4E86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AB430E6"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C4C90A"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1442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B812706"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C2DF42"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A4CC" w14:textId="41432DF6"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EDD3F7" w14:textId="77777777" w:rsidR="00B46EF8" w:rsidRPr="00F8474E" w:rsidRDefault="00B46EF8" w:rsidP="00B46EF8">
            <w:pPr>
              <w:pStyle w:val="TAC"/>
              <w:rPr>
                <w:lang w:eastAsia="ko-KR"/>
              </w:rPr>
            </w:pPr>
          </w:p>
        </w:tc>
      </w:tr>
      <w:tr w:rsidR="00B46EF8" w:rsidRPr="00F8474E" w14:paraId="72DF31BE"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4A811BD9" w14:textId="77777777" w:rsidR="00B46EF8" w:rsidRPr="00F8474E" w:rsidRDefault="00B46EF8" w:rsidP="00B46EF8">
            <w:pPr>
              <w:pStyle w:val="TAC"/>
              <w:rPr>
                <w:lang w:eastAsia="ko-KR"/>
              </w:rPr>
            </w:pPr>
            <w:r w:rsidRPr="00F8474E">
              <w:rPr>
                <w:lang w:eastAsia="ko-KR"/>
              </w:rPr>
              <w:t>± 59+</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162C79"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B4F33A"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6" w:space="0" w:color="auto"/>
            </w:tcBorders>
            <w:vAlign w:val="center"/>
            <w:hideMark/>
          </w:tcPr>
          <w:p w14:paraId="57E3C6AB"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8497CB7"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6425638"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9F25EBD"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293B93" w14:textId="77777777" w:rsidR="00B46EF8" w:rsidRPr="00F8474E" w:rsidRDefault="00B46EF8" w:rsidP="00B46EF8">
            <w:pPr>
              <w:pStyle w:val="TAC"/>
              <w:rPr>
                <w:lang w:eastAsia="ko-KR"/>
              </w:rPr>
            </w:pPr>
            <w:r w:rsidRPr="00F8474E">
              <w:rPr>
                <w:lang w:eastAsia="ko-KR"/>
              </w:rPr>
              <w:t>Note 6</w:t>
            </w:r>
          </w:p>
        </w:tc>
      </w:tr>
      <w:tr w:rsidR="00B46EF8" w:rsidRPr="00F8474E" w14:paraId="0FA9AA8A"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778440D4"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7B7FA21"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039A3B"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1D40A5E6"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4292193"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8F9E702"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201311"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78836C4" w14:textId="77777777" w:rsidR="00B46EF8" w:rsidRPr="00F8474E" w:rsidRDefault="00B46EF8" w:rsidP="00B46EF8">
            <w:pPr>
              <w:pStyle w:val="TAC"/>
              <w:rPr>
                <w:lang w:eastAsia="ko-KR"/>
              </w:rPr>
            </w:pPr>
            <w:r w:rsidRPr="00F8474E">
              <w:rPr>
                <w:lang w:eastAsia="ko-KR"/>
              </w:rPr>
              <w:t>Note 6</w:t>
            </w:r>
          </w:p>
        </w:tc>
      </w:tr>
      <w:tr w:rsidR="00B46EF8" w:rsidRPr="00F8474E" w14:paraId="79443CEA" w14:textId="77777777" w:rsidTr="00FA482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B001F7C" w14:textId="77777777" w:rsidR="00B46EF8" w:rsidRPr="00F8474E" w:rsidRDefault="00B46EF8" w:rsidP="00B46EF8">
            <w:pPr>
              <w:pStyle w:val="TAC"/>
              <w:rPr>
                <w:lang w:eastAsia="ko-KR"/>
              </w:rPr>
            </w:pPr>
            <w:r w:rsidRPr="00F8474E">
              <w:rPr>
                <w:lang w:eastAsia="ko-KR"/>
              </w:rPr>
              <w:t>± 57+</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EC4D07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F7DEE72"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4D31725D" w14:textId="77777777" w:rsidR="00B46EF8" w:rsidRPr="00F8474E" w:rsidRDefault="00B46EF8" w:rsidP="00B46EF8">
            <w:pPr>
              <w:pStyle w:val="TAC"/>
              <w:rPr>
                <w:lang w:eastAsia="ko-KR"/>
              </w:rPr>
            </w:pPr>
            <w:r w:rsidRPr="00F8474E">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D49CD"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C052C85" w14:textId="77777777" w:rsidR="00B46EF8" w:rsidRPr="00F8474E" w:rsidRDefault="00B46EF8" w:rsidP="00B46EF8">
            <w:pPr>
              <w:pStyle w:val="TAC"/>
              <w:rPr>
                <w:lang w:eastAsia="ko-KR"/>
              </w:rPr>
            </w:pPr>
            <w:r w:rsidRPr="00F8474E">
              <w:rPr>
                <w:lang w:eastAsia="ko-KR"/>
              </w:rPr>
              <w:t>NR_FDD_FR1_A, NR_TDD_FR1_A,</w:t>
            </w:r>
          </w:p>
          <w:p w14:paraId="0D89A54A"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B97C" w14:textId="49470BEF" w:rsidR="00B46EF8" w:rsidRPr="00F8474E" w:rsidRDefault="00B46EF8" w:rsidP="00B46E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56AD53" w14:textId="77777777" w:rsidR="00B46EF8" w:rsidRPr="00F8474E" w:rsidRDefault="00B46EF8" w:rsidP="00B46EF8">
            <w:pPr>
              <w:pStyle w:val="TAC"/>
              <w:rPr>
                <w:lang w:eastAsia="ko-KR"/>
              </w:rPr>
            </w:pPr>
            <w:r w:rsidRPr="00F8474E">
              <w:rPr>
                <w:lang w:eastAsia="ko-KR"/>
              </w:rPr>
              <w:t>-50</w:t>
            </w:r>
          </w:p>
        </w:tc>
      </w:tr>
      <w:tr w:rsidR="00B46EF8" w:rsidRPr="00F8474E" w14:paraId="2E731D15"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9E1CF3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D6AA78"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6C0B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2C27E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0F8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C775C46"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A1BC60A" w14:textId="45A1BA4C"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895AF5" w14:textId="77777777" w:rsidR="00B46EF8" w:rsidRPr="00F8474E" w:rsidRDefault="00B46EF8" w:rsidP="00B46EF8">
            <w:pPr>
              <w:pStyle w:val="TAC"/>
              <w:rPr>
                <w:lang w:eastAsia="ko-KR"/>
              </w:rPr>
            </w:pPr>
          </w:p>
        </w:tc>
      </w:tr>
      <w:tr w:rsidR="00B46EF8" w:rsidRPr="00F8474E" w14:paraId="4CA3A89D"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2F6B5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5079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7063A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AAC711"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BE2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C1C17E"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8DFE1" w14:textId="6874D3B8" w:rsidR="00B46EF8" w:rsidRPr="00F8474E" w:rsidRDefault="00B46EF8" w:rsidP="00B46E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1A429" w14:textId="77777777" w:rsidR="00B46EF8" w:rsidRPr="00F8474E" w:rsidRDefault="00B46EF8" w:rsidP="00B46EF8">
            <w:pPr>
              <w:pStyle w:val="TAC"/>
              <w:rPr>
                <w:lang w:eastAsia="ko-KR"/>
              </w:rPr>
            </w:pPr>
          </w:p>
        </w:tc>
      </w:tr>
      <w:tr w:rsidR="00B46EF8" w:rsidRPr="00F8474E" w14:paraId="452F1F0E"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D88623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42C568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01747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DE65ED"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2DBB"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5C49B4"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7873" w14:textId="64EB1913" w:rsidR="00B46EF8" w:rsidRPr="00F8474E" w:rsidRDefault="00B46EF8" w:rsidP="00B46E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0DA992" w14:textId="77777777" w:rsidR="00B46EF8" w:rsidRPr="00F8474E" w:rsidRDefault="00B46EF8" w:rsidP="00B46EF8">
            <w:pPr>
              <w:pStyle w:val="TAC"/>
              <w:rPr>
                <w:lang w:eastAsia="ko-KR"/>
              </w:rPr>
            </w:pPr>
          </w:p>
        </w:tc>
      </w:tr>
      <w:tr w:rsidR="00B46EF8" w:rsidRPr="00F8474E" w14:paraId="4707B44F"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BC72DD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624B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F2C30C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D579B5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D45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54B38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7CBB5" w14:textId="2A2DE8F0" w:rsidR="00B46EF8" w:rsidRPr="00F8474E" w:rsidRDefault="00B46EF8" w:rsidP="00B46E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BCEC926" w14:textId="77777777" w:rsidR="00B46EF8" w:rsidRPr="00F8474E" w:rsidRDefault="00B46EF8" w:rsidP="00B46EF8">
            <w:pPr>
              <w:pStyle w:val="TAC"/>
              <w:rPr>
                <w:lang w:eastAsia="ko-KR"/>
              </w:rPr>
            </w:pPr>
          </w:p>
        </w:tc>
      </w:tr>
      <w:tr w:rsidR="00B46EF8" w:rsidRPr="00F8474E" w14:paraId="0F960557"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D9D1E22"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F99B34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7E813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308C3F"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14899"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CAC4CA"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3D7E" w14:textId="3E4DFC68" w:rsidR="00B46EF8" w:rsidRPr="00F8474E" w:rsidRDefault="00B46EF8" w:rsidP="00B46E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FE8E2" w14:textId="77777777" w:rsidR="00B46EF8" w:rsidRPr="00F8474E" w:rsidRDefault="00B46EF8" w:rsidP="00B46EF8">
            <w:pPr>
              <w:pStyle w:val="TAC"/>
              <w:rPr>
                <w:lang w:eastAsia="ko-KR"/>
              </w:rPr>
            </w:pPr>
          </w:p>
        </w:tc>
      </w:tr>
      <w:tr w:rsidR="00B46EF8" w:rsidRPr="00F8474E" w14:paraId="6CEB9D8A"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95788EA"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E2C3639"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12911E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A0CC06"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B46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77ED67"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69E7" w14:textId="50D8E49E" w:rsidR="00B46EF8" w:rsidRPr="00F8474E" w:rsidRDefault="00B46EF8" w:rsidP="00B46E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7A8274" w14:textId="77777777" w:rsidR="00B46EF8" w:rsidRPr="00F8474E" w:rsidRDefault="00B46EF8" w:rsidP="00B46EF8">
            <w:pPr>
              <w:pStyle w:val="TAC"/>
              <w:rPr>
                <w:lang w:eastAsia="ko-KR"/>
              </w:rPr>
            </w:pPr>
          </w:p>
        </w:tc>
      </w:tr>
      <w:tr w:rsidR="00B46EF8" w:rsidRPr="00F8474E" w14:paraId="74EF45F8" w14:textId="77777777" w:rsidTr="00FA482E">
        <w:trPr>
          <w:jc w:val="center"/>
        </w:trPr>
        <w:tc>
          <w:tcPr>
            <w:tcW w:w="0" w:type="auto"/>
            <w:vMerge/>
            <w:tcBorders>
              <w:top w:val="single" w:sz="6" w:space="0" w:color="auto"/>
              <w:left w:val="single" w:sz="4" w:space="0" w:color="auto"/>
              <w:bottom w:val="nil"/>
              <w:right w:val="single" w:sz="6" w:space="0" w:color="auto"/>
            </w:tcBorders>
            <w:vAlign w:val="center"/>
            <w:hideMark/>
          </w:tcPr>
          <w:p w14:paraId="2607ABA6" w14:textId="77777777" w:rsidR="00B46EF8" w:rsidRPr="00F8474E" w:rsidRDefault="00B46EF8" w:rsidP="00B46EF8">
            <w:pPr>
              <w:pStyle w:val="TAC"/>
              <w:rPr>
                <w:lang w:eastAsia="ko-KR"/>
              </w:rPr>
            </w:pPr>
          </w:p>
        </w:tc>
        <w:tc>
          <w:tcPr>
            <w:tcW w:w="0" w:type="auto"/>
            <w:tcBorders>
              <w:top w:val="nil"/>
              <w:left w:val="single" w:sz="6" w:space="0" w:color="auto"/>
              <w:bottom w:val="nil"/>
              <w:right w:val="single" w:sz="6" w:space="0" w:color="auto"/>
            </w:tcBorders>
            <w:vAlign w:val="center"/>
          </w:tcPr>
          <w:p w14:paraId="0F50C42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882565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B368A8A"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A88C"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E7E997"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FA75" w14:textId="2BC75C23" w:rsidR="00B46EF8" w:rsidRPr="00F8474E" w:rsidRDefault="00B46EF8" w:rsidP="00B46EF8">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AD219D" w14:textId="77777777" w:rsidR="00B46EF8" w:rsidRPr="00F8474E" w:rsidRDefault="00B46EF8" w:rsidP="00B46EF8">
            <w:pPr>
              <w:pStyle w:val="TAC"/>
              <w:rPr>
                <w:lang w:eastAsia="ko-KR"/>
              </w:rPr>
            </w:pPr>
          </w:p>
        </w:tc>
      </w:tr>
      <w:tr w:rsidR="00B46EF8" w:rsidRPr="00F8474E" w14:paraId="538817C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A5C354E"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5E75AEB3"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3BC0029" w14:textId="77777777" w:rsidR="00B46EF8" w:rsidRPr="00F8474E" w:rsidRDefault="00B46EF8" w:rsidP="00B46EF8">
            <w:pPr>
              <w:pStyle w:val="TAC"/>
              <w:rPr>
                <w:lang w:eastAsia="ko-KR"/>
              </w:rPr>
            </w:pPr>
            <w:r w:rsidRPr="00F8474E">
              <w:rPr>
                <w:rFonts w:cs="Calibri"/>
              </w:rPr>
              <w:t>≥</w:t>
            </w:r>
            <w:r w:rsidRPr="00F8474E">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E5F1DC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054E6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9E9939"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8C937"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1FC34F2" w14:textId="77777777" w:rsidR="00B46EF8" w:rsidRPr="00F8474E" w:rsidRDefault="00B46EF8" w:rsidP="00B46EF8">
            <w:pPr>
              <w:pStyle w:val="TAC"/>
              <w:rPr>
                <w:lang w:eastAsia="ko-KR"/>
              </w:rPr>
            </w:pPr>
            <w:r w:rsidRPr="00F8474E">
              <w:rPr>
                <w:lang w:eastAsia="ko-KR"/>
              </w:rPr>
              <w:t>NOTE 6</w:t>
            </w:r>
          </w:p>
        </w:tc>
      </w:tr>
      <w:tr w:rsidR="00B46EF8" w:rsidRPr="00F8474E" w14:paraId="3CA58AB5"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70534C4" w14:textId="77777777" w:rsidR="00B46EF8" w:rsidRPr="00F8474E" w:rsidRDefault="00B46EF8" w:rsidP="00B46EF8">
            <w:pPr>
              <w:pStyle w:val="TAC"/>
              <w:rPr>
                <w:lang w:eastAsia="ko-KR"/>
              </w:rPr>
            </w:pPr>
            <w:r w:rsidRPr="00F8474E">
              <w:rPr>
                <w:lang w:eastAsia="ko-KR"/>
              </w:rPr>
              <w:t>± 15+</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DC6064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EB27FD" w14:textId="77777777" w:rsidR="00B46EF8" w:rsidRPr="00F8474E" w:rsidRDefault="00B46EF8" w:rsidP="00B46EF8">
            <w:pPr>
              <w:pStyle w:val="TAC"/>
              <w:rPr>
                <w:lang w:eastAsia="ko-KR"/>
              </w:rPr>
            </w:pPr>
            <w:r w:rsidRPr="00F8474E">
              <w:rPr>
                <w:rFonts w:cs="Calibri"/>
              </w:rPr>
              <w:t>≥</w:t>
            </w:r>
            <w:r w:rsidRPr="00F8474E">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869BAB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2E272C"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1BCF7"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DB44D8"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5ECE8A4" w14:textId="77777777" w:rsidR="00B46EF8" w:rsidRPr="00F8474E" w:rsidRDefault="00B46EF8" w:rsidP="00B46EF8">
            <w:pPr>
              <w:pStyle w:val="TAC"/>
              <w:rPr>
                <w:lang w:eastAsia="ko-KR"/>
              </w:rPr>
            </w:pPr>
            <w:r w:rsidRPr="00F8474E">
              <w:rPr>
                <w:lang w:eastAsia="ko-KR"/>
              </w:rPr>
              <w:t>NOTE 6</w:t>
            </w:r>
          </w:p>
        </w:tc>
      </w:tr>
      <w:tr w:rsidR="00B46EF8" w:rsidRPr="00F8474E" w14:paraId="774F676C"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C72542" w14:textId="77777777" w:rsidR="00B46EF8" w:rsidRPr="00F8474E" w:rsidRDefault="00B46EF8" w:rsidP="00B46EF8">
            <w:pPr>
              <w:pStyle w:val="TAC"/>
              <w:rPr>
                <w:rFonts w:cs="Arial"/>
                <w:szCs w:val="18"/>
                <w:lang w:eastAsia="ko-KR"/>
              </w:rPr>
            </w:pPr>
            <w:r w:rsidRPr="00F8474E">
              <w:rPr>
                <w:lang w:eastAsia="ko-KR"/>
              </w:rPr>
              <w:t>± 29+</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3ED373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E6BCB1D" w14:textId="77777777" w:rsidR="00B46EF8" w:rsidRPr="00F8474E" w:rsidRDefault="00B46EF8" w:rsidP="00B46EF8">
            <w:pPr>
              <w:pStyle w:val="TAC"/>
              <w:rPr>
                <w:rFonts w:cs="Arial"/>
                <w:szCs w:val="18"/>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785BEFB9" w14:textId="77777777" w:rsidR="00B46EF8" w:rsidRPr="00F8474E" w:rsidRDefault="00B46EF8" w:rsidP="00B46EF8">
            <w:pPr>
              <w:pStyle w:val="TAC"/>
              <w:rPr>
                <w:rFonts w:cs="Arial"/>
                <w:szCs w:val="18"/>
                <w:lang w:eastAsia="ko-KR"/>
              </w:rPr>
            </w:pPr>
            <w:r w:rsidRPr="00F8474E">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88464" w14:textId="77777777" w:rsidR="00B46EF8" w:rsidRPr="00F8474E" w:rsidRDefault="00B46EF8" w:rsidP="00B46EF8">
            <w:pPr>
              <w:pStyle w:val="TAC"/>
              <w:rPr>
                <w:rFonts w:cs="Arial"/>
                <w:szCs w:val="18"/>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3CBD7A8" w14:textId="77777777" w:rsidR="00B46EF8" w:rsidRPr="00F8474E" w:rsidRDefault="00B46EF8" w:rsidP="00B46EF8">
            <w:pPr>
              <w:pStyle w:val="TAC"/>
              <w:rPr>
                <w:rFonts w:cs="Arial"/>
                <w:szCs w:val="18"/>
                <w:lang w:eastAsia="ko-KR"/>
              </w:rPr>
            </w:pPr>
            <w:r w:rsidRPr="00F8474E">
              <w:rPr>
                <w:rFonts w:cs="Arial"/>
                <w:szCs w:val="18"/>
                <w:lang w:eastAsia="ko-KR"/>
              </w:rPr>
              <w:t>NR_FDD_FR1_A, NR_TDD_FR1_A,</w:t>
            </w:r>
          </w:p>
          <w:p w14:paraId="2E1D0E17" w14:textId="77777777" w:rsidR="00B46EF8" w:rsidRPr="00F8474E" w:rsidRDefault="00B46EF8" w:rsidP="00B46E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5BD4" w14:textId="1A268348" w:rsidR="00B46EF8" w:rsidRPr="00F8474E" w:rsidRDefault="00B46EF8" w:rsidP="00B46E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47994D3" w14:textId="77777777" w:rsidR="00B46EF8" w:rsidRPr="00F8474E" w:rsidRDefault="00B46EF8" w:rsidP="00B46EF8">
            <w:pPr>
              <w:pStyle w:val="TAC"/>
              <w:rPr>
                <w:lang w:eastAsia="ko-KR"/>
              </w:rPr>
            </w:pPr>
            <w:r w:rsidRPr="00F8474E">
              <w:rPr>
                <w:lang w:eastAsia="ko-KR"/>
              </w:rPr>
              <w:t>-50</w:t>
            </w:r>
          </w:p>
        </w:tc>
      </w:tr>
      <w:tr w:rsidR="00B46EF8" w:rsidRPr="00F8474E" w14:paraId="20788D5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3F9558"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E51153A"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A83E1E"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63DC0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4EFD"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9CC1434" w14:textId="77777777" w:rsidR="00B46EF8" w:rsidRPr="00F8474E" w:rsidRDefault="00B46EF8" w:rsidP="00B46E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52FF5FE" w14:textId="52872F75" w:rsidR="00B46EF8" w:rsidRPr="00F8474E" w:rsidRDefault="00B46EF8" w:rsidP="00B46E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FCE8B7" w14:textId="77777777" w:rsidR="00B46EF8" w:rsidRPr="00F8474E" w:rsidRDefault="00B46EF8" w:rsidP="00B46EF8">
            <w:pPr>
              <w:pStyle w:val="TAC"/>
              <w:rPr>
                <w:lang w:eastAsia="ko-KR"/>
              </w:rPr>
            </w:pPr>
          </w:p>
        </w:tc>
      </w:tr>
      <w:tr w:rsidR="00B46EF8" w:rsidRPr="00F8474E" w14:paraId="6BA570B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BD35324"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52974A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6E0091"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188DD8"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892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3C7CC52" w14:textId="77777777" w:rsidR="00B46EF8" w:rsidRPr="00F8474E" w:rsidRDefault="00B46EF8" w:rsidP="00B46E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4001" w14:textId="27346E3A" w:rsidR="00B46EF8" w:rsidRPr="00F8474E" w:rsidRDefault="00B46EF8" w:rsidP="00B46E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023484" w14:textId="77777777" w:rsidR="00B46EF8" w:rsidRPr="00F8474E" w:rsidRDefault="00B46EF8" w:rsidP="00B46EF8">
            <w:pPr>
              <w:pStyle w:val="TAC"/>
              <w:rPr>
                <w:lang w:eastAsia="ko-KR"/>
              </w:rPr>
            </w:pPr>
          </w:p>
        </w:tc>
      </w:tr>
      <w:tr w:rsidR="00B46EF8" w:rsidRPr="00F8474E" w14:paraId="45C7438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4E2D2C2"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CBC3D0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4775"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E539A1"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C58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05D4E8" w14:textId="77777777" w:rsidR="00B46EF8" w:rsidRPr="00F8474E" w:rsidRDefault="00B46EF8" w:rsidP="00B46E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5A976" w14:textId="21756EEE" w:rsidR="00B46EF8" w:rsidRPr="00F8474E" w:rsidRDefault="00B46EF8" w:rsidP="00B46E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030443" w14:textId="77777777" w:rsidR="00B46EF8" w:rsidRPr="00F8474E" w:rsidRDefault="00B46EF8" w:rsidP="00B46EF8">
            <w:pPr>
              <w:pStyle w:val="TAC"/>
              <w:rPr>
                <w:lang w:eastAsia="ko-KR"/>
              </w:rPr>
            </w:pPr>
          </w:p>
        </w:tc>
      </w:tr>
      <w:tr w:rsidR="00B46EF8" w:rsidRPr="00F8474E" w14:paraId="1E513FED"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8755215"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DA95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996C89"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59C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D69"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976DA1C" w14:textId="77777777" w:rsidR="00B46EF8" w:rsidRPr="00F8474E" w:rsidRDefault="00B46EF8" w:rsidP="00B46E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C68" w14:textId="312D5B5B" w:rsidR="00B46EF8" w:rsidRPr="00F8474E" w:rsidRDefault="00B46EF8" w:rsidP="00B46E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A64926" w14:textId="77777777" w:rsidR="00B46EF8" w:rsidRPr="00F8474E" w:rsidRDefault="00B46EF8" w:rsidP="00B46EF8">
            <w:pPr>
              <w:pStyle w:val="TAC"/>
              <w:rPr>
                <w:lang w:eastAsia="ko-KR"/>
              </w:rPr>
            </w:pPr>
          </w:p>
        </w:tc>
      </w:tr>
      <w:tr w:rsidR="00B46EF8" w:rsidRPr="00F8474E" w14:paraId="69518A1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0E2A2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07430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68FA8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60C2B9"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0255"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354987" w14:textId="77777777" w:rsidR="00B46EF8" w:rsidRPr="00F8474E" w:rsidRDefault="00B46EF8" w:rsidP="00B46E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80EF" w14:textId="3416830F" w:rsidR="00B46EF8" w:rsidRPr="00F8474E" w:rsidRDefault="00B46EF8" w:rsidP="00B46E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90FD7" w14:textId="77777777" w:rsidR="00B46EF8" w:rsidRPr="00F8474E" w:rsidRDefault="00B46EF8" w:rsidP="00B46EF8">
            <w:pPr>
              <w:pStyle w:val="TAC"/>
              <w:rPr>
                <w:lang w:eastAsia="ko-KR"/>
              </w:rPr>
            </w:pPr>
          </w:p>
        </w:tc>
      </w:tr>
      <w:tr w:rsidR="00B46EF8" w:rsidRPr="00F8474E" w14:paraId="5237F20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82BA8B6"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DF440D5"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E6808D0"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2700CF"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D898"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C01F6C"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27B21" w14:textId="5EAE977C" w:rsidR="00B46EF8" w:rsidRPr="00F8474E" w:rsidRDefault="00B46EF8" w:rsidP="00B46E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BA756E" w14:textId="77777777" w:rsidR="00B46EF8" w:rsidRPr="00F8474E" w:rsidRDefault="00B46EF8" w:rsidP="00B46EF8">
            <w:pPr>
              <w:pStyle w:val="TAC"/>
              <w:rPr>
                <w:lang w:eastAsia="ko-KR"/>
              </w:rPr>
            </w:pPr>
          </w:p>
        </w:tc>
      </w:tr>
      <w:tr w:rsidR="00B46EF8" w:rsidRPr="00F8474E" w14:paraId="7DDFAAF1"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74BB95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F1272E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1CE22F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C212A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EA91"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879026"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1C29D" w14:textId="6AF6635C" w:rsidR="00B46EF8" w:rsidRPr="00F8474E" w:rsidRDefault="00B46EF8" w:rsidP="00B46EF8">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8405CE" w14:textId="77777777" w:rsidR="00B46EF8" w:rsidRPr="00F8474E" w:rsidRDefault="00B46EF8" w:rsidP="00B46EF8">
            <w:pPr>
              <w:pStyle w:val="TAC"/>
              <w:rPr>
                <w:lang w:eastAsia="ko-KR"/>
              </w:rPr>
            </w:pPr>
          </w:p>
        </w:tc>
      </w:tr>
      <w:tr w:rsidR="00B46EF8" w:rsidRPr="00F8474E" w14:paraId="568E02E4"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8ADCA1A" w14:textId="77777777" w:rsidR="00B46EF8" w:rsidRPr="00F8474E" w:rsidRDefault="00B46EF8" w:rsidP="00B46EF8">
            <w:pPr>
              <w:pStyle w:val="TAC"/>
              <w:rPr>
                <w:rFonts w:cs="Arial"/>
                <w:szCs w:val="18"/>
                <w:lang w:eastAsia="ko-KR"/>
              </w:rPr>
            </w:pPr>
            <w:r w:rsidRPr="00F8474E">
              <w:rPr>
                <w:lang w:eastAsia="ko-KR"/>
              </w:rPr>
              <w:t>± 15+</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0E2F065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D11EDC0"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73DAAB8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F4210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A3FD7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3F4B4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3760EC"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317AC3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111D7C5" w14:textId="77777777" w:rsidR="00B46EF8" w:rsidRPr="00F8474E" w:rsidRDefault="00B46EF8" w:rsidP="00B46EF8">
            <w:pPr>
              <w:pStyle w:val="TAC"/>
              <w:rPr>
                <w:rFonts w:cs="Arial"/>
                <w:szCs w:val="18"/>
                <w:lang w:eastAsia="ko-KR"/>
              </w:rPr>
            </w:pPr>
            <w:r w:rsidRPr="00F8474E">
              <w:rPr>
                <w:lang w:eastAsia="ko-KR"/>
              </w:rPr>
              <w:t>± 7+</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48F6C7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411182"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544980DE"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E199EB"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3DA9AF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4780AB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C3EDFAB"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3EAA61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E378996" w14:textId="77777777" w:rsidR="00B46EF8" w:rsidRPr="00F8474E" w:rsidRDefault="00B46EF8" w:rsidP="00B46EF8">
            <w:pPr>
              <w:pStyle w:val="TAC"/>
              <w:rPr>
                <w:rFonts w:cs="Arial"/>
                <w:szCs w:val="18"/>
                <w:lang w:eastAsia="ko-KR"/>
              </w:rPr>
            </w:pPr>
            <w:r w:rsidRPr="00F8474E">
              <w:rPr>
                <w:lang w:eastAsia="ko-KR"/>
              </w:rPr>
              <w:t>± 101+</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3A608C7" w14:textId="77777777" w:rsidR="00B46EF8" w:rsidRPr="00F8474E" w:rsidRDefault="00B46EF8" w:rsidP="00B46EF8">
            <w:pPr>
              <w:pStyle w:val="TAC"/>
              <w:rPr>
                <w:lang w:val="sv-SE" w:eastAsia="ko-KR"/>
              </w:rPr>
            </w:pPr>
          </w:p>
          <w:p w14:paraId="13AB6023" w14:textId="77777777" w:rsidR="00B46EF8" w:rsidRPr="00F8474E" w:rsidRDefault="00B46EF8" w:rsidP="00B46EF8">
            <w:pPr>
              <w:pStyle w:val="TAC"/>
              <w:rPr>
                <w:lang w:val="sv-SE" w:eastAsia="ko-KR"/>
              </w:rPr>
            </w:pPr>
            <w:r w:rsidRPr="00F8474E">
              <w:rPr>
                <w:lang w:val="sv-SE" w:eastAsia="ko-KR"/>
              </w:rPr>
              <w:t>-13</w:t>
            </w:r>
          </w:p>
        </w:tc>
        <w:tc>
          <w:tcPr>
            <w:tcW w:w="0" w:type="auto"/>
            <w:tcBorders>
              <w:top w:val="single" w:sz="6" w:space="0" w:color="auto"/>
              <w:left w:val="single" w:sz="6" w:space="0" w:color="auto"/>
              <w:bottom w:val="nil"/>
              <w:right w:val="single" w:sz="6" w:space="0" w:color="auto"/>
            </w:tcBorders>
            <w:hideMark/>
          </w:tcPr>
          <w:p w14:paraId="3093C7C7"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tcPr>
          <w:p w14:paraId="3063E573" w14:textId="77777777" w:rsidR="00B46EF8" w:rsidRPr="00F8474E" w:rsidRDefault="00B46EF8" w:rsidP="00B46EF8">
            <w:pPr>
              <w:pStyle w:val="TAC"/>
              <w:rPr>
                <w:lang w:eastAsia="ko-KR"/>
              </w:rPr>
            </w:pPr>
          </w:p>
          <w:p w14:paraId="0366438C" w14:textId="77777777" w:rsidR="00B46EF8" w:rsidRPr="00F8474E" w:rsidRDefault="00B46EF8" w:rsidP="00B46EF8">
            <w:pPr>
              <w:pStyle w:val="TAC"/>
              <w:rPr>
                <w:lang w:eastAsia="ko-KR"/>
              </w:rPr>
            </w:pPr>
            <w:r w:rsidRPr="00F8474E">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A126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FDFAF6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359345F"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3B098F"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9FBE1CD"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BF3876A" w14:textId="77777777" w:rsidR="00B46EF8" w:rsidRPr="00F8474E" w:rsidRDefault="00B46EF8" w:rsidP="00B46EF8">
            <w:pPr>
              <w:pStyle w:val="TAC"/>
              <w:rPr>
                <w:rFonts w:cs="Arial"/>
                <w:szCs w:val="18"/>
                <w:lang w:eastAsia="ko-KR"/>
              </w:rPr>
            </w:pPr>
            <w:r w:rsidRPr="00F8474E">
              <w:rPr>
                <w:lang w:eastAsia="ko-KR"/>
              </w:rPr>
              <w:t>± 75+</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89EE86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34619F9"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4" w:space="0" w:color="auto"/>
            </w:tcBorders>
            <w:vAlign w:val="center"/>
            <w:hideMark/>
          </w:tcPr>
          <w:p w14:paraId="035F308A"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5D1C1"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6DCDF1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672025"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948D40D"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72F9F443"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22F3F" w14:textId="77777777" w:rsidR="00B46EF8" w:rsidRPr="00F8474E" w:rsidRDefault="00B46EF8" w:rsidP="00B46EF8">
            <w:pPr>
              <w:pStyle w:val="TAC"/>
              <w:rPr>
                <w:rFonts w:cs="Arial"/>
                <w:szCs w:val="18"/>
                <w:lang w:eastAsia="ko-KR"/>
              </w:rPr>
            </w:pPr>
            <w:r w:rsidRPr="00F8474E">
              <w:rPr>
                <w:lang w:eastAsia="ko-KR"/>
              </w:rPr>
              <w:t>± 37+</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7AB39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B9D97C"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AD9316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82D14"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F6461C"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EC84F3"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B543E2"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DFF27D9"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A1CB342" w14:textId="77777777" w:rsidR="00B46EF8" w:rsidRPr="00F8474E" w:rsidRDefault="00B46EF8" w:rsidP="00B46EF8">
            <w:pPr>
              <w:pStyle w:val="TAC"/>
              <w:rPr>
                <w:rFonts w:cs="Arial"/>
                <w:szCs w:val="18"/>
                <w:lang w:eastAsia="ko-KR"/>
              </w:rPr>
            </w:pPr>
            <w:r w:rsidRPr="00F8474E">
              <w:rPr>
                <w:lang w:eastAsia="ko-KR"/>
              </w:rPr>
              <w:t>± 58+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A15F42C"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4505F0"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E01ACBE" w14:textId="77777777" w:rsidR="00B46EF8" w:rsidRPr="00F8474E" w:rsidRDefault="00B46EF8" w:rsidP="00B46EF8">
            <w:pPr>
              <w:pStyle w:val="TAC"/>
              <w:rPr>
                <w:lang w:eastAsia="ko-KR"/>
              </w:rPr>
            </w:pPr>
            <w:r w:rsidRPr="00F8474E">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CC5E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94FD57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BD7E8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B5595"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9DF76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0A866E8" w14:textId="77777777" w:rsidR="00B46EF8" w:rsidRPr="00F8474E" w:rsidRDefault="00B46EF8" w:rsidP="00B46EF8">
            <w:pPr>
              <w:pStyle w:val="TAC"/>
              <w:rPr>
                <w:rFonts w:cs="Arial"/>
                <w:szCs w:val="18"/>
                <w:lang w:eastAsia="ko-KR"/>
              </w:rPr>
            </w:pPr>
            <w:r w:rsidRPr="00F8474E">
              <w:rPr>
                <w:lang w:eastAsia="ko-KR"/>
              </w:rPr>
              <w:t>± 39+</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2780992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80B3A8" w14:textId="77777777" w:rsidR="00B46EF8" w:rsidRPr="00F8474E" w:rsidRDefault="00B46EF8" w:rsidP="00B46EF8">
            <w:pPr>
              <w:pStyle w:val="TAC"/>
              <w:rPr>
                <w:rFonts w:cs="Calibri"/>
                <w:lang w:eastAsia="ko-KR"/>
              </w:rPr>
            </w:pPr>
            <w:r w:rsidRPr="00F8474E">
              <w:rPr>
                <w:rFonts w:cs="Calibri"/>
              </w:rPr>
              <w:t>≥48</w:t>
            </w:r>
          </w:p>
        </w:tc>
        <w:tc>
          <w:tcPr>
            <w:tcW w:w="0" w:type="auto"/>
            <w:tcBorders>
              <w:top w:val="single" w:sz="6" w:space="0" w:color="auto"/>
              <w:left w:val="single" w:sz="6" w:space="0" w:color="auto"/>
              <w:bottom w:val="nil"/>
              <w:right w:val="single" w:sz="4" w:space="0" w:color="auto"/>
            </w:tcBorders>
          </w:tcPr>
          <w:p w14:paraId="6378ED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A8CE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40C74A7"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E3F26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D62033"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0641D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5B291112"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180B38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17459FF" w14:textId="77777777" w:rsidR="00B46EF8" w:rsidRPr="00F8474E" w:rsidRDefault="00B46EF8" w:rsidP="00B46EF8">
            <w:pPr>
              <w:pStyle w:val="TAC"/>
              <w:rPr>
                <w:lang w:eastAsia="ko-KR"/>
              </w:rPr>
            </w:pPr>
            <w:r w:rsidRPr="00F8474E">
              <w:rPr>
                <w:rFonts w:cs="Calibri"/>
              </w:rPr>
              <w:t>≥132</w:t>
            </w:r>
          </w:p>
        </w:tc>
        <w:tc>
          <w:tcPr>
            <w:tcW w:w="0" w:type="auto"/>
            <w:tcBorders>
              <w:top w:val="nil"/>
              <w:left w:val="single" w:sz="6" w:space="0" w:color="auto"/>
              <w:bottom w:val="nil"/>
              <w:right w:val="single" w:sz="4" w:space="0" w:color="auto"/>
            </w:tcBorders>
          </w:tcPr>
          <w:p w14:paraId="77AD738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3732AE"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00F41"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762CD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FA33A74"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214C276"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8BCCF" w14:textId="77777777" w:rsidR="00B46EF8" w:rsidRPr="00F8474E" w:rsidRDefault="00B46EF8" w:rsidP="00B46EF8">
            <w:pPr>
              <w:pStyle w:val="TAC"/>
              <w:rPr>
                <w:rFonts w:cs="Arial"/>
                <w:szCs w:val="18"/>
                <w:lang w:eastAsia="ko-KR"/>
              </w:rPr>
            </w:pPr>
            <w:r w:rsidRPr="00F8474E">
              <w:rPr>
                <w:lang w:eastAsia="ko-KR"/>
              </w:rPr>
              <w:t>± 36+</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131013A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CF18A7"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5F1ABD7" w14:textId="77777777" w:rsidR="00B46EF8" w:rsidRPr="00F8474E" w:rsidRDefault="00B46EF8" w:rsidP="00B46EF8">
            <w:pPr>
              <w:pStyle w:val="TAC"/>
              <w:rPr>
                <w:lang w:eastAsia="ko-KR"/>
              </w:rPr>
            </w:pPr>
            <w:r w:rsidRPr="00F8474E">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239B"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414DC9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0045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1937C5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2CE3D3D" w14:textId="77777777" w:rsidTr="00FA482E">
        <w:trPr>
          <w:trHeight w:val="397"/>
          <w:jc w:val="center"/>
        </w:trPr>
        <w:tc>
          <w:tcPr>
            <w:tcW w:w="0" w:type="auto"/>
            <w:tcBorders>
              <w:top w:val="single" w:sz="6" w:space="0" w:color="auto"/>
              <w:left w:val="single" w:sz="4" w:space="0" w:color="auto"/>
              <w:bottom w:val="nil"/>
              <w:right w:val="single" w:sz="6" w:space="0" w:color="auto"/>
            </w:tcBorders>
            <w:hideMark/>
          </w:tcPr>
          <w:p w14:paraId="4174E197"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BFF30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7E4B66D"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2C3745C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D608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7EDD8F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AA94A1B"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8CC78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510D1973" w14:textId="77777777" w:rsidTr="00FA482E">
        <w:trPr>
          <w:trHeight w:val="340"/>
          <w:jc w:val="center"/>
        </w:trPr>
        <w:tc>
          <w:tcPr>
            <w:tcW w:w="0" w:type="auto"/>
            <w:tcBorders>
              <w:top w:val="single" w:sz="6" w:space="0" w:color="auto"/>
              <w:left w:val="single" w:sz="4" w:space="0" w:color="auto"/>
              <w:bottom w:val="nil"/>
              <w:right w:val="single" w:sz="6" w:space="0" w:color="auto"/>
            </w:tcBorders>
            <w:hideMark/>
          </w:tcPr>
          <w:p w14:paraId="5D10086D" w14:textId="77777777" w:rsidR="00B46EF8" w:rsidRPr="00F8474E" w:rsidRDefault="00B46EF8" w:rsidP="00B46EF8">
            <w:pPr>
              <w:pStyle w:val="TAC"/>
              <w:rPr>
                <w:rFonts w:cs="Arial"/>
                <w:szCs w:val="18"/>
                <w:lang w:eastAsia="ko-KR"/>
              </w:rPr>
            </w:pPr>
            <w:r w:rsidRPr="00F8474E">
              <w:rPr>
                <w:lang w:eastAsia="ko-KR"/>
              </w:rPr>
              <w:t>± 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B20317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15687C"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29562B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9DDE725"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F96E2E"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04983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50C7C8"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3F22431F" w14:textId="77777777" w:rsidTr="00FA482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E9629CA"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1CE227E" w14:textId="77777777" w:rsidR="00B46EF8" w:rsidRPr="00F8474E" w:rsidRDefault="00B46EF8" w:rsidP="004E0904">
            <w:pPr>
              <w:pStyle w:val="TAN"/>
              <w:rPr>
                <w:lang w:eastAsia="ko-KR"/>
              </w:rPr>
            </w:pPr>
            <w:r w:rsidRPr="00F8474E">
              <w:rPr>
                <w:lang w:eastAsia="ko-KR"/>
              </w:rPr>
              <w:t>NOTE 2:</w:t>
            </w:r>
            <w:r w:rsidRPr="00F8474E">
              <w:rPr>
                <w:lang w:eastAsia="ko-KR"/>
              </w:rPr>
              <w:tab/>
              <w:t>NR operating band groups are as defined in Section 3.5.</w:t>
            </w:r>
          </w:p>
          <w:p w14:paraId="3C0E1C3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045CEE55" w14:textId="77777777" w:rsidR="00B46EF8" w:rsidRPr="00F8474E" w:rsidRDefault="00B46EF8" w:rsidP="004E0904">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7C2FD48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1F8E182" w14:textId="77777777" w:rsidR="00B46EF8" w:rsidRPr="00F8474E" w:rsidRDefault="00B46EF8" w:rsidP="004E0904">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53F02758" w14:textId="77777777" w:rsidR="00B46EF8" w:rsidRPr="00F8474E" w:rsidRDefault="00B46EF8" w:rsidP="004E0904">
            <w:pPr>
              <w:pStyle w:val="TAN"/>
              <w:rPr>
                <w:lang w:eastAsia="ko-KR"/>
              </w:rPr>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075C22C" w14:textId="77777777" w:rsidR="00B46EF8" w:rsidRPr="00F8474E" w:rsidRDefault="00B46EF8" w:rsidP="00B46EF8"/>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65D23A0" w14:textId="77777777" w:rsidR="005F5583" w:rsidRPr="00F8474E" w:rsidRDefault="005F5583" w:rsidP="005F5583">
      <w:pPr>
        <w:pStyle w:val="TH"/>
      </w:pPr>
      <w:r w:rsidRPr="00F8474E">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5F5583" w:rsidRPr="00F8474E" w14:paraId="720C59D9" w14:textId="77777777" w:rsidTr="00FA482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2C9F7F" w14:textId="77777777" w:rsidR="005F5583" w:rsidRPr="00F8474E" w:rsidRDefault="005F5583" w:rsidP="005F5583">
            <w:pPr>
              <w:pStyle w:val="TAH"/>
            </w:pPr>
            <w:r w:rsidRPr="00F8474E">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0EF93F8" w14:textId="77777777" w:rsidR="005F5583" w:rsidRPr="00F8474E" w:rsidRDefault="005F5583" w:rsidP="005F5583">
            <w:pPr>
              <w:pStyle w:val="TAH"/>
            </w:pPr>
            <w:r w:rsidRPr="00F8474E">
              <w:t>Conditions</w:t>
            </w:r>
          </w:p>
        </w:tc>
      </w:tr>
      <w:tr w:rsidR="005F5583" w:rsidRPr="00F8474E" w14:paraId="54D51ADE"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EDFC1FB" w14:textId="77777777" w:rsidR="005F5583" w:rsidRPr="00F8474E" w:rsidRDefault="005F5583" w:rsidP="005F5583">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21A69B" w14:textId="77777777" w:rsidR="005F5583" w:rsidRPr="00F8474E" w:rsidRDefault="005F5583" w:rsidP="005F5583">
            <w:pPr>
              <w:pStyle w:val="TAH"/>
            </w:pPr>
            <w:r w:rsidRPr="00F8474E">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015BC8" w14:textId="77777777" w:rsidR="005F5583" w:rsidRPr="00F8474E" w:rsidRDefault="005F5583" w:rsidP="005F5583">
            <w:pPr>
              <w:pStyle w:val="TAH"/>
            </w:pPr>
            <w:r w:rsidRPr="00F8474E">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E2AC877" w14:textId="77777777" w:rsidR="005F5583" w:rsidRPr="00F8474E" w:rsidRDefault="005F5583" w:rsidP="005F5583">
            <w:pPr>
              <w:pStyle w:val="TAH"/>
            </w:pPr>
          </w:p>
          <w:p w14:paraId="7A598200" w14:textId="77777777" w:rsidR="005F5583" w:rsidRPr="00F8474E" w:rsidRDefault="005F5583" w:rsidP="005F5583">
            <w:pPr>
              <w:pStyle w:val="TAH"/>
            </w:pPr>
            <w:r w:rsidRPr="00F8474E">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DD351B" w14:textId="77777777" w:rsidR="005F5583" w:rsidRPr="00F8474E" w:rsidRDefault="005F5583" w:rsidP="005F5583">
            <w:pPr>
              <w:pStyle w:val="TAH"/>
              <w:rPr>
                <w:lang w:eastAsia="zh-CN"/>
              </w:rPr>
            </w:pPr>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F4B376E" w14:textId="77777777" w:rsidR="005F5583" w:rsidRPr="00F8474E" w:rsidRDefault="005F5583" w:rsidP="005F5583">
            <w:pPr>
              <w:pStyle w:val="TAH"/>
            </w:pPr>
            <w:r w:rsidRPr="00F8474E">
              <w:t>NR operating band groups</w:t>
            </w:r>
            <w:r w:rsidRPr="00F8474E">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39A6303" w14:textId="77777777" w:rsidR="005F5583" w:rsidRPr="00F8474E" w:rsidRDefault="005F5583" w:rsidP="005F5583">
            <w:pPr>
              <w:pStyle w:val="TAH"/>
            </w:pPr>
            <w:r w:rsidRPr="00F8474E">
              <w:t>Io</w:t>
            </w:r>
            <w:r w:rsidRPr="00F8474E">
              <w:rPr>
                <w:vertAlign w:val="superscript"/>
                <w:lang w:eastAsia="zh-CN"/>
              </w:rPr>
              <w:t>Note 4</w:t>
            </w:r>
            <w:r w:rsidRPr="00F8474E">
              <w:t xml:space="preserve"> range</w:t>
            </w:r>
          </w:p>
        </w:tc>
      </w:tr>
      <w:tr w:rsidR="005F5583" w:rsidRPr="00F8474E" w14:paraId="53CE1B5C"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E749A02" w14:textId="77777777" w:rsidR="005F5583" w:rsidRPr="00F8474E" w:rsidRDefault="005F5583" w:rsidP="005F5583">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44ECA9" w14:textId="77777777" w:rsidR="005F5583" w:rsidRPr="00F8474E" w:rsidRDefault="005F5583" w:rsidP="005F558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37D022" w14:textId="77777777" w:rsidR="005F5583" w:rsidRPr="00F8474E" w:rsidRDefault="005F5583" w:rsidP="005F558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387FCB" w14:textId="77777777" w:rsidR="005F5583" w:rsidRPr="00F8474E" w:rsidRDefault="005F5583" w:rsidP="005F5583">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8B679D" w14:textId="77777777" w:rsidR="005F5583" w:rsidRPr="00F8474E" w:rsidRDefault="005F5583" w:rsidP="005F5583">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12B5D9"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D70813" w14:textId="77777777" w:rsidR="005F5583" w:rsidRPr="00F8474E" w:rsidRDefault="005F5583" w:rsidP="005F5583">
            <w:pPr>
              <w:pStyle w:val="TAH"/>
            </w:pPr>
            <w:r w:rsidRPr="00F8474E">
              <w:t>Minimum</w:t>
            </w:r>
            <w:r w:rsidRPr="00F8474E">
              <w:br/>
              <w:t>Io</w:t>
            </w:r>
            <w:r w:rsidRPr="00F8474E">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25D63E6" w14:textId="77777777" w:rsidR="005F5583" w:rsidRPr="00F8474E" w:rsidRDefault="005F5583" w:rsidP="005F5583">
            <w:pPr>
              <w:pStyle w:val="TAH"/>
            </w:pPr>
            <w:r w:rsidRPr="00F8474E">
              <w:t>Maximum</w:t>
            </w:r>
            <w:r w:rsidRPr="00F8474E">
              <w:br/>
              <w:t>Io</w:t>
            </w:r>
          </w:p>
        </w:tc>
      </w:tr>
      <w:tr w:rsidR="005F5583" w:rsidRPr="00F8474E" w14:paraId="69CA7A81" w14:textId="77777777" w:rsidTr="00FA482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FC8A18" w14:textId="77777777" w:rsidR="005F5583" w:rsidRPr="00F8474E" w:rsidRDefault="005F5583" w:rsidP="005F5583">
            <w:pPr>
              <w:pStyle w:val="TAH"/>
            </w:pPr>
            <w:r w:rsidRPr="00F8474E">
              <w:t>Tc</w:t>
            </w:r>
            <w:r w:rsidRPr="00F8474E">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74A73E5" w14:textId="77777777" w:rsidR="005F5583" w:rsidRPr="00F8474E" w:rsidRDefault="005F5583" w:rsidP="005F5583">
            <w:pPr>
              <w:pStyle w:val="TAH"/>
            </w:pPr>
            <w:r w:rsidRPr="00F8474E">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C02" w14:textId="77777777" w:rsidR="005F5583" w:rsidRPr="00F8474E" w:rsidRDefault="005F5583" w:rsidP="005F5583">
            <w:pPr>
              <w:pStyle w:val="TAH"/>
            </w:pPr>
            <w:r w:rsidRPr="00F8474E">
              <w:t>RB</w:t>
            </w:r>
          </w:p>
        </w:tc>
        <w:tc>
          <w:tcPr>
            <w:tcW w:w="709" w:type="dxa"/>
            <w:tcBorders>
              <w:top w:val="single" w:sz="4" w:space="0" w:color="auto"/>
              <w:left w:val="single" w:sz="4" w:space="0" w:color="auto"/>
              <w:bottom w:val="single" w:sz="4" w:space="0" w:color="auto"/>
              <w:right w:val="single" w:sz="4" w:space="0" w:color="auto"/>
            </w:tcBorders>
          </w:tcPr>
          <w:p w14:paraId="70D56BD2" w14:textId="77777777" w:rsidR="005F5583" w:rsidRPr="00F8474E" w:rsidRDefault="005F5583" w:rsidP="005F5583">
            <w:pPr>
              <w:pStyle w:val="TAH"/>
            </w:pPr>
          </w:p>
          <w:p w14:paraId="469641FD" w14:textId="77777777" w:rsidR="005F5583" w:rsidRPr="00F8474E" w:rsidRDefault="005F5583" w:rsidP="005F5583">
            <w:pPr>
              <w:pStyle w:val="TAH"/>
            </w:pPr>
            <w:r w:rsidRPr="00F8474E">
              <w:t>kHz</w:t>
            </w:r>
          </w:p>
        </w:tc>
        <w:tc>
          <w:tcPr>
            <w:tcW w:w="1832" w:type="dxa"/>
            <w:tcBorders>
              <w:top w:val="single" w:sz="4" w:space="0" w:color="auto"/>
              <w:left w:val="single" w:sz="4" w:space="0" w:color="auto"/>
              <w:bottom w:val="single" w:sz="4" w:space="0" w:color="auto"/>
              <w:right w:val="single" w:sz="4" w:space="0" w:color="auto"/>
            </w:tcBorders>
            <w:vAlign w:val="center"/>
          </w:tcPr>
          <w:p w14:paraId="0D6E5391" w14:textId="77777777" w:rsidR="005F5583" w:rsidRPr="00F8474E" w:rsidRDefault="005F5583" w:rsidP="005F558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C888E2F"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DC376DD" w14:textId="77777777" w:rsidR="005F5583" w:rsidRPr="00F8474E" w:rsidRDefault="005F5583" w:rsidP="005F5583">
            <w:pPr>
              <w:pStyle w:val="TAH"/>
            </w:pPr>
            <w:r w:rsidRPr="00F8474E">
              <w:t>dBm / SCS</w:t>
            </w:r>
            <w:r w:rsidRPr="00F8474E">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B3FBAA" w14:textId="77777777" w:rsidR="005F5583" w:rsidRPr="00F8474E" w:rsidRDefault="005F5583" w:rsidP="005F5583">
            <w:pPr>
              <w:pStyle w:val="TAH"/>
            </w:pPr>
            <w:r w:rsidRPr="00F8474E">
              <w:t>dBm/BW</w:t>
            </w:r>
          </w:p>
        </w:tc>
      </w:tr>
      <w:tr w:rsidR="005F5583" w:rsidRPr="00F8474E" w14:paraId="1323AE0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7CA8739" w14:textId="2AA2CA15" w:rsidR="005F5583" w:rsidRPr="00F8474E" w:rsidRDefault="005F5583" w:rsidP="005F5583">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FB25FCF" w14:textId="77777777" w:rsidR="005F5583" w:rsidRPr="00F8474E" w:rsidRDefault="005F5583" w:rsidP="005F5583">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9127AB1" w14:textId="2B2BD343" w:rsidR="005F5583" w:rsidRPr="00F8474E" w:rsidRDefault="005F5583" w:rsidP="005F5583">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24F9A0C2" w14:textId="77777777" w:rsidR="005F5583" w:rsidRPr="00F8474E" w:rsidRDefault="005F5583" w:rsidP="005F5583">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1798FEC2" w14:textId="05A892AC"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3720881" w14:textId="2F0F79B2"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28BD2743" w14:textId="7FBC77C1" w:rsidR="005F5583" w:rsidRPr="00F8474E" w:rsidRDefault="005F5583" w:rsidP="005F5583">
            <w:pPr>
              <w:pStyle w:val="TAC"/>
            </w:pPr>
            <w:r w:rsidRPr="00F8474E">
              <w:t>-127</w:t>
            </w:r>
          </w:p>
        </w:tc>
        <w:tc>
          <w:tcPr>
            <w:tcW w:w="1123" w:type="dxa"/>
            <w:tcBorders>
              <w:top w:val="single" w:sz="4" w:space="0" w:color="auto"/>
              <w:left w:val="single" w:sz="4" w:space="0" w:color="auto"/>
              <w:right w:val="single" w:sz="4" w:space="0" w:color="auto"/>
            </w:tcBorders>
            <w:hideMark/>
          </w:tcPr>
          <w:p w14:paraId="7B980C7A" w14:textId="7C4B1C00" w:rsidR="005F5583" w:rsidRPr="00F8474E" w:rsidRDefault="005F5583" w:rsidP="005F5583">
            <w:pPr>
              <w:pStyle w:val="TAC"/>
              <w:rPr>
                <w:lang w:eastAsia="zh-CN"/>
              </w:rPr>
            </w:pPr>
            <w:r w:rsidRPr="00F8474E">
              <w:rPr>
                <w:rFonts w:hint="eastAsia"/>
                <w:lang w:eastAsia="zh-CN"/>
              </w:rPr>
              <w:t>-50</w:t>
            </w:r>
          </w:p>
        </w:tc>
      </w:tr>
      <w:tr w:rsidR="005F5583" w:rsidRPr="00F8474E" w14:paraId="773B7613" w14:textId="77777777" w:rsidTr="00380899">
        <w:trPr>
          <w:trHeight w:val="26"/>
          <w:jc w:val="center"/>
        </w:trPr>
        <w:tc>
          <w:tcPr>
            <w:tcW w:w="1132" w:type="dxa"/>
            <w:vMerge/>
            <w:tcBorders>
              <w:top w:val="single" w:sz="6" w:space="0" w:color="auto"/>
              <w:left w:val="single" w:sz="4" w:space="0" w:color="auto"/>
              <w:right w:val="single" w:sz="6" w:space="0" w:color="auto"/>
            </w:tcBorders>
            <w:vAlign w:val="center"/>
          </w:tcPr>
          <w:p w14:paraId="5AD88A13"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035EFF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7042BFBF"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4BC3025D"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vAlign w:val="center"/>
          </w:tcPr>
          <w:p w14:paraId="133E8C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B0D2C2"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57924FF1" w14:textId="77777777" w:rsidR="005F5583" w:rsidRPr="00F8474E" w:rsidRDefault="005F5583" w:rsidP="005F5583">
            <w:pPr>
              <w:pStyle w:val="TAC"/>
            </w:pPr>
            <w:r w:rsidRPr="00F8474E">
              <w:t>-126.5</w:t>
            </w:r>
          </w:p>
        </w:tc>
        <w:tc>
          <w:tcPr>
            <w:tcW w:w="1123" w:type="dxa"/>
            <w:tcBorders>
              <w:left w:val="single" w:sz="4" w:space="0" w:color="auto"/>
              <w:right w:val="single" w:sz="4" w:space="0" w:color="auto"/>
            </w:tcBorders>
          </w:tcPr>
          <w:p w14:paraId="2311A6DF" w14:textId="77777777" w:rsidR="005F5583" w:rsidRPr="00F8474E" w:rsidRDefault="005F5583" w:rsidP="005F5583">
            <w:pPr>
              <w:pStyle w:val="TAC"/>
            </w:pPr>
            <w:r w:rsidRPr="00F8474E">
              <w:rPr>
                <w:rFonts w:hint="eastAsia"/>
                <w:lang w:eastAsia="zh-CN"/>
              </w:rPr>
              <w:t>-50</w:t>
            </w:r>
          </w:p>
        </w:tc>
      </w:tr>
      <w:tr w:rsidR="005F5583" w:rsidRPr="00F8474E" w14:paraId="0EB11C6A" w14:textId="77777777" w:rsidTr="00380899">
        <w:trPr>
          <w:trHeight w:val="22"/>
          <w:jc w:val="center"/>
        </w:trPr>
        <w:tc>
          <w:tcPr>
            <w:tcW w:w="1132" w:type="dxa"/>
            <w:vMerge/>
            <w:tcBorders>
              <w:left w:val="single" w:sz="4" w:space="0" w:color="auto"/>
              <w:right w:val="single" w:sz="6" w:space="0" w:color="auto"/>
            </w:tcBorders>
            <w:vAlign w:val="center"/>
          </w:tcPr>
          <w:p w14:paraId="3F2DB887"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80CF62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44CDBB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96AEC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16BB4529"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58F2F6"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546DA2A1" w14:textId="77777777" w:rsidR="005F5583" w:rsidRPr="00F8474E" w:rsidRDefault="005F5583" w:rsidP="005F5583">
            <w:pPr>
              <w:pStyle w:val="TAC"/>
            </w:pPr>
            <w:r w:rsidRPr="00F8474E">
              <w:t>-126</w:t>
            </w:r>
          </w:p>
        </w:tc>
        <w:tc>
          <w:tcPr>
            <w:tcW w:w="1123" w:type="dxa"/>
            <w:tcBorders>
              <w:left w:val="single" w:sz="4" w:space="0" w:color="auto"/>
              <w:right w:val="single" w:sz="4" w:space="0" w:color="auto"/>
            </w:tcBorders>
          </w:tcPr>
          <w:p w14:paraId="0D04DD79" w14:textId="77777777" w:rsidR="005F5583" w:rsidRPr="00F8474E" w:rsidRDefault="005F5583" w:rsidP="005F5583">
            <w:pPr>
              <w:pStyle w:val="TAC"/>
            </w:pPr>
            <w:r w:rsidRPr="00F8474E">
              <w:rPr>
                <w:rFonts w:hint="eastAsia"/>
                <w:lang w:eastAsia="zh-CN"/>
              </w:rPr>
              <w:t>-50</w:t>
            </w:r>
          </w:p>
        </w:tc>
      </w:tr>
      <w:tr w:rsidR="005F5583" w:rsidRPr="00F8474E" w14:paraId="1582880B" w14:textId="77777777" w:rsidTr="00380899">
        <w:trPr>
          <w:trHeight w:val="22"/>
          <w:jc w:val="center"/>
        </w:trPr>
        <w:tc>
          <w:tcPr>
            <w:tcW w:w="1132" w:type="dxa"/>
            <w:vMerge/>
            <w:tcBorders>
              <w:left w:val="single" w:sz="4" w:space="0" w:color="auto"/>
              <w:right w:val="single" w:sz="6" w:space="0" w:color="auto"/>
            </w:tcBorders>
            <w:vAlign w:val="center"/>
          </w:tcPr>
          <w:p w14:paraId="3B9BBD7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60C139FA"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FDA164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C96195C"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4557974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C53ECEA"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4AB4B096" w14:textId="77777777" w:rsidR="005F5583" w:rsidRPr="00F8474E" w:rsidRDefault="005F5583" w:rsidP="005F5583">
            <w:pPr>
              <w:pStyle w:val="TAC"/>
            </w:pPr>
            <w:r w:rsidRPr="00F8474E">
              <w:t>-125.5</w:t>
            </w:r>
          </w:p>
        </w:tc>
        <w:tc>
          <w:tcPr>
            <w:tcW w:w="1123" w:type="dxa"/>
            <w:tcBorders>
              <w:left w:val="single" w:sz="4" w:space="0" w:color="auto"/>
              <w:right w:val="single" w:sz="4" w:space="0" w:color="auto"/>
            </w:tcBorders>
          </w:tcPr>
          <w:p w14:paraId="10E753B2" w14:textId="77777777" w:rsidR="005F5583" w:rsidRPr="00F8474E" w:rsidRDefault="005F5583" w:rsidP="005F5583">
            <w:pPr>
              <w:pStyle w:val="TAC"/>
            </w:pPr>
            <w:r w:rsidRPr="00F8474E">
              <w:rPr>
                <w:rFonts w:hint="eastAsia"/>
                <w:lang w:eastAsia="zh-CN"/>
              </w:rPr>
              <w:t>-50</w:t>
            </w:r>
          </w:p>
        </w:tc>
      </w:tr>
      <w:tr w:rsidR="005F5583" w:rsidRPr="00F8474E" w14:paraId="1194FE34" w14:textId="77777777" w:rsidTr="00380899">
        <w:trPr>
          <w:trHeight w:val="22"/>
          <w:jc w:val="center"/>
        </w:trPr>
        <w:tc>
          <w:tcPr>
            <w:tcW w:w="1132" w:type="dxa"/>
            <w:vMerge/>
            <w:tcBorders>
              <w:left w:val="single" w:sz="4" w:space="0" w:color="auto"/>
              <w:right w:val="single" w:sz="6" w:space="0" w:color="auto"/>
            </w:tcBorders>
            <w:vAlign w:val="center"/>
          </w:tcPr>
          <w:p w14:paraId="4BA9C033"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3F32D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758DC1BC"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5A4E378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05B4A44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F5C7B"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E5BE454" w14:textId="77777777" w:rsidR="005F5583" w:rsidRPr="00F8474E" w:rsidRDefault="005F5583" w:rsidP="005F5583">
            <w:pPr>
              <w:pStyle w:val="TAC"/>
            </w:pPr>
            <w:r w:rsidRPr="00F8474E">
              <w:t>-125</w:t>
            </w:r>
          </w:p>
        </w:tc>
        <w:tc>
          <w:tcPr>
            <w:tcW w:w="1123" w:type="dxa"/>
            <w:tcBorders>
              <w:left w:val="single" w:sz="4" w:space="0" w:color="auto"/>
              <w:right w:val="single" w:sz="4" w:space="0" w:color="auto"/>
            </w:tcBorders>
          </w:tcPr>
          <w:p w14:paraId="165337EB" w14:textId="77777777" w:rsidR="005F5583" w:rsidRPr="00F8474E" w:rsidRDefault="005F5583" w:rsidP="005F5583">
            <w:pPr>
              <w:pStyle w:val="TAC"/>
            </w:pPr>
            <w:r w:rsidRPr="00F8474E">
              <w:rPr>
                <w:rFonts w:hint="eastAsia"/>
                <w:lang w:eastAsia="zh-CN"/>
              </w:rPr>
              <w:t>-50</w:t>
            </w:r>
          </w:p>
        </w:tc>
      </w:tr>
      <w:tr w:rsidR="005F5583" w:rsidRPr="00F8474E" w14:paraId="466BDE03" w14:textId="77777777" w:rsidTr="00380899">
        <w:trPr>
          <w:trHeight w:val="22"/>
          <w:jc w:val="center"/>
        </w:trPr>
        <w:tc>
          <w:tcPr>
            <w:tcW w:w="1132" w:type="dxa"/>
            <w:vMerge/>
            <w:tcBorders>
              <w:left w:val="single" w:sz="4" w:space="0" w:color="auto"/>
              <w:right w:val="single" w:sz="6" w:space="0" w:color="auto"/>
            </w:tcBorders>
            <w:vAlign w:val="center"/>
          </w:tcPr>
          <w:p w14:paraId="1BE8BD7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B9A7B8"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F6412B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D2FAEC8"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39510B7E"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532BCA2"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367B8737" w14:textId="77777777" w:rsidR="005F5583" w:rsidRPr="00F8474E" w:rsidRDefault="005F5583" w:rsidP="005F5583">
            <w:pPr>
              <w:pStyle w:val="TAC"/>
            </w:pPr>
            <w:r w:rsidRPr="00F8474E">
              <w:t>-124.5</w:t>
            </w:r>
          </w:p>
        </w:tc>
        <w:tc>
          <w:tcPr>
            <w:tcW w:w="1123" w:type="dxa"/>
            <w:tcBorders>
              <w:left w:val="single" w:sz="4" w:space="0" w:color="auto"/>
              <w:right w:val="single" w:sz="4" w:space="0" w:color="auto"/>
            </w:tcBorders>
          </w:tcPr>
          <w:p w14:paraId="3BFF2644" w14:textId="77777777" w:rsidR="005F5583" w:rsidRPr="00F8474E" w:rsidRDefault="005F5583" w:rsidP="005F5583">
            <w:pPr>
              <w:pStyle w:val="TAC"/>
            </w:pPr>
            <w:r w:rsidRPr="00F8474E">
              <w:rPr>
                <w:rFonts w:hint="eastAsia"/>
                <w:lang w:eastAsia="zh-CN"/>
              </w:rPr>
              <w:t>-50</w:t>
            </w:r>
          </w:p>
        </w:tc>
      </w:tr>
      <w:tr w:rsidR="005F5583" w:rsidRPr="00F8474E" w14:paraId="44ABE9E6" w14:textId="77777777" w:rsidTr="00380899">
        <w:trPr>
          <w:trHeight w:val="22"/>
          <w:jc w:val="center"/>
        </w:trPr>
        <w:tc>
          <w:tcPr>
            <w:tcW w:w="1132" w:type="dxa"/>
            <w:vMerge/>
            <w:tcBorders>
              <w:left w:val="single" w:sz="4" w:space="0" w:color="auto"/>
              <w:right w:val="single" w:sz="6" w:space="0" w:color="auto"/>
            </w:tcBorders>
            <w:vAlign w:val="center"/>
          </w:tcPr>
          <w:p w14:paraId="3330F4B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829630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6C8ED1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53D6F31"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60DF75B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B452F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5BE07565" w14:textId="77777777" w:rsidR="005F5583" w:rsidRPr="00F8474E" w:rsidRDefault="005F5583" w:rsidP="005F5583">
            <w:pPr>
              <w:pStyle w:val="TAC"/>
            </w:pPr>
            <w:r w:rsidRPr="00F8474E">
              <w:t>-124</w:t>
            </w:r>
          </w:p>
        </w:tc>
        <w:tc>
          <w:tcPr>
            <w:tcW w:w="1123" w:type="dxa"/>
            <w:tcBorders>
              <w:left w:val="single" w:sz="4" w:space="0" w:color="auto"/>
              <w:right w:val="single" w:sz="4" w:space="0" w:color="auto"/>
            </w:tcBorders>
          </w:tcPr>
          <w:p w14:paraId="4D049A9A" w14:textId="77777777" w:rsidR="005F5583" w:rsidRPr="00F8474E" w:rsidRDefault="005F5583" w:rsidP="005F5583">
            <w:pPr>
              <w:pStyle w:val="TAC"/>
            </w:pPr>
            <w:r w:rsidRPr="00F8474E">
              <w:rPr>
                <w:rFonts w:hint="eastAsia"/>
                <w:lang w:eastAsia="zh-CN"/>
              </w:rPr>
              <w:t>-50</w:t>
            </w:r>
          </w:p>
        </w:tc>
      </w:tr>
      <w:tr w:rsidR="005F5583" w:rsidRPr="00F8474E" w14:paraId="6135C600" w14:textId="77777777" w:rsidTr="00380899">
        <w:trPr>
          <w:trHeight w:val="22"/>
          <w:jc w:val="center"/>
        </w:trPr>
        <w:tc>
          <w:tcPr>
            <w:tcW w:w="1132" w:type="dxa"/>
            <w:vMerge/>
            <w:tcBorders>
              <w:left w:val="single" w:sz="4" w:space="0" w:color="auto"/>
              <w:bottom w:val="nil"/>
              <w:right w:val="single" w:sz="6" w:space="0" w:color="auto"/>
            </w:tcBorders>
            <w:vAlign w:val="center"/>
          </w:tcPr>
          <w:p w14:paraId="1239023C"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30177DEE" w14:textId="77777777" w:rsidR="005F5583" w:rsidRPr="00F8474E" w:rsidRDefault="005F5583" w:rsidP="005F5583">
            <w:pPr>
              <w:pStyle w:val="TAC"/>
              <w:rPr>
                <w:lang w:val="sv-SE"/>
              </w:rPr>
            </w:pPr>
          </w:p>
        </w:tc>
        <w:tc>
          <w:tcPr>
            <w:tcW w:w="1133" w:type="dxa"/>
            <w:vMerge/>
            <w:tcBorders>
              <w:left w:val="single" w:sz="4" w:space="0" w:color="auto"/>
              <w:bottom w:val="single" w:sz="4" w:space="0" w:color="auto"/>
              <w:right w:val="single" w:sz="4" w:space="0" w:color="auto"/>
            </w:tcBorders>
          </w:tcPr>
          <w:p w14:paraId="1046EDE7"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0C21739D" w14:textId="77777777" w:rsidR="005F5583" w:rsidRPr="00F8474E" w:rsidRDefault="005F5583" w:rsidP="005F5583">
            <w:pPr>
              <w:pStyle w:val="TAC"/>
            </w:pPr>
          </w:p>
        </w:tc>
        <w:tc>
          <w:tcPr>
            <w:tcW w:w="1832" w:type="dxa"/>
            <w:vMerge/>
            <w:tcBorders>
              <w:left w:val="single" w:sz="4" w:space="0" w:color="auto"/>
              <w:bottom w:val="single" w:sz="4" w:space="0" w:color="auto"/>
              <w:right w:val="single" w:sz="4" w:space="0" w:color="auto"/>
            </w:tcBorders>
            <w:vAlign w:val="center"/>
          </w:tcPr>
          <w:p w14:paraId="7A5D0674"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CD87BA"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DCC084" w14:textId="77777777" w:rsidR="005F5583" w:rsidRPr="00F8474E" w:rsidRDefault="005F5583" w:rsidP="005F5583">
            <w:pPr>
              <w:pStyle w:val="TAC"/>
            </w:pPr>
            <w:r w:rsidRPr="00F8474E">
              <w:t>-123.5</w:t>
            </w:r>
          </w:p>
        </w:tc>
        <w:tc>
          <w:tcPr>
            <w:tcW w:w="1123" w:type="dxa"/>
            <w:tcBorders>
              <w:left w:val="single" w:sz="4" w:space="0" w:color="auto"/>
              <w:bottom w:val="single" w:sz="4" w:space="0" w:color="auto"/>
              <w:right w:val="single" w:sz="4" w:space="0" w:color="auto"/>
            </w:tcBorders>
          </w:tcPr>
          <w:p w14:paraId="1FD2488B" w14:textId="77777777" w:rsidR="005F5583" w:rsidRPr="00F8474E" w:rsidRDefault="005F5583" w:rsidP="005F5583">
            <w:pPr>
              <w:pStyle w:val="TAC"/>
            </w:pPr>
            <w:r w:rsidRPr="00F8474E">
              <w:rPr>
                <w:rFonts w:hint="eastAsia"/>
                <w:lang w:eastAsia="zh-CN"/>
              </w:rPr>
              <w:t>-50</w:t>
            </w:r>
          </w:p>
        </w:tc>
      </w:tr>
      <w:tr w:rsidR="005F5583" w:rsidRPr="00F8474E" w14:paraId="2FB6ACD9" w14:textId="77777777" w:rsidTr="00FA482E">
        <w:trPr>
          <w:jc w:val="center"/>
        </w:trPr>
        <w:tc>
          <w:tcPr>
            <w:tcW w:w="1132" w:type="dxa"/>
            <w:tcBorders>
              <w:top w:val="single" w:sz="6" w:space="0" w:color="auto"/>
              <w:left w:val="single" w:sz="4" w:space="0" w:color="auto"/>
              <w:bottom w:val="nil"/>
              <w:right w:val="single" w:sz="6" w:space="0" w:color="auto"/>
            </w:tcBorders>
            <w:vAlign w:val="center"/>
            <w:hideMark/>
          </w:tcPr>
          <w:p w14:paraId="66F9CF1B" w14:textId="47C3C30E" w:rsidR="005F5583" w:rsidRPr="00F8474E" w:rsidRDefault="005F5583" w:rsidP="005F5583">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188B283C"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D934F14" w14:textId="06886001"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74D7E79"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F99105" w14:textId="45942F34"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B3D34F8" w14:textId="60E3A991" w:rsidR="005F5583" w:rsidRPr="00F8474E" w:rsidRDefault="005F5583" w:rsidP="005F5583">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76260B39" w14:textId="18ED0B0D" w:rsidR="005F5583" w:rsidRPr="00F8474E" w:rsidRDefault="005F5583" w:rsidP="005F5583">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C8970BC" w14:textId="58CDB05D" w:rsidR="005F5583" w:rsidRPr="00F8474E" w:rsidRDefault="005F5583" w:rsidP="005F5583">
            <w:pPr>
              <w:pStyle w:val="TAC"/>
            </w:pPr>
            <w:r w:rsidRPr="00F8474E">
              <w:rPr>
                <w:rFonts w:hint="eastAsia"/>
                <w:lang w:eastAsia="zh-CN"/>
              </w:rPr>
              <w:t>NOTE</w:t>
            </w:r>
            <w:r w:rsidRPr="00F8474E">
              <w:t xml:space="preserve"> 6</w:t>
            </w:r>
          </w:p>
        </w:tc>
      </w:tr>
      <w:tr w:rsidR="005F5583" w:rsidRPr="00F8474E" w14:paraId="575CA14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11BE6D" w14:textId="514A8AA0" w:rsidR="005F5583" w:rsidRPr="00F8474E" w:rsidRDefault="005F5583" w:rsidP="005F5583">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59C31AE9"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CEC4924" w14:textId="412D0C51" w:rsidR="005F5583" w:rsidRPr="00F8474E" w:rsidRDefault="005F5583" w:rsidP="005F5583">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7FBEC483" w14:textId="77777777" w:rsidR="005F5583" w:rsidRPr="00F8474E" w:rsidRDefault="005F5583" w:rsidP="005F5583">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5485DF02" w14:textId="08B4713E"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EC92EA9" w14:textId="0D691D49"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770FE88D" w14:textId="1495311F" w:rsidR="005F5583" w:rsidRPr="00F8474E" w:rsidRDefault="005F5583" w:rsidP="005F5583">
            <w:pPr>
              <w:pStyle w:val="TAC"/>
            </w:pPr>
            <w:r w:rsidRPr="00F8474E">
              <w:t>-124</w:t>
            </w:r>
          </w:p>
        </w:tc>
        <w:tc>
          <w:tcPr>
            <w:tcW w:w="1123" w:type="dxa"/>
            <w:tcBorders>
              <w:top w:val="single" w:sz="4" w:space="0" w:color="auto"/>
              <w:left w:val="single" w:sz="4" w:space="0" w:color="auto"/>
              <w:right w:val="single" w:sz="4" w:space="0" w:color="auto"/>
            </w:tcBorders>
            <w:hideMark/>
          </w:tcPr>
          <w:p w14:paraId="38595D4A" w14:textId="3A8A1D32" w:rsidR="005F5583" w:rsidRPr="00F8474E" w:rsidRDefault="005F5583" w:rsidP="005F5583">
            <w:pPr>
              <w:pStyle w:val="TAC"/>
            </w:pPr>
            <w:r w:rsidRPr="00F8474E">
              <w:rPr>
                <w:rFonts w:hint="eastAsia"/>
                <w:lang w:eastAsia="zh-CN"/>
              </w:rPr>
              <w:t>-50</w:t>
            </w:r>
          </w:p>
        </w:tc>
      </w:tr>
      <w:tr w:rsidR="005F5583" w:rsidRPr="00F8474E" w14:paraId="31777906"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17A4AA0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231C1BC6"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0862421E"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3C8F1B71"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591C8DC6"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77C8F6"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9654BA7" w14:textId="77777777" w:rsidR="005F5583" w:rsidRPr="00F8474E" w:rsidRDefault="005F5583" w:rsidP="005F5583">
            <w:pPr>
              <w:pStyle w:val="TAC"/>
            </w:pPr>
            <w:r w:rsidRPr="00F8474E">
              <w:t>-123.5</w:t>
            </w:r>
          </w:p>
        </w:tc>
        <w:tc>
          <w:tcPr>
            <w:tcW w:w="1123" w:type="dxa"/>
            <w:tcBorders>
              <w:left w:val="single" w:sz="4" w:space="0" w:color="auto"/>
              <w:right w:val="single" w:sz="4" w:space="0" w:color="auto"/>
            </w:tcBorders>
          </w:tcPr>
          <w:p w14:paraId="0E1407AF" w14:textId="77777777" w:rsidR="005F5583" w:rsidRPr="00F8474E" w:rsidRDefault="005F5583" w:rsidP="005F5583">
            <w:pPr>
              <w:pStyle w:val="TAC"/>
            </w:pPr>
            <w:r w:rsidRPr="00F8474E">
              <w:rPr>
                <w:rFonts w:hint="eastAsia"/>
                <w:lang w:eastAsia="zh-CN"/>
              </w:rPr>
              <w:t>-50</w:t>
            </w:r>
          </w:p>
        </w:tc>
      </w:tr>
      <w:tr w:rsidR="005F5583" w:rsidRPr="00F8474E" w14:paraId="0AC0E0FD" w14:textId="77777777" w:rsidTr="00380899">
        <w:trPr>
          <w:trHeight w:val="22"/>
          <w:jc w:val="center"/>
        </w:trPr>
        <w:tc>
          <w:tcPr>
            <w:tcW w:w="1132" w:type="dxa"/>
            <w:vMerge/>
            <w:tcBorders>
              <w:left w:val="single" w:sz="4" w:space="0" w:color="auto"/>
              <w:right w:val="single" w:sz="6" w:space="0" w:color="auto"/>
            </w:tcBorders>
          </w:tcPr>
          <w:p w14:paraId="4F6ABAB6"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C89C8A9"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CE3CE7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2A757C1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78270AD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D71387"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214D1A0" w14:textId="77777777" w:rsidR="005F5583" w:rsidRPr="00F8474E" w:rsidRDefault="005F5583" w:rsidP="005F5583">
            <w:pPr>
              <w:pStyle w:val="TAC"/>
            </w:pPr>
            <w:r w:rsidRPr="00F8474E">
              <w:t>-123</w:t>
            </w:r>
          </w:p>
        </w:tc>
        <w:tc>
          <w:tcPr>
            <w:tcW w:w="1123" w:type="dxa"/>
            <w:tcBorders>
              <w:left w:val="single" w:sz="4" w:space="0" w:color="auto"/>
              <w:right w:val="single" w:sz="4" w:space="0" w:color="auto"/>
            </w:tcBorders>
          </w:tcPr>
          <w:p w14:paraId="63BAA7B6" w14:textId="77777777" w:rsidR="005F5583" w:rsidRPr="00F8474E" w:rsidRDefault="005F5583" w:rsidP="005F5583">
            <w:pPr>
              <w:pStyle w:val="TAC"/>
            </w:pPr>
            <w:r w:rsidRPr="00F8474E">
              <w:rPr>
                <w:rFonts w:hint="eastAsia"/>
                <w:lang w:eastAsia="zh-CN"/>
              </w:rPr>
              <w:t>-50</w:t>
            </w:r>
          </w:p>
        </w:tc>
      </w:tr>
      <w:tr w:rsidR="005F5583" w:rsidRPr="00F8474E" w14:paraId="23433FE4" w14:textId="77777777" w:rsidTr="00380899">
        <w:trPr>
          <w:trHeight w:val="22"/>
          <w:jc w:val="center"/>
        </w:trPr>
        <w:tc>
          <w:tcPr>
            <w:tcW w:w="1132" w:type="dxa"/>
            <w:vMerge/>
            <w:tcBorders>
              <w:left w:val="single" w:sz="4" w:space="0" w:color="auto"/>
              <w:right w:val="single" w:sz="6" w:space="0" w:color="auto"/>
            </w:tcBorders>
          </w:tcPr>
          <w:p w14:paraId="248404A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B3641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3813B600"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6739EA5A"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33E05C0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386B5D"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C7BA64E" w14:textId="77777777" w:rsidR="005F5583" w:rsidRPr="00F8474E" w:rsidRDefault="005F5583" w:rsidP="005F5583">
            <w:pPr>
              <w:pStyle w:val="TAC"/>
            </w:pPr>
            <w:r w:rsidRPr="00F8474E">
              <w:t>-122.5</w:t>
            </w:r>
          </w:p>
        </w:tc>
        <w:tc>
          <w:tcPr>
            <w:tcW w:w="1123" w:type="dxa"/>
            <w:tcBorders>
              <w:left w:val="single" w:sz="4" w:space="0" w:color="auto"/>
              <w:right w:val="single" w:sz="4" w:space="0" w:color="auto"/>
            </w:tcBorders>
          </w:tcPr>
          <w:p w14:paraId="1EA7B7CF" w14:textId="77777777" w:rsidR="005F5583" w:rsidRPr="00F8474E" w:rsidRDefault="005F5583" w:rsidP="005F5583">
            <w:pPr>
              <w:pStyle w:val="TAC"/>
            </w:pPr>
            <w:r w:rsidRPr="00F8474E">
              <w:rPr>
                <w:rFonts w:hint="eastAsia"/>
                <w:lang w:eastAsia="zh-CN"/>
              </w:rPr>
              <w:t>-50</w:t>
            </w:r>
          </w:p>
        </w:tc>
      </w:tr>
      <w:tr w:rsidR="005F5583" w:rsidRPr="00F8474E" w14:paraId="2431F1F0" w14:textId="77777777" w:rsidTr="00380899">
        <w:trPr>
          <w:trHeight w:val="22"/>
          <w:jc w:val="center"/>
        </w:trPr>
        <w:tc>
          <w:tcPr>
            <w:tcW w:w="1132" w:type="dxa"/>
            <w:vMerge/>
            <w:tcBorders>
              <w:left w:val="single" w:sz="4" w:space="0" w:color="auto"/>
              <w:right w:val="single" w:sz="6" w:space="0" w:color="auto"/>
            </w:tcBorders>
          </w:tcPr>
          <w:p w14:paraId="65F6D070"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8A744E2"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40A7707"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30853B15"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23871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76FD51"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51E0E811" w14:textId="77777777" w:rsidR="005F5583" w:rsidRPr="00F8474E" w:rsidRDefault="005F5583" w:rsidP="005F5583">
            <w:pPr>
              <w:pStyle w:val="TAC"/>
            </w:pPr>
            <w:r w:rsidRPr="00F8474E">
              <w:t>-122</w:t>
            </w:r>
          </w:p>
        </w:tc>
        <w:tc>
          <w:tcPr>
            <w:tcW w:w="1123" w:type="dxa"/>
            <w:tcBorders>
              <w:left w:val="single" w:sz="4" w:space="0" w:color="auto"/>
              <w:right w:val="single" w:sz="4" w:space="0" w:color="auto"/>
            </w:tcBorders>
          </w:tcPr>
          <w:p w14:paraId="3C33A446" w14:textId="77777777" w:rsidR="005F5583" w:rsidRPr="00F8474E" w:rsidRDefault="005F5583" w:rsidP="005F5583">
            <w:pPr>
              <w:pStyle w:val="TAC"/>
            </w:pPr>
            <w:r w:rsidRPr="00F8474E">
              <w:rPr>
                <w:rFonts w:hint="eastAsia"/>
                <w:lang w:eastAsia="zh-CN"/>
              </w:rPr>
              <w:t>-50</w:t>
            </w:r>
          </w:p>
        </w:tc>
      </w:tr>
      <w:tr w:rsidR="005F5583" w:rsidRPr="00F8474E" w14:paraId="625043AE" w14:textId="77777777" w:rsidTr="00380899">
        <w:trPr>
          <w:trHeight w:val="22"/>
          <w:jc w:val="center"/>
        </w:trPr>
        <w:tc>
          <w:tcPr>
            <w:tcW w:w="1132" w:type="dxa"/>
            <w:vMerge/>
            <w:tcBorders>
              <w:left w:val="single" w:sz="4" w:space="0" w:color="auto"/>
              <w:right w:val="single" w:sz="6" w:space="0" w:color="auto"/>
            </w:tcBorders>
          </w:tcPr>
          <w:p w14:paraId="2B1B5C3B"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3AE0751"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65B9DF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C904E0"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1CCB28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4EADFBB"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195E33A" w14:textId="77777777" w:rsidR="005F5583" w:rsidRPr="00F8474E" w:rsidRDefault="005F5583" w:rsidP="005F5583">
            <w:pPr>
              <w:pStyle w:val="TAC"/>
            </w:pPr>
            <w:r w:rsidRPr="00F8474E">
              <w:t>-121.5</w:t>
            </w:r>
          </w:p>
        </w:tc>
        <w:tc>
          <w:tcPr>
            <w:tcW w:w="1123" w:type="dxa"/>
            <w:tcBorders>
              <w:left w:val="single" w:sz="4" w:space="0" w:color="auto"/>
              <w:right w:val="single" w:sz="4" w:space="0" w:color="auto"/>
            </w:tcBorders>
          </w:tcPr>
          <w:p w14:paraId="6E3AD6D3" w14:textId="77777777" w:rsidR="005F5583" w:rsidRPr="00F8474E" w:rsidRDefault="005F5583" w:rsidP="005F5583">
            <w:pPr>
              <w:pStyle w:val="TAC"/>
            </w:pPr>
            <w:r w:rsidRPr="00F8474E">
              <w:rPr>
                <w:rFonts w:hint="eastAsia"/>
                <w:lang w:eastAsia="zh-CN"/>
              </w:rPr>
              <w:t>-50</w:t>
            </w:r>
          </w:p>
        </w:tc>
      </w:tr>
      <w:tr w:rsidR="005F5583" w:rsidRPr="00F8474E" w14:paraId="7AE97688" w14:textId="77777777" w:rsidTr="00380899">
        <w:trPr>
          <w:trHeight w:val="22"/>
          <w:jc w:val="center"/>
        </w:trPr>
        <w:tc>
          <w:tcPr>
            <w:tcW w:w="1132" w:type="dxa"/>
            <w:vMerge/>
            <w:tcBorders>
              <w:left w:val="single" w:sz="4" w:space="0" w:color="auto"/>
              <w:right w:val="single" w:sz="6" w:space="0" w:color="auto"/>
            </w:tcBorders>
          </w:tcPr>
          <w:p w14:paraId="3C41464C"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2F32B48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743FCC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6461DF1"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1AF7556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93583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8ACC226" w14:textId="77777777" w:rsidR="005F5583" w:rsidRPr="00F8474E" w:rsidRDefault="005F5583" w:rsidP="005F5583">
            <w:pPr>
              <w:pStyle w:val="TAC"/>
            </w:pPr>
            <w:r w:rsidRPr="00F8474E">
              <w:t>-121</w:t>
            </w:r>
          </w:p>
        </w:tc>
        <w:tc>
          <w:tcPr>
            <w:tcW w:w="1123" w:type="dxa"/>
            <w:tcBorders>
              <w:left w:val="single" w:sz="4" w:space="0" w:color="auto"/>
              <w:right w:val="single" w:sz="4" w:space="0" w:color="auto"/>
            </w:tcBorders>
          </w:tcPr>
          <w:p w14:paraId="56A1092A" w14:textId="77777777" w:rsidR="005F5583" w:rsidRPr="00F8474E" w:rsidRDefault="005F5583" w:rsidP="005F5583">
            <w:pPr>
              <w:pStyle w:val="TAC"/>
            </w:pPr>
            <w:r w:rsidRPr="00F8474E">
              <w:rPr>
                <w:rFonts w:hint="eastAsia"/>
                <w:lang w:eastAsia="zh-CN"/>
              </w:rPr>
              <w:t>-50</w:t>
            </w:r>
          </w:p>
        </w:tc>
      </w:tr>
      <w:tr w:rsidR="005F5583" w:rsidRPr="00F8474E" w14:paraId="2AB5FBB1" w14:textId="77777777" w:rsidTr="00380899">
        <w:trPr>
          <w:trHeight w:val="22"/>
          <w:jc w:val="center"/>
        </w:trPr>
        <w:tc>
          <w:tcPr>
            <w:tcW w:w="1132" w:type="dxa"/>
            <w:vMerge/>
            <w:tcBorders>
              <w:left w:val="single" w:sz="4" w:space="0" w:color="auto"/>
              <w:bottom w:val="nil"/>
              <w:right w:val="single" w:sz="6" w:space="0" w:color="auto"/>
            </w:tcBorders>
          </w:tcPr>
          <w:p w14:paraId="69753D49"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51BCF95A" w14:textId="77777777" w:rsidR="005F5583" w:rsidRPr="00F8474E" w:rsidRDefault="005F5583" w:rsidP="005F5583">
            <w:pPr>
              <w:pStyle w:val="TAC"/>
              <w:rPr>
                <w:lang w:val="sv-SE"/>
              </w:rPr>
            </w:pPr>
          </w:p>
        </w:tc>
        <w:tc>
          <w:tcPr>
            <w:tcW w:w="1133" w:type="dxa"/>
            <w:vMerge/>
            <w:tcBorders>
              <w:left w:val="single" w:sz="4" w:space="0" w:color="auto"/>
              <w:bottom w:val="single" w:sz="4" w:space="0" w:color="auto"/>
              <w:right w:val="single" w:sz="4" w:space="0" w:color="auto"/>
            </w:tcBorders>
          </w:tcPr>
          <w:p w14:paraId="59B6D7BF"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567FA35C" w14:textId="77777777" w:rsidR="005F5583" w:rsidRPr="00F8474E" w:rsidRDefault="005F5583" w:rsidP="005F5583">
            <w:pPr>
              <w:pStyle w:val="TAC"/>
            </w:pPr>
          </w:p>
        </w:tc>
        <w:tc>
          <w:tcPr>
            <w:tcW w:w="1832" w:type="dxa"/>
            <w:vMerge/>
            <w:tcBorders>
              <w:left w:val="single" w:sz="4" w:space="0" w:color="auto"/>
              <w:bottom w:val="single" w:sz="4" w:space="0" w:color="auto"/>
              <w:right w:val="single" w:sz="4" w:space="0" w:color="auto"/>
            </w:tcBorders>
          </w:tcPr>
          <w:p w14:paraId="79AAEC9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444E54"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7DB9C5" w14:textId="77777777" w:rsidR="005F5583" w:rsidRPr="00F8474E" w:rsidRDefault="005F5583" w:rsidP="005F5583">
            <w:pPr>
              <w:pStyle w:val="TAC"/>
            </w:pPr>
            <w:r w:rsidRPr="00F8474E">
              <w:t>-120.5</w:t>
            </w:r>
          </w:p>
        </w:tc>
        <w:tc>
          <w:tcPr>
            <w:tcW w:w="1123" w:type="dxa"/>
            <w:tcBorders>
              <w:left w:val="single" w:sz="4" w:space="0" w:color="auto"/>
              <w:bottom w:val="single" w:sz="4" w:space="0" w:color="auto"/>
              <w:right w:val="single" w:sz="4" w:space="0" w:color="auto"/>
            </w:tcBorders>
          </w:tcPr>
          <w:p w14:paraId="624C7875" w14:textId="77777777" w:rsidR="005F5583" w:rsidRPr="00F8474E" w:rsidRDefault="005F5583" w:rsidP="005F5583">
            <w:pPr>
              <w:pStyle w:val="TAC"/>
            </w:pPr>
            <w:r w:rsidRPr="00F8474E">
              <w:rPr>
                <w:rFonts w:hint="eastAsia"/>
                <w:lang w:eastAsia="zh-CN"/>
              </w:rPr>
              <w:t>-50</w:t>
            </w:r>
          </w:p>
        </w:tc>
      </w:tr>
      <w:tr w:rsidR="005F5583" w:rsidRPr="00F8474E" w14:paraId="47A6B80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2859151" w14:textId="07D08FBD" w:rsidR="005F5583" w:rsidRPr="00F8474E" w:rsidRDefault="005F5583" w:rsidP="005F5583">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92485FF"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93582F9" w14:textId="5ACC40EF"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4EE3D55"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2B3CC88" w14:textId="09EDB61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6BA5166"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4D1A7A6"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A194CDE" w14:textId="77777777" w:rsidR="005F5583" w:rsidRPr="00F8474E" w:rsidRDefault="005F5583" w:rsidP="005F5583">
            <w:pPr>
              <w:pStyle w:val="TAC"/>
            </w:pPr>
            <w:r w:rsidRPr="00F8474E">
              <w:t>NOTE 6</w:t>
            </w:r>
          </w:p>
        </w:tc>
      </w:tr>
      <w:tr w:rsidR="005F5583" w:rsidRPr="00F8474E" w14:paraId="400B4006"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1EE4359" w14:textId="771AA355" w:rsidR="005F5583" w:rsidRPr="00F8474E" w:rsidRDefault="005F5583" w:rsidP="005F5583">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C9A9BA1"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251315A" w14:textId="0F7C699B" w:rsidR="005F5583" w:rsidRPr="00F8474E" w:rsidRDefault="005F5583" w:rsidP="005F5583">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1FDF1693" w14:textId="77777777" w:rsidR="005F5583" w:rsidRPr="00F8474E" w:rsidRDefault="005F5583" w:rsidP="005F5583">
            <w:pPr>
              <w:pStyle w:val="TAC"/>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4C71C6D0" w14:textId="25855B9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3E5095B" w14:textId="0817CC76"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4A4C233" w14:textId="140B701C" w:rsidR="005F5583" w:rsidRPr="00F8474E" w:rsidRDefault="005F5583" w:rsidP="005F5583">
            <w:pPr>
              <w:pStyle w:val="TAC"/>
            </w:pPr>
            <w:r w:rsidRPr="00F8474E">
              <w:t>-121</w:t>
            </w:r>
          </w:p>
        </w:tc>
        <w:tc>
          <w:tcPr>
            <w:tcW w:w="1123" w:type="dxa"/>
            <w:tcBorders>
              <w:top w:val="single" w:sz="4" w:space="0" w:color="auto"/>
              <w:left w:val="single" w:sz="4" w:space="0" w:color="auto"/>
              <w:right w:val="single" w:sz="4" w:space="0" w:color="auto"/>
            </w:tcBorders>
            <w:hideMark/>
          </w:tcPr>
          <w:p w14:paraId="7FBAE5B5" w14:textId="15D8A037" w:rsidR="005F5583" w:rsidRPr="00F8474E" w:rsidRDefault="005F5583" w:rsidP="005F5583">
            <w:pPr>
              <w:pStyle w:val="TAC"/>
            </w:pPr>
            <w:r w:rsidRPr="00F8474E">
              <w:rPr>
                <w:rFonts w:hint="eastAsia"/>
                <w:lang w:eastAsia="zh-CN"/>
              </w:rPr>
              <w:t>-50</w:t>
            </w:r>
          </w:p>
        </w:tc>
      </w:tr>
      <w:tr w:rsidR="005F5583" w:rsidRPr="00F8474E" w14:paraId="5B4FB6A9"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0AA3F5F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F2062D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287BD474"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tcPr>
          <w:p w14:paraId="31922887"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4F299A55"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12A02D"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797840A" w14:textId="77777777" w:rsidR="005F5583" w:rsidRPr="00F8474E" w:rsidRDefault="005F5583" w:rsidP="005F5583">
            <w:pPr>
              <w:pStyle w:val="TAC"/>
            </w:pPr>
            <w:r w:rsidRPr="00F8474E">
              <w:t>-120.5</w:t>
            </w:r>
          </w:p>
        </w:tc>
        <w:tc>
          <w:tcPr>
            <w:tcW w:w="1123" w:type="dxa"/>
            <w:tcBorders>
              <w:left w:val="single" w:sz="4" w:space="0" w:color="auto"/>
              <w:right w:val="single" w:sz="4" w:space="0" w:color="auto"/>
            </w:tcBorders>
          </w:tcPr>
          <w:p w14:paraId="5AB1351E" w14:textId="77777777" w:rsidR="005F5583" w:rsidRPr="00F8474E" w:rsidRDefault="005F5583" w:rsidP="005F5583">
            <w:pPr>
              <w:pStyle w:val="TAC"/>
            </w:pPr>
            <w:r w:rsidRPr="00F8474E">
              <w:rPr>
                <w:rFonts w:hint="eastAsia"/>
                <w:lang w:eastAsia="zh-CN"/>
              </w:rPr>
              <w:t>-50</w:t>
            </w:r>
          </w:p>
        </w:tc>
      </w:tr>
      <w:tr w:rsidR="005F5583" w:rsidRPr="00F8474E" w14:paraId="2FAC4FE0" w14:textId="77777777" w:rsidTr="00380899">
        <w:trPr>
          <w:trHeight w:val="22"/>
          <w:jc w:val="center"/>
        </w:trPr>
        <w:tc>
          <w:tcPr>
            <w:tcW w:w="1132" w:type="dxa"/>
            <w:vMerge/>
            <w:tcBorders>
              <w:left w:val="single" w:sz="4" w:space="0" w:color="auto"/>
              <w:right w:val="single" w:sz="6" w:space="0" w:color="auto"/>
            </w:tcBorders>
          </w:tcPr>
          <w:p w14:paraId="1C1F476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037510"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AAED28F"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7FD09994"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0A0B69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08A2B41"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FAA3960" w14:textId="77777777" w:rsidR="005F5583" w:rsidRPr="00F8474E" w:rsidRDefault="005F5583" w:rsidP="005F5583">
            <w:pPr>
              <w:pStyle w:val="TAC"/>
            </w:pPr>
            <w:r w:rsidRPr="00F8474E">
              <w:t>-120</w:t>
            </w:r>
          </w:p>
        </w:tc>
        <w:tc>
          <w:tcPr>
            <w:tcW w:w="1123" w:type="dxa"/>
            <w:tcBorders>
              <w:left w:val="single" w:sz="4" w:space="0" w:color="auto"/>
              <w:right w:val="single" w:sz="4" w:space="0" w:color="auto"/>
            </w:tcBorders>
          </w:tcPr>
          <w:p w14:paraId="0067F846" w14:textId="77777777" w:rsidR="005F5583" w:rsidRPr="00F8474E" w:rsidRDefault="005F5583" w:rsidP="005F5583">
            <w:pPr>
              <w:pStyle w:val="TAC"/>
            </w:pPr>
            <w:r w:rsidRPr="00F8474E">
              <w:rPr>
                <w:rFonts w:hint="eastAsia"/>
                <w:lang w:eastAsia="zh-CN"/>
              </w:rPr>
              <w:t>-50</w:t>
            </w:r>
          </w:p>
        </w:tc>
      </w:tr>
      <w:tr w:rsidR="005F5583" w:rsidRPr="00F8474E" w14:paraId="610540E8" w14:textId="77777777" w:rsidTr="00380899">
        <w:trPr>
          <w:trHeight w:val="22"/>
          <w:jc w:val="center"/>
        </w:trPr>
        <w:tc>
          <w:tcPr>
            <w:tcW w:w="1132" w:type="dxa"/>
            <w:vMerge/>
            <w:tcBorders>
              <w:left w:val="single" w:sz="4" w:space="0" w:color="auto"/>
              <w:right w:val="single" w:sz="6" w:space="0" w:color="auto"/>
            </w:tcBorders>
          </w:tcPr>
          <w:p w14:paraId="008111EE"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299993F"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998F22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4B8EE00B"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335D4F8"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38192C"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A2A4FC1" w14:textId="77777777" w:rsidR="005F5583" w:rsidRPr="00F8474E" w:rsidRDefault="005F5583" w:rsidP="005F5583">
            <w:pPr>
              <w:pStyle w:val="TAC"/>
            </w:pPr>
            <w:r w:rsidRPr="00F8474E">
              <w:t>-119.5</w:t>
            </w:r>
          </w:p>
        </w:tc>
        <w:tc>
          <w:tcPr>
            <w:tcW w:w="1123" w:type="dxa"/>
            <w:tcBorders>
              <w:left w:val="single" w:sz="4" w:space="0" w:color="auto"/>
              <w:right w:val="single" w:sz="4" w:space="0" w:color="auto"/>
            </w:tcBorders>
          </w:tcPr>
          <w:p w14:paraId="64425D61" w14:textId="77777777" w:rsidR="005F5583" w:rsidRPr="00F8474E" w:rsidRDefault="005F5583" w:rsidP="005F5583">
            <w:pPr>
              <w:pStyle w:val="TAC"/>
            </w:pPr>
            <w:r w:rsidRPr="00F8474E">
              <w:rPr>
                <w:rFonts w:hint="eastAsia"/>
                <w:lang w:eastAsia="zh-CN"/>
              </w:rPr>
              <w:t>-50</w:t>
            </w:r>
          </w:p>
        </w:tc>
      </w:tr>
      <w:tr w:rsidR="005F5583" w:rsidRPr="00F8474E" w14:paraId="785CC69A" w14:textId="77777777" w:rsidTr="00380899">
        <w:trPr>
          <w:trHeight w:val="22"/>
          <w:jc w:val="center"/>
        </w:trPr>
        <w:tc>
          <w:tcPr>
            <w:tcW w:w="1132" w:type="dxa"/>
            <w:vMerge/>
            <w:tcBorders>
              <w:left w:val="single" w:sz="4" w:space="0" w:color="auto"/>
              <w:right w:val="single" w:sz="6" w:space="0" w:color="auto"/>
            </w:tcBorders>
          </w:tcPr>
          <w:p w14:paraId="2197E8F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BD1EA2E"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1F11D05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0973379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4291B83"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114123"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8FCBFAC" w14:textId="77777777" w:rsidR="005F5583" w:rsidRPr="00F8474E" w:rsidRDefault="005F5583" w:rsidP="005F5583">
            <w:pPr>
              <w:pStyle w:val="TAC"/>
            </w:pPr>
            <w:r w:rsidRPr="00F8474E">
              <w:t>-119</w:t>
            </w:r>
          </w:p>
        </w:tc>
        <w:tc>
          <w:tcPr>
            <w:tcW w:w="1123" w:type="dxa"/>
            <w:tcBorders>
              <w:left w:val="single" w:sz="4" w:space="0" w:color="auto"/>
              <w:right w:val="single" w:sz="4" w:space="0" w:color="auto"/>
            </w:tcBorders>
          </w:tcPr>
          <w:p w14:paraId="0351E8CE" w14:textId="77777777" w:rsidR="005F5583" w:rsidRPr="00F8474E" w:rsidRDefault="005F5583" w:rsidP="005F5583">
            <w:pPr>
              <w:pStyle w:val="TAC"/>
            </w:pPr>
            <w:r w:rsidRPr="00F8474E">
              <w:rPr>
                <w:rFonts w:hint="eastAsia"/>
                <w:lang w:eastAsia="zh-CN"/>
              </w:rPr>
              <w:t>-50</w:t>
            </w:r>
          </w:p>
        </w:tc>
      </w:tr>
      <w:tr w:rsidR="005F5583" w:rsidRPr="00F8474E" w14:paraId="2F81BC19" w14:textId="77777777" w:rsidTr="00380899">
        <w:trPr>
          <w:trHeight w:val="22"/>
          <w:jc w:val="center"/>
        </w:trPr>
        <w:tc>
          <w:tcPr>
            <w:tcW w:w="1132" w:type="dxa"/>
            <w:vMerge/>
            <w:tcBorders>
              <w:left w:val="single" w:sz="4" w:space="0" w:color="auto"/>
              <w:right w:val="single" w:sz="6" w:space="0" w:color="auto"/>
            </w:tcBorders>
          </w:tcPr>
          <w:p w14:paraId="1A3C02C1"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0B425373"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881223"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212C7466"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17A42E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6637B9"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E745B79" w14:textId="77777777" w:rsidR="005F5583" w:rsidRPr="00F8474E" w:rsidRDefault="005F5583" w:rsidP="005F5583">
            <w:pPr>
              <w:pStyle w:val="TAC"/>
            </w:pPr>
            <w:r w:rsidRPr="00F8474E">
              <w:t>-118.5</w:t>
            </w:r>
          </w:p>
        </w:tc>
        <w:tc>
          <w:tcPr>
            <w:tcW w:w="1123" w:type="dxa"/>
            <w:tcBorders>
              <w:left w:val="single" w:sz="4" w:space="0" w:color="auto"/>
              <w:right w:val="single" w:sz="4" w:space="0" w:color="auto"/>
            </w:tcBorders>
          </w:tcPr>
          <w:p w14:paraId="20E5EB54" w14:textId="77777777" w:rsidR="005F5583" w:rsidRPr="00F8474E" w:rsidRDefault="005F5583" w:rsidP="005F5583">
            <w:pPr>
              <w:pStyle w:val="TAC"/>
            </w:pPr>
            <w:r w:rsidRPr="00F8474E">
              <w:rPr>
                <w:rFonts w:hint="eastAsia"/>
                <w:lang w:eastAsia="zh-CN"/>
              </w:rPr>
              <w:t>-50</w:t>
            </w:r>
          </w:p>
        </w:tc>
      </w:tr>
      <w:tr w:rsidR="005F5583" w:rsidRPr="00F8474E" w14:paraId="242235CD" w14:textId="77777777" w:rsidTr="00380899">
        <w:trPr>
          <w:trHeight w:val="22"/>
          <w:jc w:val="center"/>
        </w:trPr>
        <w:tc>
          <w:tcPr>
            <w:tcW w:w="1132" w:type="dxa"/>
            <w:vMerge/>
            <w:tcBorders>
              <w:left w:val="single" w:sz="4" w:space="0" w:color="auto"/>
              <w:right w:val="single" w:sz="6" w:space="0" w:color="auto"/>
            </w:tcBorders>
          </w:tcPr>
          <w:p w14:paraId="1F19E8F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00B3C6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19DC45"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1D23FF29"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900954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6C506F"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456ABA2" w14:textId="77777777" w:rsidR="005F5583" w:rsidRPr="00F8474E" w:rsidRDefault="005F5583" w:rsidP="005F5583">
            <w:pPr>
              <w:pStyle w:val="TAC"/>
            </w:pPr>
            <w:r w:rsidRPr="00F8474E">
              <w:t>-118</w:t>
            </w:r>
          </w:p>
        </w:tc>
        <w:tc>
          <w:tcPr>
            <w:tcW w:w="1123" w:type="dxa"/>
            <w:tcBorders>
              <w:left w:val="single" w:sz="4" w:space="0" w:color="auto"/>
              <w:right w:val="single" w:sz="4" w:space="0" w:color="auto"/>
            </w:tcBorders>
          </w:tcPr>
          <w:p w14:paraId="7C0342AF" w14:textId="77777777" w:rsidR="005F5583" w:rsidRPr="00F8474E" w:rsidRDefault="005F5583" w:rsidP="005F5583">
            <w:pPr>
              <w:pStyle w:val="TAC"/>
            </w:pPr>
            <w:r w:rsidRPr="00F8474E">
              <w:rPr>
                <w:rFonts w:hint="eastAsia"/>
                <w:lang w:eastAsia="zh-CN"/>
              </w:rPr>
              <w:t>-50</w:t>
            </w:r>
          </w:p>
        </w:tc>
      </w:tr>
      <w:tr w:rsidR="005F5583" w:rsidRPr="00F8474E" w14:paraId="78452146" w14:textId="77777777" w:rsidTr="00380899">
        <w:trPr>
          <w:trHeight w:val="22"/>
          <w:jc w:val="center"/>
        </w:trPr>
        <w:tc>
          <w:tcPr>
            <w:tcW w:w="1132" w:type="dxa"/>
            <w:vMerge/>
            <w:tcBorders>
              <w:left w:val="single" w:sz="4" w:space="0" w:color="auto"/>
              <w:bottom w:val="nil"/>
              <w:right w:val="single" w:sz="6" w:space="0" w:color="auto"/>
            </w:tcBorders>
          </w:tcPr>
          <w:p w14:paraId="4F76C79F"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1AD509E9" w14:textId="77777777" w:rsidR="005F5583" w:rsidRPr="00F8474E" w:rsidRDefault="005F5583" w:rsidP="005F5583">
            <w:pPr>
              <w:pStyle w:val="TAC"/>
              <w:rPr>
                <w:lang w:val="sv-SE"/>
              </w:rPr>
            </w:pPr>
          </w:p>
        </w:tc>
        <w:tc>
          <w:tcPr>
            <w:tcW w:w="1133" w:type="dxa"/>
            <w:vMerge/>
            <w:tcBorders>
              <w:left w:val="single" w:sz="4" w:space="0" w:color="auto"/>
              <w:bottom w:val="single" w:sz="4" w:space="0" w:color="auto"/>
              <w:right w:val="single" w:sz="4" w:space="0" w:color="auto"/>
            </w:tcBorders>
          </w:tcPr>
          <w:p w14:paraId="79E9FFBD"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tcPr>
          <w:p w14:paraId="2104FC89" w14:textId="77777777" w:rsidR="005F5583" w:rsidRPr="00F8474E" w:rsidRDefault="005F5583" w:rsidP="005F5583">
            <w:pPr>
              <w:pStyle w:val="TAC"/>
            </w:pPr>
          </w:p>
        </w:tc>
        <w:tc>
          <w:tcPr>
            <w:tcW w:w="1832" w:type="dxa"/>
            <w:vMerge/>
            <w:tcBorders>
              <w:left w:val="single" w:sz="4" w:space="0" w:color="auto"/>
              <w:bottom w:val="single" w:sz="4" w:space="0" w:color="auto"/>
              <w:right w:val="single" w:sz="4" w:space="0" w:color="auto"/>
            </w:tcBorders>
          </w:tcPr>
          <w:p w14:paraId="5758C57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9B90AB"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20992F8" w14:textId="77777777" w:rsidR="005F5583" w:rsidRPr="00F8474E" w:rsidRDefault="005F5583" w:rsidP="005F5583">
            <w:pPr>
              <w:pStyle w:val="TAC"/>
            </w:pPr>
            <w:r w:rsidRPr="00F8474E">
              <w:t>-117.5</w:t>
            </w:r>
          </w:p>
        </w:tc>
        <w:tc>
          <w:tcPr>
            <w:tcW w:w="1123" w:type="dxa"/>
            <w:tcBorders>
              <w:left w:val="single" w:sz="4" w:space="0" w:color="auto"/>
              <w:bottom w:val="single" w:sz="4" w:space="0" w:color="auto"/>
              <w:right w:val="single" w:sz="4" w:space="0" w:color="auto"/>
            </w:tcBorders>
          </w:tcPr>
          <w:p w14:paraId="4457D2F7" w14:textId="77777777" w:rsidR="005F5583" w:rsidRPr="00F8474E" w:rsidRDefault="005F5583" w:rsidP="005F5583">
            <w:pPr>
              <w:pStyle w:val="TAC"/>
            </w:pPr>
            <w:r w:rsidRPr="00F8474E">
              <w:rPr>
                <w:rFonts w:hint="eastAsia"/>
                <w:lang w:eastAsia="zh-CN"/>
              </w:rPr>
              <w:t>-50</w:t>
            </w:r>
          </w:p>
        </w:tc>
      </w:tr>
      <w:tr w:rsidR="005F5583" w:rsidRPr="00F8474E" w14:paraId="187F7FF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F1A7F95" w14:textId="04FFECCC" w:rsidR="005F5583" w:rsidRPr="00F8474E" w:rsidRDefault="005F5583" w:rsidP="005F5583">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69D2211"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309CB9" w14:textId="58B2E440"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44F9480A"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4D7184" w14:textId="193C5B3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8088C2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F66F2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138FC6" w14:textId="77777777" w:rsidR="005F5583" w:rsidRPr="00F8474E" w:rsidRDefault="005F5583" w:rsidP="005F5583">
            <w:pPr>
              <w:pStyle w:val="TAC"/>
            </w:pPr>
            <w:r w:rsidRPr="00F8474E">
              <w:t>NOTE 6</w:t>
            </w:r>
          </w:p>
        </w:tc>
      </w:tr>
      <w:tr w:rsidR="005F5583" w:rsidRPr="00F8474E" w14:paraId="2B35B54F"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6E5CE2D2" w14:textId="75658350" w:rsidR="005F5583" w:rsidRPr="00F8474E" w:rsidRDefault="005F5583" w:rsidP="005F5583">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7C76860D" w14:textId="77777777" w:rsidR="005F5583" w:rsidRPr="00F8474E" w:rsidRDefault="005F5583" w:rsidP="005F5583">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6A0192FC" w14:textId="045D43DE" w:rsidR="005F5583" w:rsidRPr="00F8474E" w:rsidRDefault="005F5583" w:rsidP="005F5583">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970CDE6" w14:textId="77777777" w:rsidR="005F5583" w:rsidRPr="00F8474E" w:rsidRDefault="005F5583" w:rsidP="005F5583">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7D029" w14:textId="1264EEE1"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619AC67"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1F7E0C1"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D763756" w14:textId="77777777" w:rsidR="005F5583" w:rsidRPr="00F8474E" w:rsidRDefault="005F5583" w:rsidP="005F5583">
            <w:pPr>
              <w:pStyle w:val="TAC"/>
            </w:pPr>
            <w:r w:rsidRPr="00F8474E">
              <w:t>NOTE 6</w:t>
            </w:r>
          </w:p>
        </w:tc>
      </w:tr>
      <w:tr w:rsidR="005F5583" w:rsidRPr="00F8474E" w14:paraId="2388215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46797416" w14:textId="64AC3974" w:rsidR="005F5583" w:rsidRPr="00F8474E" w:rsidRDefault="005F5583" w:rsidP="005F5583">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C674868"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151A482" w14:textId="2DD2959A"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420EA31"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DC520E8" w14:textId="6822F92F"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8C4C95"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762C3F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3050B1C" w14:textId="77777777" w:rsidR="005F5583" w:rsidRPr="00F8474E" w:rsidRDefault="005F5583" w:rsidP="005F5583">
            <w:pPr>
              <w:pStyle w:val="TAC"/>
            </w:pPr>
            <w:r w:rsidRPr="00F8474E">
              <w:t>NOTE 6</w:t>
            </w:r>
          </w:p>
        </w:tc>
      </w:tr>
      <w:tr w:rsidR="005F5583" w:rsidRPr="00F8474E" w14:paraId="0AAF689D"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3873DD4C" w14:textId="438ED789" w:rsidR="005F5583" w:rsidRPr="00F8474E" w:rsidRDefault="005F5583" w:rsidP="005F5583">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FFD8C84"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D0490F9" w14:textId="50CEDDE6" w:rsidR="005F5583" w:rsidRPr="00F8474E" w:rsidRDefault="005F5583" w:rsidP="005F5583">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433A8550" w14:textId="77777777" w:rsidR="005F5583" w:rsidRPr="00F8474E" w:rsidRDefault="005F5583" w:rsidP="005F5583">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91445" w14:textId="110C192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82B7C79"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7530CE5"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82265FC" w14:textId="77777777" w:rsidR="005F5583" w:rsidRPr="00F8474E" w:rsidRDefault="005F5583" w:rsidP="005F5583">
            <w:pPr>
              <w:pStyle w:val="TAC"/>
            </w:pPr>
            <w:r w:rsidRPr="00F8474E">
              <w:t>NOTE 6</w:t>
            </w:r>
          </w:p>
        </w:tc>
      </w:tr>
      <w:tr w:rsidR="005F5583" w:rsidRPr="00F8474E" w14:paraId="3644F17C"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64D1060" w14:textId="4C251C41"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579F556"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C5C281" w14:textId="6118B8F7" w:rsidR="005F5583" w:rsidRPr="00F8474E" w:rsidRDefault="005F5583" w:rsidP="005F5583">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37C395AC"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551B3E9" w14:textId="283FE8D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6FD5FA"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70939C"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CDBC5EE" w14:textId="77777777" w:rsidR="005F5583" w:rsidRPr="00F8474E" w:rsidRDefault="005F5583" w:rsidP="005F5583">
            <w:pPr>
              <w:pStyle w:val="TAC"/>
            </w:pPr>
            <w:r w:rsidRPr="00F8474E">
              <w:t>NOTE 6</w:t>
            </w:r>
          </w:p>
        </w:tc>
      </w:tr>
      <w:tr w:rsidR="005F5583" w:rsidRPr="00F8474E" w14:paraId="57F32DEA"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DF0FA77" w14:textId="16D7287D"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0C56797"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240D2E" w14:textId="3EF1394F" w:rsidR="005F5583" w:rsidRPr="00F8474E" w:rsidRDefault="005F5583" w:rsidP="005F5583">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621A8B54" w14:textId="77777777" w:rsidR="005F5583" w:rsidRPr="00F8474E" w:rsidRDefault="005F5583" w:rsidP="005F5583">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2F600BC1" w14:textId="2857DDE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2AFB6B8"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016EE2"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407BD3A" w14:textId="77777777" w:rsidR="005F5583" w:rsidRPr="00F8474E" w:rsidRDefault="005F5583" w:rsidP="005F5583">
            <w:pPr>
              <w:pStyle w:val="TAC"/>
            </w:pPr>
            <w:r w:rsidRPr="00F8474E">
              <w:t>NOTE 6</w:t>
            </w:r>
          </w:p>
        </w:tc>
      </w:tr>
      <w:tr w:rsidR="005F5583" w:rsidRPr="00F8474E" w14:paraId="635CBFE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7354DAA" w14:textId="13B6C4E7" w:rsidR="005F5583" w:rsidRPr="00F8474E" w:rsidRDefault="005F5583" w:rsidP="005F5583">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F13C90"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AD36EE" w14:textId="27D9761B"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7F212166"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0B3733" w14:textId="4E2EB680"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515DC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E880C69"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5105E9" w14:textId="77777777" w:rsidR="005F5583" w:rsidRPr="00F8474E" w:rsidRDefault="005F5583" w:rsidP="005F5583">
            <w:pPr>
              <w:pStyle w:val="TAC"/>
            </w:pPr>
            <w:r w:rsidRPr="00F8474E">
              <w:t>NOTE 6</w:t>
            </w:r>
          </w:p>
        </w:tc>
      </w:tr>
      <w:tr w:rsidR="005F5583" w:rsidRPr="00F8474E" w14:paraId="3495FD46" w14:textId="77777777" w:rsidTr="00FA482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83A7E98" w14:textId="77777777" w:rsidR="005F5583" w:rsidRPr="00F8474E" w:rsidRDefault="005F5583" w:rsidP="005F5583">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77177537" w14:textId="77777777" w:rsidR="005F5583" w:rsidRPr="00F8474E" w:rsidRDefault="005F5583" w:rsidP="005F5583">
            <w:pPr>
              <w:pStyle w:val="TAN"/>
            </w:pPr>
            <w:r w:rsidRPr="00F8474E">
              <w:t>NOTE 2:</w:t>
            </w:r>
            <w:r w:rsidRPr="00F8474E">
              <w:tab/>
              <w:t>NR operating band groups are as defined in Section 3.5.</w:t>
            </w:r>
          </w:p>
          <w:p w14:paraId="59F8C3AD" w14:textId="77777777" w:rsidR="005F5583" w:rsidRPr="00F8474E" w:rsidRDefault="005F5583" w:rsidP="005F5583">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3777B810" w14:textId="77777777" w:rsidR="005F5583" w:rsidRPr="00F8474E" w:rsidRDefault="005F5583" w:rsidP="005F5583">
            <w:pPr>
              <w:pStyle w:val="TAN"/>
            </w:pPr>
            <w:r w:rsidRPr="00F8474E">
              <w:t>NOTE 4:</w:t>
            </w:r>
            <w:r w:rsidRPr="00F8474E">
              <w:tab/>
              <w:t>The Io is defined in PRS slots. The same Io range applies to PRS and non-PRS symbols. Io levels are different in PRS and non-PRS symbols within the same slot.</w:t>
            </w:r>
          </w:p>
          <w:p w14:paraId="06DD0D17" w14:textId="77777777" w:rsidR="005F5583" w:rsidRPr="00F8474E" w:rsidRDefault="005F5583" w:rsidP="005F5583">
            <w:pPr>
              <w:pStyle w:val="TAN"/>
            </w:pPr>
            <w:r w:rsidRPr="00F8474E">
              <w:t>N</w:t>
            </w:r>
            <w:r w:rsidRPr="00F8474E">
              <w:rPr>
                <w:lang w:eastAsia="zh-CN"/>
              </w:rPr>
              <w:t>OTE</w:t>
            </w:r>
            <w:r w:rsidRPr="00F8474E">
              <w:t xml:space="preserve"> 5:</w:t>
            </w:r>
            <w:r w:rsidRPr="00F8474E">
              <w:tab/>
              <w:t>Tc is the basic timing unit defined in TS 38.211 [6].</w:t>
            </w:r>
          </w:p>
          <w:p w14:paraId="694BE593" w14:textId="77777777" w:rsidR="005F5583" w:rsidRPr="00F8474E" w:rsidRDefault="005F5583" w:rsidP="005F5583">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FB3176A" w14:textId="77777777" w:rsidR="005F5583" w:rsidRPr="00F8474E" w:rsidRDefault="005F5583" w:rsidP="005F5583">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9223002" w14:textId="77777777" w:rsidR="005F5583" w:rsidRPr="00F8474E" w:rsidRDefault="005F5583" w:rsidP="005F5583"/>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CFEA663"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4C835FBB" w14:textId="77777777" w:rsidR="00C40BE8" w:rsidRPr="00F8474E" w:rsidRDefault="00C40BE8" w:rsidP="00C40BE8">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BE8" w:rsidRPr="00F8474E" w14:paraId="4561AFD4"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FC77AD" w14:textId="77777777" w:rsidR="00C40BE8" w:rsidRPr="00F8474E" w:rsidRDefault="00C40BE8" w:rsidP="00C40BE8">
            <w:pPr>
              <w:pStyle w:val="TAH"/>
            </w:pPr>
            <w:r w:rsidRPr="00F8474E">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881384" w14:textId="77777777" w:rsidR="00C40BE8" w:rsidRPr="00F8474E" w:rsidRDefault="00C40BE8" w:rsidP="00C40BE8">
            <w:pPr>
              <w:pStyle w:val="TAH"/>
            </w:pPr>
            <w:r w:rsidRPr="00F8474E">
              <w:t>Conditions</w:t>
            </w:r>
          </w:p>
        </w:tc>
      </w:tr>
      <w:tr w:rsidR="00C40BE8" w:rsidRPr="00F8474E" w14:paraId="1E42CB7D"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A3420A" w14:textId="77777777" w:rsidR="00C40BE8" w:rsidRPr="00F8474E" w:rsidRDefault="00C40BE8" w:rsidP="00C40BE8">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529544C" w14:textId="77777777" w:rsidR="00C40BE8" w:rsidRPr="00F8474E" w:rsidRDefault="00C40BE8" w:rsidP="00C40BE8">
            <w:pPr>
              <w:pStyle w:val="TAH"/>
            </w:pPr>
            <w:r w:rsidRPr="00F8474E">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93B934" w14:textId="77777777" w:rsidR="00C40BE8" w:rsidRPr="00F8474E" w:rsidRDefault="00C40BE8" w:rsidP="00C40BE8">
            <w:pPr>
              <w:pStyle w:val="TAH"/>
              <w:rPr>
                <w:lang w:eastAsia="zh-CN"/>
              </w:rPr>
            </w:pPr>
            <w:r w:rsidRPr="00F8474E">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4F8AE" w14:textId="77777777" w:rsidR="00C40BE8" w:rsidRPr="00F8474E" w:rsidRDefault="00C40BE8" w:rsidP="00C40BE8">
            <w:pPr>
              <w:pStyle w:val="TAH"/>
              <w:rPr>
                <w:lang w:eastAsia="zh-CN"/>
              </w:rPr>
            </w:pPr>
            <w:r w:rsidRPr="00F8474E">
              <w:rPr>
                <w:lang w:eastAsia="zh-CN"/>
              </w:rPr>
              <w:t>PRS bandwidth</w:t>
            </w:r>
          </w:p>
          <w:p w14:paraId="1634D732" w14:textId="77777777" w:rsidR="00C40BE8" w:rsidRPr="00F8474E" w:rsidRDefault="00C40BE8" w:rsidP="00C40BE8">
            <w:pPr>
              <w:pStyle w:val="TAH"/>
            </w:pPr>
            <w:r w:rsidRPr="00F8474E">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430648C" w14:textId="77777777" w:rsidR="00C40BE8" w:rsidRPr="00F8474E" w:rsidRDefault="00C40BE8" w:rsidP="00C40BE8">
            <w:pPr>
              <w:pStyle w:val="TAH"/>
              <w:rPr>
                <w:lang w:eastAsia="zh-CN"/>
              </w:rPr>
            </w:pPr>
            <w:r w:rsidRPr="00F8474E">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8474E">
              <w:rPr>
                <w:lang w:eastAsia="zh-CN"/>
              </w:rPr>
              <w:t>)</w:t>
            </w:r>
          </w:p>
          <w:p w14:paraId="4F8DF7FF" w14:textId="77777777" w:rsidR="00C40BE8" w:rsidRPr="00F8474E" w:rsidRDefault="00C40BE8" w:rsidP="00C40BE8">
            <w:pPr>
              <w:pStyle w:val="TAH"/>
              <w:rPr>
                <w:lang w:eastAsia="zh-CN"/>
              </w:rPr>
            </w:pPr>
            <w:r w:rsidRPr="00F8474E">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46FC0C4" w14:textId="77777777" w:rsidR="00C40BE8" w:rsidRPr="00F8474E" w:rsidRDefault="00C40BE8" w:rsidP="00C40BE8">
            <w:pPr>
              <w:pStyle w:val="TAH"/>
            </w:pPr>
            <w:r w:rsidRPr="00F8474E">
              <w:t>Io</w:t>
            </w:r>
            <w:r w:rsidRPr="00F8474E">
              <w:rPr>
                <w:vertAlign w:val="superscript"/>
                <w:lang w:eastAsia="zh-CN"/>
              </w:rPr>
              <w:t xml:space="preserve"> Note 3</w:t>
            </w:r>
            <w:r w:rsidRPr="00F8474E">
              <w:t xml:space="preserve"> range</w:t>
            </w:r>
          </w:p>
        </w:tc>
      </w:tr>
      <w:tr w:rsidR="00C40BE8" w:rsidRPr="00F8474E" w14:paraId="7D63D5F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853B4D" w14:textId="77777777" w:rsidR="00C40BE8" w:rsidRPr="00F8474E" w:rsidRDefault="00C40BE8" w:rsidP="00C40BE8">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B7FD" w14:textId="77777777" w:rsidR="00C40BE8" w:rsidRPr="00F8474E" w:rsidRDefault="00C40BE8" w:rsidP="00C40BE8">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DF3589" w14:textId="77777777" w:rsidR="00C40BE8" w:rsidRPr="00F8474E" w:rsidRDefault="00C40BE8" w:rsidP="00C40BE8">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8D54" w14:textId="77777777" w:rsidR="00C40BE8" w:rsidRPr="00F8474E" w:rsidRDefault="00C40BE8" w:rsidP="00C40BE8">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DBB113" w14:textId="77777777" w:rsidR="00C40BE8" w:rsidRPr="00F8474E" w:rsidRDefault="00C40BE8" w:rsidP="00C40BE8">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24EC69" w14:textId="77777777" w:rsidR="00C40BE8" w:rsidRPr="00F8474E" w:rsidRDefault="00C40BE8" w:rsidP="00C40BE8">
            <w:pPr>
              <w:pStyle w:val="TAH"/>
            </w:pPr>
            <w:r w:rsidRPr="00F8474E">
              <w:t>NR operating band groups</w:t>
            </w:r>
            <w:r w:rsidRPr="00F8474E">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E4F11" w14:textId="77777777" w:rsidR="00C40BE8" w:rsidRPr="00F8474E" w:rsidRDefault="00C40BE8" w:rsidP="00C40BE8">
            <w:pPr>
              <w:pStyle w:val="TAH"/>
            </w:pPr>
            <w:r w:rsidRPr="00F8474E">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BE744" w14:textId="77777777" w:rsidR="00C40BE8" w:rsidRPr="00F8474E" w:rsidRDefault="00C40BE8" w:rsidP="00C40BE8">
            <w:pPr>
              <w:pStyle w:val="TAH"/>
            </w:pPr>
            <w:r w:rsidRPr="00F8474E">
              <w:t>Maximum Io</w:t>
            </w:r>
          </w:p>
        </w:tc>
      </w:tr>
      <w:tr w:rsidR="00C40BE8" w:rsidRPr="00F8474E" w14:paraId="142ABE43"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157D9C" w14:textId="77777777" w:rsidR="00C40BE8" w:rsidRPr="00F8474E" w:rsidRDefault="00C40BE8" w:rsidP="00C40BE8">
            <w:pPr>
              <w:pStyle w:val="TAH"/>
            </w:pPr>
            <w:r w:rsidRPr="00F8474E">
              <w:t>Tc</w:t>
            </w:r>
            <w:r w:rsidRPr="00F8474E">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80D21E" w14:textId="77777777" w:rsidR="00C40BE8" w:rsidRPr="00F8474E" w:rsidRDefault="00C40BE8" w:rsidP="00C40BE8">
            <w:pPr>
              <w:pStyle w:val="TAH"/>
            </w:pPr>
            <w:r w:rsidRPr="00F8474E">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999E5" w14:textId="77777777" w:rsidR="00C40BE8" w:rsidRPr="00F8474E" w:rsidRDefault="00C40BE8" w:rsidP="00C40BE8">
            <w:pPr>
              <w:pStyle w:val="TAH"/>
              <w:rPr>
                <w:lang w:eastAsia="zh-CN"/>
              </w:rPr>
            </w:pPr>
            <w:r w:rsidRPr="00F8474E">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1CD98" w14:textId="77777777" w:rsidR="00C40BE8" w:rsidRPr="00F8474E" w:rsidRDefault="00C40BE8" w:rsidP="00C40BE8">
            <w:pPr>
              <w:pStyle w:val="TAH"/>
            </w:pPr>
            <w:r w:rsidRPr="00F8474E">
              <w:t>RB</w:t>
            </w:r>
          </w:p>
        </w:tc>
        <w:tc>
          <w:tcPr>
            <w:tcW w:w="1367" w:type="dxa"/>
            <w:tcBorders>
              <w:top w:val="single" w:sz="4" w:space="0" w:color="auto"/>
              <w:left w:val="single" w:sz="4" w:space="0" w:color="auto"/>
              <w:bottom w:val="single" w:sz="4" w:space="0" w:color="auto"/>
              <w:right w:val="single" w:sz="4" w:space="0" w:color="auto"/>
            </w:tcBorders>
            <w:vAlign w:val="center"/>
          </w:tcPr>
          <w:p w14:paraId="6C190D2B" w14:textId="77777777" w:rsidR="00C40BE8" w:rsidRPr="00F8474E" w:rsidRDefault="00C40BE8" w:rsidP="00C40BE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81B195E" w14:textId="77777777" w:rsidR="00C40BE8" w:rsidRPr="00F8474E" w:rsidRDefault="00C40BE8" w:rsidP="00C40BE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A8F09B" w14:textId="77777777" w:rsidR="00C40BE8" w:rsidRPr="00F8474E" w:rsidRDefault="00C40BE8" w:rsidP="00C40BE8">
            <w:pPr>
              <w:pStyle w:val="TAH"/>
            </w:pPr>
            <w:r w:rsidRPr="00F8474E">
              <w:t>dBm/SCS</w:t>
            </w:r>
            <w:r w:rsidRPr="00F8474E">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352C3" w14:textId="77777777" w:rsidR="00C40BE8" w:rsidRPr="00F8474E" w:rsidRDefault="00C40BE8" w:rsidP="00C40BE8">
            <w:pPr>
              <w:pStyle w:val="TAH"/>
            </w:pPr>
            <w:r w:rsidRPr="00F8474E">
              <w:t>dBm/BW</w:t>
            </w:r>
            <w:r w:rsidRPr="00F8474E">
              <w:rPr>
                <w:vertAlign w:val="subscript"/>
              </w:rPr>
              <w:t>Channel</w:t>
            </w:r>
          </w:p>
        </w:tc>
      </w:tr>
      <w:tr w:rsidR="00C40BE8" w:rsidRPr="00F8474E" w14:paraId="5EE304E8"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D1C564" w14:textId="5ED27678" w:rsidR="00C40BE8" w:rsidRPr="00F8474E" w:rsidRDefault="00C40BE8" w:rsidP="00C40BE8">
            <w:pPr>
              <w:pStyle w:val="TAC"/>
              <w:rPr>
                <w:lang w:eastAsia="zh-CN"/>
              </w:rPr>
            </w:pPr>
            <w:r w:rsidRPr="00F8474E">
              <w:rPr>
                <w:lang w:eastAsia="zh-CN"/>
              </w:rPr>
              <w:t>132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88E57E1" w14:textId="77777777" w:rsidR="00C40BE8" w:rsidRPr="00F8474E" w:rsidRDefault="00C40BE8" w:rsidP="00C40BE8">
            <w:pPr>
              <w:pStyle w:val="TAC"/>
            </w:pPr>
            <w:r w:rsidRPr="00F8474E">
              <w:t>(PRS Ês/Iot)</w:t>
            </w:r>
            <w:r w:rsidRPr="00F8474E">
              <w:rPr>
                <w:i/>
                <w:vertAlign w:val="subscript"/>
              </w:rPr>
              <w:t>j</w:t>
            </w:r>
            <w:r w:rsidRPr="00F8474E">
              <w:rPr>
                <w:vertAlign w:val="subscript"/>
              </w:rPr>
              <w:t xml:space="preserve"> </w:t>
            </w:r>
            <w:r w:rsidRPr="00F8474E">
              <w:t>≥-6dB</w:t>
            </w:r>
          </w:p>
          <w:p w14:paraId="07CE48AE" w14:textId="77777777" w:rsidR="00C40BE8" w:rsidRPr="00F8474E" w:rsidRDefault="00C40BE8" w:rsidP="00C40BE8">
            <w:pPr>
              <w:pStyle w:val="TAC"/>
            </w:pPr>
          </w:p>
          <w:p w14:paraId="0FC6EB18" w14:textId="77777777" w:rsidR="00C40BE8" w:rsidRPr="00F8474E" w:rsidRDefault="00C40BE8" w:rsidP="00C40BE8">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35ADD1" w14:textId="77777777" w:rsidR="00C40BE8" w:rsidRPr="00F8474E" w:rsidRDefault="00C40BE8" w:rsidP="00C40BE8">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5A0A4F" w14:textId="4B17B156"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C4A5B4D" w14:textId="4606CD1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9D9AAC" w14:textId="77777777" w:rsidR="00C40BE8" w:rsidRPr="00F8474E" w:rsidRDefault="00C40BE8" w:rsidP="00C40BE8">
            <w:pPr>
              <w:pStyle w:val="TAC"/>
              <w:rPr>
                <w:szCs w:val="18"/>
              </w:rPr>
            </w:pPr>
            <w:r w:rsidRPr="00F8474E">
              <w:rPr>
                <w:szCs w:val="18"/>
              </w:rPr>
              <w:t>NR_FDD_FR1_A, NR_TDD_FR1_A,</w:t>
            </w:r>
          </w:p>
          <w:p w14:paraId="6843A281"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E2FF8" w14:textId="0DF6AF18" w:rsidR="00C40BE8" w:rsidRPr="00F8474E" w:rsidRDefault="00C40BE8" w:rsidP="00C40BE8">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42EF4B" w14:textId="77777777" w:rsidR="00C40BE8" w:rsidRPr="00F8474E" w:rsidRDefault="00C40BE8" w:rsidP="00C40BE8">
            <w:pPr>
              <w:pStyle w:val="TAC"/>
              <w:rPr>
                <w:lang w:eastAsia="zh-CN"/>
              </w:rPr>
            </w:pPr>
            <w:r w:rsidRPr="00F8474E">
              <w:rPr>
                <w:lang w:eastAsia="zh-CN"/>
              </w:rPr>
              <w:t>-50</w:t>
            </w:r>
          </w:p>
        </w:tc>
      </w:tr>
      <w:tr w:rsidR="00C40BE8" w:rsidRPr="00F8474E" w14:paraId="0E583827"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40317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B58A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9D908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DC2F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ED3B6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0C7E56"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0957919F" w14:textId="4BA7E6FD" w:rsidR="00C40BE8" w:rsidRPr="00F8474E" w:rsidRDefault="00C40BE8" w:rsidP="00C40BE8">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7F7A3535" w14:textId="77777777" w:rsidR="00C40BE8" w:rsidRPr="00F8474E" w:rsidRDefault="00C40BE8" w:rsidP="00C40BE8">
            <w:pPr>
              <w:pStyle w:val="TAC"/>
            </w:pPr>
            <w:r w:rsidRPr="00F8474E">
              <w:rPr>
                <w:lang w:eastAsia="zh-CN"/>
              </w:rPr>
              <w:t>-50</w:t>
            </w:r>
          </w:p>
        </w:tc>
      </w:tr>
      <w:tr w:rsidR="00C40BE8" w:rsidRPr="00F8474E" w14:paraId="416B6E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6EFA6B"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89DB4C"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ED93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CED37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934B9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75FC9"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24E99" w14:textId="03554564" w:rsidR="00C40BE8" w:rsidRPr="00F8474E" w:rsidRDefault="00C40BE8" w:rsidP="00C40BE8">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027E46B6" w14:textId="77777777" w:rsidR="00C40BE8" w:rsidRPr="00F8474E" w:rsidRDefault="00C40BE8" w:rsidP="00C40BE8">
            <w:pPr>
              <w:pStyle w:val="TAC"/>
            </w:pPr>
            <w:r w:rsidRPr="00F8474E">
              <w:rPr>
                <w:lang w:eastAsia="zh-CN"/>
              </w:rPr>
              <w:t>-50</w:t>
            </w:r>
          </w:p>
        </w:tc>
      </w:tr>
      <w:tr w:rsidR="00C40BE8" w:rsidRPr="00F8474E" w14:paraId="39F4D32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6EF883"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989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B0BB6"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D0EB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D9AAB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77F9F8"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4263" w14:textId="7953B9C2" w:rsidR="00C40BE8" w:rsidRPr="00F8474E" w:rsidRDefault="00C40BE8" w:rsidP="00C40BE8">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17A898A6" w14:textId="77777777" w:rsidR="00C40BE8" w:rsidRPr="00F8474E" w:rsidRDefault="00C40BE8" w:rsidP="00C40BE8">
            <w:pPr>
              <w:pStyle w:val="TAC"/>
            </w:pPr>
            <w:r w:rsidRPr="00F8474E">
              <w:rPr>
                <w:lang w:eastAsia="zh-CN"/>
              </w:rPr>
              <w:t>-50</w:t>
            </w:r>
          </w:p>
        </w:tc>
      </w:tr>
      <w:tr w:rsidR="00C40BE8" w:rsidRPr="00F8474E" w14:paraId="7A1309F5"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543CA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AA7BE3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382A6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EA58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E1012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668EC"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3F635" w14:textId="1C0A3CAB" w:rsidR="00C40BE8" w:rsidRPr="00F8474E" w:rsidRDefault="00C40BE8" w:rsidP="00C40BE8">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49A92C3D" w14:textId="77777777" w:rsidR="00C40BE8" w:rsidRPr="00F8474E" w:rsidRDefault="00C40BE8" w:rsidP="00C40BE8">
            <w:pPr>
              <w:pStyle w:val="TAC"/>
            </w:pPr>
            <w:r w:rsidRPr="00F8474E">
              <w:rPr>
                <w:lang w:eastAsia="zh-CN"/>
              </w:rPr>
              <w:t>-50</w:t>
            </w:r>
          </w:p>
        </w:tc>
      </w:tr>
      <w:tr w:rsidR="00C40BE8" w:rsidRPr="00F8474E" w14:paraId="6BD6249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1E82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2F1A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5DB8A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20456"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ED220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3EFE4C"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7369" w14:textId="4FC639F9" w:rsidR="00C40BE8" w:rsidRPr="00F8474E" w:rsidRDefault="00C40BE8" w:rsidP="00C40BE8">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6E8E801F" w14:textId="77777777" w:rsidR="00C40BE8" w:rsidRPr="00F8474E" w:rsidRDefault="00C40BE8" w:rsidP="00C40BE8">
            <w:pPr>
              <w:pStyle w:val="TAC"/>
            </w:pPr>
            <w:r w:rsidRPr="00F8474E">
              <w:rPr>
                <w:lang w:eastAsia="zh-CN"/>
              </w:rPr>
              <w:t>-50</w:t>
            </w:r>
          </w:p>
        </w:tc>
      </w:tr>
      <w:tr w:rsidR="00C40BE8" w:rsidRPr="00F8474E" w14:paraId="6C0A1C2A"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45998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1FBB9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6B764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4678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240CF1"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1592A"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64B0B" w14:textId="02AAD4BC"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03C9B3F9" w14:textId="77777777" w:rsidR="00C40BE8" w:rsidRPr="00F8474E" w:rsidRDefault="00C40BE8" w:rsidP="00C40BE8">
            <w:pPr>
              <w:pStyle w:val="TAC"/>
            </w:pPr>
            <w:r w:rsidRPr="00F8474E">
              <w:rPr>
                <w:lang w:eastAsia="zh-CN"/>
              </w:rPr>
              <w:t>-50</w:t>
            </w:r>
          </w:p>
        </w:tc>
      </w:tr>
      <w:tr w:rsidR="00C40BE8" w:rsidRPr="00F8474E" w14:paraId="737F59A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E766C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5DB8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7738E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CEE3D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077490"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0FA0C2"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73AC5" w14:textId="6EAFEA83"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0BB680FE" w14:textId="77777777" w:rsidR="00C40BE8" w:rsidRPr="00F8474E" w:rsidRDefault="00C40BE8" w:rsidP="00C40BE8">
            <w:pPr>
              <w:pStyle w:val="TAC"/>
            </w:pPr>
            <w:r w:rsidRPr="00F8474E">
              <w:rPr>
                <w:lang w:eastAsia="zh-CN"/>
              </w:rPr>
              <w:t>-50</w:t>
            </w:r>
          </w:p>
        </w:tc>
      </w:tr>
      <w:tr w:rsidR="00C40BE8" w:rsidRPr="00F8474E" w14:paraId="14A5C9CA"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779E48A8" w14:textId="2C92E293" w:rsidR="00C40BE8" w:rsidRPr="00F8474E" w:rsidRDefault="00C40BE8" w:rsidP="00C40BE8">
            <w:pPr>
              <w:pStyle w:val="TAC"/>
            </w:pPr>
            <w:r w:rsidRPr="00F8474E">
              <w:rPr>
                <w:lang w:eastAsia="zh-CN"/>
              </w:rPr>
              <w:t>98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646D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E8C96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8239D8" w14:textId="2F97EAC1" w:rsidR="00C40BE8" w:rsidRPr="00F8474E" w:rsidRDefault="00C40BE8" w:rsidP="00C40BE8">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F208BC" w14:textId="440A225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45D20B"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796E2"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4405B" w14:textId="77777777" w:rsidR="00C40BE8" w:rsidRPr="00F8474E" w:rsidRDefault="00C40BE8" w:rsidP="00C40BE8">
            <w:pPr>
              <w:pStyle w:val="TAC"/>
            </w:pPr>
            <w:r w:rsidRPr="00F8474E">
              <w:t>Note 6</w:t>
            </w:r>
          </w:p>
        </w:tc>
      </w:tr>
      <w:tr w:rsidR="00C40BE8" w:rsidRPr="00F8474E" w14:paraId="434382C0"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373AFEFC" w14:textId="0AB4503C" w:rsidR="00C40BE8" w:rsidRPr="00F8474E" w:rsidRDefault="00C40BE8" w:rsidP="00C40BE8">
            <w:pPr>
              <w:pStyle w:val="TAC"/>
              <w:rPr>
                <w:lang w:eastAsia="zh-CN"/>
              </w:rPr>
            </w:pPr>
            <w:r w:rsidRPr="00F8474E">
              <w:rPr>
                <w:lang w:eastAsia="zh-CN"/>
              </w:rPr>
              <w:t>42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54D0A7"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D57EF7"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74C3F0" w14:textId="626E1A41" w:rsidR="00C40BE8" w:rsidRPr="00F8474E" w:rsidRDefault="00C40BE8" w:rsidP="00C40BE8">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8DB1D8" w14:textId="4552EDF3"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EC7545"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BD50B"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09064D" w14:textId="77777777" w:rsidR="00C40BE8" w:rsidRPr="00F8474E" w:rsidRDefault="00C40BE8" w:rsidP="00C40BE8">
            <w:pPr>
              <w:pStyle w:val="TAC"/>
            </w:pPr>
            <w:r w:rsidRPr="00F8474E">
              <w:t>Note 6</w:t>
            </w:r>
          </w:p>
        </w:tc>
      </w:tr>
      <w:tr w:rsidR="00C40BE8" w:rsidRPr="00F8474E" w14:paraId="1663E5D2"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FBE43B" w14:textId="45F05BE6" w:rsidR="00C40BE8" w:rsidRPr="00F8474E" w:rsidRDefault="00C40BE8" w:rsidP="00C40BE8">
            <w:pPr>
              <w:pStyle w:val="TAC"/>
              <w:rPr>
                <w:lang w:eastAsia="zh-CN"/>
              </w:rPr>
            </w:pPr>
            <w:r w:rsidRPr="00F8474E">
              <w:rPr>
                <w:lang w:eastAsia="zh-CN"/>
              </w:rPr>
              <w:t>75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6F752A"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EE9BE8" w14:textId="77777777" w:rsidR="00C40BE8" w:rsidRPr="00F8474E" w:rsidRDefault="00C40BE8" w:rsidP="00C40BE8">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DFF058" w14:textId="42C5D989"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142A5F" w14:textId="51DA7D7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AA6684" w14:textId="77777777" w:rsidR="00C40BE8" w:rsidRPr="00F8474E" w:rsidRDefault="00C40BE8" w:rsidP="00C40BE8">
            <w:pPr>
              <w:pStyle w:val="TAC"/>
              <w:rPr>
                <w:szCs w:val="18"/>
              </w:rPr>
            </w:pPr>
            <w:r w:rsidRPr="00F8474E">
              <w:rPr>
                <w:szCs w:val="18"/>
              </w:rPr>
              <w:t>NR_FDD_FR1_A, NR_TDD_FR1_A,</w:t>
            </w:r>
          </w:p>
          <w:p w14:paraId="012B8DEE"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F08ADF" w14:textId="460BFD65"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0C92AD" w14:textId="77777777" w:rsidR="00C40BE8" w:rsidRPr="00F8474E" w:rsidRDefault="00C40BE8" w:rsidP="00C40BE8">
            <w:pPr>
              <w:pStyle w:val="TAC"/>
            </w:pPr>
            <w:r w:rsidRPr="00F8474E">
              <w:rPr>
                <w:lang w:eastAsia="zh-CN"/>
              </w:rPr>
              <w:t>-50</w:t>
            </w:r>
          </w:p>
        </w:tc>
      </w:tr>
      <w:tr w:rsidR="00C40BE8" w:rsidRPr="00F8474E" w14:paraId="24D2BE59"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745D3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28DC1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90921D"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0CA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EBF2E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357E5"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FDFD850" w14:textId="5504EA40"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97A5319" w14:textId="77777777" w:rsidR="00C40BE8" w:rsidRPr="00F8474E" w:rsidRDefault="00C40BE8" w:rsidP="00C40BE8">
            <w:pPr>
              <w:pStyle w:val="TAC"/>
            </w:pPr>
            <w:r w:rsidRPr="00F8474E">
              <w:rPr>
                <w:lang w:eastAsia="zh-CN"/>
              </w:rPr>
              <w:t>-50</w:t>
            </w:r>
          </w:p>
        </w:tc>
      </w:tr>
      <w:tr w:rsidR="00C40BE8" w:rsidRPr="00F8474E" w14:paraId="161664E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DD351F"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4BC97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7CC6F4"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47A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6D757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3FC30D"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A9062" w14:textId="389B7BEE" w:rsidR="00C40BE8" w:rsidRPr="00F8474E" w:rsidRDefault="00C40BE8" w:rsidP="00C40BE8">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F1BE18" w14:textId="77777777" w:rsidR="00C40BE8" w:rsidRPr="00F8474E" w:rsidRDefault="00C40BE8" w:rsidP="00C40BE8">
            <w:pPr>
              <w:pStyle w:val="TAC"/>
            </w:pPr>
            <w:r w:rsidRPr="00F8474E">
              <w:rPr>
                <w:lang w:eastAsia="zh-CN"/>
              </w:rPr>
              <w:t>-50</w:t>
            </w:r>
          </w:p>
        </w:tc>
      </w:tr>
      <w:tr w:rsidR="00C40BE8" w:rsidRPr="00F8474E" w14:paraId="39AEEA2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AD08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8DE11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0135D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BC7C3"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AB35F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42326E"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5671" w14:textId="3FEE3BC4" w:rsidR="00C40BE8" w:rsidRPr="00F8474E" w:rsidRDefault="00C40BE8" w:rsidP="00C40BE8">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2821F489" w14:textId="77777777" w:rsidR="00C40BE8" w:rsidRPr="00F8474E" w:rsidRDefault="00C40BE8" w:rsidP="00C40BE8">
            <w:pPr>
              <w:pStyle w:val="TAC"/>
            </w:pPr>
            <w:r w:rsidRPr="00F8474E">
              <w:rPr>
                <w:lang w:eastAsia="zh-CN"/>
              </w:rPr>
              <w:t>-50</w:t>
            </w:r>
          </w:p>
        </w:tc>
      </w:tr>
      <w:tr w:rsidR="00C40BE8" w:rsidRPr="00F8474E" w14:paraId="34FF335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AF2AE"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1CBC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8D6F"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5BE0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570EB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D7BD2"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3F73C" w14:textId="3177B408" w:rsidR="00C40BE8" w:rsidRPr="00F8474E" w:rsidRDefault="00C40BE8" w:rsidP="00C40BE8">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6790B1BB" w14:textId="77777777" w:rsidR="00C40BE8" w:rsidRPr="00F8474E" w:rsidRDefault="00C40BE8" w:rsidP="00C40BE8">
            <w:pPr>
              <w:pStyle w:val="TAC"/>
            </w:pPr>
            <w:r w:rsidRPr="00F8474E">
              <w:rPr>
                <w:lang w:eastAsia="zh-CN"/>
              </w:rPr>
              <w:t>-50</w:t>
            </w:r>
          </w:p>
        </w:tc>
      </w:tr>
      <w:tr w:rsidR="00C40BE8" w:rsidRPr="00F8474E" w14:paraId="7BDD0B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626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2B48B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915D5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58ED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34D013"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F552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364E1" w14:textId="58426AFA" w:rsidR="00C40BE8" w:rsidRPr="00F8474E" w:rsidRDefault="00C40BE8" w:rsidP="00C40BE8">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7B11FB27" w14:textId="77777777" w:rsidR="00C40BE8" w:rsidRPr="00F8474E" w:rsidRDefault="00C40BE8" w:rsidP="00C40BE8">
            <w:pPr>
              <w:pStyle w:val="TAC"/>
            </w:pPr>
            <w:r w:rsidRPr="00F8474E">
              <w:rPr>
                <w:lang w:eastAsia="zh-CN"/>
              </w:rPr>
              <w:t>-50</w:t>
            </w:r>
          </w:p>
        </w:tc>
      </w:tr>
      <w:tr w:rsidR="00C40BE8" w:rsidRPr="00F8474E" w14:paraId="7D89FC28"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0332B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E51B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51467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87E5E"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E4DF32"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537586"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09954" w14:textId="070ECB05"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40970AE6" w14:textId="77777777" w:rsidR="00C40BE8" w:rsidRPr="00F8474E" w:rsidRDefault="00C40BE8" w:rsidP="00C40BE8">
            <w:pPr>
              <w:pStyle w:val="TAC"/>
            </w:pPr>
            <w:r w:rsidRPr="00F8474E">
              <w:rPr>
                <w:lang w:eastAsia="zh-CN"/>
              </w:rPr>
              <w:t>-50</w:t>
            </w:r>
          </w:p>
        </w:tc>
      </w:tr>
      <w:tr w:rsidR="00C40BE8" w:rsidRPr="00F8474E" w14:paraId="0F99458B"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9B8C3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5F9D7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286C2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A7F3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7F59C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3868D"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D9A9A" w14:textId="5D8F3C42"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DD0D572" w14:textId="77777777" w:rsidR="00C40BE8" w:rsidRPr="00F8474E" w:rsidRDefault="00C40BE8" w:rsidP="00C40BE8">
            <w:pPr>
              <w:pStyle w:val="TAC"/>
            </w:pPr>
            <w:r w:rsidRPr="00F8474E">
              <w:rPr>
                <w:lang w:eastAsia="zh-CN"/>
              </w:rPr>
              <w:t>-50</w:t>
            </w:r>
          </w:p>
        </w:tc>
      </w:tr>
      <w:tr w:rsidR="00C40BE8" w:rsidRPr="00F8474E" w14:paraId="6A1E0C7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060D91C8" w14:textId="4AEE6C38" w:rsidR="00C40BE8" w:rsidRPr="00F8474E" w:rsidRDefault="00C40BE8" w:rsidP="00C40BE8">
            <w:pPr>
              <w:pStyle w:val="TAC"/>
              <w:rPr>
                <w:lang w:eastAsia="zh-CN"/>
              </w:rPr>
            </w:pPr>
            <w:r w:rsidRPr="00F8474E">
              <w:rPr>
                <w:lang w:eastAsia="zh-CN"/>
              </w:rPr>
              <w:t>48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9E668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C7E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90AD00" w14:textId="07E86F02" w:rsidR="00C40BE8" w:rsidRPr="00F8474E" w:rsidRDefault="00C40BE8" w:rsidP="00C40BE8">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99D90" w14:textId="7E6AB61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2E5883" w14:textId="77777777" w:rsidR="00C40BE8" w:rsidRPr="00F8474E" w:rsidRDefault="00C40BE8" w:rsidP="00C40BE8">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639B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E1C3B7" w14:textId="77777777" w:rsidR="00C40BE8" w:rsidRPr="00F8474E" w:rsidRDefault="00C40BE8" w:rsidP="00C40BE8">
            <w:pPr>
              <w:pStyle w:val="TAC"/>
              <w:rPr>
                <w:lang w:eastAsia="zh-CN"/>
              </w:rPr>
            </w:pPr>
            <w:r w:rsidRPr="00F8474E">
              <w:t>Note 6</w:t>
            </w:r>
          </w:p>
        </w:tc>
      </w:tr>
      <w:tr w:rsidR="00C40BE8" w:rsidRPr="00F8474E" w14:paraId="2678E1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1DD0E190" w14:textId="50E4D085"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6A0AD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F60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8F2B2" w14:textId="753064B5"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A363D7" w14:textId="46B589CD"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3A0C64"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A37A3"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3543DA" w14:textId="77777777" w:rsidR="00C40BE8" w:rsidRPr="00F8474E" w:rsidRDefault="00C40BE8" w:rsidP="00C40BE8">
            <w:pPr>
              <w:pStyle w:val="TAC"/>
            </w:pPr>
            <w:r w:rsidRPr="00F8474E">
              <w:t>Note 6</w:t>
            </w:r>
          </w:p>
        </w:tc>
      </w:tr>
      <w:tr w:rsidR="00C40BE8" w:rsidRPr="00F8474E" w14:paraId="1E8E812F" w14:textId="77777777" w:rsidTr="00FA482E">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675AD3F" w14:textId="3496BA9B" w:rsidR="00C40BE8" w:rsidRPr="00F8474E" w:rsidRDefault="00C40BE8" w:rsidP="00C40BE8">
            <w:pPr>
              <w:pStyle w:val="TAC"/>
              <w:rPr>
                <w:lang w:eastAsia="zh-CN"/>
              </w:rPr>
            </w:pPr>
            <w:r w:rsidRPr="00F8474E">
              <w:rPr>
                <w:lang w:eastAsia="zh-CN"/>
              </w:rPr>
              <w:t>50 +</w:t>
            </w:r>
            <w:r w:rsidRPr="00F8474E">
              <w:rPr>
                <w:rFonts w:ascii="SimSun" w:hAnsi="SimSun" w:hint="eastAsia"/>
                <w:lang w:eastAsia="zh-CN"/>
              </w:rPr>
              <w:t>Δ</w:t>
            </w:r>
          </w:p>
          <w:p w14:paraId="6B83FABD"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70EFC"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6A9CB" w14:textId="77777777" w:rsidR="00C40BE8" w:rsidRPr="00F8474E" w:rsidRDefault="00C40BE8" w:rsidP="00C40BE8">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ECBF31" w14:textId="267A17E3" w:rsidR="00C40BE8" w:rsidRPr="00F8474E" w:rsidRDefault="00C40BE8" w:rsidP="00C40BE8">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6F8AC0" w14:textId="714C1E1E"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2ABA52" w14:textId="77777777" w:rsidR="00C40BE8" w:rsidRPr="00F8474E" w:rsidRDefault="00C40BE8" w:rsidP="00C40BE8">
            <w:pPr>
              <w:pStyle w:val="TAC"/>
              <w:rPr>
                <w:szCs w:val="18"/>
              </w:rPr>
            </w:pPr>
            <w:r w:rsidRPr="00F8474E">
              <w:rPr>
                <w:szCs w:val="18"/>
              </w:rPr>
              <w:t>NR_FDD_FR1_A, NR_TDD_FR1_A,</w:t>
            </w:r>
          </w:p>
          <w:p w14:paraId="363ABC13"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80B" w14:textId="102C6122"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B97E1" w14:textId="77777777" w:rsidR="00C40BE8" w:rsidRPr="00F8474E" w:rsidRDefault="00C40BE8" w:rsidP="00C40BE8">
            <w:pPr>
              <w:pStyle w:val="TAC"/>
            </w:pPr>
            <w:r w:rsidRPr="00F8474E">
              <w:rPr>
                <w:lang w:eastAsia="zh-CN"/>
              </w:rPr>
              <w:t>-50</w:t>
            </w:r>
          </w:p>
        </w:tc>
      </w:tr>
      <w:tr w:rsidR="00C40BE8" w:rsidRPr="00F8474E" w14:paraId="49E08A85"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FEB805"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E690C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F60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A7A6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6B80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EED2FE"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652103DB" w14:textId="11970F20"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E9DE17F" w14:textId="77777777" w:rsidR="00C40BE8" w:rsidRPr="00F8474E" w:rsidRDefault="00C40BE8" w:rsidP="00C40BE8">
            <w:pPr>
              <w:pStyle w:val="TAC"/>
            </w:pPr>
            <w:r w:rsidRPr="00F8474E">
              <w:rPr>
                <w:lang w:eastAsia="zh-CN"/>
              </w:rPr>
              <w:t>-50</w:t>
            </w:r>
          </w:p>
        </w:tc>
      </w:tr>
      <w:tr w:rsidR="00C40BE8" w:rsidRPr="00F8474E" w14:paraId="294DE592"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2EF1C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FF050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01F2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7031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ED612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B4843B"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1C9B1" w14:textId="6B2BF3D2" w:rsidR="00C40BE8" w:rsidRPr="00F8474E" w:rsidRDefault="00C40BE8" w:rsidP="00C40BE8">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00E34154" w14:textId="77777777" w:rsidR="00C40BE8" w:rsidRPr="00F8474E" w:rsidRDefault="00C40BE8" w:rsidP="00C40BE8">
            <w:pPr>
              <w:pStyle w:val="TAC"/>
            </w:pPr>
            <w:r w:rsidRPr="00F8474E">
              <w:rPr>
                <w:lang w:eastAsia="zh-CN"/>
              </w:rPr>
              <w:t>-50</w:t>
            </w:r>
          </w:p>
        </w:tc>
      </w:tr>
      <w:tr w:rsidR="00C40BE8" w:rsidRPr="00F8474E" w14:paraId="2FBEE0D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6CD26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09F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276DC"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6985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6DE5F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1D0C33"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9FE73" w14:textId="1035BE25" w:rsidR="00C40BE8" w:rsidRPr="00F8474E" w:rsidRDefault="00C40BE8" w:rsidP="00C40BE8">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6532BAA" w14:textId="77777777" w:rsidR="00C40BE8" w:rsidRPr="00F8474E" w:rsidRDefault="00C40BE8" w:rsidP="00C40BE8">
            <w:pPr>
              <w:pStyle w:val="TAC"/>
            </w:pPr>
            <w:r w:rsidRPr="00F8474E">
              <w:rPr>
                <w:lang w:eastAsia="zh-CN"/>
              </w:rPr>
              <w:t>-50</w:t>
            </w:r>
          </w:p>
        </w:tc>
      </w:tr>
      <w:tr w:rsidR="00C40BE8" w:rsidRPr="00F8474E" w14:paraId="1DF9E0AB"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467E7"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D2F3E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E4408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C8A2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9CF7D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C2494"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43430" w14:textId="78CC58D8" w:rsidR="00C40BE8" w:rsidRPr="00F8474E" w:rsidRDefault="00C40BE8" w:rsidP="00C40BE8">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6202BC2C" w14:textId="77777777" w:rsidR="00C40BE8" w:rsidRPr="00F8474E" w:rsidRDefault="00C40BE8" w:rsidP="00C40BE8">
            <w:pPr>
              <w:pStyle w:val="TAC"/>
            </w:pPr>
            <w:r w:rsidRPr="00F8474E">
              <w:rPr>
                <w:lang w:eastAsia="zh-CN"/>
              </w:rPr>
              <w:t>-50</w:t>
            </w:r>
          </w:p>
        </w:tc>
      </w:tr>
      <w:tr w:rsidR="00C40BE8" w:rsidRPr="00F8474E" w14:paraId="0B4B0946"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2CC8A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1A81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6C04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B4E9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41E44C"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E0065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0E497" w14:textId="52795AA4" w:rsidR="00C40BE8" w:rsidRPr="00F8474E" w:rsidRDefault="00C40BE8" w:rsidP="00C40BE8">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2C2E67A6" w14:textId="77777777" w:rsidR="00C40BE8" w:rsidRPr="00F8474E" w:rsidRDefault="00C40BE8" w:rsidP="00C40BE8">
            <w:pPr>
              <w:pStyle w:val="TAC"/>
            </w:pPr>
            <w:r w:rsidRPr="00F8474E">
              <w:rPr>
                <w:lang w:eastAsia="zh-CN"/>
              </w:rPr>
              <w:t>-50</w:t>
            </w:r>
          </w:p>
        </w:tc>
      </w:tr>
      <w:tr w:rsidR="00C40BE8" w:rsidRPr="00F8474E" w14:paraId="5415B8C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AF7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8A289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451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68FA4"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C14B0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97F67" w14:textId="77777777" w:rsidR="00C40BE8" w:rsidRPr="00F8474E" w:rsidRDefault="00C40BE8" w:rsidP="00C40BE8">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95D1F" w14:textId="14972F4E" w:rsidR="00C40BE8" w:rsidRPr="00F8474E" w:rsidRDefault="00C40BE8" w:rsidP="00C40BE8">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6D864BC5" w14:textId="77777777" w:rsidR="00C40BE8" w:rsidRPr="00F8474E" w:rsidRDefault="00C40BE8" w:rsidP="00C40BE8">
            <w:pPr>
              <w:pStyle w:val="TAC"/>
            </w:pPr>
            <w:r w:rsidRPr="00F8474E">
              <w:rPr>
                <w:lang w:eastAsia="zh-CN"/>
              </w:rPr>
              <w:t>-50</w:t>
            </w:r>
          </w:p>
        </w:tc>
      </w:tr>
      <w:tr w:rsidR="00C40BE8" w:rsidRPr="00F8474E" w14:paraId="3DC87A9A"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5EA00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2D2D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4744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2AEBB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BA0D1B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9A79AE" w14:textId="77777777" w:rsidR="00C40BE8" w:rsidRPr="00F8474E" w:rsidRDefault="00C40BE8" w:rsidP="00C40BE8">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AC905" w14:textId="06FE8221" w:rsidR="00C40BE8" w:rsidRPr="00F8474E" w:rsidRDefault="00C40BE8" w:rsidP="00C40BE8">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023EC998" w14:textId="77777777" w:rsidR="00C40BE8" w:rsidRPr="00F8474E" w:rsidRDefault="00C40BE8" w:rsidP="00C40BE8">
            <w:pPr>
              <w:pStyle w:val="TAC"/>
              <w:rPr>
                <w:lang w:eastAsia="zh-CN"/>
              </w:rPr>
            </w:pPr>
            <w:r w:rsidRPr="00F8474E">
              <w:rPr>
                <w:lang w:eastAsia="zh-CN"/>
              </w:rPr>
              <w:t>-50</w:t>
            </w:r>
          </w:p>
        </w:tc>
      </w:tr>
      <w:tr w:rsidR="00C40BE8" w:rsidRPr="00F8474E" w14:paraId="46666D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4F142A22" w14:textId="720FDBAC"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A13012"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BDF4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CF45C" w14:textId="62C0074D" w:rsidR="00C40BE8" w:rsidRPr="00F8474E" w:rsidRDefault="00C40BE8" w:rsidP="00C40BE8">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174D69" w14:textId="1CC963C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015C69"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2E284"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8A88A" w14:textId="77777777" w:rsidR="00C40BE8" w:rsidRPr="00F8474E" w:rsidRDefault="00C40BE8" w:rsidP="00C40BE8">
            <w:pPr>
              <w:pStyle w:val="TAC"/>
            </w:pPr>
            <w:r w:rsidRPr="00F8474E">
              <w:t>Note 6</w:t>
            </w:r>
          </w:p>
        </w:tc>
      </w:tr>
      <w:tr w:rsidR="00C40BE8" w:rsidRPr="00F8474E" w14:paraId="67E5A78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6289905C" w14:textId="6C123FF2" w:rsidR="00C40BE8" w:rsidRPr="00F8474E" w:rsidRDefault="00C40BE8" w:rsidP="00C40BE8">
            <w:pPr>
              <w:pStyle w:val="TAC"/>
              <w:rPr>
                <w:lang w:eastAsia="zh-CN"/>
              </w:rPr>
            </w:pPr>
            <w:r w:rsidRPr="00F8474E">
              <w:rPr>
                <w:lang w:eastAsia="zh-CN"/>
              </w:rPr>
              <w:t>10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3FA7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C1699"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BB8FB" w14:textId="1EF40683"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54675F" w14:textId="338F880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0EA0D2"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C750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3489D" w14:textId="77777777" w:rsidR="00C40BE8" w:rsidRPr="00F8474E" w:rsidRDefault="00C40BE8" w:rsidP="00C40BE8">
            <w:pPr>
              <w:pStyle w:val="TAC"/>
            </w:pPr>
            <w:r w:rsidRPr="00F8474E">
              <w:t>Note 6</w:t>
            </w:r>
          </w:p>
        </w:tc>
      </w:tr>
      <w:tr w:rsidR="00C40BE8" w:rsidRPr="00F8474E" w14:paraId="1240EC51" w14:textId="77777777" w:rsidTr="00FA482E">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0587626" w14:textId="77777777" w:rsidR="00C40BE8" w:rsidRPr="00F8474E" w:rsidRDefault="00C40BE8" w:rsidP="00C40BE8">
            <w:pPr>
              <w:pStyle w:val="TAN"/>
            </w:pPr>
            <w:r w:rsidRPr="00F8474E">
              <w:t>NOTE 1:</w:t>
            </w:r>
            <w:r w:rsidRPr="00F8474E">
              <w:tab/>
              <w:t>Minimum PRS bandwidth, which is minimum of the PRS bandwidths of resource j and resource i.</w:t>
            </w:r>
          </w:p>
          <w:p w14:paraId="0CB99209" w14:textId="77777777" w:rsidR="00C40BE8" w:rsidRPr="00F8474E" w:rsidRDefault="00C40BE8" w:rsidP="00C40BE8">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46240B0E" w14:textId="77777777" w:rsidR="00C40BE8" w:rsidRPr="00F8474E" w:rsidRDefault="00C40BE8" w:rsidP="00C40BE8">
            <w:pPr>
              <w:pStyle w:val="TAN"/>
            </w:pPr>
            <w:r w:rsidRPr="00F8474E">
              <w:t>N</w:t>
            </w:r>
            <w:r w:rsidRPr="00F8474E">
              <w:rPr>
                <w:lang w:eastAsia="zh-CN"/>
              </w:rPr>
              <w:t>OTE</w:t>
            </w:r>
            <w:r w:rsidRPr="00F8474E">
              <w:t xml:space="preserve"> 3:</w:t>
            </w:r>
            <w:r w:rsidRPr="00F8474E">
              <w:tab/>
              <w:t>Io is assumed to have constant EPRE across the bandwidth.</w:t>
            </w:r>
          </w:p>
          <w:p w14:paraId="6FC9033B" w14:textId="77777777" w:rsidR="00C40BE8" w:rsidRPr="00F8474E" w:rsidRDefault="00C40BE8" w:rsidP="00C40BE8">
            <w:pPr>
              <w:pStyle w:val="TAN"/>
            </w:pPr>
            <w:r w:rsidRPr="00F8474E">
              <w:t>N</w:t>
            </w:r>
            <w:r w:rsidRPr="00F8474E">
              <w:rPr>
                <w:lang w:eastAsia="zh-CN"/>
              </w:rPr>
              <w:t>OTE</w:t>
            </w:r>
            <w:r w:rsidRPr="00F8474E">
              <w:t xml:space="preserve"> 4:</w:t>
            </w:r>
            <w:r w:rsidRPr="00F8474E">
              <w:tab/>
              <w:t>NR operating band groups in FR1 are as defined in clause 3.5.2.</w:t>
            </w:r>
          </w:p>
          <w:p w14:paraId="0D8DE4E6" w14:textId="77777777" w:rsidR="00C40BE8" w:rsidRPr="00F8474E" w:rsidRDefault="00C40BE8" w:rsidP="00C40BE8">
            <w:pPr>
              <w:pStyle w:val="TAN"/>
            </w:pPr>
            <w:r w:rsidRPr="00F8474E">
              <w:t>N</w:t>
            </w:r>
            <w:r w:rsidRPr="00F8474E">
              <w:rPr>
                <w:lang w:eastAsia="zh-CN"/>
              </w:rPr>
              <w:t>OTE</w:t>
            </w:r>
            <w:r w:rsidRPr="00F8474E">
              <w:t xml:space="preserve"> 5:</w:t>
            </w:r>
            <w:r w:rsidRPr="00F8474E">
              <w:tab/>
              <w:t>Tc is the basic timing unit defined in TS 38.211 [6].</w:t>
            </w:r>
          </w:p>
          <w:p w14:paraId="179305C7" w14:textId="77777777" w:rsidR="00C40BE8" w:rsidRPr="00F8474E" w:rsidRDefault="00C40BE8" w:rsidP="00C40BE8">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515BEF" w14:textId="77777777" w:rsidR="00C40BE8" w:rsidRPr="00F8474E" w:rsidRDefault="00C40BE8" w:rsidP="00C40BE8">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5FB6A914" w14:textId="77777777" w:rsidR="00C40BE8" w:rsidRPr="00F8474E" w:rsidRDefault="00C40BE8" w:rsidP="00C40BE8"/>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379A6C2E" w14:textId="77777777" w:rsidR="00C40BE8" w:rsidRPr="00F8474E" w:rsidRDefault="00C40BE8" w:rsidP="00C40BE8">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40BE8" w:rsidRPr="00F8474E" w14:paraId="29E2F842"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A34E379" w14:textId="77777777" w:rsidR="00C40BE8" w:rsidRPr="00F8474E" w:rsidRDefault="00C40BE8" w:rsidP="00C40BE8">
            <w:pPr>
              <w:pStyle w:val="TAH"/>
              <w:rPr>
                <w:lang w:eastAsia="ko-KR"/>
              </w:rPr>
            </w:pPr>
            <w:r w:rsidRPr="00F8474E">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A076CBB" w14:textId="77777777" w:rsidR="00C40BE8" w:rsidRPr="00F8474E" w:rsidRDefault="00C40BE8" w:rsidP="00C40BE8">
            <w:pPr>
              <w:pStyle w:val="TAH"/>
              <w:rPr>
                <w:lang w:eastAsia="ko-KR"/>
              </w:rPr>
            </w:pPr>
            <w:r w:rsidRPr="00F8474E">
              <w:rPr>
                <w:lang w:eastAsia="ko-KR"/>
              </w:rPr>
              <w:t>Conditions</w:t>
            </w:r>
          </w:p>
        </w:tc>
      </w:tr>
      <w:tr w:rsidR="00C40BE8" w:rsidRPr="00F8474E" w14:paraId="3189DB16"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35AC9E8" w14:textId="77777777" w:rsidR="00C40BE8" w:rsidRPr="00F8474E" w:rsidRDefault="00C40BE8" w:rsidP="00C40BE8">
            <w:pPr>
              <w:pStyle w:val="TAH"/>
              <w:rPr>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007929" w14:textId="77777777" w:rsidR="00C40BE8" w:rsidRPr="00F8474E" w:rsidRDefault="00C40BE8" w:rsidP="00C40BE8">
            <w:pPr>
              <w:pStyle w:val="TAH"/>
              <w:rPr>
                <w:lang w:eastAsia="ko-KR"/>
              </w:rPr>
            </w:pPr>
            <w:r w:rsidRPr="00F8474E">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34F65C" w14:textId="77777777" w:rsidR="00C40BE8" w:rsidRPr="00F8474E" w:rsidRDefault="00C40BE8" w:rsidP="00C40BE8">
            <w:pPr>
              <w:pStyle w:val="TAH"/>
              <w:rPr>
                <w:lang w:eastAsia="ko-KR"/>
              </w:rPr>
            </w:pPr>
            <w:r w:rsidRPr="00F8474E">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8DBE071" w14:textId="77777777" w:rsidR="00C40BE8" w:rsidRPr="00F8474E" w:rsidRDefault="00C40BE8" w:rsidP="00C40BE8">
            <w:pPr>
              <w:pStyle w:val="TAH"/>
              <w:rPr>
                <w:lang w:eastAsia="ko-KR"/>
              </w:rPr>
            </w:pPr>
          </w:p>
          <w:p w14:paraId="063E31A9" w14:textId="77777777" w:rsidR="00C40BE8" w:rsidRPr="00F8474E" w:rsidRDefault="00C40BE8" w:rsidP="00C40BE8">
            <w:pPr>
              <w:pStyle w:val="TAH"/>
              <w:rPr>
                <w:lang w:eastAsia="ko-KR"/>
              </w:rPr>
            </w:pPr>
            <w:r w:rsidRPr="00F8474E">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03D55F" w14:textId="77777777" w:rsidR="00C40BE8" w:rsidRPr="00F8474E" w:rsidRDefault="00C40BE8" w:rsidP="00C40BE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D1D6118" w14:textId="77777777" w:rsidR="00C40BE8" w:rsidRPr="00F8474E" w:rsidRDefault="00C40BE8" w:rsidP="00C40BE8">
            <w:pPr>
              <w:pStyle w:val="TAH"/>
              <w:rPr>
                <w:lang w:eastAsia="ko-KR"/>
              </w:rPr>
            </w:pPr>
            <w:r w:rsidRPr="00F8474E">
              <w:rPr>
                <w:lang w:eastAsia="ko-KR"/>
              </w:rPr>
              <w:t>NR operating band groups</w:t>
            </w:r>
            <w:r w:rsidRPr="00F8474E">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B22CFC6" w14:textId="77777777" w:rsidR="00C40BE8" w:rsidRPr="00F8474E" w:rsidRDefault="00C40BE8" w:rsidP="00C40BE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C40BE8" w:rsidRPr="00F8474E" w14:paraId="44E23C67"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A6B416" w14:textId="77777777" w:rsidR="00C40BE8" w:rsidRPr="00F8474E" w:rsidRDefault="00C40BE8" w:rsidP="00C40BE8">
            <w:pPr>
              <w:pStyle w:val="TAH"/>
              <w:rPr>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6576258" w14:textId="77777777" w:rsidR="00C40BE8" w:rsidRPr="00F8474E" w:rsidRDefault="00C40BE8" w:rsidP="00C40BE8">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64A635" w14:textId="77777777" w:rsidR="00C40BE8" w:rsidRPr="00F8474E" w:rsidRDefault="00C40BE8" w:rsidP="00C40BE8">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D4909BB" w14:textId="77777777" w:rsidR="00C40BE8" w:rsidRPr="00F8474E" w:rsidRDefault="00C40BE8" w:rsidP="00C40BE8">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60739E8" w14:textId="77777777" w:rsidR="00C40BE8" w:rsidRPr="00F8474E" w:rsidRDefault="00C40BE8" w:rsidP="00C40BE8">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452D21" w14:textId="77777777" w:rsidR="00C40BE8" w:rsidRPr="00F8474E" w:rsidRDefault="00C40BE8" w:rsidP="00C40BE8">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EE13F81" w14:textId="77777777" w:rsidR="00C40BE8" w:rsidRPr="00F8474E" w:rsidRDefault="00C40BE8" w:rsidP="00C40BE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24DFCA6" w14:textId="77777777" w:rsidR="00C40BE8" w:rsidRPr="00F8474E" w:rsidRDefault="00C40BE8" w:rsidP="00C40BE8">
            <w:pPr>
              <w:pStyle w:val="TAH"/>
              <w:rPr>
                <w:lang w:eastAsia="ko-KR"/>
              </w:rPr>
            </w:pPr>
            <w:r w:rsidRPr="00F8474E">
              <w:rPr>
                <w:lang w:eastAsia="ko-KR"/>
              </w:rPr>
              <w:t>Maximum</w:t>
            </w:r>
            <w:r w:rsidRPr="00F8474E">
              <w:rPr>
                <w:lang w:eastAsia="ko-KR"/>
              </w:rPr>
              <w:br/>
              <w:t>Io</w:t>
            </w:r>
          </w:p>
        </w:tc>
      </w:tr>
      <w:tr w:rsidR="00C40BE8" w:rsidRPr="00F8474E" w14:paraId="16EBFC37" w14:textId="77777777" w:rsidTr="00FA482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6341BED" w14:textId="77777777" w:rsidR="00C40BE8" w:rsidRPr="00F8474E" w:rsidRDefault="00C40BE8" w:rsidP="00C40BE8">
            <w:pPr>
              <w:pStyle w:val="TAH"/>
              <w:rPr>
                <w:lang w:eastAsia="ko-KR"/>
              </w:rPr>
            </w:pPr>
            <w:r w:rsidRPr="00F8474E">
              <w:rPr>
                <w:lang w:eastAsia="ko-KR"/>
              </w:rPr>
              <w:t>Tc</w:t>
            </w:r>
            <w:r w:rsidRPr="00F8474E">
              <w:rPr>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08202B24" w14:textId="77777777" w:rsidR="00C40BE8" w:rsidRPr="00F8474E" w:rsidRDefault="00C40BE8" w:rsidP="00C40BE8">
            <w:pPr>
              <w:pStyle w:val="TAH"/>
              <w:rPr>
                <w:lang w:eastAsia="ko-KR"/>
              </w:rPr>
            </w:pPr>
            <w:r w:rsidRPr="00F8474E">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523C7F6" w14:textId="77777777" w:rsidR="00C40BE8" w:rsidRPr="00F8474E" w:rsidRDefault="00C40BE8" w:rsidP="00C40BE8">
            <w:pPr>
              <w:pStyle w:val="TAH"/>
              <w:rPr>
                <w:lang w:eastAsia="ko-KR"/>
              </w:rPr>
            </w:pPr>
            <w:r w:rsidRPr="00F8474E">
              <w:rPr>
                <w:lang w:eastAsia="ko-KR"/>
              </w:rPr>
              <w:t>RB</w:t>
            </w:r>
          </w:p>
        </w:tc>
        <w:tc>
          <w:tcPr>
            <w:tcW w:w="709" w:type="dxa"/>
            <w:tcBorders>
              <w:top w:val="single" w:sz="6" w:space="0" w:color="auto"/>
              <w:left w:val="single" w:sz="6" w:space="0" w:color="auto"/>
              <w:bottom w:val="nil"/>
              <w:right w:val="single" w:sz="6" w:space="0" w:color="auto"/>
            </w:tcBorders>
          </w:tcPr>
          <w:p w14:paraId="58BB17EF" w14:textId="77777777" w:rsidR="00C40BE8" w:rsidRPr="00F8474E" w:rsidRDefault="00C40BE8" w:rsidP="00C40BE8">
            <w:pPr>
              <w:pStyle w:val="TAH"/>
              <w:rPr>
                <w:lang w:eastAsia="ko-KR"/>
              </w:rPr>
            </w:pPr>
          </w:p>
          <w:p w14:paraId="1C92176C" w14:textId="77777777" w:rsidR="00C40BE8" w:rsidRPr="00F8474E" w:rsidRDefault="00C40BE8" w:rsidP="00C40BE8">
            <w:pPr>
              <w:pStyle w:val="TAH"/>
              <w:rPr>
                <w:lang w:eastAsia="ko-KR"/>
              </w:rPr>
            </w:pPr>
            <w:r w:rsidRPr="00F8474E">
              <w:rPr>
                <w:lang w:eastAsia="ko-KR"/>
              </w:rPr>
              <w:t>kHz</w:t>
            </w:r>
          </w:p>
        </w:tc>
        <w:tc>
          <w:tcPr>
            <w:tcW w:w="1832" w:type="dxa"/>
            <w:tcBorders>
              <w:top w:val="single" w:sz="6" w:space="0" w:color="auto"/>
              <w:left w:val="single" w:sz="6" w:space="0" w:color="auto"/>
              <w:bottom w:val="nil"/>
              <w:right w:val="single" w:sz="6" w:space="0" w:color="auto"/>
            </w:tcBorders>
            <w:vAlign w:val="center"/>
          </w:tcPr>
          <w:p w14:paraId="2B995DC8" w14:textId="77777777" w:rsidR="00C40BE8" w:rsidRPr="00F8474E" w:rsidRDefault="00C40BE8" w:rsidP="00C40BE8">
            <w:pPr>
              <w:pStyle w:val="TAH"/>
              <w:rPr>
                <w:lang w:eastAsia="ko-KR"/>
              </w:rPr>
            </w:pPr>
          </w:p>
        </w:tc>
        <w:tc>
          <w:tcPr>
            <w:tcW w:w="2267" w:type="dxa"/>
            <w:tcBorders>
              <w:top w:val="single" w:sz="6" w:space="0" w:color="auto"/>
              <w:left w:val="single" w:sz="6" w:space="0" w:color="auto"/>
              <w:bottom w:val="nil"/>
              <w:right w:val="single" w:sz="4" w:space="0" w:color="auto"/>
            </w:tcBorders>
            <w:vAlign w:val="center"/>
          </w:tcPr>
          <w:p w14:paraId="35AF8970" w14:textId="77777777" w:rsidR="00C40BE8" w:rsidRPr="00F8474E" w:rsidRDefault="00C40BE8" w:rsidP="00C40BE8">
            <w:pPr>
              <w:pStyle w:val="TAH"/>
              <w:rPr>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A3867FA" w14:textId="77777777" w:rsidR="00C40BE8" w:rsidRPr="00F8474E" w:rsidRDefault="00C40BE8" w:rsidP="00C40BE8">
            <w:pPr>
              <w:pStyle w:val="TAH"/>
              <w:rPr>
                <w:lang w:eastAsia="ko-KR"/>
              </w:rPr>
            </w:pPr>
            <w:r w:rsidRPr="00F8474E">
              <w:rPr>
                <w:lang w:eastAsia="ko-KR"/>
              </w:rPr>
              <w:t>dBm / SCS</w:t>
            </w:r>
            <w:r w:rsidRPr="00F8474E">
              <w:rPr>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50F9B6F0" w14:textId="77777777" w:rsidR="00C40BE8" w:rsidRPr="00F8474E" w:rsidRDefault="00C40BE8" w:rsidP="00C40BE8">
            <w:pPr>
              <w:pStyle w:val="TAH"/>
              <w:rPr>
                <w:lang w:eastAsia="ko-KR"/>
              </w:rPr>
            </w:pPr>
            <w:r w:rsidRPr="00F8474E">
              <w:rPr>
                <w:lang w:eastAsia="ko-KR"/>
              </w:rPr>
              <w:t>dBm/BW</w:t>
            </w:r>
          </w:p>
        </w:tc>
      </w:tr>
      <w:tr w:rsidR="00C40BE8" w:rsidRPr="00F8474E" w14:paraId="5117419A"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379A73" w14:textId="77777777" w:rsidR="00C40BE8" w:rsidRPr="00F8474E" w:rsidRDefault="00C40BE8" w:rsidP="00C40BE8">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E2D3120" w14:textId="77777777" w:rsidR="00C40BE8" w:rsidRPr="00F8474E" w:rsidRDefault="00C40BE8" w:rsidP="00C40BE8">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C28280"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5F15353A" w14:textId="77777777" w:rsidR="00C40BE8" w:rsidRPr="00F8474E" w:rsidRDefault="00C40BE8" w:rsidP="00C40BE8">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BA7CBE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F467B50" w14:textId="77777777" w:rsidR="00C40BE8" w:rsidRPr="00F8474E" w:rsidRDefault="00C40BE8" w:rsidP="00C40BE8">
            <w:pPr>
              <w:pStyle w:val="TAC"/>
              <w:rPr>
                <w:lang w:eastAsia="ko-KR"/>
              </w:rPr>
            </w:pPr>
            <w:r w:rsidRPr="00F8474E">
              <w:rPr>
                <w:lang w:eastAsia="ko-KR"/>
              </w:rPr>
              <w:t>NR_FDD_FR1_A, NR_TDD_FR1_A,</w:t>
            </w:r>
          </w:p>
          <w:p w14:paraId="4DF5ABD1"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CD3F39" w14:textId="2462F566" w:rsidR="00C40BE8" w:rsidRPr="00F8474E" w:rsidRDefault="00C40BE8" w:rsidP="00C40BE8">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FF66CB" w14:textId="77777777" w:rsidR="00C40BE8" w:rsidRPr="00F8474E" w:rsidRDefault="00C40BE8" w:rsidP="00C40BE8">
            <w:pPr>
              <w:pStyle w:val="TAC"/>
              <w:rPr>
                <w:lang w:eastAsia="ko-KR"/>
              </w:rPr>
            </w:pPr>
            <w:r w:rsidRPr="00F8474E">
              <w:rPr>
                <w:lang w:eastAsia="ko-KR"/>
              </w:rPr>
              <w:t>-50</w:t>
            </w:r>
          </w:p>
        </w:tc>
      </w:tr>
      <w:tr w:rsidR="00C40BE8" w:rsidRPr="00F8474E" w14:paraId="36A65A3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3C923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2C1A5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05DCD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F6FD9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6BC567"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80CC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399F0F" w14:textId="036D1703" w:rsidR="00C40BE8" w:rsidRPr="00F8474E" w:rsidRDefault="00C40BE8" w:rsidP="00C40BE8">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97C67D" w14:textId="77777777" w:rsidR="00C40BE8" w:rsidRPr="00F8474E" w:rsidRDefault="00C40BE8" w:rsidP="00C40BE8">
            <w:pPr>
              <w:pStyle w:val="TAC"/>
              <w:rPr>
                <w:lang w:eastAsia="ko-KR"/>
              </w:rPr>
            </w:pPr>
          </w:p>
        </w:tc>
      </w:tr>
      <w:tr w:rsidR="00C40BE8" w:rsidRPr="00F8474E" w14:paraId="2C491F9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DEC6CC"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7D398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13E8F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CDC7902"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11B2D8D"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AF3C62"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AC645A" w14:textId="0B18701C" w:rsidR="00C40BE8" w:rsidRPr="00F8474E" w:rsidRDefault="00C40BE8" w:rsidP="00C40BE8">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92A824" w14:textId="77777777" w:rsidR="00C40BE8" w:rsidRPr="00F8474E" w:rsidRDefault="00C40BE8" w:rsidP="00C40BE8">
            <w:pPr>
              <w:pStyle w:val="TAC"/>
              <w:rPr>
                <w:lang w:eastAsia="ko-KR"/>
              </w:rPr>
            </w:pPr>
          </w:p>
        </w:tc>
      </w:tr>
      <w:tr w:rsidR="00C40BE8" w:rsidRPr="00F8474E" w14:paraId="559827D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D5AF1"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EA691CA"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3BB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B614D6"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249FAA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22D41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2FE30E" w14:textId="4391A77B" w:rsidR="00C40BE8" w:rsidRPr="00F8474E" w:rsidRDefault="00C40BE8" w:rsidP="00C40BE8">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26625B" w14:textId="77777777" w:rsidR="00C40BE8" w:rsidRPr="00F8474E" w:rsidRDefault="00C40BE8" w:rsidP="00C40BE8">
            <w:pPr>
              <w:pStyle w:val="TAC"/>
              <w:rPr>
                <w:lang w:eastAsia="ko-KR"/>
              </w:rPr>
            </w:pPr>
          </w:p>
        </w:tc>
      </w:tr>
      <w:tr w:rsidR="00C40BE8" w:rsidRPr="00F8474E" w14:paraId="4D6C562A"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3CEA00"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0E9D0C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FA2BE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73ABD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C9520CB"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7C79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51B0E5" w14:textId="45D2F432" w:rsidR="00C40BE8" w:rsidRPr="00F8474E" w:rsidRDefault="00C40BE8" w:rsidP="00C40BE8">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FC1988" w14:textId="77777777" w:rsidR="00C40BE8" w:rsidRPr="00F8474E" w:rsidRDefault="00C40BE8" w:rsidP="00C40BE8">
            <w:pPr>
              <w:pStyle w:val="TAC"/>
              <w:rPr>
                <w:lang w:eastAsia="ko-KR"/>
              </w:rPr>
            </w:pPr>
          </w:p>
        </w:tc>
      </w:tr>
      <w:tr w:rsidR="00C40BE8" w:rsidRPr="00F8474E" w14:paraId="0570050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326857"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8D9BEB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75C4D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50DA14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F128E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BC5A9A"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C9081" w14:textId="48EF0C30" w:rsidR="00C40BE8" w:rsidRPr="00F8474E" w:rsidRDefault="00C40BE8" w:rsidP="00C40BE8">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704E14" w14:textId="77777777" w:rsidR="00C40BE8" w:rsidRPr="00F8474E" w:rsidRDefault="00C40BE8" w:rsidP="00C40BE8">
            <w:pPr>
              <w:pStyle w:val="TAC"/>
              <w:rPr>
                <w:lang w:eastAsia="ko-KR"/>
              </w:rPr>
            </w:pPr>
          </w:p>
        </w:tc>
      </w:tr>
      <w:tr w:rsidR="00C40BE8" w:rsidRPr="00F8474E" w14:paraId="6FFDA3B8"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7C84AA"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4FA3DAC"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1CAB6E"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9E95A6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83EDBA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E7E0151"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05643B" w14:textId="15B3681B" w:rsidR="00C40BE8" w:rsidRPr="00F8474E" w:rsidRDefault="00C40BE8" w:rsidP="00C40BE8">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E3032E" w14:textId="77777777" w:rsidR="00C40BE8" w:rsidRPr="00F8474E" w:rsidRDefault="00C40BE8" w:rsidP="00C40BE8">
            <w:pPr>
              <w:pStyle w:val="TAC"/>
              <w:rPr>
                <w:lang w:eastAsia="ko-KR"/>
              </w:rPr>
            </w:pPr>
          </w:p>
        </w:tc>
      </w:tr>
      <w:tr w:rsidR="00C40BE8" w:rsidRPr="00F8474E" w14:paraId="6FDB775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7EC9E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14405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2F6187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6153731"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6F321D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6673DF"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781D63" w14:textId="1EAD7F0B"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0C1DAE" w14:textId="77777777" w:rsidR="00C40BE8" w:rsidRPr="00F8474E" w:rsidRDefault="00C40BE8" w:rsidP="00C40BE8">
            <w:pPr>
              <w:pStyle w:val="TAC"/>
              <w:rPr>
                <w:lang w:eastAsia="ko-KR"/>
              </w:rPr>
            </w:pPr>
          </w:p>
        </w:tc>
      </w:tr>
      <w:tr w:rsidR="00C40BE8" w:rsidRPr="00F8474E" w14:paraId="369C5BEC"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517D8032" w14:textId="77777777" w:rsidR="00C40BE8" w:rsidRPr="00F8474E" w:rsidRDefault="00C40BE8" w:rsidP="00C40BE8">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6ABDE4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A7BE52D"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13A17A"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2268CA6"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EEB98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4F9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972DD31" w14:textId="77777777" w:rsidR="00C40BE8" w:rsidRPr="00F8474E" w:rsidRDefault="00C40BE8" w:rsidP="00C40BE8">
            <w:pPr>
              <w:pStyle w:val="TAC"/>
              <w:rPr>
                <w:lang w:eastAsia="ko-KR"/>
              </w:rPr>
            </w:pPr>
            <w:r w:rsidRPr="00F8474E">
              <w:rPr>
                <w:lang w:eastAsia="ko-KR"/>
              </w:rPr>
              <w:t>NOTE 6</w:t>
            </w:r>
          </w:p>
        </w:tc>
      </w:tr>
      <w:tr w:rsidR="00C40BE8" w:rsidRPr="00F8474E" w14:paraId="1763DBA8"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277F2C47" w14:textId="77777777" w:rsidR="00C40BE8" w:rsidRPr="00F8474E" w:rsidRDefault="00C40BE8" w:rsidP="00C40BE8">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4D2547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F4DAC"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4537D4E"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61FAC731"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882E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83E662"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2A3C9B" w14:textId="77777777" w:rsidR="00C40BE8" w:rsidRPr="00F8474E" w:rsidRDefault="00C40BE8" w:rsidP="00C40BE8">
            <w:pPr>
              <w:pStyle w:val="TAC"/>
              <w:rPr>
                <w:lang w:eastAsia="ko-KR"/>
              </w:rPr>
            </w:pPr>
            <w:r w:rsidRPr="00F8474E">
              <w:rPr>
                <w:lang w:eastAsia="ko-KR"/>
              </w:rPr>
              <w:t>NOTE 6</w:t>
            </w:r>
          </w:p>
        </w:tc>
      </w:tr>
      <w:tr w:rsidR="00C40BE8" w:rsidRPr="00F8474E" w14:paraId="14328761" w14:textId="77777777" w:rsidTr="00FA482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CEE6B3C"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194C746"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13AD8041"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21DFD75" w14:textId="77777777" w:rsidR="00C40BE8" w:rsidRPr="00F8474E" w:rsidRDefault="00C40BE8" w:rsidP="00C40BE8">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3911BB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0E012E6" w14:textId="77777777" w:rsidR="00C40BE8" w:rsidRPr="00F8474E" w:rsidRDefault="00C40BE8" w:rsidP="00C40BE8">
            <w:pPr>
              <w:pStyle w:val="TAC"/>
              <w:rPr>
                <w:lang w:eastAsia="ko-KR"/>
              </w:rPr>
            </w:pPr>
            <w:r w:rsidRPr="00F8474E">
              <w:rPr>
                <w:lang w:eastAsia="ko-KR"/>
              </w:rPr>
              <w:t>NR_FDD_FR1_A, NR_TDD_FR1_A,</w:t>
            </w:r>
          </w:p>
          <w:p w14:paraId="2F41B183"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43ABA9" w14:textId="00EF9B6C" w:rsidR="00C40BE8" w:rsidRPr="00F8474E" w:rsidRDefault="00C40BE8" w:rsidP="00C40BE8">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1D32CB" w14:textId="77777777" w:rsidR="00C40BE8" w:rsidRPr="00F8474E" w:rsidRDefault="00C40BE8" w:rsidP="00C40BE8">
            <w:pPr>
              <w:pStyle w:val="TAC"/>
              <w:rPr>
                <w:lang w:eastAsia="ko-KR"/>
              </w:rPr>
            </w:pPr>
            <w:r w:rsidRPr="00F8474E">
              <w:rPr>
                <w:lang w:eastAsia="ko-KR"/>
              </w:rPr>
              <w:t>-50</w:t>
            </w:r>
          </w:p>
        </w:tc>
      </w:tr>
      <w:tr w:rsidR="00C40BE8" w:rsidRPr="00F8474E" w14:paraId="32C0D2D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8046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1128BB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87B0E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9A15D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457C8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C623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15464C5" w14:textId="032A2A39"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AA8BC5" w14:textId="77777777" w:rsidR="00C40BE8" w:rsidRPr="00F8474E" w:rsidRDefault="00C40BE8" w:rsidP="00C40BE8">
            <w:pPr>
              <w:pStyle w:val="TAC"/>
              <w:rPr>
                <w:lang w:eastAsia="ko-KR"/>
              </w:rPr>
            </w:pPr>
          </w:p>
        </w:tc>
      </w:tr>
      <w:tr w:rsidR="00C40BE8" w:rsidRPr="00F8474E" w14:paraId="40A5288A"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666CD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6B7D8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BB129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C641D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D9AEE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1791CE"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418D89" w14:textId="03A271BA" w:rsidR="00C40BE8" w:rsidRPr="00F8474E" w:rsidRDefault="00C40BE8" w:rsidP="00C40BE8">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DFAAB9" w14:textId="77777777" w:rsidR="00C40BE8" w:rsidRPr="00F8474E" w:rsidRDefault="00C40BE8" w:rsidP="00C40BE8">
            <w:pPr>
              <w:pStyle w:val="TAC"/>
              <w:rPr>
                <w:lang w:eastAsia="ko-KR"/>
              </w:rPr>
            </w:pPr>
          </w:p>
        </w:tc>
      </w:tr>
      <w:tr w:rsidR="00C40BE8" w:rsidRPr="00F8474E" w14:paraId="50EE78D8"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B110BD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8007C3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AB2C64"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D2D87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C7026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B50E73"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F83F8B" w14:textId="09F1A135" w:rsidR="00C40BE8" w:rsidRPr="00F8474E" w:rsidRDefault="00C40BE8" w:rsidP="00C40BE8">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AABBAC" w14:textId="77777777" w:rsidR="00C40BE8" w:rsidRPr="00F8474E" w:rsidRDefault="00C40BE8" w:rsidP="00C40BE8">
            <w:pPr>
              <w:pStyle w:val="TAC"/>
              <w:rPr>
                <w:lang w:eastAsia="ko-KR"/>
              </w:rPr>
            </w:pPr>
          </w:p>
        </w:tc>
      </w:tr>
      <w:tr w:rsidR="00C40BE8" w:rsidRPr="00F8474E" w14:paraId="7A91D0F2"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9EDB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5C44D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C9E36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2553C3"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0B30F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6328E2"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24512E" w14:textId="15C23509" w:rsidR="00C40BE8" w:rsidRPr="00F8474E" w:rsidRDefault="00C40BE8" w:rsidP="00C40BE8">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AF47A" w14:textId="77777777" w:rsidR="00C40BE8" w:rsidRPr="00F8474E" w:rsidRDefault="00C40BE8" w:rsidP="00C40BE8">
            <w:pPr>
              <w:pStyle w:val="TAC"/>
              <w:rPr>
                <w:lang w:eastAsia="ko-KR"/>
              </w:rPr>
            </w:pPr>
          </w:p>
        </w:tc>
      </w:tr>
      <w:tr w:rsidR="00C40BE8" w:rsidRPr="00F8474E" w14:paraId="678705E0"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09D20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CAD84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D7895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5BD746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274F1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10E2C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D85DC3" w14:textId="56795F49" w:rsidR="00C40BE8" w:rsidRPr="00F8474E" w:rsidRDefault="00C40BE8" w:rsidP="00C40BE8">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1AC2C" w14:textId="77777777" w:rsidR="00C40BE8" w:rsidRPr="00F8474E" w:rsidRDefault="00C40BE8" w:rsidP="00C40BE8">
            <w:pPr>
              <w:pStyle w:val="TAC"/>
              <w:rPr>
                <w:lang w:eastAsia="ko-KR"/>
              </w:rPr>
            </w:pPr>
          </w:p>
        </w:tc>
      </w:tr>
      <w:tr w:rsidR="00C40BE8" w:rsidRPr="00F8474E" w14:paraId="6025012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F93FD0"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211D573"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3649C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BA6A69"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90FA5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DFA36E"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8DA108" w14:textId="094967C6" w:rsidR="00C40BE8" w:rsidRPr="00F8474E" w:rsidRDefault="00C40BE8" w:rsidP="00C40BE8">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7834E" w14:textId="77777777" w:rsidR="00C40BE8" w:rsidRPr="00F8474E" w:rsidRDefault="00C40BE8" w:rsidP="00C40BE8">
            <w:pPr>
              <w:pStyle w:val="TAC"/>
              <w:rPr>
                <w:lang w:eastAsia="ko-KR"/>
              </w:rPr>
            </w:pPr>
          </w:p>
        </w:tc>
      </w:tr>
      <w:tr w:rsidR="00C40BE8" w:rsidRPr="00F8474E" w14:paraId="786F334B" w14:textId="77777777" w:rsidTr="00FA482E">
        <w:trPr>
          <w:jc w:val="center"/>
        </w:trPr>
        <w:tc>
          <w:tcPr>
            <w:tcW w:w="1133" w:type="dxa"/>
            <w:vMerge/>
            <w:tcBorders>
              <w:top w:val="single" w:sz="6" w:space="0" w:color="auto"/>
              <w:left w:val="single" w:sz="4" w:space="0" w:color="auto"/>
              <w:bottom w:val="nil"/>
              <w:right w:val="single" w:sz="6" w:space="0" w:color="auto"/>
            </w:tcBorders>
            <w:vAlign w:val="center"/>
            <w:hideMark/>
          </w:tcPr>
          <w:p w14:paraId="06AB243F" w14:textId="77777777" w:rsidR="00C40BE8" w:rsidRPr="00F8474E" w:rsidRDefault="00C40BE8" w:rsidP="00C40BE8">
            <w:pPr>
              <w:pStyle w:val="TAC"/>
              <w:rPr>
                <w:lang w:eastAsia="ko-KR"/>
              </w:rPr>
            </w:pPr>
          </w:p>
        </w:tc>
        <w:tc>
          <w:tcPr>
            <w:tcW w:w="714" w:type="dxa"/>
            <w:tcBorders>
              <w:top w:val="nil"/>
              <w:left w:val="single" w:sz="6" w:space="0" w:color="auto"/>
              <w:bottom w:val="nil"/>
              <w:right w:val="single" w:sz="6" w:space="0" w:color="auto"/>
            </w:tcBorders>
            <w:vAlign w:val="center"/>
          </w:tcPr>
          <w:p w14:paraId="6E9A32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9F42E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D644F2"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1FFE7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72BD93"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DFAB22" w14:textId="601ED678"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B52593" w14:textId="77777777" w:rsidR="00C40BE8" w:rsidRPr="00F8474E" w:rsidRDefault="00C40BE8" w:rsidP="00C40BE8">
            <w:pPr>
              <w:pStyle w:val="TAC"/>
              <w:rPr>
                <w:lang w:eastAsia="ko-KR"/>
              </w:rPr>
            </w:pPr>
          </w:p>
        </w:tc>
      </w:tr>
      <w:tr w:rsidR="00C40BE8" w:rsidRPr="00F8474E" w14:paraId="7A38634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D0FBB9B"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F9D10C9"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99C2F1" w14:textId="77777777" w:rsidR="00C40BE8" w:rsidRPr="00F8474E" w:rsidRDefault="00C40BE8" w:rsidP="00C40BE8">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0D85BD0"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47003E"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E147E0"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28F583B"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38B303" w14:textId="77777777" w:rsidR="00C40BE8" w:rsidRPr="00F8474E" w:rsidRDefault="00C40BE8" w:rsidP="00C40BE8">
            <w:pPr>
              <w:pStyle w:val="TAC"/>
              <w:rPr>
                <w:lang w:eastAsia="ko-KR"/>
              </w:rPr>
            </w:pPr>
            <w:r w:rsidRPr="00F8474E">
              <w:rPr>
                <w:lang w:eastAsia="ko-KR"/>
              </w:rPr>
              <w:t>NOTE 6</w:t>
            </w:r>
          </w:p>
        </w:tc>
      </w:tr>
      <w:tr w:rsidR="00C40BE8" w:rsidRPr="00F8474E" w14:paraId="6C0D9014"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045E89F"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4F9F46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21E8B0" w14:textId="77777777" w:rsidR="00C40BE8" w:rsidRPr="00F8474E" w:rsidRDefault="00C40BE8" w:rsidP="00C40BE8">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3E876B1"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81E141B"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F6254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01DE7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C0D08D" w14:textId="77777777" w:rsidR="00C40BE8" w:rsidRPr="00F8474E" w:rsidRDefault="00C40BE8" w:rsidP="00C40BE8">
            <w:pPr>
              <w:pStyle w:val="TAC"/>
              <w:rPr>
                <w:lang w:eastAsia="ko-KR"/>
              </w:rPr>
            </w:pPr>
            <w:r w:rsidRPr="00F8474E">
              <w:rPr>
                <w:lang w:eastAsia="ko-KR"/>
              </w:rPr>
              <w:t>NOTE 6</w:t>
            </w:r>
          </w:p>
        </w:tc>
      </w:tr>
      <w:tr w:rsidR="00C40BE8" w:rsidRPr="00F8474E" w14:paraId="657EB5C2"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F5D4DD1" w14:textId="77777777" w:rsidR="00C40BE8" w:rsidRPr="00F8474E" w:rsidRDefault="00C40BE8" w:rsidP="00C40BE8">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97F4330"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241505E"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EB50E5F" w14:textId="77777777" w:rsidR="00C40BE8" w:rsidRPr="00F8474E" w:rsidRDefault="00C40BE8" w:rsidP="00C40BE8">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2F545C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681BE86" w14:textId="77777777" w:rsidR="00C40BE8" w:rsidRPr="00F8474E" w:rsidRDefault="00C40BE8" w:rsidP="00C40BE8">
            <w:pPr>
              <w:pStyle w:val="TAC"/>
              <w:rPr>
                <w:lang w:eastAsia="ko-KR"/>
              </w:rPr>
            </w:pPr>
            <w:r w:rsidRPr="00F8474E">
              <w:rPr>
                <w:lang w:eastAsia="ko-KR"/>
              </w:rPr>
              <w:t>NR_FDD_FR1_A, NR_TDD_FR1_A,</w:t>
            </w:r>
          </w:p>
          <w:p w14:paraId="6A770A78"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99E18" w14:textId="1A1694A2" w:rsidR="00C40BE8" w:rsidRPr="00F8474E" w:rsidRDefault="00C40BE8" w:rsidP="00C40BE8">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E92EC43" w14:textId="77777777" w:rsidR="00C40BE8" w:rsidRPr="00F8474E" w:rsidRDefault="00C40BE8" w:rsidP="00C40BE8">
            <w:pPr>
              <w:pStyle w:val="TAC"/>
              <w:rPr>
                <w:lang w:eastAsia="ko-KR"/>
              </w:rPr>
            </w:pPr>
            <w:r w:rsidRPr="00F8474E">
              <w:rPr>
                <w:lang w:eastAsia="ko-KR"/>
              </w:rPr>
              <w:t>-50</w:t>
            </w:r>
          </w:p>
        </w:tc>
      </w:tr>
      <w:tr w:rsidR="00C40BE8" w:rsidRPr="00F8474E" w14:paraId="66910CC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FB1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0E475F"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0D4F0C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42630C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2B03E2"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40E606"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5C51D64" w14:textId="6F50D8ED"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055B6C" w14:textId="77777777" w:rsidR="00C40BE8" w:rsidRPr="00F8474E" w:rsidRDefault="00C40BE8" w:rsidP="00C40BE8">
            <w:pPr>
              <w:pStyle w:val="TAC"/>
              <w:rPr>
                <w:lang w:eastAsia="ko-KR"/>
              </w:rPr>
            </w:pPr>
          </w:p>
        </w:tc>
      </w:tr>
      <w:tr w:rsidR="00C40BE8" w:rsidRPr="00F8474E" w14:paraId="14ADC22B"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A3561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2B054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773D5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79927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F5BBB8"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2F7AC8"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860493" w14:textId="0B9EE048" w:rsidR="00C40BE8" w:rsidRPr="00F8474E" w:rsidRDefault="00C40BE8" w:rsidP="00C40BE8">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A64E7" w14:textId="77777777" w:rsidR="00C40BE8" w:rsidRPr="00F8474E" w:rsidRDefault="00C40BE8" w:rsidP="00C40BE8">
            <w:pPr>
              <w:pStyle w:val="TAC"/>
              <w:rPr>
                <w:lang w:eastAsia="ko-KR"/>
              </w:rPr>
            </w:pPr>
          </w:p>
        </w:tc>
      </w:tr>
      <w:tr w:rsidR="00C40BE8" w:rsidRPr="00F8474E" w14:paraId="4EE5C58D"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FEB3B3"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E40D03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7FAC6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0706DA"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E9B9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C37A6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3C4C2A" w14:textId="690ED816" w:rsidR="00C40BE8" w:rsidRPr="00F8474E" w:rsidRDefault="00C40BE8" w:rsidP="00C40BE8">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42B350" w14:textId="77777777" w:rsidR="00C40BE8" w:rsidRPr="00F8474E" w:rsidRDefault="00C40BE8" w:rsidP="00C40BE8">
            <w:pPr>
              <w:pStyle w:val="TAC"/>
              <w:rPr>
                <w:lang w:eastAsia="ko-KR"/>
              </w:rPr>
            </w:pPr>
          </w:p>
        </w:tc>
      </w:tr>
      <w:tr w:rsidR="00C40BE8" w:rsidRPr="00F8474E" w14:paraId="1FCD3EE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D8829E"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017E3C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8A373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74FE5C"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4F176B"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42316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6ED600" w14:textId="7984AB17" w:rsidR="00C40BE8" w:rsidRPr="00F8474E" w:rsidRDefault="00C40BE8" w:rsidP="00C40BE8">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488B5" w14:textId="77777777" w:rsidR="00C40BE8" w:rsidRPr="00F8474E" w:rsidRDefault="00C40BE8" w:rsidP="00C40BE8">
            <w:pPr>
              <w:pStyle w:val="TAC"/>
              <w:rPr>
                <w:lang w:eastAsia="ko-KR"/>
              </w:rPr>
            </w:pPr>
          </w:p>
        </w:tc>
      </w:tr>
      <w:tr w:rsidR="00C40BE8" w:rsidRPr="00F8474E" w14:paraId="7CDE9A0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F2F1C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31E1D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B1D5B1"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F9FF1"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7ED0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9D9F9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FCFC6" w14:textId="71A48F28" w:rsidR="00C40BE8" w:rsidRPr="00F8474E" w:rsidRDefault="00C40BE8" w:rsidP="00C40BE8">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2C50F" w14:textId="77777777" w:rsidR="00C40BE8" w:rsidRPr="00F8474E" w:rsidRDefault="00C40BE8" w:rsidP="00C40BE8">
            <w:pPr>
              <w:pStyle w:val="TAC"/>
              <w:rPr>
                <w:lang w:eastAsia="ko-KR"/>
              </w:rPr>
            </w:pPr>
          </w:p>
        </w:tc>
      </w:tr>
      <w:tr w:rsidR="00C40BE8" w:rsidRPr="00F8474E" w14:paraId="170300D9"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C7E6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E720C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E142EB"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0CEF"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EA055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DABBC2"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61D851" w14:textId="5114F0D5" w:rsidR="00C40BE8" w:rsidRPr="00F8474E" w:rsidRDefault="00C40BE8" w:rsidP="00C40BE8">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B48945" w14:textId="77777777" w:rsidR="00C40BE8" w:rsidRPr="00F8474E" w:rsidRDefault="00C40BE8" w:rsidP="00C40BE8">
            <w:pPr>
              <w:pStyle w:val="TAC"/>
              <w:rPr>
                <w:lang w:eastAsia="ko-KR"/>
              </w:rPr>
            </w:pPr>
          </w:p>
        </w:tc>
      </w:tr>
      <w:tr w:rsidR="00C40BE8" w:rsidRPr="00F8474E" w14:paraId="57B1612F"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9444412"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F44C1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91706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36A3D20"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B7E4DE"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3F63D"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A309E" w14:textId="2B680C99" w:rsidR="00C40BE8" w:rsidRPr="00F8474E" w:rsidRDefault="00C40BE8" w:rsidP="00C40BE8">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47E88D" w14:textId="77777777" w:rsidR="00C40BE8" w:rsidRPr="00F8474E" w:rsidRDefault="00C40BE8" w:rsidP="00C40BE8">
            <w:pPr>
              <w:pStyle w:val="TAC"/>
              <w:rPr>
                <w:lang w:eastAsia="ko-KR"/>
              </w:rPr>
            </w:pPr>
          </w:p>
        </w:tc>
      </w:tr>
      <w:tr w:rsidR="00C40BE8" w:rsidRPr="00F8474E" w14:paraId="64B1906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AEA1A92" w14:textId="77777777" w:rsidR="00C40BE8" w:rsidRPr="00F8474E" w:rsidRDefault="00C40BE8" w:rsidP="00C40BE8">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0A2C5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546651"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5FE6014C"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CCB294"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EB95C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DEE8F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9BF922" w14:textId="77777777" w:rsidR="00C40BE8" w:rsidRPr="00F8474E" w:rsidRDefault="00C40BE8" w:rsidP="00C40BE8">
            <w:pPr>
              <w:pStyle w:val="TAC"/>
              <w:rPr>
                <w:lang w:eastAsia="ko-KR"/>
              </w:rPr>
            </w:pPr>
            <w:r w:rsidRPr="00F8474E">
              <w:rPr>
                <w:lang w:eastAsia="ko-KR"/>
              </w:rPr>
              <w:t>NOTE 6</w:t>
            </w:r>
          </w:p>
        </w:tc>
      </w:tr>
      <w:tr w:rsidR="00C40BE8" w:rsidRPr="00F8474E" w14:paraId="0D7402E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AFD8D6C" w14:textId="77777777" w:rsidR="00C40BE8" w:rsidRPr="00F8474E" w:rsidRDefault="00C40BE8" w:rsidP="00C40BE8">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C271F15"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E040F8"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0D2949DB"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4030F49"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6E03E4"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B98074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5C63F8" w14:textId="77777777" w:rsidR="00C40BE8" w:rsidRPr="00F8474E" w:rsidRDefault="00C40BE8" w:rsidP="00C40BE8">
            <w:pPr>
              <w:pStyle w:val="TAC"/>
              <w:rPr>
                <w:lang w:eastAsia="ko-KR"/>
              </w:rPr>
            </w:pPr>
            <w:r w:rsidRPr="00F8474E">
              <w:rPr>
                <w:lang w:eastAsia="ko-KR"/>
              </w:rPr>
              <w:t>NOTE 6</w:t>
            </w:r>
          </w:p>
        </w:tc>
      </w:tr>
      <w:tr w:rsidR="00C40BE8" w:rsidRPr="00F8474E" w14:paraId="28457946" w14:textId="77777777" w:rsidTr="00FA482E">
        <w:trPr>
          <w:trHeight w:val="208"/>
          <w:jc w:val="center"/>
        </w:trPr>
        <w:tc>
          <w:tcPr>
            <w:tcW w:w="1133" w:type="dxa"/>
            <w:tcBorders>
              <w:top w:val="single" w:sz="6" w:space="0" w:color="auto"/>
              <w:left w:val="single" w:sz="4" w:space="0" w:color="auto"/>
              <w:bottom w:val="nil"/>
              <w:right w:val="single" w:sz="6" w:space="0" w:color="auto"/>
            </w:tcBorders>
            <w:hideMark/>
          </w:tcPr>
          <w:p w14:paraId="369F26CA" w14:textId="77777777" w:rsidR="00C40BE8" w:rsidRPr="00F8474E" w:rsidRDefault="00C40BE8" w:rsidP="00C40BE8">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29FDDF1" w14:textId="77777777" w:rsidR="00C40BE8" w:rsidRPr="00F8474E" w:rsidRDefault="00C40BE8" w:rsidP="00C40BE8">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1A120FC4"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1F381EF" w14:textId="77777777" w:rsidR="00C40BE8" w:rsidRPr="00F8474E" w:rsidRDefault="00C40BE8" w:rsidP="00C40BE8">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C7C5A"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0CB49F6"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E11DDD"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43634F" w14:textId="77777777" w:rsidR="00C40BE8" w:rsidRPr="00F8474E" w:rsidRDefault="00C40BE8" w:rsidP="00C40BE8">
            <w:pPr>
              <w:pStyle w:val="TAC"/>
              <w:rPr>
                <w:lang w:eastAsia="ko-KR"/>
              </w:rPr>
            </w:pPr>
            <w:r w:rsidRPr="00F8474E">
              <w:rPr>
                <w:lang w:eastAsia="ko-KR"/>
              </w:rPr>
              <w:t>NOTE 6</w:t>
            </w:r>
          </w:p>
        </w:tc>
      </w:tr>
      <w:tr w:rsidR="00C40BE8" w:rsidRPr="00F8474E" w14:paraId="060AEFE3"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C4A2AAB" w14:textId="77777777" w:rsidR="00C40BE8" w:rsidRPr="00F8474E" w:rsidRDefault="00C40BE8" w:rsidP="00C40BE8">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4538EBE"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497DC16"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0E31E02"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030500"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E39569"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FE7B0C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751DF3" w14:textId="77777777" w:rsidR="00C40BE8" w:rsidRPr="00F8474E" w:rsidRDefault="00C40BE8" w:rsidP="00C40BE8">
            <w:pPr>
              <w:pStyle w:val="TAC"/>
              <w:rPr>
                <w:lang w:eastAsia="ko-KR"/>
              </w:rPr>
            </w:pPr>
            <w:r w:rsidRPr="00F8474E">
              <w:rPr>
                <w:lang w:eastAsia="ko-KR"/>
              </w:rPr>
              <w:t>NOTE 6</w:t>
            </w:r>
          </w:p>
        </w:tc>
      </w:tr>
      <w:tr w:rsidR="00C40BE8" w:rsidRPr="00F8474E" w14:paraId="702D9F3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CA18DA3"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C38C92"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F4754F"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45415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E8D185"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BA9B3A"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E1FDF4"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D8331C" w14:textId="77777777" w:rsidR="00C40BE8" w:rsidRPr="00F8474E" w:rsidRDefault="00C40BE8" w:rsidP="00C40BE8">
            <w:pPr>
              <w:pStyle w:val="TAC"/>
              <w:rPr>
                <w:lang w:eastAsia="ko-KR"/>
              </w:rPr>
            </w:pPr>
            <w:r w:rsidRPr="00F8474E">
              <w:rPr>
                <w:lang w:eastAsia="ko-KR"/>
              </w:rPr>
              <w:t>NOTE 6</w:t>
            </w:r>
          </w:p>
        </w:tc>
      </w:tr>
      <w:tr w:rsidR="00C40BE8" w:rsidRPr="00F8474E" w14:paraId="50532D72"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14236AF"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4389D7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FE6395"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C3F142F" w14:textId="77777777" w:rsidR="00C40BE8" w:rsidRPr="00F8474E" w:rsidRDefault="00C40BE8" w:rsidP="00C40BE8">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F62CBB"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11F0415"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EC871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07B261" w14:textId="77777777" w:rsidR="00C40BE8" w:rsidRPr="00F8474E" w:rsidRDefault="00C40BE8" w:rsidP="00C40BE8">
            <w:pPr>
              <w:pStyle w:val="TAC"/>
              <w:rPr>
                <w:lang w:eastAsia="ko-KR"/>
              </w:rPr>
            </w:pPr>
            <w:r w:rsidRPr="00F8474E">
              <w:rPr>
                <w:lang w:eastAsia="ko-KR"/>
              </w:rPr>
              <w:t>NOTE 6</w:t>
            </w:r>
          </w:p>
        </w:tc>
      </w:tr>
      <w:tr w:rsidR="00C40BE8" w:rsidRPr="00F8474E" w14:paraId="0C34A4E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2035212" w14:textId="77777777" w:rsidR="00C40BE8" w:rsidRPr="00F8474E" w:rsidRDefault="00C40BE8" w:rsidP="00C40BE8">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470465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477497" w14:textId="77777777" w:rsidR="00C40BE8" w:rsidRPr="00F8474E" w:rsidRDefault="00C40BE8" w:rsidP="00C40BE8">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A50776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C02A81A"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F7D1E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3D3AD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06A6AB" w14:textId="77777777" w:rsidR="00C40BE8" w:rsidRPr="00F8474E" w:rsidRDefault="00C40BE8" w:rsidP="00C40BE8">
            <w:pPr>
              <w:pStyle w:val="TAC"/>
              <w:rPr>
                <w:lang w:eastAsia="ko-KR"/>
              </w:rPr>
            </w:pPr>
            <w:r w:rsidRPr="00F8474E">
              <w:rPr>
                <w:lang w:eastAsia="ko-KR"/>
              </w:rPr>
              <w:t>NOTE 6</w:t>
            </w:r>
          </w:p>
        </w:tc>
      </w:tr>
      <w:tr w:rsidR="00C40BE8" w:rsidRPr="00F8474E" w14:paraId="3124A33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AA6B690"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8B69631"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FACB483" w14:textId="77777777" w:rsidR="00C40BE8" w:rsidRPr="00F8474E" w:rsidRDefault="00C40BE8" w:rsidP="00C40BE8">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3F95CFD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1536B88"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5126F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515EA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A8DC9F" w14:textId="77777777" w:rsidR="00C40BE8" w:rsidRPr="00F8474E" w:rsidRDefault="00C40BE8" w:rsidP="00C40BE8">
            <w:pPr>
              <w:pStyle w:val="TAC"/>
              <w:rPr>
                <w:lang w:eastAsia="ko-KR"/>
              </w:rPr>
            </w:pPr>
            <w:r w:rsidRPr="00F8474E">
              <w:rPr>
                <w:lang w:eastAsia="ko-KR"/>
              </w:rPr>
              <w:t>NOTE 6</w:t>
            </w:r>
          </w:p>
        </w:tc>
      </w:tr>
      <w:tr w:rsidR="00C40BE8" w:rsidRPr="00F8474E" w14:paraId="5B7B6B9D"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956A10" w14:textId="77777777" w:rsidR="00C40BE8" w:rsidRPr="00F8474E" w:rsidRDefault="00C40BE8" w:rsidP="00C40BE8">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012CAC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FAA590"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39AE5AA8" w14:textId="77777777" w:rsidR="00C40BE8" w:rsidRPr="00F8474E" w:rsidRDefault="00C40BE8" w:rsidP="00C40BE8">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D8B49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953C0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2DC34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A91444" w14:textId="77777777" w:rsidR="00C40BE8" w:rsidRPr="00F8474E" w:rsidRDefault="00C40BE8" w:rsidP="00C40BE8">
            <w:pPr>
              <w:pStyle w:val="TAC"/>
              <w:rPr>
                <w:lang w:eastAsia="ko-KR"/>
              </w:rPr>
            </w:pPr>
            <w:r w:rsidRPr="00F8474E">
              <w:rPr>
                <w:lang w:eastAsia="ko-KR"/>
              </w:rPr>
              <w:t>NOTE 6</w:t>
            </w:r>
          </w:p>
        </w:tc>
      </w:tr>
      <w:tr w:rsidR="00C40BE8" w:rsidRPr="00F8474E" w14:paraId="3CAE04C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8DC4A11" w14:textId="77777777" w:rsidR="00C40BE8" w:rsidRPr="00F8474E" w:rsidRDefault="00C40BE8" w:rsidP="00C40BE8">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612347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7354E2"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A8C168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49FEC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BF22A8"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A15A21"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0B6852" w14:textId="77777777" w:rsidR="00C40BE8" w:rsidRPr="00F8474E" w:rsidRDefault="00C40BE8" w:rsidP="00C40BE8">
            <w:pPr>
              <w:pStyle w:val="TAC"/>
              <w:rPr>
                <w:lang w:eastAsia="ko-KR"/>
              </w:rPr>
            </w:pPr>
            <w:r w:rsidRPr="00F8474E">
              <w:rPr>
                <w:lang w:eastAsia="ko-KR"/>
              </w:rPr>
              <w:t>NOTE 6</w:t>
            </w:r>
          </w:p>
        </w:tc>
      </w:tr>
      <w:tr w:rsidR="00C40BE8" w:rsidRPr="00F8474E" w14:paraId="502E1A2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AFB25B4" w14:textId="77777777" w:rsidR="00C40BE8" w:rsidRPr="00F8474E" w:rsidRDefault="00C40BE8" w:rsidP="00C40BE8">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FE2668D"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84E1F2"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33DCFFF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558F8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6F5F1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9EF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88ABA9" w14:textId="77777777" w:rsidR="00C40BE8" w:rsidRPr="00F8474E" w:rsidRDefault="00C40BE8" w:rsidP="00C40BE8">
            <w:pPr>
              <w:pStyle w:val="TAC"/>
              <w:rPr>
                <w:lang w:eastAsia="ko-KR"/>
              </w:rPr>
            </w:pPr>
            <w:r w:rsidRPr="00F8474E">
              <w:rPr>
                <w:lang w:eastAsia="ko-KR"/>
              </w:rPr>
              <w:t>NOTE 6</w:t>
            </w:r>
          </w:p>
        </w:tc>
      </w:tr>
      <w:tr w:rsidR="00C40BE8" w:rsidRPr="00F8474E" w14:paraId="26188E85" w14:textId="77777777" w:rsidTr="00FA482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3AF41D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457E7C06" w14:textId="77777777" w:rsidR="00C40BE8" w:rsidRPr="00F8474E" w:rsidRDefault="00C40BE8" w:rsidP="00C40BE8">
            <w:pPr>
              <w:pStyle w:val="TAN"/>
              <w:rPr>
                <w:lang w:eastAsia="ko-KR"/>
              </w:rPr>
            </w:pPr>
            <w:r w:rsidRPr="00F8474E">
              <w:rPr>
                <w:lang w:eastAsia="ko-KR"/>
              </w:rPr>
              <w:t>NOTE 2:</w:t>
            </w:r>
            <w:r w:rsidRPr="00F8474E">
              <w:rPr>
                <w:lang w:eastAsia="ko-KR"/>
              </w:rPr>
              <w:tab/>
              <w:t>NR operating band groups are as defined in Section 3.5.</w:t>
            </w:r>
          </w:p>
          <w:p w14:paraId="2068C9A0"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6F0BB1A0" w14:textId="77777777" w:rsidR="00C40BE8" w:rsidRPr="00F8474E" w:rsidRDefault="00C40BE8" w:rsidP="00C40BE8">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EAA314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2321949" w14:textId="77777777" w:rsidR="00C40BE8" w:rsidRPr="00F8474E" w:rsidRDefault="00C40BE8" w:rsidP="00C40BE8">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6700D5D7" w14:textId="77777777" w:rsidR="00C40BE8" w:rsidRPr="00F8474E" w:rsidRDefault="00C40BE8" w:rsidP="00C40BE8">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17204FFF" w14:textId="77777777" w:rsidR="00C40BE8" w:rsidRPr="00F8474E" w:rsidRDefault="00C40BE8" w:rsidP="00C40BE8"/>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22A2D65"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F22181B"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74D85C99" w:rsidR="00CD3B3E"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69BF4AF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3451E64F"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3E64133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06174D2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7D527699"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1D84CCD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3E8546F9"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213BEBAD"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5EC1F56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989585A"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159862B7"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00551E11"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30CD54C8"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64F62745"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7F2A29A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399B61EA"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6A71900B"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7390D63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63977D6B"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0B386D9C"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1F00248E"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00342DA"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385B82E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2CE6124C"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647342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3D5A4F8A"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375DAE62"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7D4A514C"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3F6A5B84"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42BBB72"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756BB39E"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29825936"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47E5E42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634C7548" w14:textId="77777777" w:rsidR="001E7112" w:rsidRPr="00F8474E" w:rsidRDefault="001E7112" w:rsidP="001E7112">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E7112" w:rsidRPr="00F8474E" w14:paraId="7A4E9E5C"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3C3542" w14:textId="77777777" w:rsidR="001E7112" w:rsidRPr="00F8474E" w:rsidRDefault="001E7112" w:rsidP="001E7112">
            <w:pPr>
              <w:pStyle w:val="TAH"/>
            </w:pPr>
            <w:r w:rsidRPr="00F8474E">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BD3E03F" w14:textId="77777777" w:rsidR="001E7112" w:rsidRPr="00F8474E" w:rsidRDefault="001E7112" w:rsidP="001E7112">
            <w:pPr>
              <w:pStyle w:val="TAH"/>
            </w:pPr>
            <w:r w:rsidRPr="00F8474E">
              <w:t>Conditions</w:t>
            </w:r>
          </w:p>
        </w:tc>
      </w:tr>
      <w:tr w:rsidR="001E7112" w:rsidRPr="00F8474E" w14:paraId="530550E0" w14:textId="77777777" w:rsidTr="00FA482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51E2895" w14:textId="77777777" w:rsidR="001E7112" w:rsidRPr="00F8474E" w:rsidRDefault="001E7112" w:rsidP="001E711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7AB07" w14:textId="77777777" w:rsidR="001E7112" w:rsidRPr="00F8474E" w:rsidRDefault="001E7112" w:rsidP="001E7112">
            <w:pPr>
              <w:pStyle w:val="TAH"/>
            </w:pPr>
            <w:r w:rsidRPr="00F8474E">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E390FA5" w14:textId="77777777" w:rsidR="001E7112" w:rsidRPr="00F8474E" w:rsidRDefault="001E7112" w:rsidP="001E7112">
            <w:pPr>
              <w:pStyle w:val="TAH"/>
            </w:pPr>
            <w:r w:rsidRPr="00F8474E">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E1A208E" w14:textId="77777777" w:rsidR="001E7112" w:rsidRPr="00F8474E" w:rsidRDefault="001E7112" w:rsidP="001E7112">
            <w:pPr>
              <w:pStyle w:val="TAH"/>
            </w:pPr>
          </w:p>
          <w:p w14:paraId="7B5FCBE9" w14:textId="77777777" w:rsidR="001E7112" w:rsidRPr="00F8474E" w:rsidRDefault="001E7112" w:rsidP="001E7112">
            <w:pPr>
              <w:pStyle w:val="TAH"/>
            </w:pPr>
            <w:r w:rsidRPr="00F8474E">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51EB23E" w14:textId="77777777" w:rsidR="001E7112" w:rsidRPr="00F8474E" w:rsidRDefault="001E7112" w:rsidP="001E7112">
            <w:pPr>
              <w:pStyle w:val="TAH"/>
              <w:rPr>
                <w:lang w:eastAsia="zh-CN"/>
              </w:rPr>
            </w:pPr>
            <w:r w:rsidRPr="00F8474E">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5A8AD19" w14:textId="77777777" w:rsidR="001E7112" w:rsidRPr="00F8474E" w:rsidRDefault="001E7112" w:rsidP="001E7112">
            <w:pPr>
              <w:pStyle w:val="TAH"/>
            </w:pPr>
            <w:r w:rsidRPr="00F8474E">
              <w:t>Io</w:t>
            </w:r>
            <w:r w:rsidRPr="00F8474E">
              <w:rPr>
                <w:vertAlign w:val="superscript"/>
                <w:lang w:eastAsia="zh-CN"/>
              </w:rPr>
              <w:t>Note 4</w:t>
            </w:r>
            <w:r w:rsidRPr="00F8474E">
              <w:t xml:space="preserve"> range</w:t>
            </w:r>
          </w:p>
        </w:tc>
      </w:tr>
      <w:tr w:rsidR="001E7112" w:rsidRPr="00F8474E" w14:paraId="7BEB19C5" w14:textId="77777777" w:rsidTr="00FA482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FC9571" w14:textId="77777777" w:rsidR="001E7112" w:rsidRPr="00F8474E" w:rsidRDefault="001E7112" w:rsidP="001E7112">
            <w:pPr>
              <w:pStyle w:val="TAH"/>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DFDD164" w14:textId="77777777" w:rsidR="001E7112" w:rsidRPr="00F8474E" w:rsidRDefault="001E7112" w:rsidP="001E711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56ABC9" w14:textId="77777777" w:rsidR="001E7112" w:rsidRPr="00F8474E" w:rsidRDefault="001E7112" w:rsidP="001E711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10942A6" w14:textId="77777777" w:rsidR="001E7112" w:rsidRPr="00F8474E" w:rsidRDefault="001E7112" w:rsidP="001E711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B4E7AE6" w14:textId="77777777" w:rsidR="001E7112" w:rsidRPr="00F8474E" w:rsidRDefault="001E7112" w:rsidP="001E711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CDA3EB" w14:textId="77777777" w:rsidR="001E7112" w:rsidRPr="00F8474E" w:rsidRDefault="001E7112" w:rsidP="001E7112">
            <w:pPr>
              <w:pStyle w:val="TAH"/>
            </w:pPr>
            <w:r w:rsidRPr="00F8474E">
              <w:t>Minimum</w:t>
            </w:r>
            <w:r w:rsidRPr="00F8474E">
              <w:br/>
              <w:t>Io</w:t>
            </w:r>
            <w:r w:rsidRPr="00F8474E">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81655EC" w14:textId="77777777" w:rsidR="001E7112" w:rsidRPr="00F8474E" w:rsidRDefault="001E7112" w:rsidP="001E7112">
            <w:pPr>
              <w:pStyle w:val="TAH"/>
            </w:pPr>
            <w:r w:rsidRPr="00F8474E">
              <w:t>Maximum</w:t>
            </w:r>
            <w:r w:rsidRPr="00F8474E">
              <w:br/>
              <w:t>Io</w:t>
            </w:r>
          </w:p>
        </w:tc>
      </w:tr>
      <w:tr w:rsidR="001E7112" w:rsidRPr="00F8474E" w14:paraId="0DB41E1A" w14:textId="77777777" w:rsidTr="00FA482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488F02" w14:textId="77777777" w:rsidR="001E7112" w:rsidRPr="00F8474E" w:rsidRDefault="001E7112" w:rsidP="001E7112">
            <w:pPr>
              <w:pStyle w:val="TAH"/>
            </w:pPr>
            <w:r w:rsidRPr="00F8474E">
              <w:t>Tc</w:t>
            </w:r>
            <w:r w:rsidRPr="00F8474E">
              <w:rPr>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4BA2FDB1" w14:textId="77777777" w:rsidR="001E7112" w:rsidRPr="00F8474E" w:rsidRDefault="001E7112" w:rsidP="001E7112">
            <w:pPr>
              <w:pStyle w:val="TAH"/>
            </w:pPr>
            <w:r w:rsidRPr="00F8474E">
              <w:t>dB</w:t>
            </w:r>
          </w:p>
        </w:tc>
        <w:tc>
          <w:tcPr>
            <w:tcW w:w="1133" w:type="dxa"/>
            <w:tcBorders>
              <w:top w:val="single" w:sz="6" w:space="0" w:color="auto"/>
              <w:left w:val="single" w:sz="6" w:space="0" w:color="auto"/>
              <w:bottom w:val="nil"/>
              <w:right w:val="single" w:sz="6" w:space="0" w:color="auto"/>
            </w:tcBorders>
            <w:vAlign w:val="center"/>
            <w:hideMark/>
          </w:tcPr>
          <w:p w14:paraId="46EB5175" w14:textId="77777777" w:rsidR="001E7112" w:rsidRPr="00F8474E" w:rsidRDefault="001E7112" w:rsidP="001E7112">
            <w:pPr>
              <w:pStyle w:val="TAH"/>
            </w:pPr>
            <w:r w:rsidRPr="00F8474E">
              <w:t>RB</w:t>
            </w:r>
          </w:p>
        </w:tc>
        <w:tc>
          <w:tcPr>
            <w:tcW w:w="845" w:type="dxa"/>
            <w:tcBorders>
              <w:top w:val="single" w:sz="6" w:space="0" w:color="auto"/>
              <w:left w:val="single" w:sz="6" w:space="0" w:color="auto"/>
              <w:bottom w:val="single" w:sz="4" w:space="0" w:color="auto"/>
              <w:right w:val="single" w:sz="6" w:space="0" w:color="auto"/>
            </w:tcBorders>
            <w:hideMark/>
          </w:tcPr>
          <w:p w14:paraId="4CA0CD65" w14:textId="77777777" w:rsidR="001E7112" w:rsidRPr="00F8474E" w:rsidRDefault="001E7112" w:rsidP="001E7112">
            <w:pPr>
              <w:pStyle w:val="TAH"/>
            </w:pPr>
            <w:r w:rsidRPr="00F8474E">
              <w:t>kHz</w:t>
            </w:r>
          </w:p>
        </w:tc>
        <w:tc>
          <w:tcPr>
            <w:tcW w:w="1422" w:type="dxa"/>
            <w:tcBorders>
              <w:top w:val="single" w:sz="6" w:space="0" w:color="auto"/>
              <w:left w:val="single" w:sz="6" w:space="0" w:color="auto"/>
              <w:bottom w:val="nil"/>
              <w:right w:val="single" w:sz="6" w:space="0" w:color="auto"/>
            </w:tcBorders>
            <w:vAlign w:val="center"/>
          </w:tcPr>
          <w:p w14:paraId="4FF47801" w14:textId="77777777" w:rsidR="001E7112" w:rsidRPr="00F8474E" w:rsidRDefault="001E7112" w:rsidP="001E7112">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AC8FCF" w14:textId="77777777" w:rsidR="001E7112" w:rsidRPr="00F8474E" w:rsidRDefault="001E7112" w:rsidP="001E7112">
            <w:pPr>
              <w:pStyle w:val="TAH"/>
            </w:pPr>
            <w:r w:rsidRPr="00F8474E">
              <w:t>dBm / SCS</w:t>
            </w:r>
            <w:r w:rsidRPr="00F8474E">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715E30C" w14:textId="77777777" w:rsidR="001E7112" w:rsidRPr="00F8474E" w:rsidRDefault="001E7112" w:rsidP="001E7112">
            <w:pPr>
              <w:pStyle w:val="TAH"/>
            </w:pPr>
            <w:r w:rsidRPr="00F8474E">
              <w:t>dBm/BW</w:t>
            </w:r>
            <w:r w:rsidRPr="00F8474E">
              <w:rPr>
                <w:vertAlign w:val="subscript"/>
              </w:rPr>
              <w:t>Channel</w:t>
            </w:r>
          </w:p>
        </w:tc>
      </w:tr>
      <w:tr w:rsidR="001E7112" w:rsidRPr="00F8474E" w14:paraId="0056564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1F37DA6" w14:textId="1D177BBB"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528179C" w14:textId="77777777" w:rsidR="001E7112" w:rsidRPr="00F8474E" w:rsidRDefault="001E7112" w:rsidP="001E7112">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6E1E6807" w14:textId="7AE3848A"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F89C2C4"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0301942D" w14:textId="6799AB0D"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E9E33F3" w14:textId="0D4412C1"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63BD48F" w14:textId="77777777" w:rsidR="001E7112" w:rsidRPr="00F8474E" w:rsidRDefault="001E7112" w:rsidP="001E7112">
            <w:pPr>
              <w:pStyle w:val="TAC"/>
            </w:pPr>
            <w:r w:rsidRPr="00F8474E">
              <w:t>NOTE 6</w:t>
            </w:r>
          </w:p>
        </w:tc>
      </w:tr>
      <w:tr w:rsidR="001E7112" w:rsidRPr="00F8474E" w14:paraId="3401DB45"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B38C3F4" w14:textId="3F5C25C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1BC2192C"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4C7150" w14:textId="0D268D40"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FA3C778"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192807AC" w14:textId="3C0E9A1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1D1B"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858715D" w14:textId="77777777" w:rsidR="001E7112" w:rsidRPr="00F8474E" w:rsidRDefault="001E7112" w:rsidP="001E7112">
            <w:pPr>
              <w:pStyle w:val="TAC"/>
            </w:pPr>
            <w:r w:rsidRPr="00F8474E">
              <w:t>NOTE 6</w:t>
            </w:r>
          </w:p>
        </w:tc>
      </w:tr>
      <w:tr w:rsidR="001E7112" w:rsidRPr="00F8474E" w14:paraId="24F7658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645C1C7" w14:textId="2F5CE24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7D27D5B7"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C3ED94B" w14:textId="297F6F1D" w:rsidR="001E7112" w:rsidRPr="00F8474E" w:rsidRDefault="001E7112" w:rsidP="001E7112">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1223105B"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6371B25" w14:textId="75972A46"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93B19" w14:textId="433DAC4D"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1FD140F" w14:textId="77777777" w:rsidR="001E7112" w:rsidRPr="00F8474E" w:rsidRDefault="001E7112" w:rsidP="001E7112">
            <w:pPr>
              <w:pStyle w:val="TAC"/>
            </w:pPr>
            <w:r w:rsidRPr="00F8474E">
              <w:t>NOTE 6</w:t>
            </w:r>
          </w:p>
        </w:tc>
      </w:tr>
      <w:tr w:rsidR="001E7112" w:rsidRPr="00F8474E" w14:paraId="40F79DB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1FEE354" w14:textId="38B4C526"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6A63EDF2"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6AC545A" w14:textId="284B32F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C2CC8B3"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D1C6A39" w14:textId="4D34FA1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623D577"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7C0F804" w14:textId="77777777" w:rsidR="001E7112" w:rsidRPr="00F8474E" w:rsidRDefault="001E7112" w:rsidP="001E7112">
            <w:pPr>
              <w:pStyle w:val="TAC"/>
            </w:pPr>
            <w:r w:rsidRPr="00F8474E">
              <w:t>NOTE 6</w:t>
            </w:r>
          </w:p>
        </w:tc>
      </w:tr>
      <w:tr w:rsidR="001E7112" w:rsidRPr="00F8474E" w14:paraId="67954D5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66AAE2D" w14:textId="4C530E64"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75A8EABB" w14:textId="77777777" w:rsidR="001E7112" w:rsidRPr="00F8474E" w:rsidRDefault="001E7112" w:rsidP="001E7112">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6C4207D5" w14:textId="4629C32C"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3C3378FB"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DB4FFBD" w14:textId="3DFA0A5C"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3C3C53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87264E4" w14:textId="77777777" w:rsidR="001E7112" w:rsidRPr="00F8474E" w:rsidRDefault="001E7112" w:rsidP="001E7112">
            <w:pPr>
              <w:pStyle w:val="TAC"/>
            </w:pPr>
            <w:r w:rsidRPr="00F8474E">
              <w:t>NOTE 6</w:t>
            </w:r>
          </w:p>
        </w:tc>
      </w:tr>
      <w:tr w:rsidR="001E7112" w:rsidRPr="00F8474E" w14:paraId="3F6F447F"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C55D52" w14:textId="1D23559F"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99F4A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4B4053" w14:textId="49058E3D"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1EF7696"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6AA52870" w14:textId="1996F72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0D499F"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1CE390B" w14:textId="77777777" w:rsidR="001E7112" w:rsidRPr="00F8474E" w:rsidRDefault="001E7112" w:rsidP="001E7112">
            <w:pPr>
              <w:pStyle w:val="TAC"/>
            </w:pPr>
            <w:r w:rsidRPr="00F8474E">
              <w:t>NOTE 6</w:t>
            </w:r>
          </w:p>
        </w:tc>
      </w:tr>
      <w:tr w:rsidR="001E7112" w:rsidRPr="00F8474E" w14:paraId="53CD2AC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AA38C63" w14:textId="0A15CF33" w:rsidR="001E7112" w:rsidRPr="00F8474E" w:rsidRDefault="001E7112" w:rsidP="001E7112">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5F4D7A0B"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4FEE29" w14:textId="6B094754"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7705F88"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D0DA692" w14:textId="19AE5814"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F16D"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829B9E3" w14:textId="77777777" w:rsidR="001E7112" w:rsidRPr="00F8474E" w:rsidRDefault="001E7112" w:rsidP="001E7112">
            <w:pPr>
              <w:pStyle w:val="TAC"/>
            </w:pPr>
            <w:r w:rsidRPr="00F8474E">
              <w:t>NOTE 6</w:t>
            </w:r>
          </w:p>
        </w:tc>
      </w:tr>
      <w:tr w:rsidR="001E7112" w:rsidRPr="00F8474E" w14:paraId="12217507"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0EE2088" w14:textId="4CED6F27"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4A62C2E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DB9B97" w14:textId="39CE0D7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08ECD157"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027B626" w14:textId="2F3B97A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E83847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67E30C2" w14:textId="77777777" w:rsidR="001E7112" w:rsidRPr="00F8474E" w:rsidRDefault="001E7112" w:rsidP="001E7112">
            <w:pPr>
              <w:pStyle w:val="TAC"/>
            </w:pPr>
            <w:r w:rsidRPr="00F8474E">
              <w:t>NOTE 6</w:t>
            </w:r>
          </w:p>
        </w:tc>
      </w:tr>
      <w:tr w:rsidR="001E7112" w:rsidRPr="00F8474E" w14:paraId="7680166D" w14:textId="77777777" w:rsidTr="00FA482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8933E79" w14:textId="77777777" w:rsidR="001E7112" w:rsidRPr="00F8474E" w:rsidRDefault="001E7112" w:rsidP="001E7112">
            <w:pPr>
              <w:pStyle w:val="TAN"/>
            </w:pPr>
            <w:r w:rsidRPr="00F8474E">
              <w:t>NOTE 1:</w:t>
            </w:r>
            <w:r w:rsidRPr="00F8474E">
              <w:tab/>
              <w:t>This minimum Io condition is expressed as the average Io per RE over all REs in an OFDM symbol.</w:t>
            </w:r>
          </w:p>
          <w:p w14:paraId="33D072E3" w14:textId="77777777" w:rsidR="001E7112" w:rsidRPr="00F8474E" w:rsidRDefault="001E7112" w:rsidP="001E7112">
            <w:pPr>
              <w:pStyle w:val="TAN"/>
            </w:pPr>
            <w:r w:rsidRPr="00F8474E">
              <w:t>NOTE 2:</w:t>
            </w:r>
            <w:r w:rsidRPr="00F8474E">
              <w:tab/>
              <w:t>NR operating band groups are as defined in Section 3.5.</w:t>
            </w:r>
          </w:p>
          <w:p w14:paraId="5ED43A84" w14:textId="77777777" w:rsidR="001E7112" w:rsidRPr="00F8474E" w:rsidRDefault="001E7112" w:rsidP="001E7112">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0ED5C1CF" w14:textId="77777777" w:rsidR="001E7112" w:rsidRPr="00F8474E" w:rsidRDefault="001E7112" w:rsidP="001E7112">
            <w:pPr>
              <w:pStyle w:val="TAN"/>
            </w:pPr>
            <w:r w:rsidRPr="00F8474E">
              <w:t>NOTE 4:</w:t>
            </w:r>
            <w:r w:rsidRPr="00F8474E">
              <w:tab/>
              <w:t>The Io is defined in PRS slots. The same Io range applies to PRS and non-PRS symbols. Io levels are different in PRS and non-PRS symbols within the same slot.</w:t>
            </w:r>
          </w:p>
          <w:p w14:paraId="3978CC3C" w14:textId="77777777" w:rsidR="001E7112" w:rsidRPr="00F8474E" w:rsidRDefault="001E7112" w:rsidP="001E7112">
            <w:pPr>
              <w:pStyle w:val="TAN"/>
            </w:pPr>
            <w:r w:rsidRPr="00F8474E">
              <w:t>NOTE 5:</w:t>
            </w:r>
            <w:r w:rsidRPr="00F8474E">
              <w:tab/>
              <w:t>Tc is the basic timing unit defined in TS 38.211 [6].</w:t>
            </w:r>
          </w:p>
          <w:p w14:paraId="6A3FEFD0" w14:textId="77777777" w:rsidR="001E7112" w:rsidRPr="00F8474E" w:rsidRDefault="001E7112" w:rsidP="001E7112">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31DFEC7C" w14:textId="77777777" w:rsidR="001E7112" w:rsidRPr="00F8474E" w:rsidRDefault="001E7112" w:rsidP="001E7112">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3F5FB6C4" w14:textId="77777777" w:rsidR="001E7112" w:rsidRDefault="001E7112" w:rsidP="0012580B">
      <w:pPr>
        <w:spacing w:before="180"/>
      </w:pPr>
    </w:p>
    <w:p w14:paraId="6B94688A" w14:textId="53AA17CB"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D1F1C51"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7553502" w14:textId="77777777" w:rsidR="007E4333" w:rsidRPr="00F8474E" w:rsidRDefault="007E4333" w:rsidP="007E4333">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7E4333" w:rsidRPr="00F8474E" w14:paraId="3B91AE6D"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DF54AE" w14:textId="77777777" w:rsidR="007E4333" w:rsidRPr="00F8474E" w:rsidRDefault="007E4333" w:rsidP="007E4333">
            <w:pPr>
              <w:pStyle w:val="TAH"/>
              <w:rPr>
                <w:lang w:eastAsia="ko-KR"/>
              </w:rPr>
            </w:pPr>
            <w:r w:rsidRPr="00F8474E">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C097F1" w14:textId="77777777" w:rsidR="007E4333" w:rsidRPr="00F8474E" w:rsidRDefault="007E4333" w:rsidP="007E4333">
            <w:pPr>
              <w:pStyle w:val="TAH"/>
              <w:rPr>
                <w:lang w:eastAsia="ko-KR"/>
              </w:rPr>
            </w:pPr>
            <w:r w:rsidRPr="00F8474E">
              <w:rPr>
                <w:lang w:eastAsia="ko-KR"/>
              </w:rPr>
              <w:t>Conditions</w:t>
            </w:r>
          </w:p>
        </w:tc>
      </w:tr>
      <w:tr w:rsidR="007E4333" w:rsidRPr="00F8474E" w14:paraId="366A0B4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DD5613" w14:textId="77777777" w:rsidR="007E4333" w:rsidRPr="00F8474E" w:rsidRDefault="007E4333" w:rsidP="007E4333">
            <w:pPr>
              <w:pStyle w:val="TAH"/>
              <w:rPr>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C3C05DE" w14:textId="77777777" w:rsidR="007E4333" w:rsidRPr="00F8474E" w:rsidRDefault="007E4333" w:rsidP="007E4333">
            <w:pPr>
              <w:pStyle w:val="TAH"/>
              <w:rPr>
                <w:lang w:eastAsia="ko-KR"/>
              </w:rPr>
            </w:pPr>
            <w:r w:rsidRPr="00F8474E">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BA1639" w14:textId="77777777" w:rsidR="007E4333" w:rsidRPr="00F8474E" w:rsidRDefault="007E4333" w:rsidP="007E4333">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F37D38" w14:textId="77777777" w:rsidR="007E4333" w:rsidRPr="00F8474E" w:rsidRDefault="007E4333" w:rsidP="007E4333">
            <w:pPr>
              <w:pStyle w:val="TAH"/>
              <w:rPr>
                <w:lang w:eastAsia="ko-KR"/>
              </w:rPr>
            </w:pPr>
            <w:r w:rsidRPr="00F8474E">
              <w:rPr>
                <w:lang w:eastAsia="ko-KR"/>
              </w:rPr>
              <w:t>PRS bandwidth</w:t>
            </w:r>
          </w:p>
          <w:p w14:paraId="3E17B87E" w14:textId="77777777" w:rsidR="007E4333" w:rsidRPr="00F8474E" w:rsidRDefault="007E4333" w:rsidP="007E4333">
            <w:pPr>
              <w:pStyle w:val="TAH"/>
              <w:rPr>
                <w:lang w:eastAsia="ko-KR"/>
              </w:rPr>
            </w:pPr>
            <w:r w:rsidRPr="00F8474E">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0D89E0" w14:textId="77777777" w:rsidR="007E4333" w:rsidRPr="00F8474E" w:rsidRDefault="007E4333" w:rsidP="007E4333">
            <w:pPr>
              <w:pStyle w:val="TAH"/>
              <w:rPr>
                <w:lang w:eastAsia="ko-KR"/>
              </w:rPr>
            </w:pPr>
            <w:r w:rsidRPr="00F8474E">
              <w:rPr>
                <w:lang w:eastAsia="ko-KR"/>
              </w:rPr>
              <w:t xml:space="preserve">PRS resource repetition </w:t>
            </w:r>
          </w:p>
          <w:p w14:paraId="356F1085" w14:textId="77777777" w:rsidR="007E4333" w:rsidRPr="00F8474E" w:rsidRDefault="007E4333" w:rsidP="007E4333">
            <w:pPr>
              <w:pStyle w:val="TAH"/>
              <w:rPr>
                <w:lang w:eastAsia="ko-KR"/>
              </w:rPr>
            </w:pPr>
            <w:r w:rsidRPr="00F8474E">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lang w:eastAsia="ko-KR"/>
              </w:rPr>
              <w:t xml:space="preserve">)          </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D9965D" w14:textId="77777777" w:rsidR="007E4333" w:rsidRPr="00F8474E" w:rsidRDefault="007E4333" w:rsidP="007E4333">
            <w:pPr>
              <w:pStyle w:val="TAH"/>
              <w:rPr>
                <w:lang w:eastAsia="ko-KR"/>
              </w:rPr>
            </w:pPr>
            <w:r w:rsidRPr="00F8474E">
              <w:rPr>
                <w:lang w:eastAsia="ko-KR"/>
              </w:rPr>
              <w:t>Io</w:t>
            </w:r>
            <w:r w:rsidRPr="00F8474E">
              <w:rPr>
                <w:vertAlign w:val="superscript"/>
                <w:lang w:eastAsia="ko-KR"/>
              </w:rPr>
              <w:t xml:space="preserve"> Note 3</w:t>
            </w:r>
            <w:r w:rsidRPr="00F8474E">
              <w:rPr>
                <w:lang w:eastAsia="ko-KR"/>
              </w:rPr>
              <w:t xml:space="preserve"> range</w:t>
            </w:r>
          </w:p>
        </w:tc>
      </w:tr>
      <w:tr w:rsidR="007E4333" w:rsidRPr="00F8474E" w14:paraId="0D390C6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409EE8"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1CFAFA" w14:textId="77777777" w:rsidR="007E4333" w:rsidRPr="00F8474E" w:rsidRDefault="007E4333" w:rsidP="007E4333">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9D53AB7"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3A358E"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254F77"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6681FC" w14:textId="77777777" w:rsidR="007E4333" w:rsidRPr="00F8474E" w:rsidRDefault="007E4333" w:rsidP="007E4333">
            <w:pPr>
              <w:pStyle w:val="TAH"/>
              <w:rPr>
                <w:lang w:eastAsia="ko-KR"/>
              </w:rPr>
            </w:pPr>
            <w:r w:rsidRPr="00F8474E">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95A71E" w14:textId="77777777" w:rsidR="007E4333" w:rsidRPr="00F8474E" w:rsidRDefault="007E4333" w:rsidP="007E4333">
            <w:pPr>
              <w:pStyle w:val="TAH"/>
              <w:rPr>
                <w:lang w:eastAsia="ko-KR"/>
              </w:rPr>
            </w:pPr>
            <w:r w:rsidRPr="00F8474E">
              <w:rPr>
                <w:lang w:eastAsia="ko-KR"/>
              </w:rPr>
              <w:t>Maximum Io</w:t>
            </w:r>
          </w:p>
        </w:tc>
      </w:tr>
      <w:tr w:rsidR="007E4333" w:rsidRPr="00F8474E" w14:paraId="70678A9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09EAC54" w14:textId="77777777" w:rsidR="007E4333" w:rsidRPr="00F8474E" w:rsidRDefault="007E4333" w:rsidP="007E4333">
            <w:pPr>
              <w:pStyle w:val="TAH"/>
              <w:rPr>
                <w:lang w:eastAsia="ko-KR"/>
              </w:rPr>
            </w:pPr>
            <w:r w:rsidRPr="00F8474E">
              <w:rPr>
                <w:lang w:eastAsia="ko-KR"/>
              </w:rPr>
              <w:t>Tc</w:t>
            </w:r>
            <w:r w:rsidRPr="00F8474E">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2460096" w14:textId="77777777" w:rsidR="007E4333" w:rsidRPr="00F8474E" w:rsidRDefault="007E4333" w:rsidP="007E4333">
            <w:pPr>
              <w:pStyle w:val="TAH"/>
              <w:rPr>
                <w:lang w:eastAsia="ko-KR"/>
              </w:rPr>
            </w:pPr>
            <w:r w:rsidRPr="00F8474E">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2914DD1" w14:textId="77777777" w:rsidR="007E4333" w:rsidRPr="00F8474E" w:rsidRDefault="007E4333" w:rsidP="007E4333">
            <w:pPr>
              <w:pStyle w:val="TAH"/>
              <w:rPr>
                <w:lang w:eastAsia="ko-KR"/>
              </w:rPr>
            </w:pPr>
            <w:r w:rsidRPr="00F8474E">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2FDCD" w14:textId="77777777" w:rsidR="007E4333" w:rsidRPr="00F8474E" w:rsidRDefault="007E4333" w:rsidP="007E4333">
            <w:pPr>
              <w:pStyle w:val="TAH"/>
              <w:rPr>
                <w:lang w:eastAsia="ko-KR"/>
              </w:rPr>
            </w:pPr>
            <w:r w:rsidRPr="00F8474E">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FAF8820"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0607C6" w14:textId="77777777" w:rsidR="007E4333" w:rsidRPr="00F8474E" w:rsidRDefault="007E4333" w:rsidP="007E4333">
            <w:pPr>
              <w:pStyle w:val="TAH"/>
              <w:rPr>
                <w:lang w:eastAsia="ko-KR"/>
              </w:rPr>
            </w:pPr>
            <w:r w:rsidRPr="00F8474E">
              <w:rPr>
                <w:lang w:eastAsia="ko-KR"/>
              </w:rPr>
              <w:t>dBm/SCS</w:t>
            </w:r>
            <w:r w:rsidRPr="00F8474E">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64E9BC" w14:textId="77777777" w:rsidR="007E4333" w:rsidRPr="00F8474E" w:rsidRDefault="007E4333" w:rsidP="007E4333">
            <w:pPr>
              <w:pStyle w:val="TAH"/>
              <w:rPr>
                <w:lang w:eastAsia="ko-KR"/>
              </w:rPr>
            </w:pPr>
            <w:r w:rsidRPr="00F8474E">
              <w:rPr>
                <w:lang w:eastAsia="ko-KR"/>
              </w:rPr>
              <w:t>dBm/BW</w:t>
            </w:r>
            <w:r w:rsidRPr="00F8474E">
              <w:rPr>
                <w:vertAlign w:val="subscript"/>
                <w:lang w:eastAsia="ko-KR"/>
              </w:rPr>
              <w:t>Channel</w:t>
            </w:r>
          </w:p>
        </w:tc>
      </w:tr>
      <w:tr w:rsidR="007E4333" w:rsidRPr="00F8474E" w14:paraId="0B58B067"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3DA783" w14:textId="5F4467C2" w:rsidR="007E4333" w:rsidRPr="00F8474E" w:rsidRDefault="007E4333" w:rsidP="007E4333">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B503DCF" w14:textId="77777777" w:rsidR="007E4333" w:rsidRPr="00F8474E" w:rsidRDefault="007E4333" w:rsidP="007E4333">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205FF349" w14:textId="77777777" w:rsidR="007E4333" w:rsidRPr="00F8474E" w:rsidRDefault="007E4333" w:rsidP="007E4333">
            <w:pPr>
              <w:pStyle w:val="TAC"/>
              <w:rPr>
                <w:lang w:eastAsia="ko-KR"/>
              </w:rPr>
            </w:pPr>
          </w:p>
          <w:p w14:paraId="1C04FD21" w14:textId="77777777" w:rsidR="007E4333" w:rsidRPr="00F8474E" w:rsidRDefault="007E4333" w:rsidP="007E4333">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6FAB04" w14:textId="77777777" w:rsidR="007E4333" w:rsidRPr="00F8474E" w:rsidRDefault="007E4333" w:rsidP="007E4333">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5006BA2" w14:textId="57F911A6" w:rsidR="007E4333" w:rsidRPr="00F8474E" w:rsidRDefault="007E4333" w:rsidP="007E4333">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2DDBA6" w14:textId="361675C0" w:rsidR="007E4333" w:rsidRPr="00F8474E" w:rsidRDefault="007E4333" w:rsidP="007E4333">
            <w:pPr>
              <w:pStyle w:val="TAC"/>
              <w:rPr>
                <w:b/>
                <w:szCs w:val="22"/>
                <w:lang w:eastAsia="zh-CN"/>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0592F" w14:textId="16B01667" w:rsidR="007E4333" w:rsidRPr="00F8474E" w:rsidRDefault="007E4333" w:rsidP="007E4333">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37A0683" w14:textId="77777777" w:rsidR="007E4333" w:rsidRPr="00F8474E" w:rsidRDefault="007E4333" w:rsidP="007E4333">
            <w:pPr>
              <w:pStyle w:val="TAC"/>
              <w:rPr>
                <w:b/>
                <w:sz w:val="16"/>
                <w:szCs w:val="16"/>
                <w:lang w:eastAsia="ko-KR"/>
              </w:rPr>
            </w:pPr>
            <w:r w:rsidRPr="00F8474E">
              <w:rPr>
                <w:lang w:eastAsia="ko-KR"/>
              </w:rPr>
              <w:t>-50</w:t>
            </w:r>
          </w:p>
        </w:tc>
      </w:tr>
      <w:tr w:rsidR="007E4333" w:rsidRPr="00F8474E" w14:paraId="72BF9DC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4069B" w14:textId="10FE3B0D" w:rsidR="007E4333" w:rsidRPr="00F8474E" w:rsidRDefault="007E4333" w:rsidP="007E4333">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22E4212"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A99D9B"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1020D2" w14:textId="2BEDE36A" w:rsidR="007E4333" w:rsidRPr="00F8474E" w:rsidRDefault="007E4333" w:rsidP="007E4333">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EC7E623" w14:textId="313E6C9F" w:rsidR="007E4333" w:rsidRPr="00F8474E" w:rsidRDefault="007E4333" w:rsidP="007E4333">
            <w:pPr>
              <w:pStyle w:val="TAC"/>
              <w:rPr>
                <w:b/>
                <w:szCs w:val="22"/>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5D4C25A" w14:textId="77777777" w:rsidR="007E4333" w:rsidRPr="00F8474E" w:rsidRDefault="007E4333" w:rsidP="007E4333">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30D747" w14:textId="77777777" w:rsidR="007E4333" w:rsidRPr="00F8474E" w:rsidRDefault="007E4333" w:rsidP="007E4333">
            <w:pPr>
              <w:pStyle w:val="TAC"/>
              <w:rPr>
                <w:b/>
                <w:sz w:val="16"/>
                <w:szCs w:val="16"/>
                <w:lang w:eastAsia="ko-KR"/>
              </w:rPr>
            </w:pPr>
            <w:r w:rsidRPr="00F8474E">
              <w:rPr>
                <w:lang w:eastAsia="ko-KR"/>
              </w:rPr>
              <w:t>Note 5</w:t>
            </w:r>
          </w:p>
        </w:tc>
      </w:tr>
      <w:tr w:rsidR="007E4333" w:rsidRPr="00F8474E" w14:paraId="7BC32282"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15A79A" w14:textId="1C4061DC" w:rsidR="007E4333" w:rsidRPr="00F8474E" w:rsidRDefault="007E4333" w:rsidP="007E4333">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CB889A"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C4444A1"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098F4F" w14:textId="5AE77891" w:rsidR="007E4333" w:rsidRPr="00F8474E" w:rsidRDefault="007E4333" w:rsidP="007E4333">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B93BB" w14:textId="63CF97B1" w:rsidR="007E4333" w:rsidRPr="00F8474E" w:rsidRDefault="007E4333" w:rsidP="007E4333">
            <w:pPr>
              <w:pStyle w:val="TAC"/>
              <w:rPr>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3EF3218"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618F4C" w14:textId="77777777" w:rsidR="007E4333" w:rsidRPr="00F8474E" w:rsidRDefault="007E4333" w:rsidP="007E4333">
            <w:pPr>
              <w:pStyle w:val="TAC"/>
              <w:rPr>
                <w:lang w:eastAsia="ko-KR"/>
              </w:rPr>
            </w:pPr>
            <w:r w:rsidRPr="00F8474E">
              <w:rPr>
                <w:lang w:eastAsia="ko-KR"/>
              </w:rPr>
              <w:t>Note 5</w:t>
            </w:r>
          </w:p>
        </w:tc>
      </w:tr>
      <w:tr w:rsidR="007E4333" w:rsidRPr="00F8474E" w14:paraId="06294E5B" w14:textId="77777777" w:rsidTr="00FA482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80FD582" w14:textId="0ABA2058" w:rsidR="007E4333" w:rsidRPr="00F8474E" w:rsidRDefault="007E4333" w:rsidP="007E4333">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27E8E80" w14:textId="77777777" w:rsidR="007E4333" w:rsidRPr="00F8474E" w:rsidRDefault="007E4333" w:rsidP="007E4333">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C2DC022" w14:textId="77777777" w:rsidR="007E4333" w:rsidRPr="00F8474E" w:rsidRDefault="007E4333" w:rsidP="007E4333">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230A6F3" w14:textId="026D4D68" w:rsidR="007E4333" w:rsidRPr="00F8474E" w:rsidRDefault="007E4333" w:rsidP="007E4333">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F81A6DF" w14:textId="349E46FD" w:rsidR="007E4333" w:rsidRPr="00F8474E" w:rsidRDefault="007E4333" w:rsidP="007E4333">
            <w:pPr>
              <w:pStyle w:val="TAC"/>
              <w:rPr>
                <w:lang w:eastAsia="zh-CN"/>
              </w:rPr>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BEB96BF" w14:textId="37161A5F" w:rsidR="007E4333" w:rsidRPr="00F8474E" w:rsidRDefault="007E4333" w:rsidP="007E4333">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8030024" w14:textId="77777777" w:rsidR="007E4333" w:rsidRPr="00F8474E" w:rsidRDefault="007E4333" w:rsidP="007E4333">
            <w:pPr>
              <w:pStyle w:val="TAC"/>
              <w:rPr>
                <w:lang w:eastAsia="ko-KR"/>
              </w:rPr>
            </w:pPr>
            <w:r w:rsidRPr="00F8474E">
              <w:rPr>
                <w:lang w:eastAsia="ko-KR"/>
              </w:rPr>
              <w:t>-50</w:t>
            </w:r>
          </w:p>
        </w:tc>
      </w:tr>
      <w:tr w:rsidR="007E4333" w:rsidRPr="00F8474E" w14:paraId="4135153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79AFB466" w14:textId="3CB87516" w:rsidR="007E4333" w:rsidRPr="00F8474E" w:rsidRDefault="007E4333" w:rsidP="007E4333">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4A8A7D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3C9809"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A1676F" w14:textId="7D4F78F1" w:rsidR="007E4333" w:rsidRPr="00F8474E" w:rsidRDefault="007E4333" w:rsidP="007E4333">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A092D" w14:textId="5D01C239"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0F0D4A"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7DB929" w14:textId="77777777" w:rsidR="007E4333" w:rsidRPr="00F8474E" w:rsidRDefault="007E4333" w:rsidP="007E4333">
            <w:pPr>
              <w:pStyle w:val="TAC"/>
              <w:rPr>
                <w:lang w:eastAsia="ko-KR"/>
              </w:rPr>
            </w:pPr>
            <w:r w:rsidRPr="00F8474E">
              <w:rPr>
                <w:lang w:eastAsia="ko-KR"/>
              </w:rPr>
              <w:t>Note 5</w:t>
            </w:r>
          </w:p>
        </w:tc>
      </w:tr>
      <w:tr w:rsidR="007E4333" w:rsidRPr="00F8474E" w14:paraId="58D195F1"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2C7C999B" w14:textId="7AF532C3" w:rsidR="007E4333" w:rsidRPr="00F8474E" w:rsidRDefault="007E4333" w:rsidP="007E4333">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31D9DF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2429BBF"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5DC801" w14:textId="19892E81" w:rsidR="007E4333" w:rsidRPr="00F8474E" w:rsidRDefault="007E4333" w:rsidP="007E4333">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8CE8B22" w14:textId="6071D4EB"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C56BE"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588420" w14:textId="77777777" w:rsidR="007E4333" w:rsidRPr="00F8474E" w:rsidRDefault="007E4333" w:rsidP="007E4333">
            <w:pPr>
              <w:pStyle w:val="TAC"/>
              <w:rPr>
                <w:lang w:eastAsia="ko-KR"/>
              </w:rPr>
            </w:pPr>
            <w:r w:rsidRPr="00F8474E">
              <w:rPr>
                <w:lang w:eastAsia="ko-KR"/>
              </w:rPr>
              <w:t>Note 5</w:t>
            </w:r>
          </w:p>
        </w:tc>
      </w:tr>
      <w:tr w:rsidR="007E4333" w:rsidRPr="00F8474E" w14:paraId="615E6C85" w14:textId="77777777" w:rsidTr="00FA48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B7221FA" w14:textId="77777777" w:rsidR="007E4333" w:rsidRPr="00F8474E" w:rsidRDefault="007E4333" w:rsidP="007E4333">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648E7572" w14:textId="77777777" w:rsidR="007E4333" w:rsidRPr="00F8474E" w:rsidRDefault="007E4333" w:rsidP="007E4333">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83C798B" w14:textId="77777777" w:rsidR="007E4333" w:rsidRPr="00F8474E" w:rsidRDefault="007E4333" w:rsidP="007E4333">
            <w:pPr>
              <w:pStyle w:val="TAN"/>
              <w:rPr>
                <w:lang w:eastAsia="ko-KR"/>
              </w:rPr>
            </w:pPr>
            <w:r w:rsidRPr="00F8474E">
              <w:rPr>
                <w:lang w:eastAsia="ko-KR"/>
              </w:rPr>
              <w:t>NOTE 3:</w:t>
            </w:r>
            <w:r w:rsidRPr="00F8474E">
              <w:rPr>
                <w:lang w:eastAsia="ko-KR"/>
              </w:rPr>
              <w:tab/>
              <w:t>Io is assumed to have constant EPRE across the bandwidth.</w:t>
            </w:r>
          </w:p>
          <w:p w14:paraId="530FAF3F" w14:textId="77777777" w:rsidR="007E4333" w:rsidRPr="00F8474E" w:rsidRDefault="007E4333" w:rsidP="007E4333">
            <w:pPr>
              <w:pStyle w:val="TAN"/>
              <w:rPr>
                <w:lang w:eastAsia="ko-KR"/>
              </w:rPr>
            </w:pPr>
            <w:r w:rsidRPr="00F8474E">
              <w:rPr>
                <w:lang w:eastAsia="ko-KR"/>
              </w:rPr>
              <w:t>NOTE 4:</w:t>
            </w:r>
            <w:r w:rsidRPr="00F8474E">
              <w:rPr>
                <w:lang w:eastAsia="ko-KR"/>
              </w:rPr>
              <w:tab/>
              <w:t>Tc is the basic timing unit defined in TS 38.211 [6].</w:t>
            </w:r>
          </w:p>
          <w:p w14:paraId="1BC2F75B" w14:textId="77777777" w:rsidR="007E4333" w:rsidRPr="00F8474E" w:rsidRDefault="007E4333" w:rsidP="007E4333">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21980E04" w14:textId="77777777" w:rsidR="007E4333" w:rsidRPr="00F8474E" w:rsidRDefault="007E4333" w:rsidP="007E4333">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7E760593" w14:textId="77777777" w:rsidR="007E4333" w:rsidRPr="00F8474E" w:rsidRDefault="007E4333" w:rsidP="007E4333"/>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3918432D"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150C2D3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7F5CE565"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128DFD44"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0432E4D7"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1D9A2015"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88FD03"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458AB2C9"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2A2E497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BD492DB"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2A4A15C7"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600ADFEB" w:rsidR="00CD3B3E"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709E91DF"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DD3BB8"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3269250E"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74CE6AC5"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7929A842"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139D4B04"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6365A40E"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1AB94943"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FAB3FCD"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26BF7E3D"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7F7ADB14"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01F5ABDD"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435978A6"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0606C077"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74BB5694"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4D13F3AC"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3EC45A67"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0D59B2E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B69FAB"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743AD7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1BADB270"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CE774D1"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24C83CF7"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5B942317"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EC132E">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3FF8099C"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65A02966"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691B326"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9528721"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3CFD1788"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EC132E">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4CA22948"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6D92C753"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18C25C91"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2651F1A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0"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0"/>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30AF4DEF"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05F43E21" w:rsidR="007D2333" w:rsidRPr="007275DF" w:rsidRDefault="00233327" w:rsidP="007D2333">
      <w:pPr>
        <w:pStyle w:val="B10"/>
        <w:rPr>
          <w:lang w:eastAsia="zh-CN"/>
        </w:rPr>
      </w:pPr>
      <w:r w:rsidRPr="007275DF">
        <w:t>-</w:t>
      </w:r>
      <w:r w:rsidRPr="007275DF">
        <w:tab/>
      </w:r>
      <w:r w:rsidR="007D2333" w:rsidRPr="007275DF">
        <w:t xml:space="preserve">Conditions for intra-frequency measurements are fulfilled according to Annex B.2.8 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06D738B4"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3D633E3D"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2E53FF05" w:rsidR="007D2333" w:rsidRPr="007275DF" w:rsidRDefault="005E4E7D" w:rsidP="004A1BD3">
      <w:pPr>
        <w:pStyle w:val="B10"/>
      </w:pPr>
      <w:r w:rsidRPr="007275DF">
        <w:t>-</w:t>
      </w:r>
      <w:r w:rsidRPr="007275DF">
        <w:tab/>
      </w:r>
      <w:r w:rsidR="007D2333" w:rsidRPr="007275DF">
        <w:t>Conditions for intra-frequency measurements are fulfilled according to Annex B.2.8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1809696" w:rsidR="007D2333" w:rsidRPr="007275DF" w:rsidRDefault="005E4E7D" w:rsidP="007D2333">
      <w:pPr>
        <w:pStyle w:val="B10"/>
      </w:pPr>
      <w:r w:rsidRPr="007275DF">
        <w:t>-</w:t>
      </w:r>
      <w:r w:rsidRPr="007275DF">
        <w:tab/>
      </w:r>
      <w:r w:rsidR="007D2333" w:rsidRPr="007275DF">
        <w:t>Conditions for inter-frequency measurements are fulfilled according to Annex B.2.9 for a corresponding Band.</w:t>
      </w:r>
    </w:p>
    <w:p w14:paraId="6F8527B5" w14:textId="77777777" w:rsidR="007D2333" w:rsidRPr="007275DF" w:rsidRDefault="007D2333" w:rsidP="007D2333">
      <w:pPr>
        <w:pStyle w:val="TH"/>
        <w:rPr>
          <w:lang w:eastAsia="zh-CN"/>
        </w:rPr>
      </w:pPr>
      <w:r w:rsidRPr="007275DF">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5pt" o:ole="">
            <v:imagedata r:id="rId8" o:title=""/>
          </v:shape>
          <o:OLEObject Type="Embed" ProgID="Equation.3" ShapeID="_x0000_i1025" DrawAspect="Content" ObjectID="_1749664981"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5.5pt;height:20.5pt" o:ole="">
            <v:imagedata r:id="rId10" o:title=""/>
          </v:shape>
          <o:OLEObject Type="Embed" ProgID="Equation.3" ShapeID="_x0000_i1026" DrawAspect="Content" ObjectID="_1749664982"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5.5pt;height:20.5pt" o:ole="">
            <v:imagedata r:id="rId12" o:title=""/>
          </v:shape>
          <o:OLEObject Type="Embed" ProgID="Equation.3" ShapeID="_x0000_i1027" DrawAspect="Content" ObjectID="_1749664983"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5.5pt;height:20.5pt" o:ole="">
            <v:imagedata r:id="rId8" o:title=""/>
          </v:shape>
          <o:OLEObject Type="Embed" ProgID="Equation.3" ShapeID="_x0000_i1028" DrawAspect="Content" ObjectID="_1749664984"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5.5pt;height:20.5pt" o:ole="">
            <v:imagedata r:id="rId10" o:title=""/>
          </v:shape>
          <o:OLEObject Type="Embed" ProgID="Equation.3" ShapeID="_x0000_i1029" DrawAspect="Content" ObjectID="_1749664985"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5.5pt;height:20.5pt" o:ole="">
            <v:imagedata r:id="rId12" o:title=""/>
          </v:shape>
          <o:OLEObject Type="Embed" ProgID="Equation.3" ShapeID="_x0000_i1030" DrawAspect="Content" ObjectID="_1749664986"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09EC459C" w14:textId="18FF71D1" w:rsidR="00BB469D" w:rsidRPr="00956E6E" w:rsidRDefault="00EF4F31" w:rsidP="00BB469D">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ED87D9C" w14:textId="1ABE10FB" w:rsidR="00BB469D" w:rsidRPr="00956E6E" w:rsidRDefault="00EF4F31" w:rsidP="00BB469D">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16C80385" w14:textId="37462ED3" w:rsidR="00BB469D" w:rsidRPr="00956E6E" w:rsidRDefault="00EF4F31" w:rsidP="00F1512F">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2D93524E" w14:textId="1958C9C8" w:rsidR="00BB469D" w:rsidRPr="00956E6E" w:rsidRDefault="00EF4F31" w:rsidP="00F1512F">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6D557A"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77777777" w:rsidR="006D557A" w:rsidRPr="00956E6E" w:rsidRDefault="006D557A" w:rsidP="00F1512F">
            <w:pPr>
              <w:pStyle w:val="TAC"/>
              <w:rPr>
                <w:rFonts w:eastAsiaTheme="minorEastAsia"/>
                <w:noProof/>
                <w:lang w:eastAsia="zh-CN"/>
              </w:rPr>
            </w:pPr>
            <w:r w:rsidRPr="00F25D91">
              <w:rPr>
                <w:rFonts w:eastAsiaTheme="minorEastAsia" w:hint="eastAsia"/>
                <w:noProof/>
                <w:lang w:eastAsia="zh-CN"/>
              </w:rPr>
              <w:t>±</w:t>
            </w: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789C96DB" w:rsidR="006D557A" w:rsidRPr="00956E6E" w:rsidRDefault="006D557A" w:rsidP="006D557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504D9640" w:rsidR="006D557A" w:rsidRPr="00956E6E" w:rsidRDefault="006D557A" w:rsidP="00F1512F">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6D557A" w:rsidRPr="00956E6E" w:rsidRDefault="006D557A" w:rsidP="00F1512F">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6D557A" w:rsidRPr="00956E6E" w:rsidRDefault="006D557A" w:rsidP="00F1512F">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6D557A" w:rsidRPr="00956E6E" w:rsidRDefault="006D557A" w:rsidP="00F1512F">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4B89F994" w:rsidR="006D557A" w:rsidRPr="00956E6E" w:rsidRDefault="006D557A" w:rsidP="006D557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4AE9AD55"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522AC7FF"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073884ED"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4C92F4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26C1E7"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279DDC38"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1AB7DB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B033F5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6A175E6"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B34D71D" w14:textId="1E5029A1"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2D5637"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515E5D"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A22C55C"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0A021AAF"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0459BB71" w:rsidR="00BB469D" w:rsidRPr="00956E6E" w:rsidRDefault="006D557A" w:rsidP="00F1512F">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0DC660DA" w:rsidR="00BB469D" w:rsidRPr="00956E6E" w:rsidRDefault="00574F47" w:rsidP="00F1512F">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1788924" w:rsidR="006D557A" w:rsidRPr="00956E6E" w:rsidRDefault="006D557A" w:rsidP="006D557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0831C834"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0E7E444B"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EF4F31"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5C4A0D4A" w:rsidR="00EF4F31" w:rsidRPr="00956E6E" w:rsidRDefault="00EF4F31" w:rsidP="00EF4F31">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ECDC38" w:rsidR="00EF4F31" w:rsidRPr="00956E6E" w:rsidRDefault="00EF4F31" w:rsidP="00EF4F31">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E41AB22" w:rsidR="00EF4F31" w:rsidRPr="00956E6E" w:rsidRDefault="00EF4F31" w:rsidP="00EF4F31">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098EAB0F" w:rsidR="00EF4F31" w:rsidRPr="00956E6E" w:rsidRDefault="00EF4F31" w:rsidP="00EF4F31">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0F88DCE6" w:rsidR="00EF4F31" w:rsidRPr="00956E6E" w:rsidRDefault="00EF4F31" w:rsidP="00EF4F31">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EF4F31" w:rsidRPr="00956E6E" w:rsidRDefault="00EF4F31" w:rsidP="00EF4F31">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EF4F31" w:rsidRPr="00956E6E" w:rsidRDefault="00EF4F31" w:rsidP="00EF4F31">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EF4F31" w:rsidRPr="00956E6E" w:rsidRDefault="00EF4F31" w:rsidP="00EF4F31">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EF4F31" w:rsidRPr="00956E6E" w:rsidRDefault="00EF4F31" w:rsidP="00EF4F31">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EF4F31" w:rsidRPr="00956E6E" w:rsidRDefault="00EF4F31" w:rsidP="00EF4F31">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2F0AF0C9" w:rsidR="006D557A" w:rsidRPr="00956E6E" w:rsidRDefault="00EF4F31" w:rsidP="006D557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641B8007" w:rsidR="006D557A" w:rsidRPr="00956E6E" w:rsidRDefault="006D557A" w:rsidP="006D557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3CAB357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04AB74EA"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0E0B71C6"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913AAC"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84BF4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68187B9D"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81C4C46"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1D0EB476" w:rsidR="00BB469D" w:rsidRPr="00956E6E" w:rsidRDefault="00574F47"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EF4F31" w:rsidRPr="00956E6E" w14:paraId="71D98645"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26324313" w:rsidR="00EF4F31" w:rsidRPr="00956E6E" w:rsidRDefault="00EF4F31" w:rsidP="00EF4F31">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56203EC5" w:rsidR="00EF4F31" w:rsidRPr="00956E6E" w:rsidRDefault="00EF4F31" w:rsidP="00EF4F31">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51C41FB7" w:rsidR="00EF4F31" w:rsidRPr="00956E6E" w:rsidRDefault="00EF4F31" w:rsidP="00EF4F31">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22D60071" w:rsidR="00EF4F31" w:rsidRPr="00956E6E" w:rsidRDefault="00EF4F31" w:rsidP="00EF4F31">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354FABB0" w:rsidR="00EF4F31" w:rsidRPr="00956E6E" w:rsidRDefault="00EF4F31" w:rsidP="00EF4F31">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82DC3B8" w:rsidR="00EF4F31" w:rsidRPr="00956E6E" w:rsidRDefault="00574F47" w:rsidP="00EF4F31">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EF4F31" w:rsidRPr="00956E6E" w:rsidRDefault="00EF4F31" w:rsidP="00EF4F31">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EF4F3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19E3AF3D" w:rsidR="00EF4F31" w:rsidRPr="00956E6E" w:rsidRDefault="00EF4F31" w:rsidP="00EF4F31">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4786A55" w:rsidR="00EF4F31" w:rsidRPr="00956E6E" w:rsidRDefault="00EF4F31" w:rsidP="00EF4F31">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EF4F31" w:rsidRPr="00956E6E" w:rsidRDefault="00EF4F31" w:rsidP="00EF4F31">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EF4F31" w:rsidRPr="00956E6E" w:rsidRDefault="00EF4F31" w:rsidP="00EF4F31">
            <w:pPr>
              <w:pStyle w:val="TAC"/>
              <w:rPr>
                <w:rFonts w:eastAsiaTheme="minorEastAsia"/>
                <w:lang w:eastAsia="zh-CN"/>
              </w:rPr>
            </w:pPr>
            <w:r w:rsidRPr="00956E6E">
              <w:rPr>
                <w:rFonts w:eastAsiaTheme="minorEastAsia"/>
              </w:rPr>
              <w:t>Note 4</w:t>
            </w:r>
          </w:p>
        </w:tc>
      </w:tr>
      <w:tr w:rsidR="00EF4F3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EF4F31" w:rsidRPr="00956E6E" w:rsidRDefault="00EF4F31" w:rsidP="00EF4F3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4A9432CB" w:rsidR="00EF4F31" w:rsidRPr="00956E6E" w:rsidRDefault="00EF4F31" w:rsidP="00EF4F31">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EF4F31" w:rsidRPr="00956E6E" w:rsidRDefault="00EF4F31" w:rsidP="00EF4F31">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EF4F31" w:rsidRPr="00956E6E" w:rsidRDefault="00EF4F31" w:rsidP="00EF4F31">
            <w:pPr>
              <w:pStyle w:val="TAC"/>
              <w:rPr>
                <w:rFonts w:eastAsiaTheme="minorEastAsia"/>
              </w:rPr>
            </w:pPr>
            <w:r w:rsidRPr="00956E6E">
              <w:rPr>
                <w:rFonts w:eastAsiaTheme="minorEastAsia"/>
              </w:rPr>
              <w:t>Note 4</w:t>
            </w:r>
          </w:p>
        </w:tc>
      </w:tr>
      <w:tr w:rsidR="00EF4F31"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77777777" w:rsidR="00EF4F31" w:rsidRPr="00956E6E" w:rsidRDefault="00EF4F31" w:rsidP="00EF4F3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6EBA542A" w:rsidR="00EF4F31" w:rsidRPr="00956E6E" w:rsidRDefault="00574F47"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8227E18" w14:textId="77777777" w:rsidR="00EF4F31" w:rsidRPr="00956E6E" w:rsidRDefault="00EF4F31" w:rsidP="00EF4F31">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EF4F31" w:rsidRPr="00956E6E" w:rsidRDefault="00EF4F31" w:rsidP="00EF4F31">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EF4F31" w:rsidRPr="00956E6E" w:rsidRDefault="00EF4F31" w:rsidP="00EF4F31">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EF4F31" w:rsidRPr="00956E6E" w:rsidRDefault="00EF4F31" w:rsidP="00EF4F31">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4CFC471E"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05412B62" w14:textId="302A0E24" w:rsidR="00EF4F31" w:rsidRPr="00956E6E" w:rsidRDefault="00EF4F31"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7777777" w:rsidR="00BB469D" w:rsidRPr="00956E6E" w:rsidRDefault="00BB469D" w:rsidP="00BB469D">
      <w:pPr>
        <w:rPr>
          <w:rFonts w:eastAsiaTheme="minorEastAsia" w:cs="v4.2.0"/>
          <w:lang w:eastAsia="zh-CN"/>
        </w:rPr>
      </w:pPr>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0 dB to 0 dB with 1 dB resolution</w:t>
      </w:r>
      <w:r w:rsidRPr="00956E6E">
        <w:rPr>
          <w:rFonts w:eastAsiaTheme="minorEastAsia" w:cs="v4.2.0" w:hint="eastAsia"/>
          <w:lang w:eastAsia="zh-CN"/>
        </w:rPr>
        <w:t xml:space="preserve"> </w:t>
      </w:r>
      <w:r w:rsidRPr="00956E6E">
        <w:rPr>
          <w:rFonts w:eastAsiaTheme="minorEastAsia" w:cs="v4.2.0"/>
          <w:lang w:eastAsia="zh-CN"/>
        </w:rPr>
        <w:t xml:space="preserve">when </w:t>
      </w:r>
      <w:r w:rsidRPr="00956E6E">
        <w:rPr>
          <w:rFonts w:eastAsiaTheme="minorEastAsia"/>
          <w:i/>
          <w:iCs/>
          <w:snapToGrid w:val="0"/>
        </w:rPr>
        <w:t>nr-DL-AoD-RequestLocationInformation</w:t>
      </w:r>
      <w:r w:rsidRPr="00956E6E">
        <w:rPr>
          <w:rFonts w:eastAsiaTheme="minorEastAsia"/>
        </w:rPr>
        <w:t xml:space="preserve"> message </w:t>
      </w:r>
      <w:r w:rsidRPr="00956E6E">
        <w:rPr>
          <w:rFonts w:eastAsiaTheme="minorEastAsia" w:hint="eastAsia"/>
          <w:lang w:eastAsia="zh-CN"/>
        </w:rPr>
        <w:t>is received</w:t>
      </w:r>
      <w:r w:rsidRPr="00956E6E">
        <w:rPr>
          <w:rFonts w:eastAsiaTheme="minorEastAsia" w:cs="v4.2.0"/>
        </w:rPr>
        <w:t>.</w:t>
      </w:r>
      <w:r w:rsidRPr="00956E6E">
        <w:rPr>
          <w:rFonts w:eastAsiaTheme="minorEastAsia" w:cs="v4.2.0" w:hint="eastAsia"/>
          <w:lang w:eastAsia="zh-CN"/>
        </w:rPr>
        <w:t xml:space="preserve"> </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204"/>
        <w:gridCol w:w="713"/>
      </w:tblGrid>
      <w:tr w:rsidR="00BB469D" w:rsidRPr="00956E6E" w14:paraId="5F50E4F0" w14:textId="77777777" w:rsidTr="007A5129">
        <w:trPr>
          <w:trHeight w:val="187"/>
          <w:jc w:val="center"/>
        </w:trPr>
        <w:tc>
          <w:tcPr>
            <w:tcW w:w="2068" w:type="dxa"/>
            <w:shd w:val="clear" w:color="auto" w:fill="auto"/>
            <w:noWrap/>
            <w:hideMark/>
          </w:tcPr>
          <w:p w14:paraId="4C4E917D" w14:textId="77777777" w:rsidR="00BB469D" w:rsidRPr="00956E6E" w:rsidRDefault="00BB469D" w:rsidP="00BB469D">
            <w:pPr>
              <w:pStyle w:val="TAH"/>
              <w:rPr>
                <w:rFonts w:eastAsiaTheme="minorEastAsia"/>
                <w:lang w:eastAsia="zh-CN"/>
              </w:rPr>
            </w:pPr>
            <w:r w:rsidRPr="00956E6E">
              <w:rPr>
                <w:rFonts w:eastAsiaTheme="minorEastAsia"/>
                <w:lang w:eastAsia="zh-CN"/>
              </w:rPr>
              <w:t>Reported value</w:t>
            </w:r>
          </w:p>
        </w:tc>
        <w:tc>
          <w:tcPr>
            <w:tcW w:w="3204" w:type="dxa"/>
          </w:tcPr>
          <w:p w14:paraId="7D304EC2" w14:textId="77777777" w:rsidR="00BB469D" w:rsidRPr="00956E6E" w:rsidRDefault="00BB469D" w:rsidP="00BB469D">
            <w:pPr>
              <w:pStyle w:val="TAH"/>
              <w:rPr>
                <w:rFonts w:eastAsiaTheme="minorEastAsia"/>
                <w:lang w:eastAsia="zh-CN"/>
              </w:rPr>
            </w:pPr>
            <w:r w:rsidRPr="00956E6E">
              <w:rPr>
                <w:rFonts w:eastAsiaTheme="minorEastAsia"/>
                <w:lang w:eastAsia="zh-CN"/>
              </w:rPr>
              <w:t>Measured quantity value</w:t>
            </w:r>
          </w:p>
        </w:tc>
        <w:tc>
          <w:tcPr>
            <w:tcW w:w="713" w:type="dxa"/>
            <w:shd w:val="clear" w:color="auto" w:fill="auto"/>
            <w:noWrap/>
            <w:hideMark/>
          </w:tcPr>
          <w:p w14:paraId="414A6D53" w14:textId="77777777" w:rsidR="00BB469D" w:rsidRPr="00956E6E" w:rsidRDefault="00BB469D" w:rsidP="00BB469D">
            <w:pPr>
              <w:pStyle w:val="TAH"/>
              <w:rPr>
                <w:rFonts w:eastAsiaTheme="minorEastAsia"/>
                <w:lang w:eastAsia="zh-CN"/>
              </w:rPr>
            </w:pPr>
            <w:r w:rsidRPr="00956E6E">
              <w:rPr>
                <w:rFonts w:eastAsiaTheme="minorEastAsia"/>
                <w:lang w:eastAsia="zh-CN"/>
              </w:rPr>
              <w:t>Unit</w:t>
            </w:r>
          </w:p>
        </w:tc>
      </w:tr>
      <w:tr w:rsidR="00BB469D" w:rsidRPr="00956E6E" w14:paraId="57C7B1A8" w14:textId="77777777" w:rsidTr="007A5129">
        <w:trPr>
          <w:trHeight w:val="187"/>
          <w:jc w:val="center"/>
        </w:trPr>
        <w:tc>
          <w:tcPr>
            <w:tcW w:w="2068" w:type="dxa"/>
            <w:shd w:val="clear" w:color="auto" w:fill="auto"/>
            <w:noWrap/>
            <w:hideMark/>
          </w:tcPr>
          <w:p w14:paraId="3D6BB895" w14:textId="77777777" w:rsidR="00BB469D" w:rsidRPr="00956E6E" w:rsidRDefault="00BB469D" w:rsidP="00BB469D">
            <w:pPr>
              <w:pStyle w:val="TAL"/>
              <w:rPr>
                <w:rFonts w:eastAsiaTheme="minorEastAsia"/>
                <w:lang w:eastAsia="zh-CN"/>
              </w:rPr>
            </w:pPr>
            <w:r w:rsidRPr="00956E6E">
              <w:rPr>
                <w:rFonts w:eastAsiaTheme="minorEastAsia"/>
                <w:lang w:eastAsia="zh-CN"/>
              </w:rPr>
              <w:t>DIFFRSRPP_0</w:t>
            </w:r>
          </w:p>
        </w:tc>
        <w:tc>
          <w:tcPr>
            <w:tcW w:w="3204" w:type="dxa"/>
          </w:tcPr>
          <w:p w14:paraId="68950D75" w14:textId="77777777" w:rsidR="00BB469D" w:rsidRPr="00956E6E" w:rsidRDefault="00BB469D" w:rsidP="00BB469D">
            <w:pPr>
              <w:pStyle w:val="TAC"/>
              <w:rPr>
                <w:rFonts w:eastAsiaTheme="minorEastAsia"/>
                <w:lang w:eastAsia="zh-CN"/>
              </w:rPr>
            </w:pPr>
            <w:r w:rsidRPr="00956E6E">
              <w:rPr>
                <w:rFonts w:eastAsiaTheme="minorEastAsia" w:hint="eastAsia"/>
                <w:lang w:eastAsia="zh-CN"/>
              </w:rPr>
              <w:t>-</w:t>
            </w:r>
            <w:r w:rsidRPr="00956E6E">
              <w:rPr>
                <w:rFonts w:eastAsiaTheme="minorEastAsia"/>
                <w:lang w:eastAsia="zh-CN"/>
              </w:rPr>
              <w:t>30</w:t>
            </w:r>
            <w:r w:rsidRPr="00956E6E">
              <w:rPr>
                <w:rFonts w:eastAsiaTheme="minorEastAsia" w:hint="eastAsia"/>
                <w:lang w:eastAsia="zh-CN"/>
              </w:rPr>
              <w:t>≥Δ</w:t>
            </w:r>
            <w:r w:rsidRPr="00956E6E">
              <w:rPr>
                <w:rFonts w:eastAsiaTheme="minorEastAsia" w:hint="eastAsia"/>
                <w:lang w:eastAsia="zh-CN"/>
              </w:rPr>
              <w:t>RSRPP</w:t>
            </w:r>
          </w:p>
        </w:tc>
        <w:tc>
          <w:tcPr>
            <w:tcW w:w="713" w:type="dxa"/>
            <w:shd w:val="clear" w:color="auto" w:fill="auto"/>
            <w:noWrap/>
            <w:hideMark/>
          </w:tcPr>
          <w:p w14:paraId="39323FD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52D2CE9" w14:textId="77777777" w:rsidTr="007A5129">
        <w:trPr>
          <w:trHeight w:val="187"/>
          <w:jc w:val="center"/>
        </w:trPr>
        <w:tc>
          <w:tcPr>
            <w:tcW w:w="2068" w:type="dxa"/>
            <w:shd w:val="clear" w:color="auto" w:fill="auto"/>
            <w:noWrap/>
          </w:tcPr>
          <w:p w14:paraId="22F76DB9" w14:textId="77777777" w:rsidR="00BB469D" w:rsidRPr="00956E6E" w:rsidRDefault="00BB469D" w:rsidP="00BB469D">
            <w:pPr>
              <w:pStyle w:val="TAL"/>
              <w:rPr>
                <w:rFonts w:eastAsiaTheme="minorEastAsia"/>
                <w:lang w:eastAsia="zh-CN"/>
              </w:rPr>
            </w:pPr>
            <w:r w:rsidRPr="00956E6E">
              <w:rPr>
                <w:rFonts w:eastAsiaTheme="minorEastAsia"/>
                <w:lang w:eastAsia="zh-CN"/>
              </w:rPr>
              <w:t>DIFFRSRPP_1</w:t>
            </w:r>
          </w:p>
        </w:tc>
        <w:tc>
          <w:tcPr>
            <w:tcW w:w="3204" w:type="dxa"/>
          </w:tcPr>
          <w:p w14:paraId="09391712" w14:textId="77777777" w:rsidR="00BB469D" w:rsidRPr="00956E6E" w:rsidRDefault="00BB469D" w:rsidP="00BB469D">
            <w:pPr>
              <w:pStyle w:val="TAC"/>
              <w:rPr>
                <w:rFonts w:eastAsiaTheme="minorEastAsia"/>
                <w:lang w:eastAsia="zh-CN"/>
              </w:rPr>
            </w:pPr>
            <w:r w:rsidRPr="00956E6E">
              <w:rPr>
                <w:rFonts w:eastAsiaTheme="minorEastAsia"/>
                <w:lang w:eastAsia="zh-CN"/>
              </w:rPr>
              <w:t>-29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&gt;-30</w:t>
            </w:r>
          </w:p>
        </w:tc>
        <w:tc>
          <w:tcPr>
            <w:tcW w:w="713" w:type="dxa"/>
            <w:shd w:val="clear" w:color="auto" w:fill="auto"/>
            <w:noWrap/>
          </w:tcPr>
          <w:p w14:paraId="6E36BE3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083A5F" w14:textId="77777777" w:rsidTr="007A5129">
        <w:trPr>
          <w:trHeight w:val="187"/>
          <w:jc w:val="center"/>
        </w:trPr>
        <w:tc>
          <w:tcPr>
            <w:tcW w:w="2068" w:type="dxa"/>
            <w:shd w:val="clear" w:color="auto" w:fill="auto"/>
            <w:noWrap/>
          </w:tcPr>
          <w:p w14:paraId="7120BF2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w:t>
            </w:r>
          </w:p>
        </w:tc>
        <w:tc>
          <w:tcPr>
            <w:tcW w:w="3204" w:type="dxa"/>
          </w:tcPr>
          <w:p w14:paraId="1051690D" w14:textId="77777777" w:rsidR="00BB469D" w:rsidRPr="00956E6E" w:rsidRDefault="00BB469D" w:rsidP="00BB469D">
            <w:pPr>
              <w:pStyle w:val="TAC"/>
              <w:rPr>
                <w:rFonts w:eastAsiaTheme="minorEastAsia"/>
                <w:lang w:eastAsia="zh-CN"/>
              </w:rPr>
            </w:pPr>
            <w:r w:rsidRPr="00956E6E">
              <w:rPr>
                <w:rFonts w:eastAsiaTheme="minorEastAsia"/>
                <w:lang w:eastAsia="zh-CN"/>
              </w:rPr>
              <w:t>-28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&gt;-29</w:t>
            </w:r>
          </w:p>
        </w:tc>
        <w:tc>
          <w:tcPr>
            <w:tcW w:w="713" w:type="dxa"/>
            <w:shd w:val="clear" w:color="auto" w:fill="auto"/>
            <w:noWrap/>
          </w:tcPr>
          <w:p w14:paraId="1E37C83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FEC12F7" w14:textId="77777777" w:rsidTr="007A5129">
        <w:trPr>
          <w:trHeight w:val="187"/>
          <w:jc w:val="center"/>
        </w:trPr>
        <w:tc>
          <w:tcPr>
            <w:tcW w:w="2068" w:type="dxa"/>
            <w:shd w:val="clear" w:color="auto" w:fill="auto"/>
            <w:noWrap/>
          </w:tcPr>
          <w:p w14:paraId="1FB433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DIFFRSRPP_3</w:t>
            </w:r>
          </w:p>
        </w:tc>
        <w:tc>
          <w:tcPr>
            <w:tcW w:w="3204" w:type="dxa"/>
          </w:tcPr>
          <w:p w14:paraId="5F20837C" w14:textId="77777777" w:rsidR="00BB469D" w:rsidRPr="00956E6E" w:rsidRDefault="00BB469D" w:rsidP="00BB469D">
            <w:pPr>
              <w:pStyle w:val="TAC"/>
              <w:rPr>
                <w:rFonts w:eastAsiaTheme="minorEastAsia"/>
                <w:lang w:eastAsia="zh-CN"/>
              </w:rPr>
            </w:pPr>
            <w:r w:rsidRPr="00956E6E">
              <w:rPr>
                <w:rFonts w:eastAsiaTheme="minorEastAsia"/>
                <w:lang w:eastAsia="zh-CN"/>
              </w:rPr>
              <w:t>-27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&gt;-28</w:t>
            </w:r>
          </w:p>
        </w:tc>
        <w:tc>
          <w:tcPr>
            <w:tcW w:w="713" w:type="dxa"/>
            <w:shd w:val="clear" w:color="auto" w:fill="auto"/>
            <w:noWrap/>
          </w:tcPr>
          <w:p w14:paraId="7D6111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8BA41B5" w14:textId="77777777" w:rsidTr="007A5129">
        <w:trPr>
          <w:trHeight w:val="187"/>
          <w:jc w:val="center"/>
        </w:trPr>
        <w:tc>
          <w:tcPr>
            <w:tcW w:w="2068" w:type="dxa"/>
            <w:shd w:val="clear" w:color="auto" w:fill="auto"/>
            <w:noWrap/>
          </w:tcPr>
          <w:p w14:paraId="6EA04A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DIFFRSRPP_4</w:t>
            </w:r>
          </w:p>
        </w:tc>
        <w:tc>
          <w:tcPr>
            <w:tcW w:w="3204" w:type="dxa"/>
          </w:tcPr>
          <w:p w14:paraId="164B5069" w14:textId="77777777" w:rsidR="00BB469D" w:rsidRPr="00956E6E" w:rsidRDefault="00BB469D" w:rsidP="00BB469D">
            <w:pPr>
              <w:pStyle w:val="TAC"/>
              <w:rPr>
                <w:rFonts w:eastAsiaTheme="minorEastAsia"/>
                <w:lang w:eastAsia="zh-CN"/>
              </w:rPr>
            </w:pPr>
            <w:r w:rsidRPr="00956E6E">
              <w:rPr>
                <w:rFonts w:eastAsiaTheme="minorEastAsia"/>
                <w:lang w:eastAsia="zh-CN"/>
              </w:rPr>
              <w:t>-26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&gt;-27</w:t>
            </w:r>
          </w:p>
        </w:tc>
        <w:tc>
          <w:tcPr>
            <w:tcW w:w="713" w:type="dxa"/>
            <w:shd w:val="clear" w:color="auto" w:fill="auto"/>
            <w:noWrap/>
          </w:tcPr>
          <w:p w14:paraId="6258838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720E03B" w14:textId="77777777" w:rsidTr="007A5129">
        <w:trPr>
          <w:trHeight w:val="187"/>
          <w:jc w:val="center"/>
        </w:trPr>
        <w:tc>
          <w:tcPr>
            <w:tcW w:w="2068" w:type="dxa"/>
            <w:shd w:val="clear" w:color="auto" w:fill="auto"/>
            <w:noWrap/>
          </w:tcPr>
          <w:p w14:paraId="1C77A608" w14:textId="77777777" w:rsidR="00BB469D" w:rsidRPr="00956E6E" w:rsidRDefault="00BB469D" w:rsidP="00BB469D">
            <w:pPr>
              <w:pStyle w:val="TAL"/>
              <w:rPr>
                <w:rFonts w:eastAsiaTheme="minorEastAsia"/>
                <w:lang w:eastAsia="zh-CN"/>
              </w:rPr>
            </w:pPr>
            <w:r w:rsidRPr="00956E6E">
              <w:rPr>
                <w:rFonts w:eastAsiaTheme="minorEastAsia"/>
                <w:lang w:eastAsia="zh-CN"/>
              </w:rPr>
              <w:t>DIFFRSRPP_5</w:t>
            </w:r>
          </w:p>
        </w:tc>
        <w:tc>
          <w:tcPr>
            <w:tcW w:w="3204" w:type="dxa"/>
          </w:tcPr>
          <w:p w14:paraId="35293C53" w14:textId="77777777" w:rsidR="00BB469D" w:rsidRPr="00956E6E" w:rsidRDefault="00BB469D" w:rsidP="00BB469D">
            <w:pPr>
              <w:pStyle w:val="TAC"/>
              <w:rPr>
                <w:rFonts w:eastAsiaTheme="minorEastAsia"/>
                <w:lang w:eastAsia="zh-CN"/>
              </w:rPr>
            </w:pPr>
            <w:r w:rsidRPr="00956E6E">
              <w:rPr>
                <w:rFonts w:eastAsiaTheme="minorEastAsia"/>
                <w:lang w:eastAsia="zh-CN"/>
              </w:rPr>
              <w:t>-25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&gt;-26</w:t>
            </w:r>
          </w:p>
        </w:tc>
        <w:tc>
          <w:tcPr>
            <w:tcW w:w="713" w:type="dxa"/>
            <w:shd w:val="clear" w:color="auto" w:fill="auto"/>
            <w:noWrap/>
          </w:tcPr>
          <w:p w14:paraId="09FC17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CEA5631" w14:textId="77777777" w:rsidTr="007A5129">
        <w:trPr>
          <w:trHeight w:val="187"/>
          <w:jc w:val="center"/>
        </w:trPr>
        <w:tc>
          <w:tcPr>
            <w:tcW w:w="2068" w:type="dxa"/>
            <w:shd w:val="clear" w:color="auto" w:fill="auto"/>
            <w:noWrap/>
          </w:tcPr>
          <w:p w14:paraId="33470702" w14:textId="77777777" w:rsidR="00BB469D" w:rsidRPr="00956E6E" w:rsidRDefault="00BB469D" w:rsidP="00BB469D">
            <w:pPr>
              <w:pStyle w:val="TAL"/>
              <w:rPr>
                <w:rFonts w:eastAsiaTheme="minorEastAsia"/>
                <w:lang w:eastAsia="zh-CN"/>
              </w:rPr>
            </w:pPr>
            <w:r w:rsidRPr="00956E6E">
              <w:rPr>
                <w:rFonts w:eastAsiaTheme="minorEastAsia"/>
                <w:lang w:eastAsia="zh-CN"/>
              </w:rPr>
              <w:t>DIFFRSRPP_6</w:t>
            </w:r>
          </w:p>
        </w:tc>
        <w:tc>
          <w:tcPr>
            <w:tcW w:w="3204" w:type="dxa"/>
          </w:tcPr>
          <w:p w14:paraId="46E4ADD2" w14:textId="77777777" w:rsidR="00BB469D" w:rsidRPr="00956E6E" w:rsidRDefault="00BB469D" w:rsidP="00BB469D">
            <w:pPr>
              <w:pStyle w:val="TAC"/>
              <w:rPr>
                <w:rFonts w:eastAsiaTheme="minorEastAsia"/>
                <w:lang w:eastAsia="zh-CN"/>
              </w:rPr>
            </w:pPr>
            <w:r w:rsidRPr="00956E6E">
              <w:rPr>
                <w:rFonts w:eastAsiaTheme="minorEastAsia"/>
                <w:lang w:eastAsia="zh-CN"/>
              </w:rPr>
              <w:t>-24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&gt;-25</w:t>
            </w:r>
          </w:p>
        </w:tc>
        <w:tc>
          <w:tcPr>
            <w:tcW w:w="713" w:type="dxa"/>
            <w:shd w:val="clear" w:color="auto" w:fill="auto"/>
            <w:noWrap/>
          </w:tcPr>
          <w:p w14:paraId="4DED1FD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AB5A7AF" w14:textId="77777777" w:rsidTr="007A5129">
        <w:trPr>
          <w:trHeight w:val="187"/>
          <w:jc w:val="center"/>
        </w:trPr>
        <w:tc>
          <w:tcPr>
            <w:tcW w:w="2068" w:type="dxa"/>
            <w:shd w:val="clear" w:color="auto" w:fill="auto"/>
            <w:noWrap/>
          </w:tcPr>
          <w:p w14:paraId="64F951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DIFFRSRPP_7</w:t>
            </w:r>
          </w:p>
        </w:tc>
        <w:tc>
          <w:tcPr>
            <w:tcW w:w="3204" w:type="dxa"/>
          </w:tcPr>
          <w:p w14:paraId="4BB08CA0" w14:textId="77777777" w:rsidR="00BB469D" w:rsidRPr="00956E6E" w:rsidRDefault="00BB469D" w:rsidP="00BB469D">
            <w:pPr>
              <w:pStyle w:val="TAC"/>
              <w:rPr>
                <w:rFonts w:eastAsiaTheme="minorEastAsia"/>
                <w:lang w:eastAsia="zh-CN"/>
              </w:rPr>
            </w:pPr>
            <w:r w:rsidRPr="00956E6E">
              <w:rPr>
                <w:rFonts w:eastAsiaTheme="minorEastAsia"/>
                <w:lang w:eastAsia="zh-CN"/>
              </w:rPr>
              <w:t>-23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&gt;-24</w:t>
            </w:r>
          </w:p>
        </w:tc>
        <w:tc>
          <w:tcPr>
            <w:tcW w:w="713" w:type="dxa"/>
            <w:shd w:val="clear" w:color="auto" w:fill="auto"/>
            <w:noWrap/>
          </w:tcPr>
          <w:p w14:paraId="4F0FC2E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20D6000" w14:textId="77777777" w:rsidTr="007A5129">
        <w:trPr>
          <w:trHeight w:val="187"/>
          <w:jc w:val="center"/>
        </w:trPr>
        <w:tc>
          <w:tcPr>
            <w:tcW w:w="2068" w:type="dxa"/>
            <w:shd w:val="clear" w:color="auto" w:fill="auto"/>
            <w:noWrap/>
          </w:tcPr>
          <w:p w14:paraId="15EEB726" w14:textId="77777777" w:rsidR="00BB469D" w:rsidRPr="00956E6E" w:rsidRDefault="00BB469D" w:rsidP="00BB469D">
            <w:pPr>
              <w:pStyle w:val="TAL"/>
              <w:rPr>
                <w:rFonts w:eastAsiaTheme="minorEastAsia"/>
                <w:lang w:eastAsia="zh-CN"/>
              </w:rPr>
            </w:pPr>
            <w:r w:rsidRPr="00956E6E">
              <w:rPr>
                <w:rFonts w:eastAsiaTheme="minorEastAsia"/>
                <w:lang w:eastAsia="zh-CN"/>
              </w:rPr>
              <w:t>DIFFRSRPP_8</w:t>
            </w:r>
          </w:p>
        </w:tc>
        <w:tc>
          <w:tcPr>
            <w:tcW w:w="3204" w:type="dxa"/>
          </w:tcPr>
          <w:p w14:paraId="01F4E6BA" w14:textId="77777777" w:rsidR="00BB469D" w:rsidRPr="00956E6E" w:rsidRDefault="00BB469D" w:rsidP="00BB469D">
            <w:pPr>
              <w:pStyle w:val="TAC"/>
              <w:rPr>
                <w:rFonts w:eastAsiaTheme="minorEastAsia"/>
                <w:lang w:eastAsia="zh-CN"/>
              </w:rPr>
            </w:pPr>
            <w:r w:rsidRPr="00956E6E">
              <w:rPr>
                <w:rFonts w:eastAsiaTheme="minorEastAsia"/>
                <w:lang w:eastAsia="zh-CN"/>
              </w:rPr>
              <w:t>-22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&gt;-23</w:t>
            </w:r>
          </w:p>
        </w:tc>
        <w:tc>
          <w:tcPr>
            <w:tcW w:w="713" w:type="dxa"/>
            <w:shd w:val="clear" w:color="auto" w:fill="auto"/>
            <w:noWrap/>
          </w:tcPr>
          <w:p w14:paraId="2B4430B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42294B2" w14:textId="77777777" w:rsidTr="007A5129">
        <w:trPr>
          <w:trHeight w:val="187"/>
          <w:jc w:val="center"/>
        </w:trPr>
        <w:tc>
          <w:tcPr>
            <w:tcW w:w="2068" w:type="dxa"/>
            <w:shd w:val="clear" w:color="auto" w:fill="auto"/>
            <w:noWrap/>
          </w:tcPr>
          <w:p w14:paraId="0628E573" w14:textId="77777777" w:rsidR="00BB469D" w:rsidRPr="00956E6E" w:rsidRDefault="00BB469D" w:rsidP="00BB469D">
            <w:pPr>
              <w:pStyle w:val="TAL"/>
              <w:rPr>
                <w:rFonts w:eastAsiaTheme="minorEastAsia"/>
                <w:lang w:eastAsia="zh-CN"/>
              </w:rPr>
            </w:pPr>
            <w:r w:rsidRPr="00956E6E">
              <w:rPr>
                <w:rFonts w:eastAsiaTheme="minorEastAsia"/>
                <w:lang w:eastAsia="zh-CN"/>
              </w:rPr>
              <w:t>DIFFRSRPP_9</w:t>
            </w:r>
          </w:p>
        </w:tc>
        <w:tc>
          <w:tcPr>
            <w:tcW w:w="3204" w:type="dxa"/>
          </w:tcPr>
          <w:p w14:paraId="69F73395" w14:textId="77777777" w:rsidR="00BB469D" w:rsidRPr="00956E6E" w:rsidRDefault="00BB469D" w:rsidP="00BB469D">
            <w:pPr>
              <w:pStyle w:val="TAC"/>
              <w:rPr>
                <w:rFonts w:eastAsiaTheme="minorEastAsia"/>
                <w:lang w:eastAsia="zh-CN"/>
              </w:rPr>
            </w:pPr>
            <w:r w:rsidRPr="00956E6E">
              <w:rPr>
                <w:rFonts w:eastAsiaTheme="minorEastAsia"/>
                <w:lang w:eastAsia="zh-CN"/>
              </w:rPr>
              <w:t>-21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&gt;-22</w:t>
            </w:r>
          </w:p>
        </w:tc>
        <w:tc>
          <w:tcPr>
            <w:tcW w:w="713" w:type="dxa"/>
            <w:shd w:val="clear" w:color="auto" w:fill="auto"/>
            <w:noWrap/>
          </w:tcPr>
          <w:p w14:paraId="4B82CDE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4685A2C" w14:textId="77777777" w:rsidTr="007A5129">
        <w:trPr>
          <w:trHeight w:val="187"/>
          <w:jc w:val="center"/>
        </w:trPr>
        <w:tc>
          <w:tcPr>
            <w:tcW w:w="2068" w:type="dxa"/>
            <w:shd w:val="clear" w:color="auto" w:fill="auto"/>
            <w:noWrap/>
          </w:tcPr>
          <w:p w14:paraId="6DAF792E" w14:textId="77777777" w:rsidR="00BB469D" w:rsidRPr="00956E6E" w:rsidRDefault="00BB469D" w:rsidP="00BB469D">
            <w:pPr>
              <w:pStyle w:val="TAL"/>
              <w:rPr>
                <w:rFonts w:eastAsiaTheme="minorEastAsia"/>
                <w:lang w:eastAsia="zh-CN"/>
              </w:rPr>
            </w:pPr>
            <w:r w:rsidRPr="00956E6E">
              <w:rPr>
                <w:rFonts w:eastAsiaTheme="minorEastAsia"/>
                <w:lang w:eastAsia="zh-CN"/>
              </w:rPr>
              <w:t>DIFFRSRPP_10</w:t>
            </w:r>
          </w:p>
        </w:tc>
        <w:tc>
          <w:tcPr>
            <w:tcW w:w="3204" w:type="dxa"/>
          </w:tcPr>
          <w:p w14:paraId="7FC8D81D" w14:textId="77777777" w:rsidR="00BB469D" w:rsidRPr="00956E6E" w:rsidRDefault="00BB469D" w:rsidP="00BB469D">
            <w:pPr>
              <w:pStyle w:val="TAC"/>
              <w:rPr>
                <w:rFonts w:eastAsiaTheme="minorEastAsia"/>
                <w:lang w:eastAsia="zh-CN"/>
              </w:rPr>
            </w:pPr>
            <w:r w:rsidRPr="00956E6E">
              <w:rPr>
                <w:rFonts w:eastAsiaTheme="minorEastAsia"/>
                <w:lang w:eastAsia="zh-CN"/>
              </w:rPr>
              <w:t>-20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&gt;-21</w:t>
            </w:r>
          </w:p>
        </w:tc>
        <w:tc>
          <w:tcPr>
            <w:tcW w:w="713" w:type="dxa"/>
            <w:shd w:val="clear" w:color="auto" w:fill="auto"/>
            <w:noWrap/>
          </w:tcPr>
          <w:p w14:paraId="5717BAD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B286689" w14:textId="77777777" w:rsidTr="007A5129">
        <w:trPr>
          <w:trHeight w:val="187"/>
          <w:jc w:val="center"/>
        </w:trPr>
        <w:tc>
          <w:tcPr>
            <w:tcW w:w="2068" w:type="dxa"/>
            <w:shd w:val="clear" w:color="auto" w:fill="auto"/>
            <w:noWrap/>
          </w:tcPr>
          <w:p w14:paraId="7258121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DIFFRSRPP_11</w:t>
            </w:r>
          </w:p>
        </w:tc>
        <w:tc>
          <w:tcPr>
            <w:tcW w:w="3204" w:type="dxa"/>
          </w:tcPr>
          <w:p w14:paraId="37B9E5FA" w14:textId="77777777" w:rsidR="00BB469D" w:rsidRPr="00956E6E" w:rsidRDefault="00BB469D" w:rsidP="00BB469D">
            <w:pPr>
              <w:pStyle w:val="TAC"/>
              <w:rPr>
                <w:rFonts w:eastAsiaTheme="minorEastAsia"/>
                <w:lang w:eastAsia="zh-CN"/>
              </w:rPr>
            </w:pPr>
            <w:r w:rsidRPr="00956E6E">
              <w:rPr>
                <w:rFonts w:eastAsiaTheme="minorEastAsia"/>
                <w:lang w:eastAsia="zh-CN"/>
              </w:rPr>
              <w:t>-19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&gt;-20</w:t>
            </w:r>
          </w:p>
        </w:tc>
        <w:tc>
          <w:tcPr>
            <w:tcW w:w="713" w:type="dxa"/>
            <w:shd w:val="clear" w:color="auto" w:fill="auto"/>
            <w:noWrap/>
          </w:tcPr>
          <w:p w14:paraId="71B86C8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D9C66D8" w14:textId="77777777" w:rsidTr="007A5129">
        <w:trPr>
          <w:trHeight w:val="187"/>
          <w:jc w:val="center"/>
        </w:trPr>
        <w:tc>
          <w:tcPr>
            <w:tcW w:w="2068" w:type="dxa"/>
            <w:shd w:val="clear" w:color="auto" w:fill="auto"/>
            <w:noWrap/>
          </w:tcPr>
          <w:p w14:paraId="67F27A6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DIFFRSRPP_12</w:t>
            </w:r>
          </w:p>
        </w:tc>
        <w:tc>
          <w:tcPr>
            <w:tcW w:w="3204" w:type="dxa"/>
          </w:tcPr>
          <w:p w14:paraId="5C4E72B8" w14:textId="77777777" w:rsidR="00BB469D" w:rsidRPr="00956E6E" w:rsidRDefault="00BB469D" w:rsidP="00BB469D">
            <w:pPr>
              <w:pStyle w:val="TAC"/>
              <w:rPr>
                <w:rFonts w:eastAsiaTheme="minorEastAsia"/>
                <w:lang w:eastAsia="zh-CN"/>
              </w:rPr>
            </w:pPr>
            <w:r w:rsidRPr="00956E6E">
              <w:rPr>
                <w:rFonts w:eastAsiaTheme="minorEastAsia"/>
                <w:lang w:eastAsia="zh-CN"/>
              </w:rPr>
              <w:t>-18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&gt;-19</w:t>
            </w:r>
          </w:p>
        </w:tc>
        <w:tc>
          <w:tcPr>
            <w:tcW w:w="713" w:type="dxa"/>
            <w:shd w:val="clear" w:color="auto" w:fill="auto"/>
            <w:noWrap/>
          </w:tcPr>
          <w:p w14:paraId="4893EA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25C2806" w14:textId="77777777" w:rsidTr="007A5129">
        <w:trPr>
          <w:trHeight w:val="187"/>
          <w:jc w:val="center"/>
        </w:trPr>
        <w:tc>
          <w:tcPr>
            <w:tcW w:w="2068" w:type="dxa"/>
            <w:shd w:val="clear" w:color="auto" w:fill="auto"/>
            <w:noWrap/>
          </w:tcPr>
          <w:p w14:paraId="242256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DIFFRSRPP_13</w:t>
            </w:r>
          </w:p>
        </w:tc>
        <w:tc>
          <w:tcPr>
            <w:tcW w:w="3204" w:type="dxa"/>
          </w:tcPr>
          <w:p w14:paraId="54517B07" w14:textId="77777777" w:rsidR="00BB469D" w:rsidRPr="00956E6E" w:rsidRDefault="00BB469D" w:rsidP="00BB469D">
            <w:pPr>
              <w:pStyle w:val="TAC"/>
              <w:rPr>
                <w:rFonts w:eastAsiaTheme="minorEastAsia"/>
                <w:lang w:eastAsia="zh-CN"/>
              </w:rPr>
            </w:pPr>
            <w:r w:rsidRPr="00956E6E">
              <w:rPr>
                <w:rFonts w:eastAsiaTheme="minorEastAsia"/>
                <w:lang w:eastAsia="zh-CN"/>
              </w:rPr>
              <w:t>-17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&gt;-18</w:t>
            </w:r>
          </w:p>
        </w:tc>
        <w:tc>
          <w:tcPr>
            <w:tcW w:w="713" w:type="dxa"/>
            <w:shd w:val="clear" w:color="auto" w:fill="auto"/>
            <w:noWrap/>
          </w:tcPr>
          <w:p w14:paraId="54E9A49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70246BD" w14:textId="77777777" w:rsidTr="007A5129">
        <w:trPr>
          <w:trHeight w:val="187"/>
          <w:jc w:val="center"/>
        </w:trPr>
        <w:tc>
          <w:tcPr>
            <w:tcW w:w="2068" w:type="dxa"/>
            <w:shd w:val="clear" w:color="auto" w:fill="auto"/>
            <w:noWrap/>
          </w:tcPr>
          <w:p w14:paraId="447828A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DIFFRSRPP_14</w:t>
            </w:r>
          </w:p>
        </w:tc>
        <w:tc>
          <w:tcPr>
            <w:tcW w:w="3204" w:type="dxa"/>
          </w:tcPr>
          <w:p w14:paraId="50BB4FAD" w14:textId="77777777" w:rsidR="00BB469D" w:rsidRPr="00956E6E" w:rsidRDefault="00BB469D" w:rsidP="00BB469D">
            <w:pPr>
              <w:pStyle w:val="TAC"/>
              <w:rPr>
                <w:rFonts w:eastAsiaTheme="minorEastAsia"/>
                <w:lang w:eastAsia="zh-CN"/>
              </w:rPr>
            </w:pPr>
            <w:r w:rsidRPr="00956E6E">
              <w:rPr>
                <w:rFonts w:eastAsiaTheme="minorEastAsia"/>
                <w:lang w:eastAsia="zh-CN"/>
              </w:rPr>
              <w:t>-16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&gt;-17</w:t>
            </w:r>
          </w:p>
        </w:tc>
        <w:tc>
          <w:tcPr>
            <w:tcW w:w="713" w:type="dxa"/>
            <w:shd w:val="clear" w:color="auto" w:fill="auto"/>
            <w:noWrap/>
          </w:tcPr>
          <w:p w14:paraId="3CEC79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ADF9A0A" w14:textId="77777777" w:rsidTr="007A5129">
        <w:trPr>
          <w:trHeight w:val="187"/>
          <w:jc w:val="center"/>
        </w:trPr>
        <w:tc>
          <w:tcPr>
            <w:tcW w:w="2068" w:type="dxa"/>
            <w:shd w:val="clear" w:color="auto" w:fill="auto"/>
            <w:noWrap/>
          </w:tcPr>
          <w:p w14:paraId="0D609E2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DIFFRSRPP_15</w:t>
            </w:r>
          </w:p>
        </w:tc>
        <w:tc>
          <w:tcPr>
            <w:tcW w:w="3204" w:type="dxa"/>
          </w:tcPr>
          <w:p w14:paraId="4EA0CBD6" w14:textId="77777777" w:rsidR="00BB469D" w:rsidRPr="00956E6E" w:rsidRDefault="00BB469D" w:rsidP="00BB469D">
            <w:pPr>
              <w:pStyle w:val="TAC"/>
              <w:rPr>
                <w:rFonts w:eastAsiaTheme="minorEastAsia"/>
                <w:lang w:eastAsia="zh-CN"/>
              </w:rPr>
            </w:pPr>
            <w:r w:rsidRPr="00956E6E">
              <w:rPr>
                <w:rFonts w:eastAsiaTheme="minorEastAsia"/>
                <w:lang w:eastAsia="zh-CN"/>
              </w:rPr>
              <w:t>-15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&gt;-16</w:t>
            </w:r>
          </w:p>
        </w:tc>
        <w:tc>
          <w:tcPr>
            <w:tcW w:w="713" w:type="dxa"/>
            <w:shd w:val="clear" w:color="auto" w:fill="auto"/>
            <w:noWrap/>
          </w:tcPr>
          <w:p w14:paraId="09B8A00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08A7323" w14:textId="77777777" w:rsidTr="007A5129">
        <w:trPr>
          <w:trHeight w:val="187"/>
          <w:jc w:val="center"/>
        </w:trPr>
        <w:tc>
          <w:tcPr>
            <w:tcW w:w="2068" w:type="dxa"/>
            <w:shd w:val="clear" w:color="auto" w:fill="auto"/>
            <w:noWrap/>
          </w:tcPr>
          <w:p w14:paraId="3F252A47" w14:textId="77777777" w:rsidR="00BB469D" w:rsidRPr="00956E6E" w:rsidRDefault="00BB469D" w:rsidP="00BB469D">
            <w:pPr>
              <w:pStyle w:val="TAL"/>
              <w:rPr>
                <w:rFonts w:eastAsiaTheme="minorEastAsia"/>
                <w:lang w:eastAsia="zh-CN"/>
              </w:rPr>
            </w:pPr>
            <w:r w:rsidRPr="00956E6E">
              <w:rPr>
                <w:rFonts w:eastAsiaTheme="minorEastAsia"/>
                <w:lang w:eastAsia="zh-CN"/>
              </w:rPr>
              <w:t>DIFFRSRPP_16</w:t>
            </w:r>
          </w:p>
        </w:tc>
        <w:tc>
          <w:tcPr>
            <w:tcW w:w="3204" w:type="dxa"/>
          </w:tcPr>
          <w:p w14:paraId="0FD3CBEC" w14:textId="77777777" w:rsidR="00BB469D" w:rsidRPr="00956E6E" w:rsidRDefault="00BB469D" w:rsidP="00BB469D">
            <w:pPr>
              <w:pStyle w:val="TAC"/>
              <w:rPr>
                <w:rFonts w:eastAsiaTheme="minorEastAsia"/>
                <w:lang w:eastAsia="zh-CN"/>
              </w:rPr>
            </w:pPr>
            <w:r w:rsidRPr="00956E6E">
              <w:rPr>
                <w:rFonts w:eastAsiaTheme="minorEastAsia"/>
                <w:lang w:eastAsia="zh-CN"/>
              </w:rPr>
              <w:t>-14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&gt;-15</w:t>
            </w:r>
          </w:p>
        </w:tc>
        <w:tc>
          <w:tcPr>
            <w:tcW w:w="713" w:type="dxa"/>
            <w:shd w:val="clear" w:color="auto" w:fill="auto"/>
            <w:noWrap/>
          </w:tcPr>
          <w:p w14:paraId="4B42E65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3A9788C" w14:textId="77777777" w:rsidTr="007A5129">
        <w:trPr>
          <w:trHeight w:val="187"/>
          <w:jc w:val="center"/>
        </w:trPr>
        <w:tc>
          <w:tcPr>
            <w:tcW w:w="2068" w:type="dxa"/>
            <w:shd w:val="clear" w:color="auto" w:fill="auto"/>
            <w:noWrap/>
          </w:tcPr>
          <w:p w14:paraId="3A6FEB0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DIFFRSRPP_17</w:t>
            </w:r>
          </w:p>
        </w:tc>
        <w:tc>
          <w:tcPr>
            <w:tcW w:w="3204" w:type="dxa"/>
          </w:tcPr>
          <w:p w14:paraId="7297E878" w14:textId="77777777" w:rsidR="00BB469D" w:rsidRPr="00956E6E" w:rsidRDefault="00BB469D" w:rsidP="00BB469D">
            <w:pPr>
              <w:pStyle w:val="TAC"/>
              <w:rPr>
                <w:rFonts w:eastAsiaTheme="minorEastAsia"/>
                <w:lang w:eastAsia="zh-CN"/>
              </w:rPr>
            </w:pPr>
            <w:r w:rsidRPr="00956E6E">
              <w:rPr>
                <w:rFonts w:eastAsiaTheme="minorEastAsia"/>
                <w:lang w:eastAsia="zh-CN"/>
              </w:rPr>
              <w:t>-13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&gt;-14</w:t>
            </w:r>
          </w:p>
        </w:tc>
        <w:tc>
          <w:tcPr>
            <w:tcW w:w="713" w:type="dxa"/>
            <w:shd w:val="clear" w:color="auto" w:fill="auto"/>
            <w:noWrap/>
          </w:tcPr>
          <w:p w14:paraId="48BE32A3"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9BA5E08" w14:textId="77777777" w:rsidTr="007A5129">
        <w:trPr>
          <w:trHeight w:val="187"/>
          <w:jc w:val="center"/>
        </w:trPr>
        <w:tc>
          <w:tcPr>
            <w:tcW w:w="2068" w:type="dxa"/>
            <w:shd w:val="clear" w:color="auto" w:fill="auto"/>
            <w:noWrap/>
          </w:tcPr>
          <w:p w14:paraId="57826AD3" w14:textId="77777777" w:rsidR="00BB469D" w:rsidRPr="00956E6E" w:rsidRDefault="00BB469D" w:rsidP="00BB469D">
            <w:pPr>
              <w:pStyle w:val="TAL"/>
              <w:rPr>
                <w:rFonts w:eastAsiaTheme="minorEastAsia"/>
                <w:lang w:eastAsia="zh-CN"/>
              </w:rPr>
            </w:pPr>
            <w:r w:rsidRPr="00956E6E">
              <w:rPr>
                <w:rFonts w:eastAsiaTheme="minorEastAsia"/>
                <w:lang w:eastAsia="zh-CN"/>
              </w:rPr>
              <w:t>DIFFRSRPP_18</w:t>
            </w:r>
          </w:p>
        </w:tc>
        <w:tc>
          <w:tcPr>
            <w:tcW w:w="3204" w:type="dxa"/>
          </w:tcPr>
          <w:p w14:paraId="414903EF" w14:textId="77777777" w:rsidR="00BB469D" w:rsidRPr="00956E6E" w:rsidRDefault="00BB469D" w:rsidP="00BB469D">
            <w:pPr>
              <w:pStyle w:val="TAC"/>
              <w:rPr>
                <w:rFonts w:eastAsiaTheme="minorEastAsia"/>
                <w:lang w:eastAsia="zh-CN"/>
              </w:rPr>
            </w:pPr>
            <w:r w:rsidRPr="00956E6E">
              <w:rPr>
                <w:rFonts w:eastAsiaTheme="minorEastAsia"/>
                <w:lang w:eastAsia="zh-CN"/>
              </w:rPr>
              <w:t>-12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&gt;-13</w:t>
            </w:r>
          </w:p>
        </w:tc>
        <w:tc>
          <w:tcPr>
            <w:tcW w:w="713" w:type="dxa"/>
            <w:shd w:val="clear" w:color="auto" w:fill="auto"/>
            <w:noWrap/>
          </w:tcPr>
          <w:p w14:paraId="2928B52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7267202" w14:textId="77777777" w:rsidTr="007A5129">
        <w:trPr>
          <w:trHeight w:val="187"/>
          <w:jc w:val="center"/>
        </w:trPr>
        <w:tc>
          <w:tcPr>
            <w:tcW w:w="2068" w:type="dxa"/>
            <w:shd w:val="clear" w:color="auto" w:fill="auto"/>
            <w:noWrap/>
          </w:tcPr>
          <w:p w14:paraId="1DB6099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DIFFRSRPP_19</w:t>
            </w:r>
          </w:p>
        </w:tc>
        <w:tc>
          <w:tcPr>
            <w:tcW w:w="3204" w:type="dxa"/>
          </w:tcPr>
          <w:p w14:paraId="6B9B820E" w14:textId="77777777" w:rsidR="00BB469D" w:rsidRPr="00956E6E" w:rsidRDefault="00BB469D" w:rsidP="00BB469D">
            <w:pPr>
              <w:pStyle w:val="TAC"/>
              <w:rPr>
                <w:rFonts w:eastAsiaTheme="minorEastAsia"/>
                <w:lang w:eastAsia="zh-CN"/>
              </w:rPr>
            </w:pPr>
            <w:r w:rsidRPr="00956E6E">
              <w:rPr>
                <w:rFonts w:eastAsiaTheme="minorEastAsia"/>
                <w:lang w:eastAsia="zh-CN"/>
              </w:rPr>
              <w:t>-11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&gt;-12</w:t>
            </w:r>
          </w:p>
        </w:tc>
        <w:tc>
          <w:tcPr>
            <w:tcW w:w="713" w:type="dxa"/>
            <w:shd w:val="clear" w:color="auto" w:fill="auto"/>
            <w:noWrap/>
          </w:tcPr>
          <w:p w14:paraId="47D951D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FA4512" w14:textId="77777777" w:rsidTr="007A5129">
        <w:trPr>
          <w:trHeight w:val="187"/>
          <w:jc w:val="center"/>
        </w:trPr>
        <w:tc>
          <w:tcPr>
            <w:tcW w:w="2068" w:type="dxa"/>
            <w:shd w:val="clear" w:color="auto" w:fill="auto"/>
            <w:noWrap/>
          </w:tcPr>
          <w:p w14:paraId="18F0B80E" w14:textId="77777777" w:rsidR="00BB469D" w:rsidRPr="00956E6E" w:rsidRDefault="00BB469D" w:rsidP="00BB469D">
            <w:pPr>
              <w:pStyle w:val="TAL"/>
              <w:rPr>
                <w:rFonts w:eastAsiaTheme="minorEastAsia"/>
                <w:lang w:eastAsia="zh-CN"/>
              </w:rPr>
            </w:pPr>
            <w:r w:rsidRPr="00956E6E">
              <w:rPr>
                <w:rFonts w:eastAsiaTheme="minorEastAsia"/>
                <w:lang w:eastAsia="zh-CN"/>
              </w:rPr>
              <w:t>DIFFRSRPP_20</w:t>
            </w:r>
          </w:p>
        </w:tc>
        <w:tc>
          <w:tcPr>
            <w:tcW w:w="3204" w:type="dxa"/>
          </w:tcPr>
          <w:p w14:paraId="65D1B857" w14:textId="77777777" w:rsidR="00BB469D" w:rsidRPr="00956E6E" w:rsidRDefault="00BB469D" w:rsidP="00BB469D">
            <w:pPr>
              <w:pStyle w:val="TAC"/>
              <w:rPr>
                <w:rFonts w:eastAsiaTheme="minorEastAsia"/>
                <w:lang w:eastAsia="zh-CN"/>
              </w:rPr>
            </w:pPr>
            <w:r w:rsidRPr="00956E6E">
              <w:rPr>
                <w:rFonts w:eastAsiaTheme="minorEastAsia"/>
                <w:lang w:eastAsia="zh-CN"/>
              </w:rPr>
              <w:t>-10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&gt;-11</w:t>
            </w:r>
          </w:p>
        </w:tc>
        <w:tc>
          <w:tcPr>
            <w:tcW w:w="713" w:type="dxa"/>
            <w:shd w:val="clear" w:color="auto" w:fill="auto"/>
            <w:noWrap/>
          </w:tcPr>
          <w:p w14:paraId="3999D7D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F374316" w14:textId="77777777" w:rsidTr="007A5129">
        <w:trPr>
          <w:trHeight w:val="187"/>
          <w:jc w:val="center"/>
        </w:trPr>
        <w:tc>
          <w:tcPr>
            <w:tcW w:w="2068" w:type="dxa"/>
            <w:shd w:val="clear" w:color="auto" w:fill="auto"/>
            <w:noWrap/>
          </w:tcPr>
          <w:p w14:paraId="6538A7F1" w14:textId="77777777" w:rsidR="00BB469D" w:rsidRPr="00956E6E" w:rsidRDefault="00BB469D" w:rsidP="00BB469D">
            <w:pPr>
              <w:pStyle w:val="TAL"/>
              <w:rPr>
                <w:rFonts w:eastAsiaTheme="minorEastAsia"/>
                <w:lang w:eastAsia="zh-CN"/>
              </w:rPr>
            </w:pPr>
            <w:r w:rsidRPr="00956E6E">
              <w:rPr>
                <w:rFonts w:eastAsiaTheme="minorEastAsia"/>
                <w:lang w:eastAsia="zh-CN"/>
              </w:rPr>
              <w:t>DIFFRSRPP_21</w:t>
            </w:r>
          </w:p>
        </w:tc>
        <w:tc>
          <w:tcPr>
            <w:tcW w:w="3204" w:type="dxa"/>
          </w:tcPr>
          <w:p w14:paraId="498FB1AD" w14:textId="77777777" w:rsidR="00BB469D" w:rsidRPr="00956E6E" w:rsidRDefault="00BB469D" w:rsidP="00BB469D">
            <w:pPr>
              <w:pStyle w:val="TAC"/>
              <w:rPr>
                <w:rFonts w:eastAsiaTheme="minorEastAsia"/>
                <w:lang w:eastAsia="zh-CN"/>
              </w:rPr>
            </w:pPr>
            <w:r w:rsidRPr="00956E6E">
              <w:rPr>
                <w:rFonts w:eastAsiaTheme="minorEastAsia"/>
                <w:lang w:eastAsia="zh-CN"/>
              </w:rPr>
              <w:t>-9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&gt;-10</w:t>
            </w:r>
          </w:p>
        </w:tc>
        <w:tc>
          <w:tcPr>
            <w:tcW w:w="713" w:type="dxa"/>
            <w:shd w:val="clear" w:color="auto" w:fill="auto"/>
            <w:noWrap/>
          </w:tcPr>
          <w:p w14:paraId="28A00D9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484386" w14:textId="77777777" w:rsidTr="007A5129">
        <w:trPr>
          <w:trHeight w:val="187"/>
          <w:jc w:val="center"/>
        </w:trPr>
        <w:tc>
          <w:tcPr>
            <w:tcW w:w="2068" w:type="dxa"/>
            <w:shd w:val="clear" w:color="auto" w:fill="auto"/>
            <w:noWrap/>
          </w:tcPr>
          <w:p w14:paraId="261570E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DIFFRSRPP_22</w:t>
            </w:r>
          </w:p>
        </w:tc>
        <w:tc>
          <w:tcPr>
            <w:tcW w:w="3204" w:type="dxa"/>
          </w:tcPr>
          <w:p w14:paraId="1F99BD9E" w14:textId="77777777" w:rsidR="00BB469D" w:rsidRPr="00956E6E" w:rsidRDefault="00BB469D" w:rsidP="00BB469D">
            <w:pPr>
              <w:pStyle w:val="TAC"/>
              <w:rPr>
                <w:rFonts w:eastAsiaTheme="minorEastAsia"/>
                <w:lang w:eastAsia="zh-CN"/>
              </w:rPr>
            </w:pPr>
            <w:r w:rsidRPr="00956E6E">
              <w:rPr>
                <w:rFonts w:eastAsiaTheme="minorEastAsia"/>
                <w:lang w:eastAsia="zh-CN"/>
              </w:rPr>
              <w:t>-8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&gt;-9</w:t>
            </w:r>
          </w:p>
        </w:tc>
        <w:tc>
          <w:tcPr>
            <w:tcW w:w="713" w:type="dxa"/>
            <w:shd w:val="clear" w:color="auto" w:fill="auto"/>
            <w:noWrap/>
          </w:tcPr>
          <w:p w14:paraId="680C0C7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3FCBF1C" w14:textId="77777777" w:rsidTr="007A5129">
        <w:trPr>
          <w:trHeight w:val="187"/>
          <w:jc w:val="center"/>
        </w:trPr>
        <w:tc>
          <w:tcPr>
            <w:tcW w:w="2068" w:type="dxa"/>
            <w:shd w:val="clear" w:color="auto" w:fill="auto"/>
            <w:noWrap/>
          </w:tcPr>
          <w:p w14:paraId="3C5327EC" w14:textId="77777777" w:rsidR="00BB469D" w:rsidRPr="00956E6E" w:rsidRDefault="00BB469D" w:rsidP="00BB469D">
            <w:pPr>
              <w:pStyle w:val="TAL"/>
              <w:rPr>
                <w:rFonts w:eastAsiaTheme="minorEastAsia"/>
                <w:lang w:eastAsia="zh-CN"/>
              </w:rPr>
            </w:pPr>
            <w:r w:rsidRPr="00956E6E">
              <w:rPr>
                <w:rFonts w:eastAsiaTheme="minorEastAsia"/>
                <w:lang w:eastAsia="zh-CN"/>
              </w:rPr>
              <w:t>DIFFRSRPP_23</w:t>
            </w:r>
          </w:p>
        </w:tc>
        <w:tc>
          <w:tcPr>
            <w:tcW w:w="3204" w:type="dxa"/>
          </w:tcPr>
          <w:p w14:paraId="5D2F6412" w14:textId="77777777" w:rsidR="00BB469D" w:rsidRPr="00956E6E" w:rsidRDefault="00BB469D" w:rsidP="00BB469D">
            <w:pPr>
              <w:pStyle w:val="TAC"/>
              <w:rPr>
                <w:rFonts w:eastAsiaTheme="minorEastAsia"/>
                <w:lang w:eastAsia="zh-CN"/>
              </w:rPr>
            </w:pPr>
            <w:r w:rsidRPr="00956E6E">
              <w:rPr>
                <w:rFonts w:eastAsiaTheme="minorEastAsia"/>
                <w:lang w:eastAsia="zh-CN"/>
              </w:rPr>
              <w:t>-7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&gt;-8</w:t>
            </w:r>
          </w:p>
        </w:tc>
        <w:tc>
          <w:tcPr>
            <w:tcW w:w="713" w:type="dxa"/>
            <w:shd w:val="clear" w:color="auto" w:fill="auto"/>
            <w:noWrap/>
          </w:tcPr>
          <w:p w14:paraId="7E1EF07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0D56BE5" w14:textId="77777777" w:rsidTr="007A5129">
        <w:trPr>
          <w:trHeight w:val="187"/>
          <w:jc w:val="center"/>
        </w:trPr>
        <w:tc>
          <w:tcPr>
            <w:tcW w:w="2068" w:type="dxa"/>
            <w:shd w:val="clear" w:color="auto" w:fill="auto"/>
            <w:noWrap/>
          </w:tcPr>
          <w:p w14:paraId="123C449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DIFFRSRPP_24</w:t>
            </w:r>
          </w:p>
        </w:tc>
        <w:tc>
          <w:tcPr>
            <w:tcW w:w="3204" w:type="dxa"/>
          </w:tcPr>
          <w:p w14:paraId="2D20A0F6" w14:textId="77777777" w:rsidR="00BB469D" w:rsidRPr="00956E6E" w:rsidRDefault="00BB469D" w:rsidP="00BB469D">
            <w:pPr>
              <w:pStyle w:val="TAC"/>
              <w:rPr>
                <w:rFonts w:eastAsiaTheme="minorEastAsia"/>
                <w:lang w:eastAsia="zh-CN"/>
              </w:rPr>
            </w:pPr>
            <w:r w:rsidRPr="00956E6E">
              <w:rPr>
                <w:rFonts w:eastAsiaTheme="minorEastAsia"/>
                <w:lang w:eastAsia="zh-CN"/>
              </w:rPr>
              <w:t>-6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&gt;-7</w:t>
            </w:r>
          </w:p>
        </w:tc>
        <w:tc>
          <w:tcPr>
            <w:tcW w:w="713" w:type="dxa"/>
            <w:shd w:val="clear" w:color="auto" w:fill="auto"/>
            <w:noWrap/>
          </w:tcPr>
          <w:p w14:paraId="57CBCF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6FEE32E" w14:textId="77777777" w:rsidTr="007A5129">
        <w:trPr>
          <w:trHeight w:val="187"/>
          <w:jc w:val="center"/>
        </w:trPr>
        <w:tc>
          <w:tcPr>
            <w:tcW w:w="2068" w:type="dxa"/>
            <w:shd w:val="clear" w:color="auto" w:fill="auto"/>
            <w:noWrap/>
          </w:tcPr>
          <w:p w14:paraId="5698FA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DIFFRSRPP_25</w:t>
            </w:r>
          </w:p>
        </w:tc>
        <w:tc>
          <w:tcPr>
            <w:tcW w:w="3204" w:type="dxa"/>
          </w:tcPr>
          <w:p w14:paraId="45C701BD" w14:textId="77777777" w:rsidR="00BB469D" w:rsidRPr="00956E6E" w:rsidRDefault="00BB469D" w:rsidP="00BB469D">
            <w:pPr>
              <w:pStyle w:val="TAC"/>
              <w:rPr>
                <w:rFonts w:eastAsiaTheme="minorEastAsia"/>
                <w:lang w:eastAsia="zh-CN"/>
              </w:rPr>
            </w:pPr>
            <w:r w:rsidRPr="00956E6E">
              <w:rPr>
                <w:rFonts w:eastAsiaTheme="minorEastAsia"/>
                <w:lang w:eastAsia="zh-CN"/>
              </w:rPr>
              <w:t>-5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&gt;-6</w:t>
            </w:r>
          </w:p>
        </w:tc>
        <w:tc>
          <w:tcPr>
            <w:tcW w:w="713" w:type="dxa"/>
            <w:shd w:val="clear" w:color="auto" w:fill="auto"/>
            <w:noWrap/>
          </w:tcPr>
          <w:p w14:paraId="7E9A78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E58FE5B" w14:textId="77777777" w:rsidTr="007A5129">
        <w:trPr>
          <w:trHeight w:val="187"/>
          <w:jc w:val="center"/>
        </w:trPr>
        <w:tc>
          <w:tcPr>
            <w:tcW w:w="2068" w:type="dxa"/>
            <w:shd w:val="clear" w:color="auto" w:fill="auto"/>
            <w:noWrap/>
          </w:tcPr>
          <w:p w14:paraId="7B5E0BE3" w14:textId="77777777" w:rsidR="00BB469D" w:rsidRPr="00956E6E" w:rsidRDefault="00BB469D" w:rsidP="00BB469D">
            <w:pPr>
              <w:pStyle w:val="TAL"/>
              <w:rPr>
                <w:rFonts w:eastAsiaTheme="minorEastAsia"/>
                <w:lang w:eastAsia="zh-CN"/>
              </w:rPr>
            </w:pPr>
            <w:r w:rsidRPr="00956E6E">
              <w:rPr>
                <w:rFonts w:eastAsiaTheme="minorEastAsia"/>
                <w:lang w:eastAsia="zh-CN"/>
              </w:rPr>
              <w:t>DIFFRSRPP_26</w:t>
            </w:r>
          </w:p>
        </w:tc>
        <w:tc>
          <w:tcPr>
            <w:tcW w:w="3204" w:type="dxa"/>
          </w:tcPr>
          <w:p w14:paraId="61FAFBCC" w14:textId="77777777" w:rsidR="00BB469D" w:rsidRPr="00956E6E" w:rsidRDefault="00BB469D" w:rsidP="00BB469D">
            <w:pPr>
              <w:pStyle w:val="TAC"/>
              <w:rPr>
                <w:rFonts w:eastAsiaTheme="minorEastAsia"/>
                <w:lang w:eastAsia="zh-CN"/>
              </w:rPr>
            </w:pPr>
            <w:r w:rsidRPr="00956E6E">
              <w:rPr>
                <w:rFonts w:eastAsiaTheme="minorEastAsia"/>
                <w:lang w:eastAsia="zh-CN"/>
              </w:rPr>
              <w:t>-4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&gt;-5</w:t>
            </w:r>
          </w:p>
        </w:tc>
        <w:tc>
          <w:tcPr>
            <w:tcW w:w="713" w:type="dxa"/>
            <w:shd w:val="clear" w:color="auto" w:fill="auto"/>
            <w:noWrap/>
          </w:tcPr>
          <w:p w14:paraId="749AB68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65113D5" w14:textId="77777777" w:rsidTr="007A5129">
        <w:trPr>
          <w:trHeight w:val="187"/>
          <w:jc w:val="center"/>
        </w:trPr>
        <w:tc>
          <w:tcPr>
            <w:tcW w:w="2068" w:type="dxa"/>
            <w:shd w:val="clear" w:color="auto" w:fill="auto"/>
            <w:noWrap/>
          </w:tcPr>
          <w:p w14:paraId="6722D494" w14:textId="77777777" w:rsidR="00BB469D" w:rsidRPr="00956E6E" w:rsidRDefault="00BB469D" w:rsidP="00BB469D">
            <w:pPr>
              <w:pStyle w:val="TAL"/>
              <w:rPr>
                <w:rFonts w:eastAsiaTheme="minorEastAsia"/>
                <w:lang w:eastAsia="zh-CN"/>
              </w:rPr>
            </w:pPr>
            <w:r w:rsidRPr="00956E6E">
              <w:rPr>
                <w:rFonts w:eastAsiaTheme="minorEastAsia"/>
                <w:lang w:eastAsia="zh-CN"/>
              </w:rPr>
              <w:t>DIFFRSRPP_27</w:t>
            </w:r>
          </w:p>
        </w:tc>
        <w:tc>
          <w:tcPr>
            <w:tcW w:w="3204" w:type="dxa"/>
          </w:tcPr>
          <w:p w14:paraId="3E4224C8" w14:textId="77777777" w:rsidR="00BB469D" w:rsidRPr="00956E6E" w:rsidRDefault="00BB469D" w:rsidP="00BB469D">
            <w:pPr>
              <w:pStyle w:val="TAC"/>
              <w:rPr>
                <w:rFonts w:eastAsiaTheme="minorEastAsia"/>
                <w:lang w:eastAsia="zh-CN"/>
              </w:rPr>
            </w:pPr>
            <w:r w:rsidRPr="00956E6E">
              <w:rPr>
                <w:rFonts w:eastAsiaTheme="minorEastAsia"/>
                <w:lang w:eastAsia="zh-CN"/>
              </w:rPr>
              <w:t>-3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&gt;-4</w:t>
            </w:r>
          </w:p>
        </w:tc>
        <w:tc>
          <w:tcPr>
            <w:tcW w:w="713" w:type="dxa"/>
            <w:shd w:val="clear" w:color="auto" w:fill="auto"/>
            <w:noWrap/>
          </w:tcPr>
          <w:p w14:paraId="0A89DF8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0774E49" w14:textId="77777777" w:rsidTr="007A5129">
        <w:trPr>
          <w:trHeight w:val="187"/>
          <w:jc w:val="center"/>
        </w:trPr>
        <w:tc>
          <w:tcPr>
            <w:tcW w:w="2068" w:type="dxa"/>
            <w:shd w:val="clear" w:color="auto" w:fill="auto"/>
            <w:noWrap/>
          </w:tcPr>
          <w:p w14:paraId="4F72D1C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DIFFRSRPP_28</w:t>
            </w:r>
          </w:p>
        </w:tc>
        <w:tc>
          <w:tcPr>
            <w:tcW w:w="3204" w:type="dxa"/>
          </w:tcPr>
          <w:p w14:paraId="02E5D13A" w14:textId="77777777" w:rsidR="00BB469D" w:rsidRPr="00956E6E" w:rsidRDefault="00BB469D" w:rsidP="00BB469D">
            <w:pPr>
              <w:pStyle w:val="TAC"/>
              <w:rPr>
                <w:rFonts w:eastAsiaTheme="minorEastAsia"/>
                <w:lang w:eastAsia="zh-CN"/>
              </w:rPr>
            </w:pPr>
            <w:r w:rsidRPr="00956E6E">
              <w:rPr>
                <w:rFonts w:eastAsiaTheme="minorEastAsia"/>
                <w:lang w:eastAsia="zh-CN"/>
              </w:rPr>
              <w:t>-2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w:t>
            </w:r>
          </w:p>
        </w:tc>
        <w:tc>
          <w:tcPr>
            <w:tcW w:w="713" w:type="dxa"/>
            <w:shd w:val="clear" w:color="auto" w:fill="auto"/>
            <w:noWrap/>
          </w:tcPr>
          <w:p w14:paraId="45985811"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69DACF" w14:textId="77777777" w:rsidTr="007A5129">
        <w:trPr>
          <w:trHeight w:val="187"/>
          <w:jc w:val="center"/>
        </w:trPr>
        <w:tc>
          <w:tcPr>
            <w:tcW w:w="2068" w:type="dxa"/>
            <w:shd w:val="clear" w:color="auto" w:fill="auto"/>
            <w:noWrap/>
          </w:tcPr>
          <w:p w14:paraId="7C030348" w14:textId="77777777" w:rsidR="00BB469D" w:rsidRPr="00956E6E" w:rsidRDefault="00BB469D" w:rsidP="00BB469D">
            <w:pPr>
              <w:pStyle w:val="TAL"/>
              <w:rPr>
                <w:rFonts w:eastAsiaTheme="minorEastAsia"/>
                <w:lang w:eastAsia="zh-CN"/>
              </w:rPr>
            </w:pPr>
            <w:r w:rsidRPr="00956E6E">
              <w:rPr>
                <w:rFonts w:eastAsiaTheme="minorEastAsia"/>
                <w:lang w:eastAsia="zh-CN"/>
              </w:rPr>
              <w:t>DIFFRSRPP_29</w:t>
            </w:r>
          </w:p>
        </w:tc>
        <w:tc>
          <w:tcPr>
            <w:tcW w:w="3204" w:type="dxa"/>
          </w:tcPr>
          <w:p w14:paraId="1AA1ED47" w14:textId="77777777" w:rsidR="00BB469D" w:rsidRPr="00956E6E" w:rsidRDefault="00BB469D" w:rsidP="00BB469D">
            <w:pPr>
              <w:pStyle w:val="TAC"/>
              <w:rPr>
                <w:rFonts w:eastAsiaTheme="minorEastAsia"/>
                <w:lang w:eastAsia="zh-CN"/>
              </w:rPr>
            </w:pPr>
            <w:r w:rsidRPr="00956E6E">
              <w:rPr>
                <w:rFonts w:eastAsiaTheme="minorEastAsia"/>
                <w:lang w:eastAsia="zh-CN"/>
              </w:rPr>
              <w:t>-1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w:t>
            </w:r>
          </w:p>
        </w:tc>
        <w:tc>
          <w:tcPr>
            <w:tcW w:w="713" w:type="dxa"/>
            <w:shd w:val="clear" w:color="auto" w:fill="auto"/>
            <w:noWrap/>
          </w:tcPr>
          <w:p w14:paraId="51186F1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0F06262" w14:textId="77777777" w:rsidTr="007A5129">
        <w:trPr>
          <w:trHeight w:val="187"/>
          <w:jc w:val="center"/>
        </w:trPr>
        <w:tc>
          <w:tcPr>
            <w:tcW w:w="2068" w:type="dxa"/>
            <w:shd w:val="clear" w:color="auto" w:fill="auto"/>
            <w:noWrap/>
          </w:tcPr>
          <w:p w14:paraId="44FC05CD" w14:textId="77777777" w:rsidR="00BB469D" w:rsidRPr="00956E6E" w:rsidRDefault="00BB469D" w:rsidP="00BB469D">
            <w:pPr>
              <w:pStyle w:val="TAL"/>
              <w:rPr>
                <w:rFonts w:eastAsiaTheme="minorEastAsia"/>
                <w:lang w:eastAsia="zh-CN"/>
              </w:rPr>
            </w:pPr>
            <w:r w:rsidRPr="00956E6E">
              <w:rPr>
                <w:rFonts w:eastAsiaTheme="minorEastAsia"/>
                <w:lang w:eastAsia="zh-CN"/>
              </w:rPr>
              <w:t>DIFFRSRPP_30</w:t>
            </w:r>
          </w:p>
        </w:tc>
        <w:tc>
          <w:tcPr>
            <w:tcW w:w="3204" w:type="dxa"/>
          </w:tcPr>
          <w:p w14:paraId="137751B5" w14:textId="77777777" w:rsidR="00BB469D" w:rsidRPr="00956E6E" w:rsidRDefault="00BB469D" w:rsidP="00BB469D">
            <w:pPr>
              <w:pStyle w:val="TAC"/>
              <w:rPr>
                <w:rFonts w:eastAsiaTheme="minorEastAsia"/>
                <w:lang w:eastAsia="zh-CN"/>
              </w:rPr>
            </w:pPr>
            <w:r w:rsidRPr="00956E6E">
              <w:rPr>
                <w:rFonts w:eastAsiaTheme="minorEastAsia"/>
                <w:lang w:eastAsia="zh-CN"/>
              </w:rPr>
              <w:t>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w:t>
            </w:r>
          </w:p>
        </w:tc>
        <w:tc>
          <w:tcPr>
            <w:tcW w:w="713" w:type="dxa"/>
            <w:shd w:val="clear" w:color="auto" w:fill="auto"/>
            <w:noWrap/>
          </w:tcPr>
          <w:p w14:paraId="6386442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bl>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Pr>
          <w:rStyle w:val="Heading4Char1"/>
          <w:rFonts w:ascii="Arial" w:eastAsiaTheme="minorEastAsia" w:hAnsi="Arial"/>
          <w:color w:val="auto"/>
        </w:rPr>
        <w:t>Introduction</w:t>
      </w:r>
    </w:p>
    <w:p w14:paraId="1845052C" w14:textId="77777777" w:rsidR="00D03161" w:rsidRPr="007F5AC2" w:rsidRDefault="00D03161" w:rsidP="002B716D">
      <w:pPr>
        <w:pStyle w:val="NO"/>
      </w:pPr>
      <w:r w:rsidRPr="007F5AC2">
        <w:t>Editors note: This is to capture the applicability of the requirements in this section</w:t>
      </w: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B0167A">
        <w:rPr>
          <w:rStyle w:val="Heading4Char1"/>
          <w:rFonts w:ascii="Arial" w:eastAsiaTheme="minorEastAsia" w:hAnsi="Arial"/>
          <w:color w:val="auto"/>
        </w:rPr>
        <w:t>Measurement Accuracy Requirements</w:t>
      </w:r>
      <w:r>
        <w:rPr>
          <w:rStyle w:val="Heading4Char1"/>
          <w:rFonts w:ascii="Arial" w:eastAsiaTheme="minorEastAsia" w:hAnsi="Arial"/>
          <w:color w:val="auto"/>
        </w:rPr>
        <w:t xml:space="preserve"> for PRS</w:t>
      </w:r>
    </w:p>
    <w:p w14:paraId="0BD9EFE8" w14:textId="77777777" w:rsidR="00D03161" w:rsidRPr="00237EDC" w:rsidRDefault="00D03161" w:rsidP="002B716D">
      <w:r w:rsidRPr="00237EDC">
        <w:t>The error in the reported value of UE Rx-Tx time difference measurement, including both the measurement error and the reporting quantization error, should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77777777" w:rsidR="00D03161" w:rsidRDefault="00D03161" w:rsidP="002B716D">
      <w:pPr>
        <w:pStyle w:val="B10"/>
      </w:pPr>
      <w:r>
        <w:t>PRP|</w:t>
      </w:r>
      <w:r>
        <w:rPr>
          <w:vertAlign w:val="subscript"/>
        </w:rPr>
        <w:t>dBm</w:t>
      </w:r>
      <w:r>
        <w:t xml:space="preserve"> according to Annex [TBD]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77777777" w:rsidR="00D03161" w:rsidRDefault="00D03161" w:rsidP="002B716D">
      <w:pPr>
        <w:pStyle w:val="B10"/>
      </w:pPr>
      <w:r>
        <w:t>PRP|</w:t>
      </w:r>
      <w:r>
        <w:rPr>
          <w:vertAlign w:val="subscript"/>
        </w:rPr>
        <w:t>dBm</w:t>
      </w:r>
      <w:r>
        <w:t xml:space="preserve"> according to Annex [TBD]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D03161"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D03161" w:rsidRDefault="00D03161" w:rsidP="002B716D">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77777777" w:rsidR="00D03161" w:rsidRDefault="00D03161" w:rsidP="002B716D">
            <w:pPr>
              <w:pStyle w:val="TAC"/>
              <w:rPr>
                <w:rFonts w:eastAsia="Yu Mincho"/>
                <w:b/>
                <w:bCs/>
              </w:rPr>
            </w:pPr>
            <w:r>
              <w:rPr>
                <w:rFonts w:eastAsia="Yu Mincho"/>
              </w:rPr>
              <w:t>[160]</w:t>
            </w:r>
          </w:p>
        </w:tc>
      </w:tr>
      <w:tr w:rsidR="00D03161"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D03161" w:rsidRDefault="00D03161" w:rsidP="002B716D">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77777777" w:rsidR="00D03161" w:rsidRDefault="00D03161" w:rsidP="002B716D">
            <w:pPr>
              <w:pStyle w:val="TAC"/>
              <w:rPr>
                <w:rFonts w:eastAsia="Yu Mincho"/>
                <w:b/>
                <w:bCs/>
              </w:rPr>
            </w:pPr>
            <w:r>
              <w:rPr>
                <w:rFonts w:eastAsia="Yu Mincho"/>
              </w:rPr>
              <w:t>[80]</w:t>
            </w:r>
          </w:p>
        </w:tc>
      </w:tr>
      <w:tr w:rsidR="00D03161"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D03161" w:rsidRDefault="00D03161" w:rsidP="002B716D">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D03161" w:rsidRDefault="00D03161" w:rsidP="002B716D">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D03161" w:rsidRDefault="00D03161" w:rsidP="002B716D">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77777777" w:rsidR="00D03161" w:rsidRDefault="00D03161" w:rsidP="002B716D">
            <w:pPr>
              <w:pStyle w:val="TAC"/>
              <w:rPr>
                <w:rFonts w:eastAsia="Yu Mincho"/>
                <w:b/>
                <w:bCs/>
              </w:rPr>
            </w:pPr>
            <w:r>
              <w:rPr>
                <w:rFonts w:eastAsia="Yu Mincho"/>
              </w:rPr>
              <w:t>[56]</w:t>
            </w:r>
          </w:p>
        </w:tc>
      </w:tr>
      <w:tr w:rsidR="00D03161"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D03161" w:rsidRDefault="00D03161" w:rsidP="002B716D">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D03161" w:rsidRDefault="00D03161" w:rsidP="002B716D">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77777777" w:rsidR="00D03161" w:rsidRDefault="00D03161" w:rsidP="002B716D">
            <w:pPr>
              <w:pStyle w:val="TAC"/>
              <w:rPr>
                <w:rFonts w:eastAsia="Yu Mincho"/>
                <w:b/>
                <w:bCs/>
              </w:rPr>
            </w:pPr>
            <w:r>
              <w:rPr>
                <w:rFonts w:eastAsia="Yu Mincho"/>
              </w:rPr>
              <w:t>[24]</w:t>
            </w:r>
          </w:p>
        </w:tc>
      </w:tr>
      <w:tr w:rsidR="00D03161"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D03161" w:rsidRDefault="00D03161" w:rsidP="002B716D">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77777777" w:rsidR="00D03161" w:rsidRDefault="00D03161" w:rsidP="002B716D">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D03161"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D03161" w:rsidRDefault="00D03161" w:rsidP="002B716D">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D03161" w:rsidRDefault="00D03161" w:rsidP="002B716D">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77777777" w:rsidR="00D03161" w:rsidRDefault="00D03161" w:rsidP="002B716D">
            <w:pPr>
              <w:pStyle w:val="TAC"/>
              <w:rPr>
                <w:rFonts w:eastAsia="Yu Mincho"/>
                <w:b/>
                <w:bCs/>
              </w:rPr>
            </w:pPr>
            <w:r>
              <w:rPr>
                <w:rFonts w:eastAsia="Yu Mincho"/>
              </w:rPr>
              <w:t>[76]</w:t>
            </w:r>
          </w:p>
        </w:tc>
      </w:tr>
      <w:tr w:rsidR="00D03161"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D03161" w:rsidRDefault="00D03161" w:rsidP="002B716D">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D03161" w:rsidRDefault="00D03161" w:rsidP="002B716D">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7777777" w:rsidR="00D03161" w:rsidRDefault="00D03161" w:rsidP="002B716D">
            <w:pPr>
              <w:pStyle w:val="TAC"/>
              <w:rPr>
                <w:rFonts w:eastAsia="Yu Mincho"/>
                <w:b/>
                <w:bCs/>
              </w:rPr>
            </w:pPr>
            <w:r>
              <w:rPr>
                <w:rFonts w:eastAsia="Yu Mincho"/>
              </w:rPr>
              <w:t>[32]</w:t>
            </w:r>
          </w:p>
        </w:tc>
      </w:tr>
      <w:tr w:rsidR="00D03161"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D03161" w:rsidRDefault="00D03161" w:rsidP="002B716D">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77777777" w:rsidR="00D03161" w:rsidRDefault="00D03161" w:rsidP="002B716D">
            <w:pPr>
              <w:pStyle w:val="TAC"/>
              <w:rPr>
                <w:rFonts w:eastAsia="Yu Mincho"/>
                <w:b/>
                <w:bCs/>
              </w:rPr>
            </w:pPr>
            <w:r>
              <w:rPr>
                <w:rFonts w:eastAsia="Yu Mincho"/>
              </w:rPr>
              <w:t>[24]</w:t>
            </w:r>
          </w:p>
        </w:tc>
      </w:tr>
      <w:tr w:rsidR="00D03161"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D03161" w:rsidRDefault="00D03161" w:rsidP="002B716D">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D03161" w:rsidRDefault="00D03161" w:rsidP="002B716D">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77777777" w:rsidR="00D03161" w:rsidRDefault="00D03161" w:rsidP="002B716D">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77777777" w:rsidR="00D03161" w:rsidRDefault="00D03161" w:rsidP="00D03161">
      <w:r w:rsidRPr="00E7602D">
        <w:t>The error in the reported value of UE Rx-Tx time difference measurement, including both the measurement error and the reporting quantization error, should 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D03161"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D03161" w:rsidRPr="00237EDC" w:rsidRDefault="00D03161" w:rsidP="00D03161">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77777777" w:rsidR="00D03161" w:rsidRPr="00237EDC" w:rsidRDefault="00D03161" w:rsidP="00D03161">
            <w:pPr>
              <w:pStyle w:val="TAC"/>
              <w:rPr>
                <w:rFonts w:eastAsia="Yu Mincho"/>
                <w:b/>
                <w:bCs/>
              </w:rPr>
            </w:pPr>
            <w:r w:rsidRPr="00237EDC">
              <w:rPr>
                <w:rFonts w:eastAsia="Yu Mincho"/>
              </w:rPr>
              <w:t>[160]</w:t>
            </w:r>
          </w:p>
        </w:tc>
      </w:tr>
      <w:tr w:rsidR="00D03161"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77777777" w:rsidR="00D03161" w:rsidRPr="00237EDC" w:rsidRDefault="00D03161" w:rsidP="00D03161">
            <w:pPr>
              <w:pStyle w:val="TAC"/>
              <w:rPr>
                <w:rFonts w:eastAsia="Yu Mincho"/>
                <w:b/>
                <w:bCs/>
              </w:rPr>
            </w:pPr>
            <w:r w:rsidRPr="00237EDC">
              <w:rPr>
                <w:rFonts w:eastAsia="Yu Mincho"/>
              </w:rPr>
              <w:t>[80]</w:t>
            </w:r>
          </w:p>
        </w:tc>
      </w:tr>
      <w:tr w:rsidR="00D03161"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D03161" w:rsidRPr="00237EDC" w:rsidRDefault="00D03161" w:rsidP="00D03161">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77777777" w:rsidR="00D03161" w:rsidRPr="00237EDC" w:rsidRDefault="00D03161" w:rsidP="00D03161">
            <w:pPr>
              <w:pStyle w:val="TAC"/>
              <w:rPr>
                <w:rFonts w:eastAsia="Yu Mincho"/>
                <w:b/>
                <w:bCs/>
              </w:rPr>
            </w:pPr>
            <w:r w:rsidRPr="00237EDC">
              <w:rPr>
                <w:rFonts w:eastAsia="Yu Mincho"/>
              </w:rPr>
              <w:t>[56]</w:t>
            </w:r>
          </w:p>
        </w:tc>
      </w:tr>
      <w:tr w:rsidR="00D03161"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D03161" w:rsidRPr="00237EDC" w:rsidRDefault="00D03161" w:rsidP="00D03161">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77777777" w:rsidR="00D03161" w:rsidRPr="00237EDC" w:rsidRDefault="00D03161" w:rsidP="00D03161">
            <w:pPr>
              <w:pStyle w:val="TAC"/>
              <w:rPr>
                <w:rFonts w:eastAsia="Yu Mincho"/>
              </w:rPr>
            </w:pPr>
            <w:r w:rsidRPr="00237EDC">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D03161"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D03161" w:rsidRPr="00237EDC" w:rsidRDefault="00D03161" w:rsidP="00D03161">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D03161" w:rsidRPr="00237EDC" w:rsidRDefault="00D03161" w:rsidP="00D03161">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77777777" w:rsidR="00D03161" w:rsidRPr="00237EDC" w:rsidRDefault="00D03161" w:rsidP="00D03161">
            <w:pPr>
              <w:pStyle w:val="TAC"/>
              <w:rPr>
                <w:rFonts w:eastAsia="Yu Mincho"/>
                <w:b/>
                <w:bCs/>
              </w:rPr>
            </w:pPr>
            <w:r w:rsidRPr="00237EDC">
              <w:rPr>
                <w:rFonts w:eastAsia="Yu Mincho"/>
              </w:rPr>
              <w:t>[76]</w:t>
            </w:r>
          </w:p>
        </w:tc>
      </w:tr>
      <w:tr w:rsidR="00D03161"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D03161" w:rsidRPr="00237EDC" w:rsidRDefault="00D03161" w:rsidP="00D03161">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7777777" w:rsidR="00D03161" w:rsidRPr="00237EDC" w:rsidRDefault="00D03161" w:rsidP="00D03161">
            <w:pPr>
              <w:pStyle w:val="TAC"/>
              <w:rPr>
                <w:rFonts w:eastAsia="Yu Mincho"/>
                <w:b/>
                <w:bCs/>
              </w:rPr>
            </w:pPr>
            <w:r w:rsidRPr="00237EDC">
              <w:rPr>
                <w:rFonts w:eastAsia="Yu Mincho"/>
              </w:rPr>
              <w:t>[32]</w:t>
            </w:r>
          </w:p>
        </w:tc>
      </w:tr>
      <w:tr w:rsidR="00D03161"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D03161" w:rsidRPr="00237EDC" w:rsidRDefault="00D03161" w:rsidP="00D03161">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77777777" w:rsidR="00D03161" w:rsidRPr="00237EDC" w:rsidRDefault="00D03161" w:rsidP="00D03161">
            <w:pPr>
              <w:pStyle w:val="TAC"/>
              <w:rPr>
                <w:rFonts w:eastAsia="Yu Mincho"/>
              </w:rPr>
            </w:pPr>
            <w:r w:rsidRPr="00237EDC">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77777777"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t>Measurement Accuracy Requirements for Propagation Delay Compensation</w:t>
      </w:r>
    </w:p>
    <w:p w14:paraId="55870D42" w14:textId="7E0045C8" w:rsidR="00CC5419" w:rsidRPr="00CC5419" w:rsidRDefault="00CC5419" w:rsidP="00CC5419">
      <w:pPr>
        <w:pStyle w:val="Heading4"/>
        <w:rPr>
          <w:rStyle w:val="Heading4Char1"/>
          <w:rFonts w:ascii="Arial" w:eastAsiaTheme="minorEastAsia" w:hAnsi="Arial"/>
          <w:i w:val="0"/>
          <w:iCs w:val="0"/>
          <w:color w:val="auto"/>
        </w:rPr>
      </w:pPr>
      <w:r w:rsidRPr="00CC5419">
        <w:rPr>
          <w:i/>
          <w:iCs/>
        </w:rPr>
        <w:t>10.1.40.1</w:t>
      </w:r>
      <w:r w:rsidRPr="00CC5419">
        <w:rPr>
          <w:i/>
          <w:iCs/>
        </w:rPr>
        <w:tab/>
      </w:r>
      <w:r w:rsidRPr="00CC5419">
        <w:rPr>
          <w:rStyle w:val="Heading4Char1"/>
          <w:rFonts w:ascii="Arial" w:eastAsiaTheme="minorEastAsia" w:hAnsi="Arial"/>
          <w:i w:val="0"/>
          <w:iCs w:val="0"/>
          <w:color w:val="auto"/>
        </w:rPr>
        <w:t>Measurement Accuracy Requirements for PRS</w:t>
      </w:r>
    </w:p>
    <w:p w14:paraId="614A1FA8"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73AD5854" w14:textId="77777777" w:rsidR="00CC5419" w:rsidRDefault="00CC5419" w:rsidP="00CC5419">
      <w:r>
        <w:t>The accuracy requirements in Table 10.1.40.1-1 for FR1 are valid under the following conditions:</w:t>
      </w:r>
    </w:p>
    <w:p w14:paraId="5C2288B9" w14:textId="77777777" w:rsidR="00CC5419" w:rsidRDefault="00CC5419" w:rsidP="00082331">
      <w:pPr>
        <w:pStyle w:val="B10"/>
      </w:pPr>
      <w:r>
        <w:t>Conditions defined in clause 7.3 of TS 38.101-1 [18] for reference sensitivity are fulfilled.</w:t>
      </w:r>
    </w:p>
    <w:p w14:paraId="33E404F0" w14:textId="77777777" w:rsidR="00CC5419" w:rsidRDefault="00CC5419" w:rsidP="00CC5419">
      <w:pPr>
        <w:pStyle w:val="B10"/>
      </w:pPr>
      <w:r>
        <w:t>PRP|</w:t>
      </w:r>
      <w:r>
        <w:rPr>
          <w:vertAlign w:val="subscript"/>
        </w:rPr>
        <w:t>dBm</w:t>
      </w:r>
      <w:r>
        <w:t xml:space="preserve"> according to Annex [TBD] for a corresponding Band.</w:t>
      </w:r>
    </w:p>
    <w:p w14:paraId="4D9E3BF6" w14:textId="77777777" w:rsidR="00CC5419" w:rsidRDefault="00CC5419" w:rsidP="00082331">
      <w:pPr>
        <w:pStyle w:val="B10"/>
      </w:pPr>
      <w:r>
        <w:t>AWGN propagation condition.</w:t>
      </w:r>
    </w:p>
    <w:p w14:paraId="4A6F1EDD" w14:textId="77777777" w:rsidR="00CC5419" w:rsidRDefault="00CC5419" w:rsidP="00CC5419">
      <w:pPr>
        <w:pStyle w:val="TH"/>
      </w:pPr>
      <w:r>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C5419" w14:paraId="56AAAEC3"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FFDD9A" w14:textId="77777777" w:rsidR="00CC5419" w:rsidRDefault="00CC5419" w:rsidP="005F054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9E52434" w14:textId="77777777" w:rsidR="00CC5419" w:rsidRDefault="00CC5419" w:rsidP="005F054A">
            <w:pPr>
              <w:pStyle w:val="TAH"/>
            </w:pPr>
            <w:r>
              <w:t>Conditions</w:t>
            </w:r>
          </w:p>
        </w:tc>
      </w:tr>
      <w:tr w:rsidR="00CC5419" w14:paraId="5B4154E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F60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C31A33E" w14:textId="77777777" w:rsidR="00CC5419" w:rsidRDefault="00CC5419" w:rsidP="005F054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504449" w14:textId="77777777" w:rsidR="00CC5419" w:rsidRDefault="00CC5419" w:rsidP="005F054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D58784B" w14:textId="77777777" w:rsidR="00CC5419" w:rsidRDefault="00CC5419" w:rsidP="005F054A">
            <w:pPr>
              <w:pStyle w:val="TAH"/>
            </w:pPr>
          </w:p>
          <w:p w14:paraId="660B8B91" w14:textId="77777777" w:rsidR="00CC5419" w:rsidRDefault="00CC5419" w:rsidP="005F054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F62DF6" w14:textId="77777777" w:rsidR="00CC5419" w:rsidRDefault="00CC5419" w:rsidP="005F054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64E32F8" w14:textId="77777777" w:rsidR="00CC5419" w:rsidRDefault="00CC5419" w:rsidP="005F054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0656EB" w14:textId="77777777" w:rsidR="00CC5419" w:rsidRDefault="00CC5419" w:rsidP="005F054A">
            <w:pPr>
              <w:pStyle w:val="TAH"/>
            </w:pPr>
            <w:r>
              <w:t>Io</w:t>
            </w:r>
            <w:r>
              <w:rPr>
                <w:vertAlign w:val="superscript"/>
                <w:lang w:eastAsia="zh-CN"/>
              </w:rPr>
              <w:t>Note 4</w:t>
            </w:r>
            <w:r>
              <w:t xml:space="preserve"> range</w:t>
            </w:r>
          </w:p>
        </w:tc>
      </w:tr>
      <w:tr w:rsidR="00CC5419" w14:paraId="7D7DD68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4631275"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C80BF7"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7FC723"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783B2" w14:textId="77777777" w:rsidR="00CC5419" w:rsidRDefault="00CC5419" w:rsidP="005F054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5438C7" w14:textId="77777777" w:rsidR="00CC5419" w:rsidRDefault="00CC5419" w:rsidP="005F054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130089"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08643C" w14:textId="77777777" w:rsidR="00CC5419" w:rsidRDefault="00CC5419" w:rsidP="005F054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FA0AD1" w14:textId="77777777" w:rsidR="00CC5419" w:rsidRDefault="00CC5419" w:rsidP="005F054A">
            <w:pPr>
              <w:pStyle w:val="TAH"/>
            </w:pPr>
            <w:r>
              <w:t>Maximum</w:t>
            </w:r>
            <w:r>
              <w:br/>
              <w:t>Io</w:t>
            </w:r>
          </w:p>
        </w:tc>
      </w:tr>
      <w:tr w:rsidR="00CC5419" w14:paraId="00EBD035"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9BFABE" w14:textId="77777777" w:rsidR="00CC5419" w:rsidRDefault="00CC5419" w:rsidP="005F054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DEF350B"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2E805"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21BFFEE" w14:textId="77777777" w:rsidR="00CC5419" w:rsidRDefault="00CC5419" w:rsidP="005F054A">
            <w:pPr>
              <w:pStyle w:val="TAH"/>
            </w:pPr>
          </w:p>
          <w:p w14:paraId="27360775" w14:textId="77777777" w:rsidR="00CC5419" w:rsidRDefault="00CC5419" w:rsidP="005F054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EC8DD9B" w14:textId="77777777" w:rsidR="00CC5419" w:rsidRDefault="00CC5419" w:rsidP="005F054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AEA75CC"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FB601ED" w14:textId="77777777" w:rsidR="00CC5419" w:rsidRDefault="00CC5419" w:rsidP="005F054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74D3BD" w14:textId="77777777" w:rsidR="00CC5419" w:rsidRDefault="00CC5419" w:rsidP="005F054A">
            <w:pPr>
              <w:pStyle w:val="TAH"/>
            </w:pPr>
            <w:r>
              <w:t>dBm/BW</w:t>
            </w:r>
          </w:p>
        </w:tc>
      </w:tr>
      <w:tr w:rsidR="00CC5419" w14:paraId="36B87DA1"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719F2CDC" w14:textId="77777777" w:rsidR="00CC5419" w:rsidRDefault="00CC5419" w:rsidP="005F054A">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0288E931"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9669FC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510D01EB" w14:textId="77777777" w:rsidR="00CC5419" w:rsidRDefault="00CC5419" w:rsidP="005F054A">
            <w:pPr>
              <w:pStyle w:val="TAC"/>
            </w:pPr>
            <w:r>
              <w:t>15</w:t>
            </w:r>
          </w:p>
        </w:tc>
        <w:tc>
          <w:tcPr>
            <w:tcW w:w="1832" w:type="dxa"/>
            <w:tcBorders>
              <w:top w:val="single" w:sz="4" w:space="0" w:color="auto"/>
              <w:left w:val="single" w:sz="4" w:space="0" w:color="auto"/>
              <w:bottom w:val="nil"/>
              <w:right w:val="single" w:sz="4" w:space="0" w:color="auto"/>
            </w:tcBorders>
            <w:hideMark/>
          </w:tcPr>
          <w:p w14:paraId="7B0F76AC"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48B0AE" w14:textId="77777777" w:rsidR="00CC5419" w:rsidRDefault="00CC5419" w:rsidP="005F054A">
            <w:pPr>
              <w:pStyle w:val="TAC"/>
            </w:pPr>
            <w:r>
              <w:t>NR_FDD_FR1_A, NR_TDD_FR1_A,</w:t>
            </w:r>
          </w:p>
          <w:p w14:paraId="4EAEB0FE"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EC8D971" w14:textId="77777777" w:rsidR="00CC5419" w:rsidRDefault="00CC5419" w:rsidP="005F054A">
            <w:pPr>
              <w:pStyle w:val="TAC"/>
            </w:pPr>
            <w:r>
              <w:t>-121</w:t>
            </w:r>
          </w:p>
        </w:tc>
        <w:tc>
          <w:tcPr>
            <w:tcW w:w="1123" w:type="dxa"/>
            <w:tcBorders>
              <w:top w:val="single" w:sz="4" w:space="0" w:color="auto"/>
              <w:left w:val="single" w:sz="4" w:space="0" w:color="auto"/>
              <w:bottom w:val="nil"/>
              <w:right w:val="single" w:sz="4" w:space="0" w:color="auto"/>
            </w:tcBorders>
            <w:hideMark/>
          </w:tcPr>
          <w:p w14:paraId="1A4A7D60" w14:textId="77777777" w:rsidR="00CC5419" w:rsidRDefault="00CC5419" w:rsidP="005F054A">
            <w:pPr>
              <w:pStyle w:val="TAC"/>
            </w:pPr>
            <w:r>
              <w:t>-50</w:t>
            </w:r>
          </w:p>
        </w:tc>
      </w:tr>
      <w:tr w:rsidR="00CC5419" w14:paraId="31034EC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EB854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088790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E98D3B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FE23AF"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BABF079"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35548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EF9BC81" w14:textId="77777777" w:rsidR="00CC5419" w:rsidRDefault="00CC5419" w:rsidP="005F054A">
            <w:pPr>
              <w:pStyle w:val="TAC"/>
            </w:pPr>
            <w:r>
              <w:t>-120.5</w:t>
            </w:r>
          </w:p>
        </w:tc>
        <w:tc>
          <w:tcPr>
            <w:tcW w:w="1123" w:type="dxa"/>
            <w:tcBorders>
              <w:top w:val="nil"/>
              <w:left w:val="single" w:sz="4" w:space="0" w:color="auto"/>
              <w:bottom w:val="nil"/>
              <w:right w:val="single" w:sz="4" w:space="0" w:color="auto"/>
            </w:tcBorders>
            <w:vAlign w:val="center"/>
            <w:hideMark/>
          </w:tcPr>
          <w:p w14:paraId="6DC1706F" w14:textId="77777777" w:rsidR="00CC5419" w:rsidRDefault="00CC5419" w:rsidP="005F054A">
            <w:pPr>
              <w:pStyle w:val="TAC"/>
            </w:pPr>
          </w:p>
        </w:tc>
      </w:tr>
      <w:tr w:rsidR="00CC5419" w14:paraId="6A7F0BD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6F21D4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59353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65B0FF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E813FB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F7725E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5ECA7"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84A580" w14:textId="77777777" w:rsidR="00CC5419" w:rsidRDefault="00CC5419" w:rsidP="005F054A">
            <w:pPr>
              <w:pStyle w:val="TAC"/>
            </w:pPr>
            <w:r>
              <w:t>-120</w:t>
            </w:r>
          </w:p>
        </w:tc>
        <w:tc>
          <w:tcPr>
            <w:tcW w:w="1123" w:type="dxa"/>
            <w:tcBorders>
              <w:top w:val="nil"/>
              <w:left w:val="single" w:sz="4" w:space="0" w:color="auto"/>
              <w:bottom w:val="nil"/>
              <w:right w:val="single" w:sz="4" w:space="0" w:color="auto"/>
            </w:tcBorders>
            <w:vAlign w:val="center"/>
            <w:hideMark/>
          </w:tcPr>
          <w:p w14:paraId="04CDE962" w14:textId="77777777" w:rsidR="00CC5419" w:rsidRDefault="00CC5419" w:rsidP="005F054A">
            <w:pPr>
              <w:pStyle w:val="TAC"/>
            </w:pPr>
          </w:p>
        </w:tc>
      </w:tr>
      <w:tr w:rsidR="00CC5419" w14:paraId="66045F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6F5727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135571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65BAE2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63403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7630D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3C99EB"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9C947" w14:textId="77777777" w:rsidR="00CC5419" w:rsidRDefault="00CC5419" w:rsidP="005F054A">
            <w:pPr>
              <w:pStyle w:val="TAC"/>
            </w:pPr>
            <w:r>
              <w:t>-119.5</w:t>
            </w:r>
          </w:p>
        </w:tc>
        <w:tc>
          <w:tcPr>
            <w:tcW w:w="1123" w:type="dxa"/>
            <w:tcBorders>
              <w:top w:val="nil"/>
              <w:left w:val="single" w:sz="4" w:space="0" w:color="auto"/>
              <w:bottom w:val="nil"/>
              <w:right w:val="single" w:sz="4" w:space="0" w:color="auto"/>
            </w:tcBorders>
            <w:vAlign w:val="center"/>
            <w:hideMark/>
          </w:tcPr>
          <w:p w14:paraId="13DB7AD8" w14:textId="77777777" w:rsidR="00CC5419" w:rsidRDefault="00CC5419" w:rsidP="005F054A">
            <w:pPr>
              <w:pStyle w:val="TAC"/>
            </w:pPr>
          </w:p>
        </w:tc>
      </w:tr>
      <w:tr w:rsidR="00CC5419" w14:paraId="419516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E2B37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0AC3AE"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01A49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613AEB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225A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E3A2C4"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E82147" w14:textId="77777777" w:rsidR="00CC5419" w:rsidRDefault="00CC5419" w:rsidP="005F054A">
            <w:pPr>
              <w:pStyle w:val="TAC"/>
            </w:pPr>
            <w:r>
              <w:t>-119</w:t>
            </w:r>
          </w:p>
        </w:tc>
        <w:tc>
          <w:tcPr>
            <w:tcW w:w="1123" w:type="dxa"/>
            <w:tcBorders>
              <w:top w:val="nil"/>
              <w:left w:val="single" w:sz="4" w:space="0" w:color="auto"/>
              <w:bottom w:val="nil"/>
              <w:right w:val="single" w:sz="4" w:space="0" w:color="auto"/>
            </w:tcBorders>
            <w:vAlign w:val="center"/>
            <w:hideMark/>
          </w:tcPr>
          <w:p w14:paraId="3B51862C" w14:textId="77777777" w:rsidR="00CC5419" w:rsidRDefault="00CC5419" w:rsidP="005F054A">
            <w:pPr>
              <w:pStyle w:val="TAC"/>
            </w:pPr>
          </w:p>
        </w:tc>
      </w:tr>
      <w:tr w:rsidR="00CC5419" w14:paraId="3EFC6086"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F91233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E016FF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3229C8"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779B493"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31139D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540DA"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F5D12C" w14:textId="77777777" w:rsidR="00CC5419" w:rsidRDefault="00CC5419" w:rsidP="005F054A">
            <w:pPr>
              <w:pStyle w:val="TAC"/>
            </w:pPr>
            <w:r>
              <w:t>-118.5</w:t>
            </w:r>
          </w:p>
        </w:tc>
        <w:tc>
          <w:tcPr>
            <w:tcW w:w="1123" w:type="dxa"/>
            <w:tcBorders>
              <w:top w:val="nil"/>
              <w:left w:val="single" w:sz="4" w:space="0" w:color="auto"/>
              <w:bottom w:val="nil"/>
              <w:right w:val="single" w:sz="4" w:space="0" w:color="auto"/>
            </w:tcBorders>
            <w:vAlign w:val="center"/>
            <w:hideMark/>
          </w:tcPr>
          <w:p w14:paraId="68667DFE" w14:textId="77777777" w:rsidR="00CC5419" w:rsidRDefault="00CC5419" w:rsidP="005F054A">
            <w:pPr>
              <w:pStyle w:val="TAC"/>
            </w:pPr>
          </w:p>
        </w:tc>
      </w:tr>
      <w:tr w:rsidR="00CC5419" w14:paraId="305B1AF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0FDA0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22D421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D4C977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E5B6B6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34FB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9211BA"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EDB06" w14:textId="77777777" w:rsidR="00CC5419" w:rsidRDefault="00CC5419" w:rsidP="005F054A">
            <w:pPr>
              <w:pStyle w:val="TAC"/>
            </w:pPr>
            <w:r>
              <w:t>-118</w:t>
            </w:r>
          </w:p>
        </w:tc>
        <w:tc>
          <w:tcPr>
            <w:tcW w:w="1123" w:type="dxa"/>
            <w:tcBorders>
              <w:top w:val="nil"/>
              <w:left w:val="single" w:sz="4" w:space="0" w:color="auto"/>
              <w:bottom w:val="nil"/>
              <w:right w:val="single" w:sz="4" w:space="0" w:color="auto"/>
            </w:tcBorders>
            <w:vAlign w:val="center"/>
            <w:hideMark/>
          </w:tcPr>
          <w:p w14:paraId="61E52F79" w14:textId="77777777" w:rsidR="00CC5419" w:rsidRDefault="00CC5419" w:rsidP="005F054A">
            <w:pPr>
              <w:pStyle w:val="TAC"/>
            </w:pPr>
          </w:p>
        </w:tc>
      </w:tr>
      <w:tr w:rsidR="00CC5419" w14:paraId="3439136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2524D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602C955"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3F2A66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EE7C105"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2BE4CEB5"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AD332"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E4C5AE" w14:textId="77777777" w:rsidR="00CC5419" w:rsidRDefault="00CC5419" w:rsidP="005F054A">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6F809DF8" w14:textId="77777777" w:rsidR="00CC5419" w:rsidRDefault="00CC5419" w:rsidP="005F054A">
            <w:pPr>
              <w:pStyle w:val="TAC"/>
            </w:pPr>
          </w:p>
        </w:tc>
      </w:tr>
      <w:tr w:rsidR="00CC5419" w14:paraId="1BF5BE06"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0CA93374" w14:textId="77777777" w:rsidR="00CC5419" w:rsidRDefault="00CC5419" w:rsidP="005F054A">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22799FE"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4B8F99"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D0B0C1"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19C396"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714B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E77B580"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7AB81B" w14:textId="77777777" w:rsidR="00CC5419" w:rsidRDefault="00CC5419" w:rsidP="005F054A">
            <w:pPr>
              <w:pStyle w:val="TAC"/>
            </w:pPr>
            <w:r>
              <w:t>NOTE 6</w:t>
            </w:r>
          </w:p>
        </w:tc>
      </w:tr>
      <w:tr w:rsidR="00CC5419" w14:paraId="49A37D1B"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D87BA55"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1B0413AA"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330DC"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C262212"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F5BE38"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78F2E3B"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ED56A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2196CF" w14:textId="77777777" w:rsidR="00CC5419" w:rsidRDefault="00CC5419" w:rsidP="005F054A">
            <w:pPr>
              <w:pStyle w:val="TAC"/>
            </w:pPr>
            <w:r>
              <w:t>NOTE 6</w:t>
            </w:r>
          </w:p>
        </w:tc>
      </w:tr>
      <w:tr w:rsidR="00CC5419" w14:paraId="0FC0A071"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0362F5" w14:textId="77777777" w:rsidR="00CC5419" w:rsidRDefault="00CC5419" w:rsidP="005F054A">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3CF804EE"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E1F395"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44A5BCB" w14:textId="77777777" w:rsidR="00CC5419" w:rsidRDefault="00CC5419" w:rsidP="005F054A">
            <w:pPr>
              <w:pStyle w:val="TAC"/>
            </w:pPr>
            <w:r>
              <w:t>30</w:t>
            </w:r>
          </w:p>
        </w:tc>
        <w:tc>
          <w:tcPr>
            <w:tcW w:w="1832" w:type="dxa"/>
            <w:tcBorders>
              <w:top w:val="single" w:sz="4" w:space="0" w:color="auto"/>
              <w:left w:val="single" w:sz="4" w:space="0" w:color="auto"/>
              <w:bottom w:val="nil"/>
              <w:right w:val="single" w:sz="4" w:space="0" w:color="auto"/>
            </w:tcBorders>
            <w:hideMark/>
          </w:tcPr>
          <w:p w14:paraId="53B04B38"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D428055" w14:textId="77777777" w:rsidR="00CC5419" w:rsidRDefault="00CC5419" w:rsidP="005F054A">
            <w:pPr>
              <w:pStyle w:val="TAC"/>
            </w:pPr>
            <w:r>
              <w:t>NR_FDD_FR1_A, NR_TDD_FR1_A,</w:t>
            </w:r>
          </w:p>
          <w:p w14:paraId="6B420050"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E12E92F" w14:textId="77777777" w:rsidR="00CC5419" w:rsidRDefault="00CC5419" w:rsidP="005F054A">
            <w:pPr>
              <w:pStyle w:val="TAC"/>
            </w:pPr>
            <w:r>
              <w:t>-118</w:t>
            </w:r>
          </w:p>
        </w:tc>
        <w:tc>
          <w:tcPr>
            <w:tcW w:w="1123" w:type="dxa"/>
            <w:tcBorders>
              <w:top w:val="single" w:sz="4" w:space="0" w:color="auto"/>
              <w:left w:val="single" w:sz="4" w:space="0" w:color="auto"/>
              <w:bottom w:val="nil"/>
              <w:right w:val="single" w:sz="4" w:space="0" w:color="auto"/>
            </w:tcBorders>
            <w:hideMark/>
          </w:tcPr>
          <w:p w14:paraId="16888E1D" w14:textId="77777777" w:rsidR="00CC5419" w:rsidRDefault="00CC5419" w:rsidP="005F054A">
            <w:pPr>
              <w:pStyle w:val="TAC"/>
            </w:pPr>
            <w:r>
              <w:t>-50</w:t>
            </w:r>
          </w:p>
        </w:tc>
      </w:tr>
      <w:tr w:rsidR="00CC5419" w14:paraId="7504C26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BD7C17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F26488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AB92967"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761D6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A52A8B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20875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AF61523" w14:textId="77777777" w:rsidR="00CC5419" w:rsidRDefault="00CC5419" w:rsidP="005F054A">
            <w:pPr>
              <w:pStyle w:val="TAC"/>
            </w:pPr>
            <w:r>
              <w:t>-117.5</w:t>
            </w:r>
          </w:p>
        </w:tc>
        <w:tc>
          <w:tcPr>
            <w:tcW w:w="1123" w:type="dxa"/>
            <w:tcBorders>
              <w:top w:val="nil"/>
              <w:left w:val="single" w:sz="4" w:space="0" w:color="auto"/>
              <w:bottom w:val="nil"/>
              <w:right w:val="single" w:sz="4" w:space="0" w:color="auto"/>
            </w:tcBorders>
            <w:vAlign w:val="center"/>
            <w:hideMark/>
          </w:tcPr>
          <w:p w14:paraId="7D95C072" w14:textId="77777777" w:rsidR="00CC5419" w:rsidRDefault="00CC5419" w:rsidP="005F054A">
            <w:pPr>
              <w:pStyle w:val="TAC"/>
            </w:pPr>
          </w:p>
        </w:tc>
      </w:tr>
      <w:tr w:rsidR="00CC5419" w14:paraId="53A30C2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2A401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8D0E7DC"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15BED8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B4A2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2C9BF8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C616A9"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A5FF8BB" w14:textId="77777777" w:rsidR="00CC5419" w:rsidRDefault="00CC5419" w:rsidP="005F054A">
            <w:pPr>
              <w:pStyle w:val="TAC"/>
            </w:pPr>
            <w:r>
              <w:t>-117</w:t>
            </w:r>
          </w:p>
        </w:tc>
        <w:tc>
          <w:tcPr>
            <w:tcW w:w="1123" w:type="dxa"/>
            <w:tcBorders>
              <w:top w:val="nil"/>
              <w:left w:val="single" w:sz="4" w:space="0" w:color="auto"/>
              <w:bottom w:val="nil"/>
              <w:right w:val="single" w:sz="4" w:space="0" w:color="auto"/>
            </w:tcBorders>
            <w:vAlign w:val="center"/>
            <w:hideMark/>
          </w:tcPr>
          <w:p w14:paraId="5ED605A2" w14:textId="77777777" w:rsidR="00CC5419" w:rsidRDefault="00CC5419" w:rsidP="005F054A">
            <w:pPr>
              <w:pStyle w:val="TAC"/>
            </w:pPr>
          </w:p>
        </w:tc>
      </w:tr>
      <w:tr w:rsidR="00CC5419" w14:paraId="4858A01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15975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5B01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24BD3A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202D07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103F3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AE690F"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10111C9" w14:textId="77777777" w:rsidR="00CC5419" w:rsidRDefault="00CC5419" w:rsidP="005F054A">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11406E1" w14:textId="77777777" w:rsidR="00CC5419" w:rsidRDefault="00CC5419" w:rsidP="005F054A">
            <w:pPr>
              <w:pStyle w:val="TAC"/>
            </w:pPr>
          </w:p>
        </w:tc>
      </w:tr>
      <w:tr w:rsidR="00CC5419" w14:paraId="057E8BB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B01A8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9B64D0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B56C4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8084AEA"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12EF2C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3F111"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AE3E4ED" w14:textId="77777777" w:rsidR="00CC5419" w:rsidRDefault="00CC5419" w:rsidP="005F054A">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13D24A71" w14:textId="77777777" w:rsidR="00CC5419" w:rsidRDefault="00CC5419" w:rsidP="005F054A">
            <w:pPr>
              <w:pStyle w:val="TAC"/>
            </w:pPr>
          </w:p>
        </w:tc>
      </w:tr>
      <w:tr w:rsidR="00CC5419" w14:paraId="1AA780A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2C2F44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22FB5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5125DB5"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A1955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DEAE1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6B869"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9D4DD6" w14:textId="77777777" w:rsidR="00CC5419" w:rsidRDefault="00CC5419" w:rsidP="005F054A">
            <w:pPr>
              <w:pStyle w:val="TAC"/>
            </w:pPr>
            <w:r>
              <w:t>-115.5</w:t>
            </w:r>
          </w:p>
        </w:tc>
        <w:tc>
          <w:tcPr>
            <w:tcW w:w="1123" w:type="dxa"/>
            <w:tcBorders>
              <w:top w:val="nil"/>
              <w:left w:val="single" w:sz="4" w:space="0" w:color="auto"/>
              <w:bottom w:val="nil"/>
              <w:right w:val="single" w:sz="4" w:space="0" w:color="auto"/>
            </w:tcBorders>
            <w:vAlign w:val="center"/>
            <w:hideMark/>
          </w:tcPr>
          <w:p w14:paraId="0DC005B4" w14:textId="77777777" w:rsidR="00CC5419" w:rsidRDefault="00CC5419" w:rsidP="005F054A">
            <w:pPr>
              <w:pStyle w:val="TAC"/>
            </w:pPr>
          </w:p>
        </w:tc>
      </w:tr>
      <w:tr w:rsidR="00CC5419" w14:paraId="6D00DB5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6FEDA8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A12942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5C9B87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6B58398"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862F1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C878A3"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FC900ED" w14:textId="77777777" w:rsidR="00CC5419" w:rsidRDefault="00CC5419" w:rsidP="005F054A">
            <w:pPr>
              <w:pStyle w:val="TAC"/>
            </w:pPr>
            <w:r>
              <w:t>-115</w:t>
            </w:r>
          </w:p>
        </w:tc>
        <w:tc>
          <w:tcPr>
            <w:tcW w:w="1123" w:type="dxa"/>
            <w:tcBorders>
              <w:top w:val="nil"/>
              <w:left w:val="single" w:sz="4" w:space="0" w:color="auto"/>
              <w:bottom w:val="nil"/>
              <w:right w:val="single" w:sz="4" w:space="0" w:color="auto"/>
            </w:tcBorders>
            <w:vAlign w:val="center"/>
            <w:hideMark/>
          </w:tcPr>
          <w:p w14:paraId="2D353361" w14:textId="77777777" w:rsidR="00CC5419" w:rsidRDefault="00CC5419" w:rsidP="005F054A">
            <w:pPr>
              <w:pStyle w:val="TAC"/>
            </w:pPr>
          </w:p>
        </w:tc>
      </w:tr>
      <w:tr w:rsidR="00CC5419" w14:paraId="1D6D9BED"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54EA8C6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45199E3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D695E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D422339"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D4E2D2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273437"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A0B1658" w14:textId="77777777" w:rsidR="00CC5419" w:rsidRDefault="00CC5419" w:rsidP="005F054A">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6650B40" w14:textId="77777777" w:rsidR="00CC5419" w:rsidRDefault="00CC5419" w:rsidP="005F054A">
            <w:pPr>
              <w:pStyle w:val="TAC"/>
            </w:pPr>
          </w:p>
        </w:tc>
      </w:tr>
      <w:tr w:rsidR="00CC5419" w14:paraId="562BCDC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1038860"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F9383F8"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3AAAAA"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AB2395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4E8290"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F3C4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D3A075"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BF8A5D" w14:textId="77777777" w:rsidR="00CC5419" w:rsidRDefault="00CC5419" w:rsidP="005F054A">
            <w:pPr>
              <w:pStyle w:val="TAC"/>
            </w:pPr>
            <w:r>
              <w:t>NOTE 6</w:t>
            </w:r>
          </w:p>
        </w:tc>
      </w:tr>
      <w:tr w:rsidR="00CC5419" w14:paraId="0D9F7C97"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9831E44"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62D0D03"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92506"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BEE377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CD2935E"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6C4D65"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E20A2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ABB084" w14:textId="77777777" w:rsidR="00CC5419" w:rsidRDefault="00CC5419" w:rsidP="005F054A">
            <w:pPr>
              <w:pStyle w:val="TAC"/>
            </w:pPr>
            <w:r>
              <w:t>NOTE 6</w:t>
            </w:r>
          </w:p>
        </w:tc>
      </w:tr>
      <w:tr w:rsidR="00CC5419" w14:paraId="423E636F"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A7B6F05" w14:textId="77777777" w:rsidR="00CC5419" w:rsidRDefault="00CC5419" w:rsidP="005F054A">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2C5ED534"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D26032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654ED01" w14:textId="77777777" w:rsidR="00CC5419" w:rsidRDefault="00CC5419" w:rsidP="005F054A">
            <w:pPr>
              <w:pStyle w:val="TAC"/>
            </w:pPr>
            <w:r>
              <w:t>60</w:t>
            </w:r>
          </w:p>
        </w:tc>
        <w:tc>
          <w:tcPr>
            <w:tcW w:w="1832" w:type="dxa"/>
            <w:tcBorders>
              <w:top w:val="single" w:sz="4" w:space="0" w:color="auto"/>
              <w:left w:val="single" w:sz="4" w:space="0" w:color="auto"/>
              <w:bottom w:val="nil"/>
              <w:right w:val="single" w:sz="4" w:space="0" w:color="auto"/>
            </w:tcBorders>
            <w:hideMark/>
          </w:tcPr>
          <w:p w14:paraId="43150B6A"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963C95C" w14:textId="77777777" w:rsidR="00CC5419" w:rsidRDefault="00CC5419" w:rsidP="005F054A">
            <w:pPr>
              <w:pStyle w:val="TAC"/>
            </w:pPr>
            <w:r>
              <w:t>NR_FDD_FR1_A, NR_TDD_FR1_A,</w:t>
            </w:r>
          </w:p>
          <w:p w14:paraId="24309ED2"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849B44E" w14:textId="77777777" w:rsidR="00CC5419" w:rsidRDefault="00CC5419" w:rsidP="005F054A">
            <w:pPr>
              <w:pStyle w:val="TAC"/>
            </w:pPr>
            <w:r>
              <w:t>-115</w:t>
            </w:r>
          </w:p>
        </w:tc>
        <w:tc>
          <w:tcPr>
            <w:tcW w:w="1123" w:type="dxa"/>
            <w:tcBorders>
              <w:top w:val="single" w:sz="4" w:space="0" w:color="auto"/>
              <w:left w:val="single" w:sz="4" w:space="0" w:color="auto"/>
              <w:bottom w:val="nil"/>
              <w:right w:val="single" w:sz="4" w:space="0" w:color="auto"/>
            </w:tcBorders>
            <w:hideMark/>
          </w:tcPr>
          <w:p w14:paraId="3E970242" w14:textId="77777777" w:rsidR="00CC5419" w:rsidRDefault="00CC5419" w:rsidP="005F054A">
            <w:pPr>
              <w:pStyle w:val="TAC"/>
            </w:pPr>
            <w:r>
              <w:t>-50</w:t>
            </w:r>
          </w:p>
        </w:tc>
      </w:tr>
      <w:tr w:rsidR="00CC5419" w14:paraId="0B0C4C7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7981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6746AB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B2EA39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74742D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13DBB0D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BB1D8"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7829CD6" w14:textId="77777777" w:rsidR="00CC5419" w:rsidRDefault="00CC5419" w:rsidP="005F054A">
            <w:pPr>
              <w:pStyle w:val="TAC"/>
            </w:pPr>
            <w:r>
              <w:t>-114.5</w:t>
            </w:r>
          </w:p>
        </w:tc>
        <w:tc>
          <w:tcPr>
            <w:tcW w:w="1123" w:type="dxa"/>
            <w:tcBorders>
              <w:top w:val="nil"/>
              <w:left w:val="single" w:sz="4" w:space="0" w:color="auto"/>
              <w:bottom w:val="nil"/>
              <w:right w:val="single" w:sz="4" w:space="0" w:color="auto"/>
            </w:tcBorders>
            <w:hideMark/>
          </w:tcPr>
          <w:p w14:paraId="28C790D7" w14:textId="77777777" w:rsidR="00CC5419" w:rsidRDefault="00CC5419" w:rsidP="005F054A">
            <w:pPr>
              <w:pStyle w:val="TAC"/>
            </w:pPr>
          </w:p>
        </w:tc>
      </w:tr>
      <w:tr w:rsidR="00CC5419" w14:paraId="3CF71BB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1DD57B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37A674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9D84B4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9CCF01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6242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C6CF5"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5DCB611" w14:textId="77777777" w:rsidR="00CC5419" w:rsidRDefault="00CC5419" w:rsidP="005F054A">
            <w:pPr>
              <w:pStyle w:val="TAC"/>
            </w:pPr>
            <w:r>
              <w:t>-114</w:t>
            </w:r>
          </w:p>
        </w:tc>
        <w:tc>
          <w:tcPr>
            <w:tcW w:w="1123" w:type="dxa"/>
            <w:tcBorders>
              <w:top w:val="nil"/>
              <w:left w:val="single" w:sz="4" w:space="0" w:color="auto"/>
              <w:bottom w:val="nil"/>
              <w:right w:val="single" w:sz="4" w:space="0" w:color="auto"/>
            </w:tcBorders>
            <w:hideMark/>
          </w:tcPr>
          <w:p w14:paraId="6F417374" w14:textId="77777777" w:rsidR="00CC5419" w:rsidRDefault="00CC5419" w:rsidP="005F054A">
            <w:pPr>
              <w:pStyle w:val="TAC"/>
            </w:pPr>
          </w:p>
        </w:tc>
      </w:tr>
      <w:tr w:rsidR="00CC5419" w14:paraId="2E3B4BE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EEBE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80592B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8DB2F4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BB2AA96"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04721D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EB38A2"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E889C7" w14:textId="77777777" w:rsidR="00CC5419" w:rsidRDefault="00CC5419" w:rsidP="005F054A">
            <w:pPr>
              <w:pStyle w:val="TAC"/>
              <w:rPr>
                <w:lang w:val="sv-SE"/>
              </w:rPr>
            </w:pPr>
            <w:r>
              <w:t>-113.5</w:t>
            </w:r>
          </w:p>
        </w:tc>
        <w:tc>
          <w:tcPr>
            <w:tcW w:w="1123" w:type="dxa"/>
            <w:tcBorders>
              <w:top w:val="nil"/>
              <w:left w:val="single" w:sz="4" w:space="0" w:color="auto"/>
              <w:bottom w:val="nil"/>
              <w:right w:val="single" w:sz="4" w:space="0" w:color="auto"/>
            </w:tcBorders>
            <w:hideMark/>
          </w:tcPr>
          <w:p w14:paraId="50FA527C" w14:textId="77777777" w:rsidR="00CC5419" w:rsidRDefault="00CC5419" w:rsidP="005F054A">
            <w:pPr>
              <w:pStyle w:val="TAC"/>
            </w:pPr>
          </w:p>
        </w:tc>
      </w:tr>
      <w:tr w:rsidR="00CC5419" w14:paraId="5D4D583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3DC644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90056A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83FF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08AF30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D98F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FBE9E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B49E6EA" w14:textId="77777777" w:rsidR="00CC5419" w:rsidRDefault="00CC5419" w:rsidP="005F054A">
            <w:pPr>
              <w:pStyle w:val="TAC"/>
              <w:rPr>
                <w:lang w:val="sv-SE"/>
              </w:rPr>
            </w:pPr>
            <w:r>
              <w:t>-113</w:t>
            </w:r>
          </w:p>
        </w:tc>
        <w:tc>
          <w:tcPr>
            <w:tcW w:w="1123" w:type="dxa"/>
            <w:tcBorders>
              <w:top w:val="nil"/>
              <w:left w:val="single" w:sz="4" w:space="0" w:color="auto"/>
              <w:bottom w:val="nil"/>
              <w:right w:val="single" w:sz="4" w:space="0" w:color="auto"/>
            </w:tcBorders>
            <w:hideMark/>
          </w:tcPr>
          <w:p w14:paraId="6D2C733A" w14:textId="77777777" w:rsidR="00CC5419" w:rsidRDefault="00CC5419" w:rsidP="005F054A">
            <w:pPr>
              <w:pStyle w:val="TAC"/>
            </w:pPr>
          </w:p>
        </w:tc>
      </w:tr>
      <w:tr w:rsidR="00CC5419" w14:paraId="4395E2E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B3D9E8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5F780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309983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221A7D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031850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85F4B"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FFC7140" w14:textId="77777777" w:rsidR="00CC5419" w:rsidRDefault="00CC5419" w:rsidP="005F054A">
            <w:pPr>
              <w:pStyle w:val="TAC"/>
            </w:pPr>
            <w:r>
              <w:t>-113.5</w:t>
            </w:r>
          </w:p>
        </w:tc>
        <w:tc>
          <w:tcPr>
            <w:tcW w:w="1123" w:type="dxa"/>
            <w:tcBorders>
              <w:top w:val="nil"/>
              <w:left w:val="single" w:sz="4" w:space="0" w:color="auto"/>
              <w:bottom w:val="nil"/>
              <w:right w:val="single" w:sz="4" w:space="0" w:color="auto"/>
            </w:tcBorders>
            <w:hideMark/>
          </w:tcPr>
          <w:p w14:paraId="22918487" w14:textId="77777777" w:rsidR="00CC5419" w:rsidRDefault="00CC5419" w:rsidP="005F054A">
            <w:pPr>
              <w:pStyle w:val="TAC"/>
            </w:pPr>
          </w:p>
        </w:tc>
      </w:tr>
      <w:tr w:rsidR="00CC5419" w14:paraId="1C8EE5F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2E39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5AA9C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2F213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819F52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6DDA4A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02F802"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CF12DEF" w14:textId="77777777" w:rsidR="00CC5419" w:rsidRDefault="00CC5419" w:rsidP="005F054A">
            <w:pPr>
              <w:pStyle w:val="TAC"/>
            </w:pPr>
            <w:r>
              <w:t>-113</w:t>
            </w:r>
          </w:p>
        </w:tc>
        <w:tc>
          <w:tcPr>
            <w:tcW w:w="1123" w:type="dxa"/>
            <w:tcBorders>
              <w:top w:val="nil"/>
              <w:left w:val="single" w:sz="4" w:space="0" w:color="auto"/>
              <w:bottom w:val="nil"/>
              <w:right w:val="single" w:sz="4" w:space="0" w:color="auto"/>
            </w:tcBorders>
            <w:hideMark/>
          </w:tcPr>
          <w:p w14:paraId="3B7BEF0F" w14:textId="77777777" w:rsidR="00CC5419" w:rsidRDefault="00CC5419" w:rsidP="005F054A">
            <w:pPr>
              <w:pStyle w:val="TAC"/>
            </w:pPr>
          </w:p>
        </w:tc>
      </w:tr>
      <w:tr w:rsidR="00CC5419" w14:paraId="10C28CE1"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11A2F6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499F629"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185580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38E521D"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5F1195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672E7F"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6FA7F0" w14:textId="77777777" w:rsidR="00CC5419" w:rsidRDefault="00CC5419" w:rsidP="005F054A">
            <w:pPr>
              <w:pStyle w:val="TAC"/>
            </w:pPr>
            <w:r>
              <w:t>-111.5</w:t>
            </w:r>
          </w:p>
        </w:tc>
        <w:tc>
          <w:tcPr>
            <w:tcW w:w="1123" w:type="dxa"/>
            <w:tcBorders>
              <w:top w:val="nil"/>
              <w:left w:val="single" w:sz="4" w:space="0" w:color="auto"/>
              <w:bottom w:val="single" w:sz="4" w:space="0" w:color="auto"/>
              <w:right w:val="single" w:sz="4" w:space="0" w:color="auto"/>
            </w:tcBorders>
            <w:hideMark/>
          </w:tcPr>
          <w:p w14:paraId="188A67F3" w14:textId="77777777" w:rsidR="00CC5419" w:rsidRDefault="00CC5419" w:rsidP="005F054A">
            <w:pPr>
              <w:pStyle w:val="TAC"/>
            </w:pPr>
          </w:p>
        </w:tc>
      </w:tr>
      <w:tr w:rsidR="00CC5419" w14:paraId="7C91A10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A33EAD"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A82966"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48EA86"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159E090"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08AB8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7A97B97"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F71B0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D3FCAF" w14:textId="77777777" w:rsidR="00CC5419" w:rsidRDefault="00CC5419" w:rsidP="005F054A">
            <w:pPr>
              <w:pStyle w:val="TAC"/>
            </w:pPr>
            <w:r>
              <w:t>NOTE 6</w:t>
            </w:r>
          </w:p>
        </w:tc>
      </w:tr>
      <w:tr w:rsidR="00CC5419" w14:paraId="0AE66E0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9DCB455" w14:textId="77777777" w:rsidR="00CC5419" w:rsidRDefault="00CC5419" w:rsidP="005F054A">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22FF12B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D0D3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E707C3B"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C5A8BF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B88D34"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0DAAC8"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5D788C" w14:textId="77777777" w:rsidR="00CC5419" w:rsidRDefault="00CC5419" w:rsidP="005F054A">
            <w:pPr>
              <w:pStyle w:val="TAC"/>
            </w:pPr>
            <w:r>
              <w:t>NOTE 6</w:t>
            </w:r>
          </w:p>
        </w:tc>
      </w:tr>
      <w:tr w:rsidR="00CC5419" w14:paraId="639110A2"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5189E5F"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5C807E73" w14:textId="77777777" w:rsidR="00CC5419" w:rsidRDefault="00CC5419" w:rsidP="005F054A">
            <w:pPr>
              <w:pStyle w:val="TAN"/>
            </w:pPr>
            <w:r>
              <w:t>NOTE 2:</w:t>
            </w:r>
            <w:r>
              <w:tab/>
              <w:t>NR operating band groups are as defined in Section 3.5.</w:t>
            </w:r>
          </w:p>
          <w:p w14:paraId="487FD6BF" w14:textId="77777777" w:rsidR="00CC5419" w:rsidRDefault="00CC5419" w:rsidP="005F054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B5E3679"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85CBF0A" w14:textId="77777777" w:rsidR="00CC5419" w:rsidRDefault="00CC5419" w:rsidP="005F054A">
            <w:pPr>
              <w:pStyle w:val="TAN"/>
            </w:pPr>
            <w:r>
              <w:t>N</w:t>
            </w:r>
            <w:r>
              <w:rPr>
                <w:lang w:eastAsia="zh-CN"/>
              </w:rPr>
              <w:t>OTE</w:t>
            </w:r>
            <w:r>
              <w:t xml:space="preserve"> 5:</w:t>
            </w:r>
            <w:r>
              <w:tab/>
              <w:t>Tc is the basic timing unit defined in TS 38.211 [6].</w:t>
            </w:r>
          </w:p>
          <w:p w14:paraId="39199882" w14:textId="77777777" w:rsidR="00CC5419" w:rsidRDefault="00CC5419" w:rsidP="005F054A">
            <w:pPr>
              <w:pStyle w:val="TAN"/>
            </w:pPr>
            <w:r>
              <w:t>NOTE 6:</w:t>
            </w:r>
            <w:r>
              <w:tab/>
              <w:t>The same bands and the same Io conditions for each band apply for this requirement as for the corresponding requirement with the PRS bandwidth of the smallest RB number for the corresponding SCS.</w:t>
            </w:r>
          </w:p>
          <w:p w14:paraId="25FC7DB5" w14:textId="0DF21C8D" w:rsidR="00CC5419" w:rsidRDefault="00CC5419" w:rsidP="005F054A">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10.1.40.1-3.</w:t>
            </w:r>
          </w:p>
          <w:p w14:paraId="626F515C" w14:textId="3EDB847B" w:rsidR="00CC5419" w:rsidRPr="00E7602D" w:rsidRDefault="00CC5419" w:rsidP="005F054A">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4F380B5D" w14:textId="77777777" w:rsidR="00CC5419" w:rsidRDefault="00CC5419" w:rsidP="00CC5419"/>
    <w:p w14:paraId="3418D9EF" w14:textId="77777777" w:rsidR="00CC5419" w:rsidRDefault="00CC5419" w:rsidP="00CC5419">
      <w:r>
        <w:t>The accuracy requirements in Table 10.1.40.1-2 for FR2 are valid under the following conditions:</w:t>
      </w:r>
    </w:p>
    <w:p w14:paraId="386D75EC" w14:textId="77777777" w:rsidR="00CC5419" w:rsidRDefault="00CC5419" w:rsidP="00082331">
      <w:pPr>
        <w:pStyle w:val="B10"/>
      </w:pPr>
      <w:r>
        <w:t>Conditions defined in clause 7.3 of TS 38.101-2 [19] for reference sensitivity are fulfilled.</w:t>
      </w:r>
    </w:p>
    <w:p w14:paraId="5A51BF3E" w14:textId="77777777" w:rsidR="00CC5419" w:rsidRDefault="00CC5419" w:rsidP="00CC5419">
      <w:pPr>
        <w:pStyle w:val="B10"/>
      </w:pPr>
      <w:r>
        <w:t>PRP|</w:t>
      </w:r>
      <w:r>
        <w:rPr>
          <w:vertAlign w:val="subscript"/>
        </w:rPr>
        <w:t>dBm</w:t>
      </w:r>
      <w:r>
        <w:t xml:space="preserve"> according to Annex [TBD] for a corresponding Band.</w:t>
      </w:r>
    </w:p>
    <w:p w14:paraId="0D228591" w14:textId="77777777" w:rsidR="00CC5419" w:rsidRDefault="00CC5419" w:rsidP="00082331">
      <w:pPr>
        <w:pStyle w:val="B10"/>
      </w:pPr>
      <w:r>
        <w:t>AWGN propagation condition.</w:t>
      </w:r>
    </w:p>
    <w:p w14:paraId="006ACF91" w14:textId="77777777" w:rsidR="00CC5419" w:rsidRDefault="00CC5419" w:rsidP="00CC5419">
      <w:pPr>
        <w:pStyle w:val="TH"/>
      </w:pPr>
      <w: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C5419" w14:paraId="71071744"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A99085" w14:textId="77777777" w:rsidR="00CC5419" w:rsidRDefault="00CC5419" w:rsidP="005F054A">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1A038D" w14:textId="77777777" w:rsidR="00CC5419" w:rsidRDefault="00CC5419" w:rsidP="005F054A">
            <w:pPr>
              <w:pStyle w:val="TAH"/>
            </w:pPr>
            <w:r>
              <w:t>Conditions</w:t>
            </w:r>
          </w:p>
        </w:tc>
      </w:tr>
      <w:tr w:rsidR="00CC5419" w14:paraId="0D104363"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14887F"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6C54AE1" w14:textId="77777777" w:rsidR="00CC5419" w:rsidRDefault="00CC5419" w:rsidP="005F054A">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D64BF0" w14:textId="77777777" w:rsidR="00CC5419" w:rsidRDefault="00CC5419" w:rsidP="005F054A">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D2C2ADB" w14:textId="77777777" w:rsidR="00CC5419" w:rsidRDefault="00CC5419" w:rsidP="005F054A">
            <w:pPr>
              <w:pStyle w:val="TAH"/>
            </w:pPr>
          </w:p>
          <w:p w14:paraId="7274BFEA" w14:textId="77777777" w:rsidR="00CC5419" w:rsidRDefault="00CC5419" w:rsidP="005F054A">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3F3623B" w14:textId="77777777" w:rsidR="00CC5419" w:rsidRDefault="00CC5419" w:rsidP="005F054A">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0C2C67" w14:textId="77777777" w:rsidR="00CC5419" w:rsidRDefault="00CC5419" w:rsidP="005F054A">
            <w:pPr>
              <w:pStyle w:val="TAH"/>
            </w:pPr>
            <w:r>
              <w:t>Io</w:t>
            </w:r>
            <w:r>
              <w:rPr>
                <w:vertAlign w:val="superscript"/>
                <w:lang w:eastAsia="zh-CN"/>
              </w:rPr>
              <w:t>Note 4</w:t>
            </w:r>
            <w:r>
              <w:t xml:space="preserve"> range</w:t>
            </w:r>
          </w:p>
        </w:tc>
      </w:tr>
      <w:tr w:rsidR="00CC5419" w14:paraId="109591F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F5E9E2"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1A506D"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88C50D2"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A055F5B" w14:textId="77777777" w:rsidR="00CC5419" w:rsidRDefault="00CC5419" w:rsidP="005F054A">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B280272" w14:textId="77777777" w:rsidR="00CC5419" w:rsidRDefault="00CC5419" w:rsidP="005F054A">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8F2A7D5" w14:textId="77777777" w:rsidR="00CC5419" w:rsidRDefault="00CC5419" w:rsidP="005F054A">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01D56BE" w14:textId="77777777" w:rsidR="00CC5419" w:rsidRDefault="00CC5419" w:rsidP="005F054A">
            <w:pPr>
              <w:pStyle w:val="TAH"/>
            </w:pPr>
            <w:r>
              <w:t>Maximum</w:t>
            </w:r>
            <w:r>
              <w:br/>
              <w:t>Io</w:t>
            </w:r>
          </w:p>
        </w:tc>
      </w:tr>
      <w:tr w:rsidR="00CC5419" w14:paraId="107AD8AE"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50E5E04" w14:textId="77777777" w:rsidR="00CC5419" w:rsidRDefault="00CC5419" w:rsidP="005F054A">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339A7C1"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5E56AF4"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7D451CA8" w14:textId="77777777" w:rsidR="00CC5419" w:rsidRDefault="00CC5419" w:rsidP="005F054A">
            <w:pPr>
              <w:pStyle w:val="TAH"/>
            </w:pPr>
            <w:r>
              <w:t>kHz</w:t>
            </w:r>
          </w:p>
        </w:tc>
        <w:tc>
          <w:tcPr>
            <w:tcW w:w="1422" w:type="dxa"/>
            <w:tcBorders>
              <w:top w:val="single" w:sz="6" w:space="0" w:color="auto"/>
              <w:left w:val="single" w:sz="6" w:space="0" w:color="auto"/>
              <w:bottom w:val="nil"/>
              <w:right w:val="single" w:sz="6" w:space="0" w:color="auto"/>
            </w:tcBorders>
            <w:vAlign w:val="center"/>
          </w:tcPr>
          <w:p w14:paraId="5F694959" w14:textId="77777777" w:rsidR="00CC5419" w:rsidRDefault="00CC5419" w:rsidP="005F054A">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2FBFF5" w14:textId="77777777" w:rsidR="00CC5419" w:rsidRDefault="00CC5419" w:rsidP="005F054A">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E41808" w14:textId="77777777" w:rsidR="00CC5419" w:rsidRDefault="00CC5419" w:rsidP="005F054A">
            <w:pPr>
              <w:pStyle w:val="TAH"/>
            </w:pPr>
            <w:r>
              <w:t>dBm/BW</w:t>
            </w:r>
            <w:r>
              <w:rPr>
                <w:vertAlign w:val="subscript"/>
              </w:rPr>
              <w:t>Channel</w:t>
            </w:r>
          </w:p>
        </w:tc>
      </w:tr>
      <w:tr w:rsidR="00CC5419" w14:paraId="043F1BB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3D742BB" w14:textId="77777777" w:rsidR="00CC5419" w:rsidRDefault="00CC5419" w:rsidP="005F054A">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427F0A1"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0B470B29"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F83DFFD" w14:textId="77777777" w:rsidR="00CC5419" w:rsidRDefault="00CC5419" w:rsidP="005F054A">
            <w:pPr>
              <w:pStyle w:val="TAC"/>
            </w:pPr>
            <w:r>
              <w:t>60</w:t>
            </w:r>
          </w:p>
        </w:tc>
        <w:tc>
          <w:tcPr>
            <w:tcW w:w="1422" w:type="dxa"/>
            <w:tcBorders>
              <w:top w:val="single" w:sz="6" w:space="0" w:color="auto"/>
              <w:left w:val="single" w:sz="6" w:space="0" w:color="auto"/>
              <w:bottom w:val="nil"/>
              <w:right w:val="single" w:sz="4" w:space="0" w:color="auto"/>
            </w:tcBorders>
            <w:hideMark/>
          </w:tcPr>
          <w:p w14:paraId="4134BA50"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EDC5AE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697AFC7" w14:textId="77777777" w:rsidR="00CC5419" w:rsidRDefault="00CC5419" w:rsidP="005F054A">
            <w:pPr>
              <w:pStyle w:val="TAC"/>
            </w:pPr>
            <w:r>
              <w:t>-50</w:t>
            </w:r>
          </w:p>
        </w:tc>
      </w:tr>
      <w:tr w:rsidR="00CC5419" w14:paraId="7289FC5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4162A33" w14:textId="77777777" w:rsidR="00CC5419" w:rsidRDefault="00CC5419" w:rsidP="005F054A">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15D9249"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C1D75B"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06F99EB"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0470C0B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49EC994"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AA83871" w14:textId="77777777" w:rsidR="00CC5419" w:rsidRDefault="00CC5419" w:rsidP="005F054A">
            <w:pPr>
              <w:pStyle w:val="TAC"/>
            </w:pPr>
            <w:r>
              <w:t>NOTE 6</w:t>
            </w:r>
          </w:p>
        </w:tc>
      </w:tr>
      <w:tr w:rsidR="00CC5419" w14:paraId="164D96FD"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2A1DB9D"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672D966"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0ADCD7"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5EC72C8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1A04EE3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33C1B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9C8957" w14:textId="77777777" w:rsidR="00CC5419" w:rsidRDefault="00CC5419" w:rsidP="005F054A">
            <w:pPr>
              <w:pStyle w:val="TAC"/>
            </w:pPr>
            <w:r>
              <w:t>NOTE 6</w:t>
            </w:r>
          </w:p>
        </w:tc>
      </w:tr>
      <w:tr w:rsidR="00CC5419" w14:paraId="2C16BD3A"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9A62D38" w14:textId="77777777" w:rsidR="00CC5419" w:rsidRDefault="00CC5419" w:rsidP="005F054A">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72197D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ECB9696"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35CACCC" w14:textId="77777777" w:rsidR="00CC5419" w:rsidRDefault="00CC5419" w:rsidP="005F054A">
            <w:pPr>
              <w:pStyle w:val="TAC"/>
            </w:pPr>
            <w:r>
              <w:t>120</w:t>
            </w:r>
          </w:p>
        </w:tc>
        <w:tc>
          <w:tcPr>
            <w:tcW w:w="1422" w:type="dxa"/>
            <w:tcBorders>
              <w:top w:val="single" w:sz="6" w:space="0" w:color="auto"/>
              <w:left w:val="single" w:sz="6" w:space="0" w:color="auto"/>
              <w:bottom w:val="nil"/>
              <w:right w:val="single" w:sz="4" w:space="0" w:color="auto"/>
            </w:tcBorders>
            <w:hideMark/>
          </w:tcPr>
          <w:p w14:paraId="155DB95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79C376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05C9AC" w14:textId="77777777" w:rsidR="00CC5419" w:rsidRDefault="00CC5419" w:rsidP="005F054A">
            <w:pPr>
              <w:pStyle w:val="TAC"/>
            </w:pPr>
            <w:r>
              <w:t>-50</w:t>
            </w:r>
          </w:p>
        </w:tc>
      </w:tr>
      <w:tr w:rsidR="00CC5419" w14:paraId="26641F2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F662991"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D55952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483EE8"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19A20B2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789355FF"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7570E9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D8D4AF" w14:textId="77777777" w:rsidR="00CC5419" w:rsidRDefault="00CC5419" w:rsidP="005F054A">
            <w:pPr>
              <w:pStyle w:val="TAC"/>
            </w:pPr>
            <w:r>
              <w:t>NOTE 6</w:t>
            </w:r>
          </w:p>
        </w:tc>
      </w:tr>
      <w:tr w:rsidR="00CC5419" w14:paraId="65D369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0B2202" w14:textId="77777777" w:rsidR="00CC5419" w:rsidRDefault="00CC5419" w:rsidP="005F054A">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8248B9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0B9956"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010659A7"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6BAA143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6D74751"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BD7EE07" w14:textId="77777777" w:rsidR="00CC5419" w:rsidRDefault="00CC5419" w:rsidP="005F054A">
            <w:pPr>
              <w:pStyle w:val="TAC"/>
            </w:pPr>
            <w:r>
              <w:t>NOTE 6</w:t>
            </w:r>
          </w:p>
        </w:tc>
      </w:tr>
      <w:tr w:rsidR="00CC5419" w14:paraId="0BA4C275"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A7A5707" w14:textId="77777777" w:rsidR="00CC5419" w:rsidRDefault="00CC5419" w:rsidP="005F054A">
            <w:pPr>
              <w:pStyle w:val="TAN"/>
            </w:pPr>
            <w:r>
              <w:t>NOTE 1:</w:t>
            </w:r>
            <w:r>
              <w:tab/>
              <w:t>This minimum Io condition is expressed as the average Io per RE over all REs in an OFDM symbol.</w:t>
            </w:r>
          </w:p>
          <w:p w14:paraId="42699503" w14:textId="77777777" w:rsidR="00CC5419" w:rsidRDefault="00CC5419" w:rsidP="005F054A">
            <w:pPr>
              <w:pStyle w:val="TAN"/>
            </w:pPr>
            <w:r>
              <w:t>NOTE 2:</w:t>
            </w:r>
            <w:r>
              <w:tab/>
              <w:t>NR operating band groups are as defined in Section 3.5.</w:t>
            </w:r>
          </w:p>
          <w:p w14:paraId="67867C76" w14:textId="77777777" w:rsidR="00CC5419" w:rsidRDefault="00CC5419" w:rsidP="005F054A">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D61BC0C"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977D188" w14:textId="77777777" w:rsidR="00CC5419" w:rsidRDefault="00CC5419" w:rsidP="005F054A">
            <w:pPr>
              <w:pStyle w:val="TAN"/>
            </w:pPr>
            <w:r>
              <w:t>NOTE 5:</w:t>
            </w:r>
            <w:r>
              <w:tab/>
              <w:t>Tc is the basic timing unit defined in TS 38.211 [6].</w:t>
            </w:r>
          </w:p>
          <w:p w14:paraId="24AE1896" w14:textId="77777777" w:rsidR="00CC5419" w:rsidRDefault="00CC5419" w:rsidP="005F054A">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45F20596" w14:textId="08428D0D" w:rsidR="00CC5419" w:rsidRDefault="00CC5419" w:rsidP="005F054A">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40</w:t>
            </w:r>
            <w:r w:rsidRPr="00171240">
              <w:rPr>
                <w:rFonts w:eastAsia="SimSun"/>
              </w:rPr>
              <w:t>.1-</w:t>
            </w:r>
            <w:r>
              <w:rPr>
                <w:rFonts w:eastAsia="SimSun"/>
              </w:rPr>
              <w:t>4</w:t>
            </w:r>
            <w:r w:rsidRPr="00171240">
              <w:rPr>
                <w:rFonts w:eastAsia="SimSun"/>
              </w:rPr>
              <w:t>.</w:t>
            </w:r>
          </w:p>
          <w:p w14:paraId="70CD3630" w14:textId="68816AE7" w:rsidR="00CC5419" w:rsidRPr="00301B77" w:rsidRDefault="00CC5419" w:rsidP="005F054A">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4AC4AF16" w14:textId="77777777" w:rsidR="00CC5419" w:rsidRDefault="00CC5419" w:rsidP="00CC5419"/>
    <w:p w14:paraId="767DBBC0" w14:textId="77777777" w:rsidR="00CC5419" w:rsidRDefault="00CC5419" w:rsidP="00CC5419">
      <w:pPr>
        <w:pStyle w:val="TH"/>
        <w:rPr>
          <w:rFonts w:eastAsia="SimSun"/>
          <w:lang w:eastAsia="sv-SE"/>
        </w:rPr>
      </w:pPr>
      <w:r>
        <w:rPr>
          <w:lang w:val="en-US"/>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333A578A"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098B002"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50EED" w14:textId="77777777" w:rsidR="00CC5419" w:rsidRDefault="00CC5419" w:rsidP="005F054A">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CC5419" w14:paraId="45587CA7"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3D20DF"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22FFC1"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DBA4270"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ACCA" w14:textId="77777777" w:rsidR="00CC5419" w:rsidRDefault="00CC5419" w:rsidP="005F054A">
            <w:pPr>
              <w:spacing w:after="0"/>
              <w:rPr>
                <w:rFonts w:eastAsia="Yu Mincho"/>
                <w:b/>
                <w:bCs/>
              </w:rPr>
            </w:pPr>
          </w:p>
        </w:tc>
      </w:tr>
      <w:tr w:rsidR="00CC5419" w14:paraId="276B4CD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B2E02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4DBE3C"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87F90F"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6A988E" w14:textId="77777777" w:rsidR="00CC5419" w:rsidRDefault="00CC5419" w:rsidP="005F054A">
            <w:pPr>
              <w:pStyle w:val="TAC"/>
              <w:rPr>
                <w:rFonts w:eastAsia="Yu Mincho"/>
                <w:b/>
                <w:bCs/>
              </w:rPr>
            </w:pPr>
            <w:r>
              <w:rPr>
                <w:rFonts w:eastAsia="Yu Mincho"/>
              </w:rPr>
              <w:t>[160]</w:t>
            </w:r>
          </w:p>
        </w:tc>
      </w:tr>
      <w:tr w:rsidR="00CC5419" w14:paraId="2363E2A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A6F91FF"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40BED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E580AB"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85D5B2" w14:textId="77777777" w:rsidR="00CC5419" w:rsidRDefault="00CC5419" w:rsidP="005F054A">
            <w:pPr>
              <w:pStyle w:val="TAC"/>
              <w:rPr>
                <w:rFonts w:eastAsia="Yu Mincho"/>
                <w:b/>
                <w:bCs/>
              </w:rPr>
            </w:pPr>
            <w:r>
              <w:rPr>
                <w:rFonts w:eastAsia="Yu Mincho"/>
              </w:rPr>
              <w:t>[80]</w:t>
            </w:r>
          </w:p>
        </w:tc>
      </w:tr>
      <w:tr w:rsidR="00CC5419" w14:paraId="3793068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FA39F1"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8DAB45"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F02BF1"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D28707" w14:textId="77777777" w:rsidR="00CC5419" w:rsidRDefault="00CC5419" w:rsidP="005F054A">
            <w:pPr>
              <w:pStyle w:val="TAC"/>
              <w:rPr>
                <w:rFonts w:eastAsia="Yu Mincho"/>
                <w:b/>
                <w:bCs/>
              </w:rPr>
            </w:pPr>
            <w:r>
              <w:rPr>
                <w:rFonts w:eastAsia="Yu Mincho"/>
              </w:rPr>
              <w:t>[56]</w:t>
            </w:r>
          </w:p>
        </w:tc>
      </w:tr>
      <w:tr w:rsidR="00CC5419" w14:paraId="6CF0D816"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6DA9CE"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1811FC"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76DBB1"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D70BE9" w14:textId="77777777" w:rsidR="00CC5419" w:rsidRDefault="00CC5419" w:rsidP="005F054A">
            <w:pPr>
              <w:pStyle w:val="TAC"/>
              <w:rPr>
                <w:rFonts w:eastAsia="Yu Mincho"/>
                <w:b/>
                <w:bCs/>
              </w:rPr>
            </w:pPr>
            <w:r>
              <w:rPr>
                <w:rFonts w:eastAsia="Yu Mincho"/>
              </w:rPr>
              <w:t>[24]</w:t>
            </w:r>
          </w:p>
        </w:tc>
      </w:tr>
      <w:tr w:rsidR="00CC5419" w14:paraId="26C646E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9EBA4D"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5E14FB"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57C882"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B40F92" w14:textId="77777777" w:rsidR="00CC5419" w:rsidRDefault="00CC5419" w:rsidP="005F054A">
            <w:pPr>
              <w:pStyle w:val="TAC"/>
              <w:rPr>
                <w:rFonts w:eastAsia="Yu Mincho"/>
              </w:rPr>
            </w:pPr>
            <w:r>
              <w:rPr>
                <w:rFonts w:eastAsia="Yu Mincho"/>
              </w:rPr>
              <w:t>[24]</w:t>
            </w:r>
          </w:p>
        </w:tc>
      </w:tr>
      <w:tr w:rsidR="00CC5419" w14:paraId="15E78CB9"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1F9AF738"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170AD705"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6F0E47A2" w14:textId="77777777" w:rsidR="00CC5419" w:rsidRDefault="00CC5419" w:rsidP="00CC5419">
      <w:pPr>
        <w:rPr>
          <w:rFonts w:eastAsia="MS Mincho"/>
          <w:lang w:val="en-US"/>
        </w:rPr>
      </w:pPr>
    </w:p>
    <w:p w14:paraId="11DEF50F" w14:textId="77777777" w:rsidR="00CC5419" w:rsidRDefault="00CC5419" w:rsidP="00CC5419">
      <w:pPr>
        <w:pStyle w:val="TH"/>
        <w:rPr>
          <w:rFonts w:eastAsia="SimSun"/>
          <w:lang w:eastAsia="sv-SE"/>
        </w:rPr>
      </w:pPr>
      <w:r>
        <w:rPr>
          <w:lang w:val="en-US"/>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02D04768"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16C06CF"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84DFC2F"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78EADA2"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B501A54"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0ECF2E"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C6D5" w14:textId="77777777" w:rsidR="00CC5419" w:rsidRDefault="00CC5419" w:rsidP="005F054A">
            <w:pPr>
              <w:pStyle w:val="TAH"/>
              <w:rPr>
                <w:rFonts w:eastAsia="Yu Mincho"/>
              </w:rPr>
            </w:pPr>
          </w:p>
        </w:tc>
      </w:tr>
      <w:tr w:rsidR="00CC5419" w14:paraId="3244AF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A816A7"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679CB07"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96E9486" w14:textId="77777777" w:rsidR="00CC5419" w:rsidRDefault="00CC5419" w:rsidP="005F054A">
            <w:pPr>
              <w:pStyle w:val="TAC"/>
              <w:rPr>
                <w:rFonts w:eastAsia="Yu Mincho"/>
                <w:b/>
                <w:bCs/>
              </w:rPr>
            </w:pPr>
            <w:r>
              <w:rPr>
                <w:rFonts w:eastAsia="Yu Mincho"/>
              </w:rPr>
              <w:t>[76]</w:t>
            </w:r>
          </w:p>
        </w:tc>
      </w:tr>
      <w:tr w:rsidR="00CC5419" w14:paraId="42FA3AC8"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08AF6C"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83E88E4"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21677AE" w14:textId="77777777" w:rsidR="00CC5419" w:rsidRDefault="00CC5419" w:rsidP="005F054A">
            <w:pPr>
              <w:pStyle w:val="TAC"/>
              <w:rPr>
                <w:rFonts w:eastAsia="Yu Mincho"/>
                <w:b/>
                <w:bCs/>
              </w:rPr>
            </w:pPr>
            <w:r>
              <w:rPr>
                <w:rFonts w:eastAsia="Yu Mincho"/>
              </w:rPr>
              <w:t>[32]</w:t>
            </w:r>
          </w:p>
        </w:tc>
      </w:tr>
      <w:tr w:rsidR="00CC5419" w14:paraId="2DDE8EB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4ADEC11"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F4600BE"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977E8B" w14:textId="77777777" w:rsidR="00CC5419" w:rsidRDefault="00CC5419" w:rsidP="005F054A">
            <w:pPr>
              <w:pStyle w:val="TAC"/>
              <w:rPr>
                <w:rFonts w:eastAsia="Yu Mincho"/>
                <w:b/>
                <w:bCs/>
              </w:rPr>
            </w:pPr>
            <w:r>
              <w:rPr>
                <w:rFonts w:eastAsia="Yu Mincho"/>
              </w:rPr>
              <w:t>[24]</w:t>
            </w:r>
          </w:p>
        </w:tc>
      </w:tr>
      <w:tr w:rsidR="00CC5419" w14:paraId="79F454F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15AB77"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5FDBC8"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7F628B" w14:textId="77777777" w:rsidR="00CC5419" w:rsidRDefault="00CC5419" w:rsidP="005F054A">
            <w:pPr>
              <w:pStyle w:val="TAC"/>
              <w:rPr>
                <w:rFonts w:eastAsia="Yu Mincho"/>
              </w:rPr>
            </w:pPr>
            <w:r>
              <w:rPr>
                <w:rFonts w:eastAsia="Yu Mincho"/>
              </w:rPr>
              <w:t>[20]</w:t>
            </w:r>
          </w:p>
        </w:tc>
      </w:tr>
      <w:tr w:rsidR="00CC5419" w14:paraId="64BBA76B"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D6DA70F"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62AEBDFE" w14:textId="77777777" w:rsidR="00CC5419" w:rsidRDefault="00CC5419" w:rsidP="005F054A">
            <w:pPr>
              <w:pStyle w:val="TAN"/>
              <w:rPr>
                <w:rFonts w:eastAsia="Yu Mincho"/>
              </w:rPr>
            </w:pPr>
            <w:r>
              <w:t>NOTE 2:</w:t>
            </w:r>
            <w:r>
              <w:rPr>
                <w:lang w:eastAsia="ko-KR"/>
              </w:rPr>
              <w:tab/>
            </w:r>
            <w:r>
              <w:t>If SRS and PRS have different SCS, the margin corresponding to the smallest RS BW in MHz applies.</w:t>
            </w:r>
          </w:p>
        </w:tc>
      </w:tr>
    </w:tbl>
    <w:p w14:paraId="0E128E2A" w14:textId="77777777" w:rsidR="00CC5419" w:rsidRDefault="00CC5419" w:rsidP="00CC5419">
      <w:pPr>
        <w:rPr>
          <w:lang w:eastAsia="zh-CN"/>
        </w:rPr>
      </w:pPr>
    </w:p>
    <w:p w14:paraId="78E49003" w14:textId="4B2A96CD" w:rsidR="00CC5419" w:rsidRDefault="00CC5419" w:rsidP="00CC5419">
      <w:pPr>
        <w:rPr>
          <w:i/>
          <w:sz w:val="21"/>
          <w:szCs w:val="21"/>
        </w:rPr>
      </w:pPr>
      <w:r w:rsidRPr="00CC5419">
        <w:rPr>
          <w:rFonts w:hint="eastAsia"/>
        </w:rPr>
        <w:t>E</w:t>
      </w:r>
      <w:r w:rsidRPr="00CC5419">
        <w:t>ditor’s Note:</w:t>
      </w:r>
      <w:r w:rsidRPr="00CC5419">
        <w:rPr>
          <w:sz w:val="21"/>
          <w:szCs w:val="21"/>
        </w:rPr>
        <w:t xml:space="preserve"> FFS whether and which applicability conditions from clause 10.1.25.2 should be ad</w:t>
      </w:r>
      <w:r w:rsidRPr="003D2609">
        <w:rPr>
          <w:i/>
          <w:sz w:val="21"/>
          <w:szCs w:val="21"/>
        </w:rPr>
        <w:t>ded</w:t>
      </w:r>
      <w:r>
        <w:rPr>
          <w:i/>
          <w:sz w:val="21"/>
          <w:szCs w:val="21"/>
        </w:rPr>
        <w:t>.</w:t>
      </w:r>
    </w:p>
    <w:p w14:paraId="3BE8067F" w14:textId="77777777" w:rsidR="00CC5419" w:rsidRPr="003D2609" w:rsidRDefault="00CC5419" w:rsidP="00CC5419">
      <w:pPr>
        <w:rPr>
          <w:lang w:eastAsia="zh-CN"/>
        </w:rPr>
      </w:pPr>
    </w:p>
    <w:p w14:paraId="7375AA1D" w14:textId="4D38701A" w:rsidR="00CC5419" w:rsidRPr="00082331" w:rsidRDefault="00CC5419" w:rsidP="00CC5419">
      <w:pPr>
        <w:pStyle w:val="Heading4"/>
        <w:rPr>
          <w:lang w:eastAsia="en-US"/>
        </w:rPr>
      </w:pPr>
      <w:r w:rsidRPr="00082331">
        <w:rPr>
          <w:lang w:eastAsia="en-US"/>
        </w:rPr>
        <w:t>10.1.</w:t>
      </w:r>
      <w:r>
        <w:t>40</w:t>
      </w:r>
      <w:r w:rsidRPr="00082331">
        <w:rPr>
          <w:lang w:eastAsia="en-US"/>
        </w:rPr>
        <w:t>.2</w:t>
      </w:r>
      <w:r w:rsidRPr="00082331">
        <w:rPr>
          <w:lang w:eastAsia="en-US"/>
        </w:rPr>
        <w:tab/>
        <w:t>Measurement Accuracy Requirements for TRS</w:t>
      </w:r>
    </w:p>
    <w:p w14:paraId="040C1173"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5E062671" w14:textId="77777777" w:rsidR="00CC5419" w:rsidRDefault="00CC5419" w:rsidP="00CC5419">
      <w:r>
        <w:t>The accuracy requirements in Table 10.1.40.2-1 for FR1 are valid under the following conditions:</w:t>
      </w:r>
    </w:p>
    <w:p w14:paraId="2CFDA9B3" w14:textId="77777777" w:rsidR="00CC5419" w:rsidRDefault="00CC5419" w:rsidP="00082331">
      <w:pPr>
        <w:pStyle w:val="B10"/>
      </w:pPr>
      <w:r>
        <w:t>Conditions defined in clause 7.3 of TS 38.101-1 [18] for reference sensitivity are fulfilled.</w:t>
      </w:r>
    </w:p>
    <w:p w14:paraId="1A63FA0B" w14:textId="77777777" w:rsidR="00CC5419" w:rsidRDefault="00CC5419" w:rsidP="00CC5419">
      <w:pPr>
        <w:pStyle w:val="B10"/>
      </w:pPr>
      <w:r>
        <w:t>PRP|</w:t>
      </w:r>
      <w:r>
        <w:rPr>
          <w:vertAlign w:val="subscript"/>
        </w:rPr>
        <w:t>dBm</w:t>
      </w:r>
      <w:r>
        <w:t xml:space="preserve"> according to Annex [TBD] for a corresponding Band.</w:t>
      </w:r>
    </w:p>
    <w:p w14:paraId="087C2C73" w14:textId="77777777" w:rsidR="00CC5419" w:rsidRDefault="00CC5419" w:rsidP="00082331">
      <w:pPr>
        <w:pStyle w:val="B10"/>
      </w:pPr>
      <w:r>
        <w:t>AWGN propagation condition.</w:t>
      </w:r>
    </w:p>
    <w:p w14:paraId="1EC1F0F3" w14:textId="77777777" w:rsidR="00CC5419" w:rsidRDefault="00CC5419" w:rsidP="00CC5419">
      <w:pPr>
        <w:pStyle w:val="TH"/>
      </w:pPr>
      <w:r>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CC5419" w14:paraId="5CFC6B47"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1456476" w14:textId="77777777" w:rsidR="00CC5419" w:rsidRDefault="00CC5419" w:rsidP="005F054A">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E2BAF9A" w14:textId="77777777" w:rsidR="00CC5419" w:rsidRDefault="00CC5419" w:rsidP="005F054A">
            <w:pPr>
              <w:pStyle w:val="TAH"/>
            </w:pPr>
            <w:r>
              <w:t>Conditions</w:t>
            </w:r>
          </w:p>
        </w:tc>
      </w:tr>
      <w:tr w:rsidR="00CC5419" w14:paraId="423CBAD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AAC75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5305912" w14:textId="77777777" w:rsidR="00CC5419" w:rsidRDefault="00CC5419" w:rsidP="005F054A">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AD5DD55" w14:textId="77777777" w:rsidR="00CC5419" w:rsidRDefault="00CC5419" w:rsidP="005F054A">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998DEE6" w14:textId="77777777" w:rsidR="00CC5419" w:rsidRDefault="00CC5419" w:rsidP="005F054A">
            <w:pPr>
              <w:pStyle w:val="TAH"/>
            </w:pPr>
          </w:p>
          <w:p w14:paraId="48ABC8F0" w14:textId="77777777" w:rsidR="00CC5419" w:rsidRDefault="00CC5419" w:rsidP="005F054A">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1487F8D" w14:textId="77777777" w:rsidR="00CC5419" w:rsidRDefault="00CC5419" w:rsidP="005F054A">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51E7F6" w14:textId="77777777" w:rsidR="00CC5419" w:rsidRDefault="00CC5419" w:rsidP="005F054A">
            <w:pPr>
              <w:pStyle w:val="TAH"/>
            </w:pPr>
            <w:r>
              <w:t>Io</w:t>
            </w:r>
            <w:r>
              <w:rPr>
                <w:vertAlign w:val="superscript"/>
                <w:lang w:eastAsia="zh-CN"/>
              </w:rPr>
              <w:t>Note 3</w:t>
            </w:r>
            <w:r>
              <w:t xml:space="preserve"> range</w:t>
            </w:r>
          </w:p>
        </w:tc>
      </w:tr>
      <w:tr w:rsidR="00CC5419" w14:paraId="3A3B0C59"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D95DD8"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F1EBBA"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ED2A9E"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8C663" w14:textId="77777777" w:rsidR="00CC5419" w:rsidRDefault="00CC5419" w:rsidP="005F054A">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D2FBFBE"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DBDEEC" w14:textId="77777777" w:rsidR="00CC5419" w:rsidRDefault="00CC5419" w:rsidP="005F054A">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03EA2A" w14:textId="77777777" w:rsidR="00CC5419" w:rsidRDefault="00CC5419" w:rsidP="005F054A">
            <w:pPr>
              <w:pStyle w:val="TAH"/>
            </w:pPr>
            <w:r>
              <w:t>Maximum</w:t>
            </w:r>
            <w:r>
              <w:br/>
              <w:t>Io</w:t>
            </w:r>
          </w:p>
        </w:tc>
      </w:tr>
      <w:tr w:rsidR="00CC5419" w14:paraId="79004B1D"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5589ED" w14:textId="77777777" w:rsidR="00CC5419" w:rsidRDefault="00CC5419" w:rsidP="005F054A">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A99098A"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AEB3"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DF261" w14:textId="77777777" w:rsidR="00CC5419" w:rsidRDefault="00CC5419" w:rsidP="005F054A">
            <w:pPr>
              <w:pStyle w:val="TAH"/>
            </w:pPr>
          </w:p>
          <w:p w14:paraId="2C3835B4" w14:textId="77777777" w:rsidR="00CC5419" w:rsidRDefault="00CC5419" w:rsidP="005F054A">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0370F24B"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F0BD332" w14:textId="77777777" w:rsidR="00CC5419" w:rsidRDefault="00CC5419" w:rsidP="005F054A">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3B1D9E1" w14:textId="77777777" w:rsidR="00CC5419" w:rsidRDefault="00CC5419" w:rsidP="005F054A">
            <w:pPr>
              <w:pStyle w:val="TAH"/>
            </w:pPr>
            <w:r>
              <w:t>dBm/BW</w:t>
            </w:r>
          </w:p>
        </w:tc>
      </w:tr>
      <w:tr w:rsidR="00CC5419" w14:paraId="1AEFE52B"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B4E8C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2F7DC230"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068F7A1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94C79BC" w14:textId="77777777" w:rsidR="00CC5419" w:rsidRDefault="00CC5419" w:rsidP="005F054A">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E6FAEA" w14:textId="77777777" w:rsidR="00CC5419" w:rsidRDefault="00CC5419" w:rsidP="005F054A">
            <w:pPr>
              <w:pStyle w:val="TAC"/>
            </w:pPr>
            <w:r>
              <w:t>NR_FDD_FR1_A, NR_TDD_FR1_A,</w:t>
            </w:r>
          </w:p>
          <w:p w14:paraId="59349FC6"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2E254AE" w14:textId="77777777" w:rsidR="00CC5419" w:rsidRDefault="00CC5419" w:rsidP="005F054A">
            <w:pPr>
              <w:pStyle w:val="TAC"/>
            </w:pPr>
            <w:r>
              <w:t>-121</w:t>
            </w:r>
          </w:p>
        </w:tc>
        <w:tc>
          <w:tcPr>
            <w:tcW w:w="1120" w:type="dxa"/>
            <w:tcBorders>
              <w:top w:val="single" w:sz="4" w:space="0" w:color="auto"/>
              <w:left w:val="single" w:sz="4" w:space="0" w:color="auto"/>
              <w:bottom w:val="nil"/>
              <w:right w:val="single" w:sz="4" w:space="0" w:color="auto"/>
            </w:tcBorders>
            <w:hideMark/>
          </w:tcPr>
          <w:p w14:paraId="4FD78AAD" w14:textId="77777777" w:rsidR="00CC5419" w:rsidRDefault="00CC5419" w:rsidP="005F054A">
            <w:pPr>
              <w:pStyle w:val="TAC"/>
            </w:pPr>
            <w:r>
              <w:t>-50</w:t>
            </w:r>
          </w:p>
        </w:tc>
      </w:tr>
      <w:tr w:rsidR="00CC5419" w14:paraId="0003F18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0375FB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75EBE3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8B38D8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B489A6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593E83"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BFE52D" w14:textId="77777777" w:rsidR="00CC5419" w:rsidRDefault="00CC5419" w:rsidP="005F054A">
            <w:pPr>
              <w:pStyle w:val="TAC"/>
            </w:pPr>
            <w:r>
              <w:t>-120.5</w:t>
            </w:r>
          </w:p>
        </w:tc>
        <w:tc>
          <w:tcPr>
            <w:tcW w:w="1120" w:type="dxa"/>
            <w:tcBorders>
              <w:top w:val="nil"/>
              <w:left w:val="single" w:sz="4" w:space="0" w:color="auto"/>
              <w:bottom w:val="nil"/>
              <w:right w:val="single" w:sz="4" w:space="0" w:color="auto"/>
            </w:tcBorders>
            <w:vAlign w:val="center"/>
            <w:hideMark/>
          </w:tcPr>
          <w:p w14:paraId="51C7FB63" w14:textId="77777777" w:rsidR="00CC5419" w:rsidRDefault="00CC5419" w:rsidP="005F054A">
            <w:pPr>
              <w:pStyle w:val="TAC"/>
            </w:pPr>
          </w:p>
        </w:tc>
      </w:tr>
      <w:tr w:rsidR="00CC5419" w14:paraId="52DB2D9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55F62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6D1FB4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0A1E62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06C144"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31291E"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032E75" w14:textId="77777777" w:rsidR="00CC5419" w:rsidRDefault="00CC5419" w:rsidP="005F054A">
            <w:pPr>
              <w:pStyle w:val="TAC"/>
            </w:pPr>
            <w:r>
              <w:t>-120</w:t>
            </w:r>
          </w:p>
        </w:tc>
        <w:tc>
          <w:tcPr>
            <w:tcW w:w="1120" w:type="dxa"/>
            <w:tcBorders>
              <w:top w:val="nil"/>
              <w:left w:val="single" w:sz="4" w:space="0" w:color="auto"/>
              <w:bottom w:val="nil"/>
              <w:right w:val="single" w:sz="4" w:space="0" w:color="auto"/>
            </w:tcBorders>
            <w:vAlign w:val="center"/>
            <w:hideMark/>
          </w:tcPr>
          <w:p w14:paraId="4E19E7B7" w14:textId="77777777" w:rsidR="00CC5419" w:rsidRDefault="00CC5419" w:rsidP="005F054A">
            <w:pPr>
              <w:pStyle w:val="TAC"/>
            </w:pPr>
          </w:p>
        </w:tc>
      </w:tr>
      <w:tr w:rsidR="00CC5419" w14:paraId="4CDF171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702EE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3C521BA"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CAB981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DF5803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C499"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D9F188" w14:textId="77777777" w:rsidR="00CC5419" w:rsidRDefault="00CC5419" w:rsidP="005F054A">
            <w:pPr>
              <w:pStyle w:val="TAC"/>
            </w:pPr>
            <w:r>
              <w:t>-119.5</w:t>
            </w:r>
          </w:p>
        </w:tc>
        <w:tc>
          <w:tcPr>
            <w:tcW w:w="1120" w:type="dxa"/>
            <w:tcBorders>
              <w:top w:val="nil"/>
              <w:left w:val="single" w:sz="4" w:space="0" w:color="auto"/>
              <w:bottom w:val="nil"/>
              <w:right w:val="single" w:sz="4" w:space="0" w:color="auto"/>
            </w:tcBorders>
            <w:vAlign w:val="center"/>
            <w:hideMark/>
          </w:tcPr>
          <w:p w14:paraId="6C13C0FA" w14:textId="77777777" w:rsidR="00CC5419" w:rsidRDefault="00CC5419" w:rsidP="005F054A">
            <w:pPr>
              <w:pStyle w:val="TAC"/>
            </w:pPr>
          </w:p>
        </w:tc>
      </w:tr>
      <w:tr w:rsidR="00CC5419" w14:paraId="3868B63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5862A0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706D90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C0F23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119919C"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F3CEC8"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50C8F0" w14:textId="77777777" w:rsidR="00CC5419" w:rsidRDefault="00CC5419" w:rsidP="005F054A">
            <w:pPr>
              <w:pStyle w:val="TAC"/>
            </w:pPr>
            <w:r>
              <w:t>-119</w:t>
            </w:r>
          </w:p>
        </w:tc>
        <w:tc>
          <w:tcPr>
            <w:tcW w:w="1120" w:type="dxa"/>
            <w:tcBorders>
              <w:top w:val="nil"/>
              <w:left w:val="single" w:sz="4" w:space="0" w:color="auto"/>
              <w:bottom w:val="nil"/>
              <w:right w:val="single" w:sz="4" w:space="0" w:color="auto"/>
            </w:tcBorders>
            <w:vAlign w:val="center"/>
            <w:hideMark/>
          </w:tcPr>
          <w:p w14:paraId="163989D0" w14:textId="77777777" w:rsidR="00CC5419" w:rsidRDefault="00CC5419" w:rsidP="005F054A">
            <w:pPr>
              <w:pStyle w:val="TAC"/>
            </w:pPr>
          </w:p>
        </w:tc>
      </w:tr>
      <w:tr w:rsidR="00CC5419" w14:paraId="16831FFE"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42465E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3653E2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E0E611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8AEAF8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0ACAE"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3D527F" w14:textId="77777777" w:rsidR="00CC5419" w:rsidRDefault="00CC5419" w:rsidP="005F054A">
            <w:pPr>
              <w:pStyle w:val="TAC"/>
            </w:pPr>
            <w:r>
              <w:t>-118.5</w:t>
            </w:r>
          </w:p>
        </w:tc>
        <w:tc>
          <w:tcPr>
            <w:tcW w:w="1120" w:type="dxa"/>
            <w:tcBorders>
              <w:top w:val="nil"/>
              <w:left w:val="single" w:sz="4" w:space="0" w:color="auto"/>
              <w:bottom w:val="nil"/>
              <w:right w:val="single" w:sz="4" w:space="0" w:color="auto"/>
            </w:tcBorders>
            <w:vAlign w:val="center"/>
            <w:hideMark/>
          </w:tcPr>
          <w:p w14:paraId="0092B053" w14:textId="77777777" w:rsidR="00CC5419" w:rsidRDefault="00CC5419" w:rsidP="005F054A">
            <w:pPr>
              <w:pStyle w:val="TAC"/>
            </w:pPr>
          </w:p>
        </w:tc>
      </w:tr>
      <w:tr w:rsidR="00CC5419" w14:paraId="3A2DFB5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6F23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5BE1EB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9AE535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FBEFA4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955ECC"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297A4" w14:textId="77777777" w:rsidR="00CC5419" w:rsidRDefault="00CC5419" w:rsidP="005F054A">
            <w:pPr>
              <w:pStyle w:val="TAC"/>
            </w:pPr>
            <w:r>
              <w:t>-118</w:t>
            </w:r>
          </w:p>
        </w:tc>
        <w:tc>
          <w:tcPr>
            <w:tcW w:w="1120" w:type="dxa"/>
            <w:tcBorders>
              <w:top w:val="nil"/>
              <w:left w:val="single" w:sz="4" w:space="0" w:color="auto"/>
              <w:bottom w:val="nil"/>
              <w:right w:val="single" w:sz="4" w:space="0" w:color="auto"/>
            </w:tcBorders>
            <w:vAlign w:val="center"/>
            <w:hideMark/>
          </w:tcPr>
          <w:p w14:paraId="06605F20" w14:textId="77777777" w:rsidR="00CC5419" w:rsidRDefault="00CC5419" w:rsidP="005F054A">
            <w:pPr>
              <w:pStyle w:val="TAC"/>
            </w:pPr>
          </w:p>
        </w:tc>
      </w:tr>
      <w:tr w:rsidR="00CC5419" w14:paraId="27213C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110BCC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A262B2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55163D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E70C4B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377980"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3CCEE2" w14:textId="77777777" w:rsidR="00CC5419" w:rsidRDefault="00CC5419" w:rsidP="005F054A">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25D99476" w14:textId="77777777" w:rsidR="00CC5419" w:rsidRDefault="00CC5419" w:rsidP="005F054A">
            <w:pPr>
              <w:pStyle w:val="TAC"/>
            </w:pPr>
          </w:p>
        </w:tc>
      </w:tr>
      <w:tr w:rsidR="00CC5419" w14:paraId="263BBB3C"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412CE896"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2E38AF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56588F"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9016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FADC1F6"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7F6C96C"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199D98D" w14:textId="77777777" w:rsidR="00CC5419" w:rsidRDefault="00CC5419" w:rsidP="005F054A">
            <w:pPr>
              <w:pStyle w:val="TAC"/>
            </w:pPr>
            <w:r>
              <w:t>NOTE 5</w:t>
            </w:r>
          </w:p>
        </w:tc>
      </w:tr>
      <w:tr w:rsidR="00CC5419" w14:paraId="4530E2E5"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C8AAB6F"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EDFBBD5"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5B38A"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F35BB2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B5AABE8"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0818EBE"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754DCFFC" w14:textId="77777777" w:rsidR="00CC5419" w:rsidRDefault="00CC5419" w:rsidP="005F054A">
            <w:pPr>
              <w:pStyle w:val="TAC"/>
            </w:pPr>
            <w:r>
              <w:t>NOTE 5</w:t>
            </w:r>
          </w:p>
        </w:tc>
      </w:tr>
      <w:tr w:rsidR="00CC5419" w14:paraId="6F07B8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F7D37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1D42C5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3B5DB8C"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2B470D0" w14:textId="77777777" w:rsidR="00CC5419" w:rsidRDefault="00CC5419" w:rsidP="005F054A">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58BC12" w14:textId="77777777" w:rsidR="00CC5419" w:rsidRDefault="00CC5419" w:rsidP="005F054A">
            <w:pPr>
              <w:pStyle w:val="TAC"/>
            </w:pPr>
            <w:r>
              <w:t>NR_FDD_FR1_A, NR_TDD_FR1_A,</w:t>
            </w:r>
          </w:p>
          <w:p w14:paraId="1A33D695"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1BBD603" w14:textId="77777777" w:rsidR="00CC5419" w:rsidRDefault="00CC5419" w:rsidP="005F054A">
            <w:pPr>
              <w:pStyle w:val="TAC"/>
            </w:pPr>
            <w:r>
              <w:t>-118</w:t>
            </w:r>
          </w:p>
        </w:tc>
        <w:tc>
          <w:tcPr>
            <w:tcW w:w="1120" w:type="dxa"/>
            <w:tcBorders>
              <w:top w:val="single" w:sz="4" w:space="0" w:color="auto"/>
              <w:left w:val="single" w:sz="4" w:space="0" w:color="auto"/>
              <w:bottom w:val="nil"/>
              <w:right w:val="single" w:sz="4" w:space="0" w:color="auto"/>
            </w:tcBorders>
            <w:hideMark/>
          </w:tcPr>
          <w:p w14:paraId="2E0E20A9" w14:textId="77777777" w:rsidR="00CC5419" w:rsidRDefault="00CC5419" w:rsidP="005F054A">
            <w:pPr>
              <w:pStyle w:val="TAC"/>
            </w:pPr>
            <w:r>
              <w:t>-50</w:t>
            </w:r>
          </w:p>
        </w:tc>
      </w:tr>
      <w:tr w:rsidR="00CC5419" w14:paraId="44435CE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642CC0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B9A3D2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27D5E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E4510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7767B"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9D94000" w14:textId="77777777" w:rsidR="00CC5419" w:rsidRDefault="00CC5419" w:rsidP="005F054A">
            <w:pPr>
              <w:pStyle w:val="TAC"/>
            </w:pPr>
            <w:r>
              <w:t>-117.5</w:t>
            </w:r>
          </w:p>
        </w:tc>
        <w:tc>
          <w:tcPr>
            <w:tcW w:w="1120" w:type="dxa"/>
            <w:tcBorders>
              <w:top w:val="nil"/>
              <w:left w:val="single" w:sz="4" w:space="0" w:color="auto"/>
              <w:bottom w:val="nil"/>
              <w:right w:val="single" w:sz="4" w:space="0" w:color="auto"/>
            </w:tcBorders>
            <w:vAlign w:val="center"/>
            <w:hideMark/>
          </w:tcPr>
          <w:p w14:paraId="3E790862" w14:textId="77777777" w:rsidR="00CC5419" w:rsidRDefault="00CC5419" w:rsidP="005F054A">
            <w:pPr>
              <w:pStyle w:val="TAC"/>
            </w:pPr>
          </w:p>
        </w:tc>
      </w:tr>
      <w:tr w:rsidR="00CC5419" w14:paraId="50077FE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750312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A7AB58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093E34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481DF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755A4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1441F5" w14:textId="77777777" w:rsidR="00CC5419" w:rsidRDefault="00CC5419" w:rsidP="005F054A">
            <w:pPr>
              <w:pStyle w:val="TAC"/>
            </w:pPr>
            <w:r>
              <w:t>-117</w:t>
            </w:r>
          </w:p>
        </w:tc>
        <w:tc>
          <w:tcPr>
            <w:tcW w:w="1120" w:type="dxa"/>
            <w:tcBorders>
              <w:top w:val="nil"/>
              <w:left w:val="single" w:sz="4" w:space="0" w:color="auto"/>
              <w:bottom w:val="nil"/>
              <w:right w:val="single" w:sz="4" w:space="0" w:color="auto"/>
            </w:tcBorders>
            <w:vAlign w:val="center"/>
            <w:hideMark/>
          </w:tcPr>
          <w:p w14:paraId="3E3345BF" w14:textId="77777777" w:rsidR="00CC5419" w:rsidRDefault="00CC5419" w:rsidP="005F054A">
            <w:pPr>
              <w:pStyle w:val="TAC"/>
            </w:pPr>
          </w:p>
        </w:tc>
      </w:tr>
      <w:tr w:rsidR="00CC5419" w14:paraId="117FC2C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C1F69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E1DD1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FB02C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0A5652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5739D"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BD11298" w14:textId="77777777" w:rsidR="00CC5419" w:rsidRDefault="00CC5419" w:rsidP="005F054A">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2EC332C7" w14:textId="77777777" w:rsidR="00CC5419" w:rsidRDefault="00CC5419" w:rsidP="005F054A">
            <w:pPr>
              <w:pStyle w:val="TAC"/>
            </w:pPr>
          </w:p>
        </w:tc>
      </w:tr>
      <w:tr w:rsidR="00CC5419" w14:paraId="16B5CAE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D61096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EB20FC7"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014260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003A1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492683"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5739EC" w14:textId="77777777" w:rsidR="00CC5419" w:rsidRDefault="00CC5419" w:rsidP="005F054A">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2055CD68" w14:textId="77777777" w:rsidR="00CC5419" w:rsidRDefault="00CC5419" w:rsidP="005F054A">
            <w:pPr>
              <w:pStyle w:val="TAC"/>
            </w:pPr>
          </w:p>
        </w:tc>
      </w:tr>
      <w:tr w:rsidR="00CC5419" w14:paraId="11877B17"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734C0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DD45E1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72B9E3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F6134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155280"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0AB231" w14:textId="77777777" w:rsidR="00CC5419" w:rsidRDefault="00CC5419" w:rsidP="005F054A">
            <w:pPr>
              <w:pStyle w:val="TAC"/>
            </w:pPr>
            <w:r>
              <w:t>-115.5</w:t>
            </w:r>
          </w:p>
        </w:tc>
        <w:tc>
          <w:tcPr>
            <w:tcW w:w="1120" w:type="dxa"/>
            <w:tcBorders>
              <w:top w:val="nil"/>
              <w:left w:val="single" w:sz="4" w:space="0" w:color="auto"/>
              <w:bottom w:val="nil"/>
              <w:right w:val="single" w:sz="4" w:space="0" w:color="auto"/>
            </w:tcBorders>
            <w:vAlign w:val="center"/>
            <w:hideMark/>
          </w:tcPr>
          <w:p w14:paraId="1562FCC3" w14:textId="77777777" w:rsidR="00CC5419" w:rsidRDefault="00CC5419" w:rsidP="005F054A">
            <w:pPr>
              <w:pStyle w:val="TAC"/>
            </w:pPr>
          </w:p>
        </w:tc>
      </w:tr>
      <w:tr w:rsidR="00CC5419" w14:paraId="6A57FDE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589E85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6A21F6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49C74A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135407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77F8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BE45DDF" w14:textId="77777777" w:rsidR="00CC5419" w:rsidRDefault="00CC5419" w:rsidP="005F054A">
            <w:pPr>
              <w:pStyle w:val="TAC"/>
            </w:pPr>
            <w:r>
              <w:t>-115</w:t>
            </w:r>
          </w:p>
        </w:tc>
        <w:tc>
          <w:tcPr>
            <w:tcW w:w="1120" w:type="dxa"/>
            <w:tcBorders>
              <w:top w:val="nil"/>
              <w:left w:val="single" w:sz="4" w:space="0" w:color="auto"/>
              <w:bottom w:val="nil"/>
              <w:right w:val="single" w:sz="4" w:space="0" w:color="auto"/>
            </w:tcBorders>
            <w:vAlign w:val="center"/>
            <w:hideMark/>
          </w:tcPr>
          <w:p w14:paraId="12F20935" w14:textId="77777777" w:rsidR="00CC5419" w:rsidRDefault="00CC5419" w:rsidP="005F054A">
            <w:pPr>
              <w:pStyle w:val="TAC"/>
            </w:pPr>
          </w:p>
        </w:tc>
      </w:tr>
      <w:tr w:rsidR="00CC5419" w14:paraId="7D2B02A4"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4CB3B9D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25EC644A"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8D02AC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506ABA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F2F8F5"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345B50E" w14:textId="77777777" w:rsidR="00CC5419" w:rsidRDefault="00CC5419" w:rsidP="005F054A">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643FC30F" w14:textId="77777777" w:rsidR="00CC5419" w:rsidRDefault="00CC5419" w:rsidP="005F054A">
            <w:pPr>
              <w:pStyle w:val="TAC"/>
            </w:pPr>
          </w:p>
        </w:tc>
      </w:tr>
      <w:tr w:rsidR="00CC5419" w14:paraId="39895FB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61158DE"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28B304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C75EAC"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7B87A84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E4F83B0"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6B7BB87F"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0461DDDF" w14:textId="77777777" w:rsidR="00CC5419" w:rsidRDefault="00CC5419" w:rsidP="005F054A">
            <w:pPr>
              <w:pStyle w:val="TAC"/>
            </w:pPr>
            <w:r>
              <w:t>NOTE 5</w:t>
            </w:r>
          </w:p>
        </w:tc>
      </w:tr>
      <w:tr w:rsidR="00CC5419" w14:paraId="447DF710"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6290588"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EC6126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BC53F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6ED986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3FB6175"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4DD6A36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E46FDA8" w14:textId="77777777" w:rsidR="00CC5419" w:rsidRDefault="00CC5419" w:rsidP="005F054A">
            <w:pPr>
              <w:pStyle w:val="TAC"/>
            </w:pPr>
            <w:r>
              <w:t>NOTE 5</w:t>
            </w:r>
          </w:p>
        </w:tc>
      </w:tr>
      <w:tr w:rsidR="00CC5419" w14:paraId="3BEB6192"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2F7C0345"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43963B7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574366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658A02F" w14:textId="77777777" w:rsidR="00CC5419" w:rsidRDefault="00CC5419" w:rsidP="005F054A">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05E18D" w14:textId="77777777" w:rsidR="00CC5419" w:rsidRDefault="00CC5419" w:rsidP="005F054A">
            <w:pPr>
              <w:pStyle w:val="TAC"/>
            </w:pPr>
            <w:r>
              <w:t>NR_FDD_FR1_A, NR_TDD_FR1_A,</w:t>
            </w:r>
          </w:p>
          <w:p w14:paraId="29AA93B9"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F1EE36" w14:textId="77777777" w:rsidR="00CC5419" w:rsidRDefault="00CC5419" w:rsidP="005F054A">
            <w:pPr>
              <w:pStyle w:val="TAC"/>
            </w:pPr>
            <w:r>
              <w:t>-115</w:t>
            </w:r>
          </w:p>
        </w:tc>
        <w:tc>
          <w:tcPr>
            <w:tcW w:w="1120" w:type="dxa"/>
            <w:tcBorders>
              <w:top w:val="single" w:sz="4" w:space="0" w:color="auto"/>
              <w:left w:val="single" w:sz="4" w:space="0" w:color="auto"/>
              <w:bottom w:val="nil"/>
              <w:right w:val="single" w:sz="4" w:space="0" w:color="auto"/>
            </w:tcBorders>
            <w:hideMark/>
          </w:tcPr>
          <w:p w14:paraId="4F4C4477" w14:textId="77777777" w:rsidR="00CC5419" w:rsidRDefault="00CC5419" w:rsidP="005F054A">
            <w:pPr>
              <w:pStyle w:val="TAC"/>
            </w:pPr>
            <w:r>
              <w:t>-50</w:t>
            </w:r>
          </w:p>
        </w:tc>
      </w:tr>
      <w:tr w:rsidR="00CC5419" w14:paraId="70AE2EB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0AFDC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B75A3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50BF6E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70B9B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A89"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0951E9" w14:textId="77777777" w:rsidR="00CC5419" w:rsidRDefault="00CC5419" w:rsidP="005F054A">
            <w:pPr>
              <w:pStyle w:val="TAC"/>
            </w:pPr>
            <w:r>
              <w:t>-114.5</w:t>
            </w:r>
          </w:p>
        </w:tc>
        <w:tc>
          <w:tcPr>
            <w:tcW w:w="1120" w:type="dxa"/>
            <w:tcBorders>
              <w:top w:val="nil"/>
              <w:left w:val="single" w:sz="4" w:space="0" w:color="auto"/>
              <w:bottom w:val="nil"/>
              <w:right w:val="single" w:sz="4" w:space="0" w:color="auto"/>
            </w:tcBorders>
            <w:hideMark/>
          </w:tcPr>
          <w:p w14:paraId="7598597E" w14:textId="77777777" w:rsidR="00CC5419" w:rsidRDefault="00CC5419" w:rsidP="005F054A">
            <w:pPr>
              <w:pStyle w:val="TAC"/>
            </w:pPr>
          </w:p>
        </w:tc>
      </w:tr>
      <w:tr w:rsidR="00CC5419" w14:paraId="7B21F6F7"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543B4C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7BA92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01471F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B63F64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CDA5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D800FF1" w14:textId="77777777" w:rsidR="00CC5419" w:rsidRDefault="00CC5419" w:rsidP="005F054A">
            <w:pPr>
              <w:pStyle w:val="TAC"/>
            </w:pPr>
            <w:r>
              <w:t>-114</w:t>
            </w:r>
          </w:p>
        </w:tc>
        <w:tc>
          <w:tcPr>
            <w:tcW w:w="1120" w:type="dxa"/>
            <w:tcBorders>
              <w:top w:val="nil"/>
              <w:left w:val="single" w:sz="4" w:space="0" w:color="auto"/>
              <w:bottom w:val="nil"/>
              <w:right w:val="single" w:sz="4" w:space="0" w:color="auto"/>
            </w:tcBorders>
            <w:hideMark/>
          </w:tcPr>
          <w:p w14:paraId="64F08B6E" w14:textId="77777777" w:rsidR="00CC5419" w:rsidRDefault="00CC5419" w:rsidP="005F054A">
            <w:pPr>
              <w:pStyle w:val="TAC"/>
            </w:pPr>
          </w:p>
        </w:tc>
      </w:tr>
      <w:tr w:rsidR="00CC5419" w14:paraId="13C6657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10C532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0DF992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227C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6BDF91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A5088"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3C0556F" w14:textId="77777777" w:rsidR="00CC5419" w:rsidRDefault="00CC5419" w:rsidP="005F054A">
            <w:pPr>
              <w:pStyle w:val="TAC"/>
              <w:rPr>
                <w:lang w:val="sv-SE"/>
              </w:rPr>
            </w:pPr>
            <w:r>
              <w:t>-113.5</w:t>
            </w:r>
          </w:p>
        </w:tc>
        <w:tc>
          <w:tcPr>
            <w:tcW w:w="1120" w:type="dxa"/>
            <w:tcBorders>
              <w:top w:val="nil"/>
              <w:left w:val="single" w:sz="4" w:space="0" w:color="auto"/>
              <w:bottom w:val="nil"/>
              <w:right w:val="single" w:sz="4" w:space="0" w:color="auto"/>
            </w:tcBorders>
            <w:hideMark/>
          </w:tcPr>
          <w:p w14:paraId="649A6FF8" w14:textId="77777777" w:rsidR="00CC5419" w:rsidRDefault="00CC5419" w:rsidP="005F054A">
            <w:pPr>
              <w:pStyle w:val="TAC"/>
            </w:pPr>
          </w:p>
        </w:tc>
      </w:tr>
      <w:tr w:rsidR="00CC5419" w14:paraId="57A11D6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2F876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36A805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C96D9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57EA66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2A81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4B8538D" w14:textId="77777777" w:rsidR="00CC5419" w:rsidRDefault="00CC5419" w:rsidP="005F054A">
            <w:pPr>
              <w:pStyle w:val="TAC"/>
              <w:rPr>
                <w:lang w:val="sv-SE"/>
              </w:rPr>
            </w:pPr>
            <w:r>
              <w:t>-113</w:t>
            </w:r>
          </w:p>
        </w:tc>
        <w:tc>
          <w:tcPr>
            <w:tcW w:w="1120" w:type="dxa"/>
            <w:tcBorders>
              <w:top w:val="nil"/>
              <w:left w:val="single" w:sz="4" w:space="0" w:color="auto"/>
              <w:bottom w:val="nil"/>
              <w:right w:val="single" w:sz="4" w:space="0" w:color="auto"/>
            </w:tcBorders>
            <w:hideMark/>
          </w:tcPr>
          <w:p w14:paraId="4E6A1B2B" w14:textId="77777777" w:rsidR="00CC5419" w:rsidRDefault="00CC5419" w:rsidP="005F054A">
            <w:pPr>
              <w:pStyle w:val="TAC"/>
            </w:pPr>
          </w:p>
        </w:tc>
      </w:tr>
      <w:tr w:rsidR="00CC5419" w14:paraId="327DD21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F10D7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9F93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0E127D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8C1328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BB2D78"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5CC2DB0" w14:textId="77777777" w:rsidR="00CC5419" w:rsidRDefault="00CC5419" w:rsidP="005F054A">
            <w:pPr>
              <w:pStyle w:val="TAC"/>
            </w:pPr>
            <w:r>
              <w:t>-113.5</w:t>
            </w:r>
          </w:p>
        </w:tc>
        <w:tc>
          <w:tcPr>
            <w:tcW w:w="1120" w:type="dxa"/>
            <w:tcBorders>
              <w:top w:val="nil"/>
              <w:left w:val="single" w:sz="4" w:space="0" w:color="auto"/>
              <w:bottom w:val="nil"/>
              <w:right w:val="single" w:sz="4" w:space="0" w:color="auto"/>
            </w:tcBorders>
            <w:hideMark/>
          </w:tcPr>
          <w:p w14:paraId="55016B4A" w14:textId="77777777" w:rsidR="00CC5419" w:rsidRDefault="00CC5419" w:rsidP="005F054A">
            <w:pPr>
              <w:pStyle w:val="TAC"/>
            </w:pPr>
          </w:p>
        </w:tc>
      </w:tr>
      <w:tr w:rsidR="00CC5419" w14:paraId="5CE90D1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FF2B9B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DCC76A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7EFD8B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593F8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E77C4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97A668" w14:textId="77777777" w:rsidR="00CC5419" w:rsidRDefault="00CC5419" w:rsidP="005F054A">
            <w:pPr>
              <w:pStyle w:val="TAC"/>
            </w:pPr>
            <w:r>
              <w:t>-113</w:t>
            </w:r>
          </w:p>
        </w:tc>
        <w:tc>
          <w:tcPr>
            <w:tcW w:w="1120" w:type="dxa"/>
            <w:tcBorders>
              <w:top w:val="nil"/>
              <w:left w:val="single" w:sz="4" w:space="0" w:color="auto"/>
              <w:bottom w:val="nil"/>
              <w:right w:val="single" w:sz="4" w:space="0" w:color="auto"/>
            </w:tcBorders>
            <w:hideMark/>
          </w:tcPr>
          <w:p w14:paraId="30D7ABDD" w14:textId="77777777" w:rsidR="00CC5419" w:rsidRDefault="00CC5419" w:rsidP="005F054A">
            <w:pPr>
              <w:pStyle w:val="TAC"/>
            </w:pPr>
          </w:p>
        </w:tc>
      </w:tr>
      <w:tr w:rsidR="00CC5419" w14:paraId="7A0B498B"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3A7C9A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6EEE7A7"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639B42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C0344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A1420E"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7005E0" w14:textId="77777777" w:rsidR="00CC5419" w:rsidRDefault="00CC5419" w:rsidP="005F054A">
            <w:pPr>
              <w:pStyle w:val="TAC"/>
            </w:pPr>
            <w:r>
              <w:t>-111.5</w:t>
            </w:r>
          </w:p>
        </w:tc>
        <w:tc>
          <w:tcPr>
            <w:tcW w:w="1120" w:type="dxa"/>
            <w:tcBorders>
              <w:top w:val="nil"/>
              <w:left w:val="single" w:sz="4" w:space="0" w:color="auto"/>
              <w:bottom w:val="single" w:sz="4" w:space="0" w:color="auto"/>
              <w:right w:val="single" w:sz="4" w:space="0" w:color="auto"/>
            </w:tcBorders>
            <w:hideMark/>
          </w:tcPr>
          <w:p w14:paraId="539E46B4" w14:textId="77777777" w:rsidR="00CC5419" w:rsidRDefault="00CC5419" w:rsidP="005F054A">
            <w:pPr>
              <w:pStyle w:val="TAC"/>
            </w:pPr>
          </w:p>
        </w:tc>
      </w:tr>
      <w:tr w:rsidR="00CC5419" w14:paraId="0F544673"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E1157C1"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A603D2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164021"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5A718B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6BFF84"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8365F65"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8F66382" w14:textId="77777777" w:rsidR="00CC5419" w:rsidRDefault="00CC5419" w:rsidP="005F054A">
            <w:pPr>
              <w:pStyle w:val="TAC"/>
            </w:pPr>
            <w:r>
              <w:t>NOTE 5</w:t>
            </w:r>
          </w:p>
        </w:tc>
      </w:tr>
      <w:tr w:rsidR="00CC5419" w14:paraId="0FEEA04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2F1F638C"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3ACD6C"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E780BB"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404226E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DB42C3"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A9CFA5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633C0091" w14:textId="77777777" w:rsidR="00CC5419" w:rsidRDefault="00CC5419" w:rsidP="005F054A">
            <w:pPr>
              <w:pStyle w:val="TAC"/>
            </w:pPr>
            <w:r>
              <w:t>NOTE 5</w:t>
            </w:r>
          </w:p>
        </w:tc>
      </w:tr>
      <w:tr w:rsidR="00CC5419" w14:paraId="55E35111"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087A952"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7F778D58" w14:textId="77777777" w:rsidR="00CC5419" w:rsidRDefault="00CC5419" w:rsidP="005F054A">
            <w:pPr>
              <w:pStyle w:val="TAN"/>
            </w:pPr>
            <w:r>
              <w:t>NOTE 2:</w:t>
            </w:r>
            <w:r>
              <w:tab/>
              <w:t>NR operating band groups are as defined in Section 3.5.</w:t>
            </w:r>
          </w:p>
          <w:p w14:paraId="28767204"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6300BF78" w14:textId="77777777" w:rsidR="00CC5419" w:rsidRDefault="00CC5419" w:rsidP="005F054A">
            <w:pPr>
              <w:pStyle w:val="TAN"/>
            </w:pPr>
            <w:r>
              <w:t>N</w:t>
            </w:r>
            <w:r>
              <w:rPr>
                <w:lang w:eastAsia="zh-CN"/>
              </w:rPr>
              <w:t>OTE</w:t>
            </w:r>
            <w:r>
              <w:t xml:space="preserve"> 4:</w:t>
            </w:r>
            <w:r>
              <w:tab/>
              <w:t>Tc is the basic timing unit defined in TS 38.211 [6].</w:t>
            </w:r>
          </w:p>
          <w:p w14:paraId="2EBE4B64" w14:textId="77777777" w:rsidR="00CC5419" w:rsidRDefault="00CC5419" w:rsidP="005F054A">
            <w:pPr>
              <w:pStyle w:val="TAN"/>
            </w:pPr>
            <w:r>
              <w:t>NOTE 5:</w:t>
            </w:r>
            <w:r>
              <w:tab/>
              <w:t>The same bands and the same Io conditions for each band apply for this requirement as for the corresponding requirement with the TRS bandwidth of the smallest RB number for the corresponding SCS.</w:t>
            </w:r>
          </w:p>
          <w:p w14:paraId="555F0B47" w14:textId="553D608A" w:rsidR="00CC5419" w:rsidRDefault="00CC5419" w:rsidP="005F054A">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10.1.40.2-3.</w:t>
            </w:r>
          </w:p>
          <w:p w14:paraId="3A40755D" w14:textId="2EAD6640" w:rsidR="00CC5419" w:rsidRDefault="00CC5419" w:rsidP="005F054A">
            <w:pPr>
              <w:pStyle w:val="TAN"/>
            </w:pPr>
            <w:r>
              <w:rPr>
                <w:rFonts w:eastAsia="SimSun"/>
                <w:lang w:eastAsia="ko-KR"/>
              </w:rPr>
              <w:t xml:space="preserve">NOTE 7: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0CA9E2AE" w14:textId="77777777" w:rsidR="00CC5419" w:rsidRDefault="00CC5419" w:rsidP="00CC5419"/>
    <w:p w14:paraId="6C69D718" w14:textId="77777777" w:rsidR="00CC5419" w:rsidRDefault="00CC5419" w:rsidP="00CC5419">
      <w:r>
        <w:t>The accuracy requirements in Table 10.1.40.2-2 for FR2 are valid under the following conditions:</w:t>
      </w:r>
    </w:p>
    <w:p w14:paraId="336DA22A" w14:textId="77777777" w:rsidR="00CC5419" w:rsidRDefault="00CC5419" w:rsidP="00082331">
      <w:pPr>
        <w:pStyle w:val="B10"/>
      </w:pPr>
      <w:r>
        <w:t>Conditions defined in clause 7.3 of TS 38.101-2 [19] for reference sensitivity are fulfilled.</w:t>
      </w:r>
    </w:p>
    <w:p w14:paraId="0FF2F536" w14:textId="77777777" w:rsidR="00CC5419" w:rsidRDefault="00CC5419" w:rsidP="00CC5419">
      <w:pPr>
        <w:pStyle w:val="B10"/>
      </w:pPr>
      <w:r>
        <w:t>PRP|</w:t>
      </w:r>
      <w:r>
        <w:rPr>
          <w:vertAlign w:val="subscript"/>
        </w:rPr>
        <w:t>dBm</w:t>
      </w:r>
      <w:r>
        <w:t xml:space="preserve"> according to Annex [TBD] for a corresponding Band.</w:t>
      </w:r>
    </w:p>
    <w:p w14:paraId="76B5C4D2" w14:textId="77777777" w:rsidR="00CC5419" w:rsidRDefault="00CC5419" w:rsidP="00082331">
      <w:pPr>
        <w:pStyle w:val="B10"/>
      </w:pPr>
      <w:r>
        <w:t>AWGN propagation condition.</w:t>
      </w:r>
    </w:p>
    <w:p w14:paraId="364CB2F0" w14:textId="77777777" w:rsidR="00CC5419" w:rsidRDefault="00CC5419" w:rsidP="00CC5419">
      <w:pPr>
        <w:pStyle w:val="TH"/>
      </w:pPr>
      <w: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CC5419" w14:paraId="6A326563"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796466" w14:textId="77777777" w:rsidR="00CC5419" w:rsidRDefault="00CC5419" w:rsidP="005F054A">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470D7445" w14:textId="77777777" w:rsidR="00CC5419" w:rsidRDefault="00CC5419" w:rsidP="005F054A">
            <w:pPr>
              <w:pStyle w:val="TAH"/>
            </w:pPr>
            <w:r>
              <w:t>Conditions</w:t>
            </w:r>
          </w:p>
        </w:tc>
      </w:tr>
      <w:tr w:rsidR="00CC5419" w14:paraId="2403C190"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687D81"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A37EFB" w14:textId="77777777" w:rsidR="00CC5419" w:rsidRDefault="00CC5419" w:rsidP="005F054A">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4B10BD" w14:textId="77777777" w:rsidR="00CC5419" w:rsidRDefault="00CC5419" w:rsidP="005F054A">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CE0D49" w14:textId="77777777" w:rsidR="00CC5419" w:rsidRDefault="00CC5419" w:rsidP="005F054A">
            <w:pPr>
              <w:pStyle w:val="TAH"/>
            </w:pPr>
          </w:p>
          <w:p w14:paraId="79E06F46" w14:textId="77777777" w:rsidR="00CC5419" w:rsidRDefault="00CC5419" w:rsidP="005F054A">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219D4C1" w14:textId="77777777" w:rsidR="00CC5419" w:rsidRDefault="00CC5419" w:rsidP="005F054A">
            <w:pPr>
              <w:pStyle w:val="TAH"/>
            </w:pPr>
            <w:r>
              <w:t>Io</w:t>
            </w:r>
            <w:r>
              <w:rPr>
                <w:vertAlign w:val="superscript"/>
                <w:lang w:eastAsia="zh-CN"/>
              </w:rPr>
              <w:t>Note 3</w:t>
            </w:r>
            <w:r>
              <w:t xml:space="preserve"> range</w:t>
            </w:r>
          </w:p>
        </w:tc>
      </w:tr>
      <w:tr w:rsidR="00CC5419" w14:paraId="1EFCCCE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2575CC"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B24EDB3"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2BFB6A7"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FCF2193" w14:textId="77777777" w:rsidR="00CC5419" w:rsidRDefault="00CC5419" w:rsidP="005F054A">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847D674" w14:textId="77777777" w:rsidR="00CC5419" w:rsidRDefault="00CC5419" w:rsidP="005F054A">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46FACFA5" w14:textId="77777777" w:rsidR="00CC5419" w:rsidRDefault="00CC5419" w:rsidP="005F054A">
            <w:pPr>
              <w:pStyle w:val="TAH"/>
            </w:pPr>
            <w:r>
              <w:t>Maximum</w:t>
            </w:r>
            <w:r>
              <w:br/>
              <w:t>Io</w:t>
            </w:r>
          </w:p>
        </w:tc>
      </w:tr>
      <w:tr w:rsidR="00CC5419" w14:paraId="5D099781"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4E6DB9" w14:textId="77777777" w:rsidR="00CC5419" w:rsidRDefault="00CC5419" w:rsidP="005F054A">
            <w:pPr>
              <w:pStyle w:val="TAH"/>
            </w:pPr>
            <w:r>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52D432F0"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1B30E22"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3D320C3D" w14:textId="77777777" w:rsidR="00CC5419" w:rsidRDefault="00CC5419" w:rsidP="005F054A">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40C4A7D" w14:textId="77777777" w:rsidR="00CC5419" w:rsidRDefault="00CC5419" w:rsidP="005F054A">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26927E72" w14:textId="77777777" w:rsidR="00CC5419" w:rsidRDefault="00CC5419" w:rsidP="005F054A">
            <w:pPr>
              <w:pStyle w:val="TAH"/>
            </w:pPr>
            <w:r>
              <w:t>dBm/BW</w:t>
            </w:r>
            <w:r>
              <w:rPr>
                <w:vertAlign w:val="subscript"/>
              </w:rPr>
              <w:t>Channel</w:t>
            </w:r>
          </w:p>
        </w:tc>
      </w:tr>
      <w:tr w:rsidR="00CC5419" w14:paraId="1CDBF0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0623A0"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A91A352"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0332D60"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6607247" w14:textId="77777777" w:rsidR="00CC5419" w:rsidRDefault="00CC5419" w:rsidP="005F054A">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D0CBC54"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A18E46" w14:textId="77777777" w:rsidR="00CC5419" w:rsidRDefault="00CC5419" w:rsidP="005F054A">
            <w:pPr>
              <w:pStyle w:val="TAC"/>
            </w:pPr>
            <w:r>
              <w:t>-50</w:t>
            </w:r>
          </w:p>
        </w:tc>
      </w:tr>
      <w:tr w:rsidR="00CC5419" w14:paraId="002BB3BC"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C9D3C91"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72954A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A24E10"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8996DC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3115BE24"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2A2C4A50" w14:textId="77777777" w:rsidR="00CC5419" w:rsidRDefault="00CC5419" w:rsidP="005F054A">
            <w:pPr>
              <w:pStyle w:val="TAC"/>
            </w:pPr>
            <w:r>
              <w:t>NOTE 5</w:t>
            </w:r>
          </w:p>
        </w:tc>
      </w:tr>
      <w:tr w:rsidR="00CC5419" w14:paraId="0EC9DC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279AF084"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E09BACA"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FC082"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4C990F12"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6E40932"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15418CF9" w14:textId="77777777" w:rsidR="00CC5419" w:rsidRDefault="00CC5419" w:rsidP="005F054A">
            <w:pPr>
              <w:pStyle w:val="TAC"/>
            </w:pPr>
            <w:r>
              <w:t>NOTE 5</w:t>
            </w:r>
          </w:p>
        </w:tc>
      </w:tr>
      <w:tr w:rsidR="00CC5419" w14:paraId="0CB9F00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1250B0E"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526093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3CDAB4"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C9EDCB2" w14:textId="77777777" w:rsidR="00CC5419" w:rsidRDefault="00CC5419" w:rsidP="005F054A">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856012"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8C37059" w14:textId="77777777" w:rsidR="00CC5419" w:rsidRDefault="00CC5419" w:rsidP="005F054A">
            <w:pPr>
              <w:pStyle w:val="TAC"/>
            </w:pPr>
            <w:r>
              <w:t>-50</w:t>
            </w:r>
          </w:p>
        </w:tc>
      </w:tr>
      <w:tr w:rsidR="00CC5419" w14:paraId="0C5858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3B2E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D69BC3D"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C676772"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05F860DA"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4A835E8"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428CD49" w14:textId="77777777" w:rsidR="00CC5419" w:rsidRDefault="00CC5419" w:rsidP="005F054A">
            <w:pPr>
              <w:pStyle w:val="TAC"/>
            </w:pPr>
            <w:r>
              <w:t>NOTE 5</w:t>
            </w:r>
          </w:p>
        </w:tc>
      </w:tr>
      <w:tr w:rsidR="00CC5419" w14:paraId="4511B648"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502D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2E43EF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4FB630"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520D14F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AEA7481"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F846488" w14:textId="77777777" w:rsidR="00CC5419" w:rsidRDefault="00CC5419" w:rsidP="005F054A">
            <w:pPr>
              <w:pStyle w:val="TAC"/>
            </w:pPr>
            <w:r>
              <w:t>NOTE 5</w:t>
            </w:r>
          </w:p>
        </w:tc>
      </w:tr>
      <w:tr w:rsidR="00CC5419" w14:paraId="33A17BEE"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38AD22E" w14:textId="77777777" w:rsidR="00CC5419" w:rsidRDefault="00CC5419" w:rsidP="005F054A">
            <w:pPr>
              <w:pStyle w:val="TAN"/>
            </w:pPr>
            <w:r>
              <w:t>NOTE 1:</w:t>
            </w:r>
            <w:r>
              <w:tab/>
              <w:t>This minimum Io condition is expressed as the average Io per RE over all REs in an OFDM symbol.</w:t>
            </w:r>
          </w:p>
          <w:p w14:paraId="0FAE0961" w14:textId="77777777" w:rsidR="00CC5419" w:rsidRDefault="00CC5419" w:rsidP="005F054A">
            <w:pPr>
              <w:pStyle w:val="TAN"/>
            </w:pPr>
            <w:r>
              <w:t>NOTE 2:</w:t>
            </w:r>
            <w:r>
              <w:tab/>
              <w:t>NR operating band groups are as defined in Section 3.5.</w:t>
            </w:r>
          </w:p>
          <w:p w14:paraId="22AA7979"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0102E962" w14:textId="77777777" w:rsidR="00CC5419" w:rsidRDefault="00CC5419" w:rsidP="005F054A">
            <w:pPr>
              <w:pStyle w:val="TAN"/>
            </w:pPr>
            <w:r>
              <w:t>NOTE 4:</w:t>
            </w:r>
            <w:r>
              <w:tab/>
              <w:t>Tc is the basic timing unit defined in TS 38.211 [6].</w:t>
            </w:r>
          </w:p>
          <w:p w14:paraId="67C00095" w14:textId="77777777" w:rsidR="00CC5419" w:rsidRDefault="00CC5419" w:rsidP="005F054A">
            <w:pPr>
              <w:pStyle w:val="TAN"/>
              <w:rPr>
                <w:rFonts w:eastAsia="SimSun"/>
              </w:rPr>
            </w:pPr>
            <w:r>
              <w:rPr>
                <w:rFonts w:eastAsia="SimSun"/>
              </w:rPr>
              <w:t>NOTE 5</w:t>
            </w:r>
            <w:r w:rsidRPr="00160B79">
              <w:rPr>
                <w:rFonts w:eastAsia="SimSun"/>
              </w:rPr>
              <w:t>:</w:t>
            </w:r>
            <w:r w:rsidRPr="00160B79">
              <w:rPr>
                <w:rFonts w:eastAsia="SimSun"/>
              </w:rPr>
              <w:tab/>
              <w:t xml:space="preserve">The same bands and the same Io conditions for each band apply for this requirement as for the corresponding requirement with the </w:t>
            </w:r>
            <w:r>
              <w:rPr>
                <w:rFonts w:eastAsia="SimSun"/>
              </w:rPr>
              <w:t>TRS</w:t>
            </w:r>
            <w:r w:rsidRPr="00160B79">
              <w:rPr>
                <w:rFonts w:eastAsia="SimSun"/>
              </w:rPr>
              <w:t xml:space="preserve"> bandwidth of the smallest RB number for the corresponding SCS.</w:t>
            </w:r>
          </w:p>
          <w:p w14:paraId="4BE345DF" w14:textId="4D1261C3" w:rsidR="00CC5419" w:rsidRDefault="00CC5419" w:rsidP="005F054A">
            <w:pPr>
              <w:pStyle w:val="TAN"/>
              <w:rPr>
                <w:rFonts w:eastAsia="SimSun" w:cs="Arial"/>
                <w:szCs w:val="18"/>
                <w:lang w:eastAsia="ko-KR"/>
              </w:rPr>
            </w:pPr>
            <w:r>
              <w:rPr>
                <w:rFonts w:eastAsia="SimSun"/>
                <w:lang w:eastAsia="ko-KR"/>
              </w:rPr>
              <w:t>NOTE 6:</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10.1.40.2-4.</w:t>
            </w:r>
          </w:p>
          <w:p w14:paraId="68FC56F9" w14:textId="00C628A8" w:rsidR="00CC5419" w:rsidRPr="00301B77" w:rsidRDefault="00CC5419" w:rsidP="005F054A">
            <w:pPr>
              <w:pStyle w:val="TAN"/>
            </w:pPr>
            <w:r>
              <w:rPr>
                <w:rFonts w:eastAsia="SimSun" w:cs="Arial"/>
                <w:szCs w:val="18"/>
                <w:lang w:eastAsia="ko-KR"/>
              </w:rPr>
              <w:t>NOTE 7</w:t>
            </w:r>
            <w:r w:rsidRPr="00E7602D">
              <w:rPr>
                <w:rFonts w:eastAsia="SimSun" w:cs="Arial"/>
                <w:szCs w:val="18"/>
                <w:lang w:eastAsia="ko-KR"/>
              </w:rPr>
              <w:t>:</w:t>
            </w:r>
            <w:r w:rsidRPr="00E7602D">
              <w:rPr>
                <w:rFonts w:eastAsia="SimSun" w:cs="Arial"/>
                <w:szCs w:val="18"/>
                <w:lang w:eastAsia="ko-KR"/>
              </w:rPr>
              <w:tab/>
            </w:r>
            <w:r w:rsidRPr="00E7602D">
              <w:rPr>
                <w:rFonts w:ascii="Cambria Math" w:eastAsia="SimSun" w:hAnsi="Cambria Math" w:cs="Cambria Math"/>
                <w:szCs w:val="18"/>
                <w:lang w:eastAsia="ko-KR"/>
              </w:rPr>
              <w:t>ℇ</w:t>
            </w:r>
            <w:r w:rsidRPr="00E7602D">
              <w:rPr>
                <w:rFonts w:eastAsia="SimSun" w:cs="Arial"/>
                <w:szCs w:val="18"/>
                <w:lang w:eastAsia="ko-KR"/>
              </w:rPr>
              <w:t xml:space="preserve"> is the margin for reporting quantitization error and </w:t>
            </w:r>
            <w:r w:rsidRPr="00E7602D">
              <w:rPr>
                <w:rFonts w:ascii="Cambria Math" w:eastAsia="SimSun" w:hAnsi="Cambria Math" w:cs="Cambria Math"/>
                <w:szCs w:val="18"/>
                <w:lang w:eastAsia="ko-KR"/>
              </w:rPr>
              <w:t>ℇ</w:t>
            </w:r>
            <w:r w:rsidRPr="00E7602D">
              <w:rPr>
                <w:rFonts w:eastAsia="SimSun" w:cs="Arial"/>
                <w:szCs w:val="18"/>
                <w:lang w:eastAsia="ko-KR"/>
              </w:rPr>
              <w:t>=16 Tc.</w:t>
            </w:r>
          </w:p>
        </w:tc>
      </w:tr>
    </w:tbl>
    <w:p w14:paraId="551C1B66" w14:textId="77777777" w:rsidR="00CC5419" w:rsidRPr="007B605E" w:rsidRDefault="00CC5419" w:rsidP="00CC5419"/>
    <w:p w14:paraId="3253EBE7" w14:textId="77777777" w:rsidR="00CC5419" w:rsidRDefault="00CC5419" w:rsidP="00CC5419">
      <w:pPr>
        <w:spacing w:after="120"/>
        <w:jc w:val="center"/>
        <w:rPr>
          <w:rFonts w:eastAsia="SimSun"/>
          <w:lang w:eastAsia="sv-SE"/>
        </w:rPr>
      </w:pPr>
      <w:r>
        <w:rPr>
          <w:rFonts w:ascii="Arial" w:hAnsi="Arial" w:cs="Arial"/>
          <w:b/>
          <w:lang w:val="en-US"/>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7AB1CCD9"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88DBA35"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02D736C"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22D09DE6"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20CA023"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682992"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0F8B1F"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103B" w14:textId="77777777" w:rsidR="00CC5419" w:rsidRDefault="00CC5419" w:rsidP="005F054A">
            <w:pPr>
              <w:spacing w:after="0"/>
              <w:rPr>
                <w:rFonts w:eastAsia="Yu Mincho"/>
                <w:b/>
                <w:bCs/>
              </w:rPr>
            </w:pPr>
          </w:p>
        </w:tc>
      </w:tr>
      <w:tr w:rsidR="00CC5419" w14:paraId="6A22984F"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8463AC6"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499CF0"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168951"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EB215" w14:textId="77777777" w:rsidR="00CC5419" w:rsidRDefault="00CC5419" w:rsidP="005F054A">
            <w:pPr>
              <w:pStyle w:val="TAC"/>
              <w:rPr>
                <w:rFonts w:eastAsia="Yu Mincho"/>
                <w:b/>
                <w:bCs/>
              </w:rPr>
            </w:pPr>
            <w:r>
              <w:rPr>
                <w:rFonts w:eastAsia="Yu Mincho"/>
              </w:rPr>
              <w:t>[160]</w:t>
            </w:r>
          </w:p>
        </w:tc>
      </w:tr>
      <w:tr w:rsidR="00CC5419" w14:paraId="77FD1F8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C39EFE1"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B47B21"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48C82"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EF4A2A" w14:textId="77777777" w:rsidR="00CC5419" w:rsidRDefault="00CC5419" w:rsidP="005F054A">
            <w:pPr>
              <w:pStyle w:val="TAC"/>
              <w:rPr>
                <w:rFonts w:eastAsia="Yu Mincho"/>
                <w:b/>
                <w:bCs/>
              </w:rPr>
            </w:pPr>
            <w:r>
              <w:rPr>
                <w:rFonts w:eastAsia="Yu Mincho"/>
              </w:rPr>
              <w:t>[80]</w:t>
            </w:r>
          </w:p>
        </w:tc>
      </w:tr>
      <w:tr w:rsidR="00CC5419" w14:paraId="2BF63E3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4AF31AB"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114CCF"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BC52F5"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C7257F" w14:textId="77777777" w:rsidR="00CC5419" w:rsidRDefault="00CC5419" w:rsidP="005F054A">
            <w:pPr>
              <w:pStyle w:val="TAC"/>
              <w:rPr>
                <w:rFonts w:eastAsia="Yu Mincho"/>
                <w:b/>
                <w:bCs/>
              </w:rPr>
            </w:pPr>
            <w:r>
              <w:rPr>
                <w:rFonts w:eastAsia="Yu Mincho"/>
              </w:rPr>
              <w:t>[56]</w:t>
            </w:r>
          </w:p>
        </w:tc>
      </w:tr>
      <w:tr w:rsidR="00CC5419" w14:paraId="717E3FB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BDED52"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4629BF"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BC5EBF"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8BC7D7" w14:textId="77777777" w:rsidR="00CC5419" w:rsidRDefault="00CC5419" w:rsidP="005F054A">
            <w:pPr>
              <w:pStyle w:val="TAC"/>
              <w:rPr>
                <w:rFonts w:eastAsia="Yu Mincho"/>
                <w:b/>
                <w:bCs/>
              </w:rPr>
            </w:pPr>
            <w:r>
              <w:rPr>
                <w:rFonts w:eastAsia="Yu Mincho"/>
              </w:rPr>
              <w:t>[24]</w:t>
            </w:r>
          </w:p>
        </w:tc>
      </w:tr>
      <w:tr w:rsidR="00CC5419" w14:paraId="0E4BCB8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5F7407"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F2DF86"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75ED40"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1B745C" w14:textId="77777777" w:rsidR="00CC5419" w:rsidRDefault="00CC5419" w:rsidP="005F054A">
            <w:pPr>
              <w:pStyle w:val="TAC"/>
              <w:rPr>
                <w:rFonts w:eastAsia="Yu Mincho"/>
              </w:rPr>
            </w:pPr>
            <w:r>
              <w:rPr>
                <w:rFonts w:eastAsia="Yu Mincho"/>
              </w:rPr>
              <w:t>[24]</w:t>
            </w:r>
          </w:p>
        </w:tc>
      </w:tr>
      <w:tr w:rsidR="00CC5419" w14:paraId="6D8B53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CCBFFA5"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091B0B40"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150DE56F" w14:textId="77777777" w:rsidR="00CC5419" w:rsidRDefault="00CC5419" w:rsidP="00CC5419">
      <w:pPr>
        <w:rPr>
          <w:rFonts w:eastAsia="MS Mincho"/>
          <w:lang w:val="en-US"/>
        </w:rPr>
      </w:pPr>
    </w:p>
    <w:p w14:paraId="512787B3" w14:textId="77777777" w:rsidR="00CC5419" w:rsidRDefault="00CC5419" w:rsidP="00CC5419">
      <w:pPr>
        <w:pStyle w:val="TH"/>
        <w:rPr>
          <w:rFonts w:eastAsia="SimSun"/>
          <w:lang w:eastAsia="sv-SE"/>
        </w:rPr>
      </w:pPr>
      <w:r>
        <w:rPr>
          <w:lang w:val="en-US"/>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2BCDC81D"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8DB697"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BA2B384"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EF0C1DE"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82CF70"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5CB96F"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7E36" w14:textId="77777777" w:rsidR="00CC5419" w:rsidRDefault="00CC5419" w:rsidP="005F054A">
            <w:pPr>
              <w:pStyle w:val="TAH"/>
              <w:rPr>
                <w:rFonts w:eastAsia="Yu Mincho"/>
              </w:rPr>
            </w:pPr>
          </w:p>
        </w:tc>
      </w:tr>
      <w:tr w:rsidR="00CC5419" w14:paraId="4568624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4A6332"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1CC779D"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15A504" w14:textId="77777777" w:rsidR="00CC5419" w:rsidRDefault="00CC5419" w:rsidP="005F054A">
            <w:pPr>
              <w:pStyle w:val="TAC"/>
              <w:rPr>
                <w:rFonts w:eastAsia="Yu Mincho"/>
                <w:b/>
                <w:bCs/>
              </w:rPr>
            </w:pPr>
            <w:r>
              <w:rPr>
                <w:rFonts w:eastAsia="Yu Mincho"/>
              </w:rPr>
              <w:t>[76]</w:t>
            </w:r>
          </w:p>
        </w:tc>
      </w:tr>
      <w:tr w:rsidR="00CC5419" w14:paraId="4ED1A5F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8EC669"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05E7FB7"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65398" w14:textId="77777777" w:rsidR="00CC5419" w:rsidRDefault="00CC5419" w:rsidP="005F054A">
            <w:pPr>
              <w:pStyle w:val="TAC"/>
              <w:rPr>
                <w:rFonts w:eastAsia="Yu Mincho"/>
                <w:b/>
                <w:bCs/>
              </w:rPr>
            </w:pPr>
            <w:r>
              <w:rPr>
                <w:rFonts w:eastAsia="Yu Mincho"/>
              </w:rPr>
              <w:t>[32]</w:t>
            </w:r>
          </w:p>
        </w:tc>
      </w:tr>
      <w:tr w:rsidR="00CC5419" w14:paraId="0A97E30E"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D8D3F7"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CC5419" w:rsidRDefault="00CC5419" w:rsidP="005F054A">
            <w:pPr>
              <w:pStyle w:val="TAC"/>
              <w:rPr>
                <w:rFonts w:eastAsia="Yu Mincho"/>
                <w:b/>
                <w:bCs/>
              </w:rPr>
            </w:pPr>
            <w:r>
              <w:rPr>
                <w:rFonts w:eastAsia="Yu Mincho"/>
              </w:rPr>
              <w:t>[24]</w:t>
            </w:r>
          </w:p>
        </w:tc>
      </w:tr>
      <w:tr w:rsidR="00CC5419" w14:paraId="38EC197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AD6AEF" w14:textId="77777777" w:rsidR="00CC5419" w:rsidRDefault="00CC5419" w:rsidP="005F054A">
            <w:pPr>
              <w:pStyle w:val="TAC"/>
              <w:rPr>
                <w:rFonts w:eastAsia="Yu Mincho"/>
              </w:rPr>
            </w:pPr>
            <w:r>
              <w:rPr>
                <w:rFonts w:eastAsia="Yu Mincho"/>
              </w:rPr>
              <w:t>[20]</w:t>
            </w:r>
          </w:p>
        </w:tc>
      </w:tr>
      <w:tr w:rsidR="00CC5419" w14:paraId="717CB702"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49A6889"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42A93C57"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5885CD06" w14:textId="77777777" w:rsidR="00CC5419" w:rsidRDefault="00CC5419" w:rsidP="00CC5419">
      <w:pPr>
        <w:rPr>
          <w:rFonts w:eastAsia="SimSun"/>
          <w:noProof/>
          <w:highlight w:val="yellow"/>
          <w:lang w:val="en-US" w:eastAsia="zh-CN"/>
        </w:rPr>
      </w:pPr>
    </w:p>
    <w:p w14:paraId="20173E6A" w14:textId="77777777" w:rsidR="00CC5419" w:rsidRPr="003D2609" w:rsidRDefault="00CC5419" w:rsidP="00CC5419">
      <w:pPr>
        <w:pStyle w:val="NO"/>
        <w:rPr>
          <w:lang w:eastAsia="zh-CN"/>
        </w:rPr>
      </w:pPr>
      <w:r w:rsidRPr="003D2609">
        <w:rPr>
          <w:rFonts w:hint="eastAsia"/>
          <w:lang w:eastAsia="zh-CN"/>
        </w:rPr>
        <w:t>E</w:t>
      </w:r>
      <w:r w:rsidRPr="003D2609">
        <w:rPr>
          <w:lang w:eastAsia="zh-CN"/>
        </w:rPr>
        <w:t>ditor’s Note:</w:t>
      </w:r>
      <w:r w:rsidRPr="003D2609">
        <w:t xml:space="preserve"> FFS whether and which applicability conditions from clause 10.1.25.2 should be added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rPr>
          <w:lang w:eastAsia="zh-CN"/>
        </w:rPr>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252CCABD"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0F40FBB5"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rPr>
          <w:lang w:eastAsia="zh-CN"/>
        </w:rPr>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6C2678E0"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7045600"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rPr>
          <w:lang w:eastAsia="zh-CN"/>
        </w:rPr>
      </w:pPr>
      <w:r w:rsidRPr="00DB707E">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rPr>
          <w:lang w:eastAsia="zh-CN"/>
        </w:rPr>
      </w:pPr>
      <w:r w:rsidRPr="00DB707E">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Pr="009C5807" w:rsidRDefault="00C87F52" w:rsidP="00C87F52">
      <w:r w:rsidRPr="009C5807">
        <w:t>The reporting range and mapping specified for RSRQ measurements in clause 9.1.7 of TS 36.133 [15] shall apply.</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lang w:eastAsia="zh-CN"/>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CB2F970" w14:textId="77777777" w:rsidR="00DD5704" w:rsidRDefault="00DD5704" w:rsidP="00DD5704"/>
    <w:p w14:paraId="5E4BF180" w14:textId="0A9981FC" w:rsidR="00C350A1" w:rsidRPr="009C5807" w:rsidRDefault="00936A12" w:rsidP="00C350A1">
      <w:pPr>
        <w:pStyle w:val="Heading1"/>
      </w:pPr>
      <w:r w:rsidRPr="009C5807">
        <w:t>11</w:t>
      </w:r>
      <w:r w:rsidRPr="009C5807">
        <w:tab/>
      </w:r>
      <w:bookmarkEnd w:id="1"/>
      <w:bookmarkEnd w:id="29"/>
      <w:r w:rsidR="00C350A1" w:rsidRPr="009C5807">
        <w:t>Void</w:t>
      </w:r>
    </w:p>
    <w:sectPr w:rsidR="00C350A1" w:rsidRPr="009C5807" w:rsidSect="00342777">
      <w:headerReference w:type="default" r:id="rId17"/>
      <w:footerReference w:type="default" r:id="rId18"/>
      <w:footnotePr>
        <w:numRestart w:val="eachSect"/>
      </w:footnotePr>
      <w:pgSz w:w="11907" w:h="16840" w:code="9"/>
      <w:pgMar w:top="1418" w:right="1134" w:bottom="1134" w:left="1134" w:header="851" w:footer="340" w:gutter="0"/>
      <w:pgNumType w:start="78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8B6CE" w14:textId="77777777" w:rsidR="00B87F2A" w:rsidRDefault="00B87F2A">
      <w:r>
        <w:separator/>
      </w:r>
    </w:p>
  </w:endnote>
  <w:endnote w:type="continuationSeparator" w:id="0">
    <w:p w14:paraId="5F8F2791" w14:textId="77777777" w:rsidR="00B87F2A" w:rsidRDefault="00B87F2A">
      <w:r>
        <w:continuationSeparator/>
      </w:r>
    </w:p>
  </w:endnote>
  <w:endnote w:type="continuationNotice" w:id="1">
    <w:p w14:paraId="6C3755D3" w14:textId="77777777" w:rsidR="00B87F2A" w:rsidRDefault="00B87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C4C72" w14:textId="77777777" w:rsidR="00B87F2A" w:rsidRDefault="00B87F2A">
      <w:r>
        <w:separator/>
      </w:r>
    </w:p>
  </w:footnote>
  <w:footnote w:type="continuationSeparator" w:id="0">
    <w:p w14:paraId="21E21CC6" w14:textId="77777777" w:rsidR="00B87F2A" w:rsidRDefault="00B87F2A">
      <w:r>
        <w:continuationSeparator/>
      </w:r>
    </w:p>
  </w:footnote>
  <w:footnote w:type="continuationNotice" w:id="1">
    <w:p w14:paraId="30F164E7" w14:textId="77777777" w:rsidR="00B87F2A" w:rsidRDefault="00B87F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534C13A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494792">
      <w:rPr>
        <w:rFonts w:ascii="Arial" w:hAnsi="Arial" w:cs="Arial"/>
        <w:b/>
        <w:sz w:val="18"/>
        <w:szCs w:val="18"/>
        <w:lang w:val="sv-FI"/>
      </w:rPr>
      <w:t>2</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494792">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112"/>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24B"/>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777"/>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99"/>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5D12"/>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850"/>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479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A82"/>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0904"/>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4F47"/>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583"/>
    <w:rsid w:val="005F573B"/>
    <w:rsid w:val="005F605D"/>
    <w:rsid w:val="005F67F3"/>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D39"/>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5E01"/>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27"/>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333"/>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AB1"/>
    <w:rsid w:val="007F4C9A"/>
    <w:rsid w:val="007F5076"/>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1F20"/>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3B63"/>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58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6EF8"/>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03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467"/>
    <w:rsid w:val="00B86983"/>
    <w:rsid w:val="00B86EEA"/>
    <w:rsid w:val="00B87266"/>
    <w:rsid w:val="00B8735A"/>
    <w:rsid w:val="00B873FB"/>
    <w:rsid w:val="00B87AD9"/>
    <w:rsid w:val="00B87F2A"/>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944"/>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BE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4AE"/>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03"/>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1B8"/>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6B"/>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2E"/>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3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E7B"/>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746"/>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99"/>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808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089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808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089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0899"/>
    <w:pPr>
      <w:ind w:left="1701" w:hanging="1701"/>
      <w:outlineLvl w:val="4"/>
    </w:pPr>
    <w:rPr>
      <w:sz w:val="22"/>
    </w:rPr>
  </w:style>
  <w:style w:type="paragraph" w:styleId="Heading6">
    <w:name w:val="heading 6"/>
    <w:aliases w:val="T1,Header 6"/>
    <w:basedOn w:val="H6"/>
    <w:next w:val="Normal"/>
    <w:link w:val="Heading6Char"/>
    <w:qFormat/>
    <w:rsid w:val="00380899"/>
    <w:pPr>
      <w:outlineLvl w:val="5"/>
    </w:pPr>
  </w:style>
  <w:style w:type="paragraph" w:styleId="Heading7">
    <w:name w:val="heading 7"/>
    <w:aliases w:val="L7,Header 7"/>
    <w:basedOn w:val="H6"/>
    <w:next w:val="Normal"/>
    <w:link w:val="Heading7Char"/>
    <w:qFormat/>
    <w:rsid w:val="00380899"/>
    <w:pPr>
      <w:outlineLvl w:val="6"/>
    </w:pPr>
  </w:style>
  <w:style w:type="paragraph" w:styleId="Heading8">
    <w:name w:val="heading 8"/>
    <w:basedOn w:val="Heading1"/>
    <w:next w:val="Normal"/>
    <w:link w:val="Heading8Char"/>
    <w:qFormat/>
    <w:rsid w:val="00380899"/>
    <w:pPr>
      <w:ind w:left="0" w:firstLine="0"/>
      <w:outlineLvl w:val="7"/>
    </w:pPr>
  </w:style>
  <w:style w:type="paragraph" w:styleId="Heading9">
    <w:name w:val="heading 9"/>
    <w:aliases w:val="Figure Heading,FH"/>
    <w:basedOn w:val="Heading8"/>
    <w:next w:val="Normal"/>
    <w:link w:val="Heading9Char"/>
    <w:qFormat/>
    <w:rsid w:val="00380899"/>
    <w:pPr>
      <w:outlineLvl w:val="8"/>
    </w:pPr>
  </w:style>
  <w:style w:type="character" w:default="1" w:styleId="DefaultParagraphFont">
    <w:name w:val="Default Paragraph Font"/>
    <w:semiHidden/>
    <w:rsid w:val="003808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089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380899"/>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380899"/>
    <w:pPr>
      <w:ind w:left="1418" w:hanging="1418"/>
    </w:pPr>
  </w:style>
  <w:style w:type="paragraph" w:styleId="TOC8">
    <w:name w:val="toc 8"/>
    <w:basedOn w:val="TOC1"/>
    <w:rsid w:val="00380899"/>
    <w:pPr>
      <w:spacing w:before="180"/>
      <w:ind w:left="2693" w:hanging="2693"/>
    </w:pPr>
    <w:rPr>
      <w:b/>
    </w:rPr>
  </w:style>
  <w:style w:type="paragraph" w:styleId="TOC1">
    <w:name w:val="toc 1"/>
    <w:rsid w:val="003808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380899"/>
    <w:pPr>
      <w:keepLines/>
      <w:tabs>
        <w:tab w:val="center" w:pos="4536"/>
        <w:tab w:val="right" w:pos="9072"/>
      </w:tabs>
    </w:pPr>
    <w:rPr>
      <w:noProof/>
    </w:rPr>
  </w:style>
  <w:style w:type="character" w:customStyle="1" w:styleId="ZGSM">
    <w:name w:val="ZGSM"/>
    <w:rsid w:val="0038089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0899"/>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3808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380899"/>
    <w:pPr>
      <w:ind w:left="1701" w:hanging="1701"/>
    </w:pPr>
  </w:style>
  <w:style w:type="paragraph" w:styleId="TOC4">
    <w:name w:val="toc 4"/>
    <w:basedOn w:val="TOC3"/>
    <w:rsid w:val="00380899"/>
    <w:pPr>
      <w:ind w:left="1418" w:hanging="1418"/>
    </w:pPr>
  </w:style>
  <w:style w:type="paragraph" w:styleId="TOC3">
    <w:name w:val="toc 3"/>
    <w:basedOn w:val="TOC2"/>
    <w:rsid w:val="00380899"/>
    <w:pPr>
      <w:ind w:left="1134" w:hanging="1134"/>
    </w:pPr>
  </w:style>
  <w:style w:type="paragraph" w:styleId="TOC2">
    <w:name w:val="toc 2"/>
    <w:basedOn w:val="TOC1"/>
    <w:rsid w:val="00380899"/>
    <w:pPr>
      <w:keepNext w:val="0"/>
      <w:spacing w:before="0"/>
      <w:ind w:left="851" w:hanging="851"/>
    </w:pPr>
    <w:rPr>
      <w:sz w:val="20"/>
    </w:rPr>
  </w:style>
  <w:style w:type="paragraph" w:styleId="Footer">
    <w:name w:val="footer"/>
    <w:aliases w:val="footer odd,footer,fo,pie de página"/>
    <w:basedOn w:val="Header"/>
    <w:link w:val="FooterChar"/>
    <w:rsid w:val="00380899"/>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380899"/>
    <w:pPr>
      <w:outlineLvl w:val="9"/>
    </w:pPr>
  </w:style>
  <w:style w:type="paragraph" w:customStyle="1" w:styleId="NF">
    <w:name w:val="NF"/>
    <w:basedOn w:val="NO"/>
    <w:rsid w:val="00380899"/>
    <w:pPr>
      <w:keepNext/>
      <w:spacing w:after="0"/>
    </w:pPr>
    <w:rPr>
      <w:rFonts w:ascii="Arial" w:hAnsi="Arial"/>
      <w:sz w:val="18"/>
    </w:rPr>
  </w:style>
  <w:style w:type="paragraph" w:customStyle="1" w:styleId="NO">
    <w:name w:val="NO"/>
    <w:basedOn w:val="Normal"/>
    <w:link w:val="NOChar"/>
    <w:rsid w:val="00380899"/>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3808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380899"/>
    <w:pPr>
      <w:jc w:val="right"/>
    </w:pPr>
  </w:style>
  <w:style w:type="paragraph" w:customStyle="1" w:styleId="TAL">
    <w:name w:val="TAL"/>
    <w:basedOn w:val="Normal"/>
    <w:link w:val="TALCar"/>
    <w:rsid w:val="00380899"/>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380899"/>
    <w:rPr>
      <w:b/>
    </w:rPr>
  </w:style>
  <w:style w:type="paragraph" w:customStyle="1" w:styleId="TAC">
    <w:name w:val="TAC"/>
    <w:basedOn w:val="TAL"/>
    <w:link w:val="TACChar"/>
    <w:rsid w:val="00380899"/>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38089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380899"/>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380899"/>
    <w:pPr>
      <w:spacing w:after="0"/>
    </w:pPr>
  </w:style>
  <w:style w:type="paragraph" w:customStyle="1" w:styleId="NW">
    <w:name w:val="NW"/>
    <w:basedOn w:val="NO"/>
    <w:rsid w:val="00380899"/>
    <w:pPr>
      <w:spacing w:after="0"/>
    </w:pPr>
  </w:style>
  <w:style w:type="paragraph" w:customStyle="1" w:styleId="EW">
    <w:name w:val="EW"/>
    <w:basedOn w:val="EX"/>
    <w:rsid w:val="00380899"/>
    <w:pPr>
      <w:spacing w:after="0"/>
    </w:pPr>
  </w:style>
  <w:style w:type="paragraph" w:customStyle="1" w:styleId="B10">
    <w:name w:val="B1"/>
    <w:basedOn w:val="List"/>
    <w:link w:val="B1Char"/>
    <w:rsid w:val="00380899"/>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380899"/>
    <w:pPr>
      <w:ind w:left="1985" w:hanging="1985"/>
    </w:pPr>
  </w:style>
  <w:style w:type="paragraph" w:styleId="TOC7">
    <w:name w:val="toc 7"/>
    <w:basedOn w:val="TOC6"/>
    <w:next w:val="Normal"/>
    <w:rsid w:val="00380899"/>
    <w:pPr>
      <w:ind w:left="2268" w:hanging="2268"/>
    </w:pPr>
  </w:style>
  <w:style w:type="paragraph" w:customStyle="1" w:styleId="EditorsNote">
    <w:name w:val="Editor's Note"/>
    <w:aliases w:val="EN,Editor's Noteormal"/>
    <w:basedOn w:val="NO"/>
    <w:link w:val="EditorsNoteChar"/>
    <w:rsid w:val="00380899"/>
    <w:rPr>
      <w:color w:val="FF0000"/>
    </w:rPr>
  </w:style>
  <w:style w:type="paragraph" w:customStyle="1" w:styleId="TH">
    <w:name w:val="TH"/>
    <w:basedOn w:val="Normal"/>
    <w:link w:val="THChar"/>
    <w:rsid w:val="00380899"/>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3808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3808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3808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3808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380899"/>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3808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380899"/>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3808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380899"/>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380899"/>
  </w:style>
  <w:style w:type="paragraph" w:customStyle="1" w:styleId="B4">
    <w:name w:val="B4"/>
    <w:basedOn w:val="List4"/>
    <w:link w:val="B4Char"/>
    <w:rsid w:val="00380899"/>
  </w:style>
  <w:style w:type="character" w:customStyle="1" w:styleId="B4Char">
    <w:name w:val="B4 Char"/>
    <w:link w:val="B4"/>
    <w:qFormat/>
    <w:rsid w:val="00936A12"/>
    <w:rPr>
      <w:rFonts w:eastAsia="Times New Roman"/>
      <w:lang w:eastAsia="en-GB"/>
    </w:rPr>
  </w:style>
  <w:style w:type="paragraph" w:customStyle="1" w:styleId="B5">
    <w:name w:val="B5"/>
    <w:basedOn w:val="List5"/>
    <w:rsid w:val="00380899"/>
  </w:style>
  <w:style w:type="paragraph" w:customStyle="1" w:styleId="ZTD">
    <w:name w:val="ZTD"/>
    <w:basedOn w:val="ZB"/>
    <w:rsid w:val="00380899"/>
    <w:pPr>
      <w:framePr w:hRule="auto" w:wrap="notBeside" w:y="852"/>
    </w:pPr>
    <w:rPr>
      <w:i w:val="0"/>
      <w:sz w:val="40"/>
    </w:rPr>
  </w:style>
  <w:style w:type="paragraph" w:customStyle="1" w:styleId="ZV">
    <w:name w:val="ZV"/>
    <w:basedOn w:val="ZU"/>
    <w:rsid w:val="00380899"/>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380899"/>
    <w:pPr>
      <w:keepLines/>
      <w:spacing w:after="0"/>
    </w:pPr>
  </w:style>
  <w:style w:type="paragraph" w:styleId="Index2">
    <w:name w:val="index 2"/>
    <w:basedOn w:val="Index1"/>
    <w:rsid w:val="00380899"/>
    <w:pPr>
      <w:ind w:left="284"/>
    </w:pPr>
  </w:style>
  <w:style w:type="character" w:styleId="FootnoteReference">
    <w:name w:val="footnote reference"/>
    <w:aliases w:val="Appel note de bas de p,Nota,Footnote symbol,Footnote"/>
    <w:basedOn w:val="DefaultParagraphFont"/>
    <w:rsid w:val="003808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08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380899"/>
    <w:pPr>
      <w:ind w:left="851"/>
    </w:pPr>
  </w:style>
  <w:style w:type="paragraph" w:styleId="ListNumber">
    <w:name w:val="List Number"/>
    <w:basedOn w:val="List"/>
    <w:rsid w:val="00380899"/>
  </w:style>
  <w:style w:type="paragraph" w:styleId="List">
    <w:name w:val="List"/>
    <w:basedOn w:val="Normal"/>
    <w:link w:val="ListChar"/>
    <w:rsid w:val="00380899"/>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380899"/>
    <w:pPr>
      <w:ind w:left="851"/>
    </w:pPr>
  </w:style>
  <w:style w:type="paragraph" w:styleId="ListBullet">
    <w:name w:val="List Bullet"/>
    <w:aliases w:val="UL"/>
    <w:basedOn w:val="List"/>
    <w:link w:val="ListBulletChar"/>
    <w:rsid w:val="00380899"/>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380899"/>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380899"/>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380899"/>
    <w:pPr>
      <w:ind w:left="1135"/>
    </w:pPr>
  </w:style>
  <w:style w:type="paragraph" w:styleId="List4">
    <w:name w:val="List 4"/>
    <w:basedOn w:val="List3"/>
    <w:rsid w:val="00380899"/>
    <w:pPr>
      <w:ind w:left="1418"/>
    </w:pPr>
  </w:style>
  <w:style w:type="paragraph" w:styleId="List5">
    <w:name w:val="List 5"/>
    <w:basedOn w:val="List4"/>
    <w:rsid w:val="00380899"/>
    <w:pPr>
      <w:ind w:left="1702"/>
    </w:pPr>
  </w:style>
  <w:style w:type="paragraph" w:styleId="ListBullet4">
    <w:name w:val="List Bullet 4"/>
    <w:basedOn w:val="ListBullet3"/>
    <w:rsid w:val="00380899"/>
    <w:pPr>
      <w:ind w:left="1418"/>
    </w:pPr>
  </w:style>
  <w:style w:type="paragraph" w:styleId="ListBullet5">
    <w:name w:val="List Bullet 5"/>
    <w:basedOn w:val="ListBullet4"/>
    <w:rsid w:val="00380899"/>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788</TotalTime>
  <Pages>6</Pages>
  <Words>55263</Words>
  <Characters>315003</Characters>
  <Application>Microsoft Office Word</Application>
  <DocSecurity>0</DocSecurity>
  <Lines>2625</Lines>
  <Paragraphs>739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369527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435</cp:revision>
  <dcterms:created xsi:type="dcterms:W3CDTF">2022-06-29T14:17:00Z</dcterms:created>
  <dcterms:modified xsi:type="dcterms:W3CDTF">2023-06-30T19:16:00Z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