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8C12FE0" w:rsidR="00516FFF" w:rsidRPr="003646C5" w:rsidRDefault="00A77EC2" w:rsidP="00516FFF">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2F91C2AD" w:rsidR="001432B1" w:rsidRDefault="00710B16" w:rsidP="002A4741">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5E620EC" w14:textId="6889A871" w:rsidR="001D3629" w:rsidRDefault="001D3629" w:rsidP="002A4741">
      <w:pPr>
        <w:rPr>
          <w:lang w:val="en-US"/>
        </w:rPr>
      </w:pPr>
    </w:p>
    <w:p w14:paraId="70E12910" w14:textId="77777777" w:rsidR="001D3629" w:rsidRDefault="001D3629" w:rsidP="001D3629">
      <w:pPr>
        <w:pStyle w:val="Heading3"/>
      </w:pPr>
      <w:r>
        <w:rPr>
          <w:lang w:val="en-US" w:eastAsia="ko-KR"/>
        </w:rPr>
        <w:t>3.6.15</w:t>
      </w:r>
      <w:r w:rsidRPr="00D04D64">
        <w:rPr>
          <w:lang w:val="en-US" w:eastAsia="ko-KR"/>
        </w:rPr>
        <w:tab/>
      </w:r>
      <w:r w:rsidRPr="00D04D64">
        <w:t xml:space="preserve">Applicability of requirements </w:t>
      </w:r>
      <w:r>
        <w:t>for per-FR gap</w:t>
      </w:r>
    </w:p>
    <w:p w14:paraId="08F139EF" w14:textId="77777777" w:rsidR="001D3629" w:rsidRPr="009C5807" w:rsidRDefault="001D3629" w:rsidP="001D3629">
      <w:r w:rsidRPr="00430F21">
        <w:t xml:space="preserve">Requirements for </w:t>
      </w:r>
      <w:r>
        <w:t>per-FR gap</w:t>
      </w:r>
      <w:r w:rsidRPr="00430F21">
        <w:t xml:space="preserve"> are applicable for the UE </w:t>
      </w:r>
      <w:r>
        <w:t>indicating one of the following capabilities:</w:t>
      </w:r>
    </w:p>
    <w:p w14:paraId="294847B0" w14:textId="77777777" w:rsidR="001D3629" w:rsidRPr="009C5807" w:rsidRDefault="001D3629" w:rsidP="001D3629">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040FE56D" w14:textId="60FD8938" w:rsidR="001D3629" w:rsidRDefault="001D3629" w:rsidP="001D3629">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7986213A" w14:textId="77777777" w:rsidR="001D3629" w:rsidRPr="009323E2" w:rsidRDefault="001D3629" w:rsidP="001D3629">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491771E9" w14:textId="77777777" w:rsidR="0031358E" w:rsidRPr="00043DFE" w:rsidRDefault="0031358E" w:rsidP="0031358E">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379C5DF" w14:textId="77777777" w:rsidR="0031358E" w:rsidRPr="00043DFE" w:rsidRDefault="0031358E" w:rsidP="0031358E">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11A8C7C4" w14:textId="77777777" w:rsidR="0031358E" w:rsidRPr="00043DFE" w:rsidRDefault="0031358E" w:rsidP="0031358E">
      <w:pPr>
        <w:pStyle w:val="B10"/>
      </w:pPr>
      <w:r w:rsidRPr="00043DFE">
        <w:tab/>
        <w:t>otherwise M1=1.</w:t>
      </w:r>
    </w:p>
    <w:p w14:paraId="1304762F" w14:textId="5E77ED26" w:rsidR="0031358E" w:rsidRDefault="0031358E" w:rsidP="0031358E">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39D1A3F8" w14:textId="319DEA69" w:rsidR="00286737" w:rsidRPr="00043DFE" w:rsidRDefault="00286737" w:rsidP="0031358E">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2D36A398" w14:textId="73F2A96F" w:rsidR="0031358E" w:rsidRPr="00043DFE" w:rsidRDefault="0031358E" w:rsidP="0031358E">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00A05093">
        <w:rPr>
          <w:rFonts w:cs="v4.2.0"/>
          <w:snapToGrid w:val="0"/>
        </w:rPr>
        <w:t xml:space="preserve"> or </w:t>
      </w:r>
      <w:r w:rsidR="00A05093" w:rsidRPr="00043DFE">
        <w:rPr>
          <w:rFonts w:cs="v4.2.0"/>
        </w:rPr>
        <w:t>Table</w:t>
      </w:r>
      <w:r w:rsidR="00A05093" w:rsidRPr="00043DFE">
        <w:rPr>
          <w:rFonts w:cs="v4.2.0"/>
          <w:lang w:eastAsia="zh-CN"/>
        </w:rPr>
        <w:t xml:space="preserve"> </w:t>
      </w:r>
      <w:r w:rsidR="00A05093" w:rsidRPr="00043DFE">
        <w:rPr>
          <w:rFonts w:cs="v4.2.0"/>
          <w:snapToGrid w:val="0"/>
        </w:rPr>
        <w:t>4.2.2.2-</w:t>
      </w:r>
      <w:r w:rsidR="00A05093">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42ED2BD" w14:textId="77777777" w:rsidR="0031358E" w:rsidRPr="00043DFE" w:rsidRDefault="0031358E" w:rsidP="0031358E">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w:t>
      </w:r>
      <w:r w:rsidRPr="00043DFE">
        <w:t>≤</w:t>
      </w:r>
      <w:r w:rsidRPr="00043DFE">
        <w:rPr>
          <w:rFonts w:cs="v4.2.0"/>
        </w:rPr>
        <w:t xml:space="preserve"> 10.24s,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3357724E" w14:textId="77777777" w:rsidR="0031358E" w:rsidRPr="00043DFE" w:rsidRDefault="0031358E" w:rsidP="0031358E">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CC8E56A" w14:textId="77777777" w:rsidR="0031358E" w:rsidRPr="00D60521" w:rsidRDefault="0031358E" w:rsidP="00D60521">
      <w:pPr>
        <w:overflowPunct/>
        <w:autoSpaceDE/>
        <w:autoSpaceDN/>
        <w:adjustRightInd/>
        <w:textAlignment w:val="auto"/>
        <w:rPr>
          <w:rFonts w:eastAsiaTheme="minorEastAsia" w:cs="v4.2.0"/>
          <w:lang w:eastAsia="en-US"/>
        </w:rPr>
      </w:pPr>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p>
    <w:p w14:paraId="0215ED80" w14:textId="6ADFDDE8" w:rsidR="0031358E" w:rsidRPr="00043DFE" w:rsidRDefault="0031358E" w:rsidP="0031358E">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1E4500BF" w14:textId="77777777" w:rsidR="0031358E" w:rsidRPr="00043DFE" w:rsidRDefault="0031358E" w:rsidP="0031358E">
      <w:pPr>
        <w:pStyle w:val="B10"/>
      </w:pPr>
      <w:r w:rsidRPr="00043DFE">
        <w:t>-</w:t>
      </w:r>
      <w:r w:rsidRPr="00043DFE">
        <w:tab/>
        <w:t xml:space="preserve">T= 10 s if the UE is not configured with eDRX_IDLE cycle, or </w:t>
      </w:r>
    </w:p>
    <w:p w14:paraId="583A7089" w14:textId="77777777" w:rsidR="0031358E" w:rsidRPr="00043DFE" w:rsidRDefault="0031358E" w:rsidP="0031358E">
      <w:pPr>
        <w:pStyle w:val="B10"/>
      </w:pPr>
      <w:r w:rsidRPr="00043DFE">
        <w:t>-</w:t>
      </w:r>
      <w:r w:rsidRPr="00043DFE">
        <w:tab/>
        <w:t>T= MAX (10 s, one eDRX_IDLE cycle) if the UE is configured with eDRX_IDLE cycle in FR1, or</w:t>
      </w:r>
    </w:p>
    <w:p w14:paraId="54FC1DBF" w14:textId="77777777" w:rsidR="0031358E" w:rsidRPr="00043DFE" w:rsidRDefault="0031358E" w:rsidP="0031358E">
      <w:pPr>
        <w:pStyle w:val="B10"/>
      </w:pPr>
      <w:r w:rsidRPr="00043DFE">
        <w:t>-</w:t>
      </w:r>
      <w:r w:rsidRPr="00043DFE">
        <w:tab/>
        <w:t xml:space="preserve">T= MAX (10 s, N1* eDRX_IDLE cycle) if the UE is configured with eDRX_IDLE cycle less than 20.48s in FR2, </w:t>
      </w:r>
    </w:p>
    <w:p w14:paraId="670E0A64" w14:textId="77777777" w:rsidR="0031358E" w:rsidRDefault="0031358E" w:rsidP="0031358E">
      <w:pPr>
        <w:pStyle w:val="B10"/>
      </w:pPr>
      <w:r w:rsidRPr="00043DFE">
        <w:t>-</w:t>
      </w:r>
      <w:r w:rsidRPr="00043DFE">
        <w:tab/>
        <w:t>Otherwise, T= MAX (10 s, one eDRX_IDLE cycle) if the UE is configured with eDRX_IDLE cycle no less than 20.48 s in FR2</w:t>
      </w:r>
    </w:p>
    <w:p w14:paraId="3759E48D" w14:textId="61B3C849" w:rsidR="00E738E0" w:rsidRPr="009C5807" w:rsidRDefault="00E738E0" w:rsidP="00E738E0">
      <w:pPr>
        <w:rPr>
          <w:rFonts w:cs="v4.2.0"/>
        </w:rPr>
      </w:pP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533EAB9D" w:rsidR="00575781" w:rsidRDefault="00575781" w:rsidP="00575781">
      <w:pPr>
        <w:rPr>
          <w:noProof/>
        </w:rPr>
      </w:pPr>
    </w:p>
    <w:p w14:paraId="2C7CA2AF" w14:textId="77777777" w:rsidR="00FD3D2E" w:rsidRPr="00043DFE" w:rsidRDefault="00FD3D2E" w:rsidP="00FD3D2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D3D2E" w:rsidRPr="00043DFE" w14:paraId="35AC1F31" w14:textId="77777777" w:rsidTr="008B107E">
        <w:trPr>
          <w:cantSplit/>
          <w:jc w:val="center"/>
        </w:trPr>
        <w:tc>
          <w:tcPr>
            <w:tcW w:w="1617" w:type="pct"/>
          </w:tcPr>
          <w:p w14:paraId="4479CC98" w14:textId="77777777" w:rsidR="00FD3D2E" w:rsidRPr="00043DFE" w:rsidRDefault="00FD3D2E" w:rsidP="008B107E">
            <w:pPr>
              <w:pStyle w:val="TAH"/>
            </w:pPr>
            <w:r w:rsidRPr="00043DFE">
              <w:t>eDRX_IDLE cycle length [s]</w:t>
            </w:r>
          </w:p>
        </w:tc>
        <w:tc>
          <w:tcPr>
            <w:tcW w:w="774" w:type="pct"/>
          </w:tcPr>
          <w:p w14:paraId="0FAAC5D4" w14:textId="77777777" w:rsidR="00FD3D2E" w:rsidRPr="00043DFE" w:rsidRDefault="00FD3D2E" w:rsidP="008B107E">
            <w:pPr>
              <w:pStyle w:val="TAH"/>
            </w:pPr>
            <w:r w:rsidRPr="00043DFE">
              <w:t>DRX cycle length [s]</w:t>
            </w:r>
          </w:p>
        </w:tc>
        <w:tc>
          <w:tcPr>
            <w:tcW w:w="797" w:type="pct"/>
          </w:tcPr>
          <w:p w14:paraId="25740AFE" w14:textId="77777777" w:rsidR="00FD3D2E" w:rsidRPr="00043DFE" w:rsidRDefault="00FD3D2E" w:rsidP="008B107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6FD675DB" w14:textId="77777777" w:rsidR="00FD3D2E" w:rsidRPr="00043DFE" w:rsidRDefault="00FD3D2E" w:rsidP="008B107E">
            <w:pPr>
              <w:pStyle w:val="TAH"/>
              <w:rPr>
                <w:rFonts w:cs="Arial"/>
                <w:snapToGrid w:val="0"/>
              </w:rPr>
            </w:pPr>
            <w:r w:rsidRPr="00043DFE">
              <w:t>Scaling Factor (N1)</w:t>
            </w:r>
          </w:p>
        </w:tc>
        <w:tc>
          <w:tcPr>
            <w:tcW w:w="1015" w:type="pct"/>
          </w:tcPr>
          <w:p w14:paraId="11744C9F"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D3D2E" w:rsidRPr="00043DFE" w14:paraId="30A816A9" w14:textId="77777777" w:rsidTr="008B107E">
        <w:trPr>
          <w:cantSplit/>
          <w:jc w:val="center"/>
        </w:trPr>
        <w:tc>
          <w:tcPr>
            <w:tcW w:w="1617" w:type="pct"/>
            <w:vAlign w:val="center"/>
          </w:tcPr>
          <w:p w14:paraId="273573D1"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48A8EAAC"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33FA8D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0C3D3094" w14:textId="77777777" w:rsidR="00FD3D2E" w:rsidRPr="00043DFE" w:rsidRDefault="00FD3D2E" w:rsidP="008B107E">
            <w:pPr>
              <w:keepNext/>
              <w:keepLines/>
              <w:spacing w:after="0"/>
              <w:jc w:val="center"/>
              <w:rPr>
                <w:rFonts w:ascii="Arial" w:hAnsi="Arial" w:cs="Arial"/>
                <w:snapToGrid w:val="0"/>
                <w:sz w:val="18"/>
                <w:lang w:eastAsia="zh-CN"/>
              </w:rPr>
            </w:pPr>
          </w:p>
          <w:p w14:paraId="227D4388" w14:textId="77777777" w:rsidR="00FD3D2E" w:rsidRPr="00043DFE" w:rsidRDefault="00FD3D2E" w:rsidP="008B107E">
            <w:pPr>
              <w:keepNext/>
              <w:keepLines/>
              <w:spacing w:after="0"/>
              <w:jc w:val="center"/>
              <w:rPr>
                <w:rFonts w:ascii="Arial" w:hAnsi="Arial" w:cs="Arial"/>
                <w:snapToGrid w:val="0"/>
                <w:sz w:val="18"/>
                <w:lang w:eastAsia="zh-CN"/>
              </w:rPr>
            </w:pPr>
          </w:p>
          <w:p w14:paraId="3A9480DD" w14:textId="77777777" w:rsidR="00FD3D2E" w:rsidRPr="00043DFE" w:rsidRDefault="00FD3D2E" w:rsidP="008B107E">
            <w:pPr>
              <w:keepNext/>
              <w:keepLines/>
              <w:spacing w:after="0"/>
              <w:jc w:val="center"/>
              <w:rPr>
                <w:rFonts w:ascii="Arial" w:hAnsi="Arial" w:cs="Arial"/>
                <w:snapToGrid w:val="0"/>
                <w:sz w:val="18"/>
                <w:lang w:eastAsia="zh-CN"/>
              </w:rPr>
            </w:pPr>
          </w:p>
          <w:p w14:paraId="6E206A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p>
          <w:p w14:paraId="6CA4ECB4" w14:textId="77777777" w:rsidR="00FD3D2E" w:rsidRPr="00043DFE" w:rsidRDefault="00FD3D2E" w:rsidP="008B107E">
            <w:pPr>
              <w:keepNext/>
              <w:keepLines/>
              <w:spacing w:after="0"/>
              <w:jc w:val="center"/>
              <w:rPr>
                <w:rFonts w:ascii="Arial" w:hAnsi="Arial" w:cs="Arial"/>
                <w:snapToGrid w:val="0"/>
                <w:sz w:val="18"/>
              </w:rPr>
            </w:pPr>
          </w:p>
          <w:p w14:paraId="0E199FDE" w14:textId="77777777" w:rsidR="00FD3D2E" w:rsidRPr="00043DFE" w:rsidRDefault="00FD3D2E" w:rsidP="008B107E">
            <w:pPr>
              <w:keepNext/>
              <w:keepLines/>
              <w:spacing w:after="0"/>
              <w:jc w:val="center"/>
              <w:rPr>
                <w:rFonts w:ascii="Arial" w:hAnsi="Arial" w:cs="Arial"/>
                <w:snapToGrid w:val="0"/>
                <w:sz w:val="18"/>
              </w:rPr>
            </w:pPr>
          </w:p>
          <w:p w14:paraId="0816BF7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6BBC44C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DCBC6BA" w14:textId="77777777" w:rsidTr="008B107E">
        <w:trPr>
          <w:cantSplit/>
          <w:jc w:val="center"/>
        </w:trPr>
        <w:tc>
          <w:tcPr>
            <w:tcW w:w="1617" w:type="pct"/>
            <w:vAlign w:val="center"/>
          </w:tcPr>
          <w:p w14:paraId="3B7A0F10"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74" w:type="pct"/>
          </w:tcPr>
          <w:p w14:paraId="54A09F1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104441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BB5278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FBA6BF1"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1F930EF9" w14:textId="77777777" w:rsidTr="008B107E">
        <w:trPr>
          <w:cantSplit/>
          <w:jc w:val="center"/>
        </w:trPr>
        <w:tc>
          <w:tcPr>
            <w:tcW w:w="1617" w:type="pct"/>
            <w:vAlign w:val="center"/>
          </w:tcPr>
          <w:p w14:paraId="3D93C70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6947425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6DC7F10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2A77281C"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84A906A"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54AD257" w14:textId="77777777" w:rsidTr="008B107E">
        <w:trPr>
          <w:cantSplit/>
          <w:jc w:val="center"/>
        </w:trPr>
        <w:tc>
          <w:tcPr>
            <w:tcW w:w="1617" w:type="pct"/>
            <w:tcBorders>
              <w:bottom w:val="nil"/>
            </w:tcBorders>
            <w:vAlign w:val="center"/>
          </w:tcPr>
          <w:p w14:paraId="67B21F7A"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376E6DED"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797" w:type="pct"/>
          </w:tcPr>
          <w:p w14:paraId="227BF8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08F6A447"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908E51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6B343DAC" w14:textId="77777777" w:rsidTr="008B107E">
        <w:trPr>
          <w:cantSplit/>
          <w:jc w:val="center"/>
        </w:trPr>
        <w:tc>
          <w:tcPr>
            <w:tcW w:w="1617" w:type="pct"/>
            <w:tcBorders>
              <w:top w:val="nil"/>
              <w:bottom w:val="nil"/>
            </w:tcBorders>
          </w:tcPr>
          <w:p w14:paraId="02744C05" w14:textId="77777777" w:rsidR="00FD3D2E" w:rsidRPr="00043DFE" w:rsidRDefault="00FD3D2E" w:rsidP="008B107E">
            <w:pPr>
              <w:keepNext/>
              <w:keepLines/>
              <w:spacing w:after="0"/>
              <w:jc w:val="center"/>
              <w:rPr>
                <w:rFonts w:ascii="Arial" w:hAnsi="Arial" w:cs="Arial"/>
                <w:sz w:val="18"/>
              </w:rPr>
            </w:pPr>
          </w:p>
        </w:tc>
        <w:tc>
          <w:tcPr>
            <w:tcW w:w="774" w:type="pct"/>
          </w:tcPr>
          <w:p w14:paraId="42950B52"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797" w:type="pct"/>
          </w:tcPr>
          <w:p w14:paraId="6AE028C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3489188F"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0A7FFDB2"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46496C80" w14:textId="77777777" w:rsidTr="008B107E">
        <w:trPr>
          <w:cantSplit/>
          <w:jc w:val="center"/>
        </w:trPr>
        <w:tc>
          <w:tcPr>
            <w:tcW w:w="1617" w:type="pct"/>
            <w:tcBorders>
              <w:top w:val="nil"/>
              <w:bottom w:val="nil"/>
            </w:tcBorders>
          </w:tcPr>
          <w:p w14:paraId="4E2EEF89" w14:textId="77777777" w:rsidR="00FD3D2E" w:rsidRPr="00043DFE" w:rsidRDefault="00FD3D2E" w:rsidP="008B107E">
            <w:pPr>
              <w:keepNext/>
              <w:keepLines/>
              <w:spacing w:after="0"/>
              <w:jc w:val="center"/>
              <w:rPr>
                <w:rFonts w:ascii="Arial" w:hAnsi="Arial" w:cs="Arial"/>
                <w:sz w:val="18"/>
              </w:rPr>
            </w:pPr>
          </w:p>
        </w:tc>
        <w:tc>
          <w:tcPr>
            <w:tcW w:w="774" w:type="pct"/>
          </w:tcPr>
          <w:p w14:paraId="79A844F1"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797" w:type="pct"/>
          </w:tcPr>
          <w:p w14:paraId="4769BA2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3E17338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1B206EDA"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0EED9E09" w14:textId="77777777" w:rsidTr="008B107E">
        <w:trPr>
          <w:cantSplit/>
          <w:jc w:val="center"/>
        </w:trPr>
        <w:tc>
          <w:tcPr>
            <w:tcW w:w="1617" w:type="pct"/>
            <w:tcBorders>
              <w:top w:val="nil"/>
            </w:tcBorders>
          </w:tcPr>
          <w:p w14:paraId="09D43309" w14:textId="77777777" w:rsidR="00FD3D2E" w:rsidRPr="00043DFE" w:rsidRDefault="00FD3D2E" w:rsidP="008B107E">
            <w:pPr>
              <w:keepNext/>
              <w:keepLines/>
              <w:spacing w:after="0"/>
              <w:jc w:val="center"/>
              <w:rPr>
                <w:rFonts w:ascii="Arial" w:hAnsi="Arial" w:cs="Arial"/>
                <w:sz w:val="18"/>
              </w:rPr>
            </w:pPr>
          </w:p>
        </w:tc>
        <w:tc>
          <w:tcPr>
            <w:tcW w:w="774" w:type="pct"/>
          </w:tcPr>
          <w:p w14:paraId="2CB68D27"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797" w:type="pct"/>
          </w:tcPr>
          <w:p w14:paraId="7251E3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4A8F2A7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15CC4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41F95742" w14:textId="77777777" w:rsidTr="008B107E">
        <w:trPr>
          <w:cantSplit/>
          <w:jc w:val="center"/>
        </w:trPr>
        <w:tc>
          <w:tcPr>
            <w:tcW w:w="5000" w:type="pct"/>
            <w:gridSpan w:val="5"/>
          </w:tcPr>
          <w:p w14:paraId="4CD46AF4" w14:textId="77777777" w:rsidR="00FD3D2E" w:rsidRPr="00043DFE" w:rsidRDefault="00FD3D2E" w:rsidP="008B107E">
            <w:pPr>
              <w:pStyle w:val="TAN"/>
            </w:pPr>
            <w:r w:rsidRPr="00043DFE">
              <w:t>NOTE 1: The number of DRX cycles in this table is given for the DRX cycles within PTWs.</w:t>
            </w:r>
          </w:p>
          <w:p w14:paraId="0C17E883" w14:textId="77777777" w:rsidR="00FD3D2E" w:rsidRPr="00043DFE" w:rsidRDefault="00FD3D2E" w:rsidP="008B107E">
            <w:pPr>
              <w:pStyle w:val="TAN"/>
            </w:pPr>
            <w:r w:rsidRPr="00043DFE">
              <w:t>NOTE 2: The eDRX_IDLE cycle lengths are as specified in Section 10.5.5.32 of TS 24.008 [34].</w:t>
            </w:r>
          </w:p>
          <w:p w14:paraId="0C3FA337" w14:textId="77777777" w:rsidR="00FD3D2E" w:rsidRPr="00043DFE" w:rsidRDefault="00FD3D2E" w:rsidP="008B107E">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0651C3F" w14:textId="77777777" w:rsidR="00FD3D2E" w:rsidRPr="00043DFE" w:rsidRDefault="00FD3D2E" w:rsidP="008B107E">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5954590" w14:textId="77777777" w:rsidR="00FD3D2E" w:rsidRPr="00043DFE" w:rsidRDefault="00FD3D2E" w:rsidP="00FD3D2E"/>
    <w:p w14:paraId="1A9A6B39" w14:textId="77777777" w:rsidR="00FD3D2E" w:rsidRPr="00043DFE" w:rsidRDefault="00FD3D2E" w:rsidP="00FD3D2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D3D2E" w:rsidRPr="00043DFE" w14:paraId="0BEC79F9" w14:textId="77777777" w:rsidTr="008B107E">
        <w:trPr>
          <w:cantSplit/>
          <w:jc w:val="center"/>
        </w:trPr>
        <w:tc>
          <w:tcPr>
            <w:tcW w:w="1554" w:type="pct"/>
          </w:tcPr>
          <w:p w14:paraId="31102F3E" w14:textId="77777777" w:rsidR="00FD3D2E" w:rsidRPr="00043DFE" w:rsidRDefault="00FD3D2E" w:rsidP="008B107E">
            <w:pPr>
              <w:pStyle w:val="TAH"/>
            </w:pPr>
            <w:r w:rsidRPr="00043DFE">
              <w:t>eDRX_IDLE cycle length [s]</w:t>
            </w:r>
          </w:p>
        </w:tc>
        <w:tc>
          <w:tcPr>
            <w:tcW w:w="742" w:type="pct"/>
          </w:tcPr>
          <w:p w14:paraId="54F12694" w14:textId="77777777" w:rsidR="00FD3D2E" w:rsidRPr="00043DFE" w:rsidRDefault="00FD3D2E" w:rsidP="008B107E">
            <w:pPr>
              <w:pStyle w:val="TAH"/>
            </w:pPr>
            <w:r w:rsidRPr="00043DFE">
              <w:t>DRX cycle length [s]</w:t>
            </w:r>
          </w:p>
        </w:tc>
        <w:tc>
          <w:tcPr>
            <w:tcW w:w="869" w:type="pct"/>
          </w:tcPr>
          <w:p w14:paraId="4261D96D" w14:textId="77777777" w:rsidR="00FD3D2E" w:rsidRPr="00043DFE" w:rsidRDefault="00FD3D2E" w:rsidP="008B107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3EDF0663" w14:textId="77777777" w:rsidR="00FD3D2E" w:rsidRPr="00043DFE" w:rsidRDefault="00FD3D2E" w:rsidP="008B107E">
            <w:pPr>
              <w:pStyle w:val="TAH"/>
            </w:pPr>
            <w:r w:rsidRPr="00043DFE">
              <w:t>Scaling Factor (N1)</w:t>
            </w:r>
            <w:r w:rsidRPr="00043DFE">
              <w:rPr>
                <w:vertAlign w:val="superscript"/>
              </w:rPr>
              <w:t xml:space="preserve"> Note1</w:t>
            </w:r>
          </w:p>
        </w:tc>
        <w:tc>
          <w:tcPr>
            <w:tcW w:w="970" w:type="pct"/>
          </w:tcPr>
          <w:p w14:paraId="0D04CB00"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D3D2E" w:rsidRPr="00043DFE" w14:paraId="386A659B" w14:textId="77777777" w:rsidTr="008B107E">
        <w:trPr>
          <w:cantSplit/>
          <w:jc w:val="center"/>
        </w:trPr>
        <w:tc>
          <w:tcPr>
            <w:tcW w:w="1554" w:type="pct"/>
            <w:vAlign w:val="center"/>
          </w:tcPr>
          <w:p w14:paraId="0A0FF710"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2185DDB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7981C43"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180FB34"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31AA9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623F69F6" w14:textId="77777777" w:rsidTr="008B107E">
        <w:trPr>
          <w:cantSplit/>
          <w:jc w:val="center"/>
        </w:trPr>
        <w:tc>
          <w:tcPr>
            <w:tcW w:w="1554" w:type="pct"/>
            <w:vAlign w:val="center"/>
          </w:tcPr>
          <w:p w14:paraId="64C8C3B9"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42" w:type="pct"/>
          </w:tcPr>
          <w:p w14:paraId="050976F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72489C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FC6D17E"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95F90B5"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072F3DBA" w14:textId="77777777" w:rsidTr="008B107E">
        <w:trPr>
          <w:cantSplit/>
          <w:jc w:val="center"/>
        </w:trPr>
        <w:tc>
          <w:tcPr>
            <w:tcW w:w="1554" w:type="pct"/>
            <w:vAlign w:val="center"/>
          </w:tcPr>
          <w:p w14:paraId="35D0E619"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2A181DD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A3E2D0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E534B67"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8075A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565833E4" w14:textId="77777777" w:rsidTr="008B107E">
        <w:trPr>
          <w:cantSplit/>
          <w:jc w:val="center"/>
        </w:trPr>
        <w:tc>
          <w:tcPr>
            <w:tcW w:w="1554" w:type="pct"/>
            <w:tcBorders>
              <w:bottom w:val="nil"/>
            </w:tcBorders>
            <w:vAlign w:val="center"/>
          </w:tcPr>
          <w:p w14:paraId="3A5FADCF"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039BC29B"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869" w:type="pct"/>
          </w:tcPr>
          <w:p w14:paraId="0985771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6035C14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945D064"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8B1B4B3" w14:textId="77777777" w:rsidTr="008B107E">
        <w:trPr>
          <w:cantSplit/>
          <w:jc w:val="center"/>
        </w:trPr>
        <w:tc>
          <w:tcPr>
            <w:tcW w:w="1554" w:type="pct"/>
            <w:tcBorders>
              <w:top w:val="nil"/>
              <w:bottom w:val="nil"/>
            </w:tcBorders>
          </w:tcPr>
          <w:p w14:paraId="10CB8813" w14:textId="77777777" w:rsidR="00FD3D2E" w:rsidRPr="00043DFE" w:rsidRDefault="00FD3D2E" w:rsidP="008B107E">
            <w:pPr>
              <w:keepNext/>
              <w:keepLines/>
              <w:spacing w:after="0"/>
              <w:jc w:val="center"/>
              <w:rPr>
                <w:rFonts w:ascii="Arial" w:hAnsi="Arial" w:cs="Arial"/>
                <w:sz w:val="18"/>
              </w:rPr>
            </w:pPr>
          </w:p>
        </w:tc>
        <w:tc>
          <w:tcPr>
            <w:tcW w:w="742" w:type="pct"/>
          </w:tcPr>
          <w:p w14:paraId="6B2FF70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869" w:type="pct"/>
          </w:tcPr>
          <w:p w14:paraId="2A239A6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32E68449"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506DA07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08CFAD6" w14:textId="77777777" w:rsidTr="008B107E">
        <w:trPr>
          <w:cantSplit/>
          <w:jc w:val="center"/>
        </w:trPr>
        <w:tc>
          <w:tcPr>
            <w:tcW w:w="1554" w:type="pct"/>
            <w:tcBorders>
              <w:top w:val="nil"/>
              <w:bottom w:val="nil"/>
            </w:tcBorders>
          </w:tcPr>
          <w:p w14:paraId="746DE4BB" w14:textId="77777777" w:rsidR="00FD3D2E" w:rsidRPr="00043DFE" w:rsidRDefault="00FD3D2E" w:rsidP="008B107E">
            <w:pPr>
              <w:keepNext/>
              <w:keepLines/>
              <w:spacing w:after="0"/>
              <w:jc w:val="center"/>
              <w:rPr>
                <w:rFonts w:ascii="Arial" w:hAnsi="Arial" w:cs="Arial"/>
                <w:sz w:val="18"/>
              </w:rPr>
            </w:pPr>
          </w:p>
        </w:tc>
        <w:tc>
          <w:tcPr>
            <w:tcW w:w="742" w:type="pct"/>
          </w:tcPr>
          <w:p w14:paraId="36ECD27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869" w:type="pct"/>
          </w:tcPr>
          <w:p w14:paraId="36540FA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1E9586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4</w:t>
            </w:r>
          </w:p>
        </w:tc>
        <w:tc>
          <w:tcPr>
            <w:tcW w:w="970" w:type="pct"/>
          </w:tcPr>
          <w:p w14:paraId="7FF04B7D"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BB1E227" w14:textId="77777777" w:rsidTr="008B107E">
        <w:trPr>
          <w:cantSplit/>
          <w:jc w:val="center"/>
        </w:trPr>
        <w:tc>
          <w:tcPr>
            <w:tcW w:w="1554" w:type="pct"/>
            <w:tcBorders>
              <w:top w:val="nil"/>
            </w:tcBorders>
          </w:tcPr>
          <w:p w14:paraId="7B7FCA77" w14:textId="77777777" w:rsidR="00FD3D2E" w:rsidRPr="00043DFE" w:rsidRDefault="00FD3D2E" w:rsidP="008B107E">
            <w:pPr>
              <w:keepNext/>
              <w:keepLines/>
              <w:spacing w:after="0"/>
              <w:jc w:val="center"/>
              <w:rPr>
                <w:rFonts w:ascii="Arial" w:hAnsi="Arial" w:cs="Arial"/>
                <w:sz w:val="18"/>
              </w:rPr>
            </w:pPr>
          </w:p>
        </w:tc>
        <w:tc>
          <w:tcPr>
            <w:tcW w:w="742" w:type="pct"/>
          </w:tcPr>
          <w:p w14:paraId="7087388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869" w:type="pct"/>
          </w:tcPr>
          <w:p w14:paraId="0E918D3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0E2FA35"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3</w:t>
            </w:r>
          </w:p>
        </w:tc>
        <w:tc>
          <w:tcPr>
            <w:tcW w:w="970" w:type="pct"/>
          </w:tcPr>
          <w:p w14:paraId="1EA56F7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E5A8127" w14:textId="77777777" w:rsidTr="008B107E">
        <w:trPr>
          <w:cantSplit/>
          <w:jc w:val="center"/>
        </w:trPr>
        <w:tc>
          <w:tcPr>
            <w:tcW w:w="5000" w:type="pct"/>
            <w:gridSpan w:val="5"/>
          </w:tcPr>
          <w:p w14:paraId="023DC0CF" w14:textId="77777777" w:rsidR="00FD3D2E" w:rsidRPr="00043DFE" w:rsidRDefault="00FD3D2E" w:rsidP="008B107E">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61A7DB3" w14:textId="77777777" w:rsidR="00FD3D2E" w:rsidRPr="00043DFE" w:rsidRDefault="00FD3D2E" w:rsidP="008B107E">
            <w:pPr>
              <w:pStyle w:val="TAN"/>
              <w:rPr>
                <w:rFonts w:cs="Arial"/>
              </w:rPr>
            </w:pPr>
            <w:r w:rsidRPr="00043DFE">
              <w:rPr>
                <w:rFonts w:cs="Arial"/>
              </w:rPr>
              <w:t>NOTE 2: The number of DRX cycles in this table is given for the DRX cycles within PTWs.</w:t>
            </w:r>
          </w:p>
          <w:p w14:paraId="1154EDDC" w14:textId="77777777" w:rsidR="00FD3D2E" w:rsidRPr="00043DFE" w:rsidRDefault="00FD3D2E" w:rsidP="008B107E">
            <w:pPr>
              <w:pStyle w:val="TAN"/>
              <w:rPr>
                <w:rFonts w:cs="Arial"/>
              </w:rPr>
            </w:pPr>
            <w:r w:rsidRPr="00043DFE">
              <w:rPr>
                <w:rFonts w:cs="Arial"/>
              </w:rPr>
              <w:t>NOTE 3: The eDRX_IDLE cycle lengths are as specified in Section 10.5.5.32 of TS 24.008 [34].</w:t>
            </w:r>
          </w:p>
          <w:p w14:paraId="0235D363" w14:textId="77777777" w:rsidR="00FD3D2E" w:rsidRPr="00043DFE" w:rsidRDefault="00FD3D2E" w:rsidP="008B107E">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65FB34DC" w14:textId="77777777" w:rsidR="00FD3D2E" w:rsidRPr="00043DFE" w:rsidRDefault="00FD3D2E" w:rsidP="008B107E">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127C918" w14:textId="77777777" w:rsidR="00FD3D2E" w:rsidRPr="00043DFE" w:rsidRDefault="00FD3D2E" w:rsidP="008B107E">
            <w:pPr>
              <w:pStyle w:val="TAN"/>
              <w:rPr>
                <w:rFonts w:cs="Arial"/>
              </w:rPr>
            </w:pPr>
            <w:r w:rsidRPr="00043DFE">
              <w:rPr>
                <w:rFonts w:cs="Arial"/>
                <w:iCs/>
              </w:rPr>
              <w:t>NOTE 6: When eDRX=20.48s and DRX=0.32s, UE is allowed to perform cell evaluation within PTW in every 2 eDRX cycles.</w:t>
            </w:r>
          </w:p>
        </w:tc>
      </w:tr>
    </w:tbl>
    <w:p w14:paraId="11196A25" w14:textId="6FB422E1" w:rsidR="00FD3D2E" w:rsidRDefault="00FD3D2E" w:rsidP="00FD3D2E"/>
    <w:p w14:paraId="133E2E1F" w14:textId="77777777" w:rsidR="00286737" w:rsidRPr="009C5807" w:rsidRDefault="00286737" w:rsidP="00286737">
      <w:pPr>
        <w:pStyle w:val="TH"/>
        <w:rPr>
          <w:vertAlign w:val="subscript"/>
        </w:rPr>
      </w:pPr>
      <w:r w:rsidRPr="009C5807">
        <w:t>Table 4.2.2.2-</w:t>
      </w:r>
      <w:r>
        <w:t>2</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86737" w:rsidRPr="009C5807" w14:paraId="26AF38AF" w14:textId="77777777" w:rsidTr="0085260C">
        <w:trPr>
          <w:cantSplit/>
          <w:trHeight w:val="631"/>
          <w:jc w:val="center"/>
        </w:trPr>
        <w:tc>
          <w:tcPr>
            <w:tcW w:w="847" w:type="pct"/>
          </w:tcPr>
          <w:p w14:paraId="537C1EC5" w14:textId="77777777" w:rsidR="00286737" w:rsidRPr="009C5807" w:rsidRDefault="00286737" w:rsidP="0085260C">
            <w:pPr>
              <w:pStyle w:val="TAH"/>
            </w:pPr>
            <w:r w:rsidRPr="009C5807">
              <w:t>DRX cycle length [s]</w:t>
            </w:r>
          </w:p>
        </w:tc>
        <w:tc>
          <w:tcPr>
            <w:tcW w:w="1361" w:type="pct"/>
          </w:tcPr>
          <w:p w14:paraId="5BB55EA8" w14:textId="77777777" w:rsidR="00286737" w:rsidRPr="009C5807" w:rsidRDefault="00286737" w:rsidP="0085260C">
            <w:pPr>
              <w:pStyle w:val="TAH"/>
            </w:pPr>
            <w:r w:rsidRPr="009C5807">
              <w:t>Scaling Factor (N1)</w:t>
            </w:r>
          </w:p>
        </w:tc>
        <w:tc>
          <w:tcPr>
            <w:tcW w:w="2792" w:type="pct"/>
          </w:tcPr>
          <w:p w14:paraId="57FD2CDE" w14:textId="77777777" w:rsidR="00286737" w:rsidRPr="009C5807" w:rsidRDefault="00286737" w:rsidP="0085260C">
            <w:pPr>
              <w:pStyle w:val="TAH"/>
            </w:pPr>
            <w:r w:rsidRPr="009C5807">
              <w:t>N</w:t>
            </w:r>
            <w:r w:rsidRPr="009C5807">
              <w:rPr>
                <w:vertAlign w:val="subscript"/>
              </w:rPr>
              <w:t xml:space="preserve">serv </w:t>
            </w:r>
            <w:r w:rsidRPr="009C5807">
              <w:t>[number of DRX cycles]</w:t>
            </w:r>
          </w:p>
        </w:tc>
      </w:tr>
      <w:tr w:rsidR="00286737" w:rsidRPr="009C5807" w14:paraId="5E444374" w14:textId="77777777" w:rsidTr="0085260C">
        <w:trPr>
          <w:cantSplit/>
          <w:jc w:val="center"/>
        </w:trPr>
        <w:tc>
          <w:tcPr>
            <w:tcW w:w="847" w:type="pct"/>
          </w:tcPr>
          <w:p w14:paraId="2B1E6AF7" w14:textId="77777777" w:rsidR="00286737" w:rsidRPr="009C5807" w:rsidRDefault="00286737" w:rsidP="0085260C">
            <w:pPr>
              <w:pStyle w:val="TAC"/>
            </w:pPr>
            <w:r w:rsidRPr="009C5807">
              <w:t>0.32</w:t>
            </w:r>
          </w:p>
        </w:tc>
        <w:tc>
          <w:tcPr>
            <w:tcW w:w="1361" w:type="pct"/>
          </w:tcPr>
          <w:p w14:paraId="48FA53F5" w14:textId="77777777" w:rsidR="00286737" w:rsidRPr="009C5807" w:rsidRDefault="00286737" w:rsidP="0085260C">
            <w:pPr>
              <w:pStyle w:val="TAC"/>
              <w:rPr>
                <w:rFonts w:cs="Arial"/>
                <w:sz w:val="16"/>
                <w:lang w:eastAsia="zh-CN"/>
              </w:rPr>
            </w:pPr>
            <w:r>
              <w:t>N2</w:t>
            </w:r>
            <w:r>
              <w:rPr>
                <w:vertAlign w:val="superscript"/>
              </w:rPr>
              <w:t>Note1</w:t>
            </w:r>
          </w:p>
        </w:tc>
        <w:tc>
          <w:tcPr>
            <w:tcW w:w="2792" w:type="pct"/>
          </w:tcPr>
          <w:p w14:paraId="4673A9C2"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3336A590" w14:textId="77777777" w:rsidTr="0085260C">
        <w:trPr>
          <w:cantSplit/>
          <w:jc w:val="center"/>
        </w:trPr>
        <w:tc>
          <w:tcPr>
            <w:tcW w:w="847" w:type="pct"/>
          </w:tcPr>
          <w:p w14:paraId="7BDC9A05" w14:textId="77777777" w:rsidR="00286737" w:rsidRPr="009C5807" w:rsidRDefault="00286737" w:rsidP="0085260C">
            <w:pPr>
              <w:pStyle w:val="TAC"/>
            </w:pPr>
            <w:r w:rsidRPr="009C5807">
              <w:t>0.64</w:t>
            </w:r>
          </w:p>
        </w:tc>
        <w:tc>
          <w:tcPr>
            <w:tcW w:w="1361" w:type="pct"/>
          </w:tcPr>
          <w:p w14:paraId="590DACB3" w14:textId="77777777" w:rsidR="00286737" w:rsidRPr="009C5807" w:rsidRDefault="00286737" w:rsidP="0085260C">
            <w:pPr>
              <w:pStyle w:val="TAC"/>
              <w:rPr>
                <w:rFonts w:cs="Arial"/>
                <w:sz w:val="16"/>
                <w:lang w:eastAsia="zh-CN"/>
              </w:rPr>
            </w:pPr>
            <w:r>
              <w:rPr>
                <w:rFonts w:hint="eastAsia"/>
                <w:lang w:val="en-US" w:eastAsia="zh-CN"/>
              </w:rPr>
              <w:t>5</w:t>
            </w:r>
          </w:p>
        </w:tc>
        <w:tc>
          <w:tcPr>
            <w:tcW w:w="2792" w:type="pct"/>
          </w:tcPr>
          <w:p w14:paraId="7CA724AB"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5B3DD02C" w14:textId="77777777" w:rsidTr="0085260C">
        <w:trPr>
          <w:cantSplit/>
          <w:jc w:val="center"/>
        </w:trPr>
        <w:tc>
          <w:tcPr>
            <w:tcW w:w="847" w:type="pct"/>
          </w:tcPr>
          <w:p w14:paraId="527A5F73" w14:textId="77777777" w:rsidR="00286737" w:rsidRPr="009C5807" w:rsidRDefault="00286737" w:rsidP="0085260C">
            <w:pPr>
              <w:pStyle w:val="TAC"/>
            </w:pPr>
            <w:r w:rsidRPr="009C5807">
              <w:t>1.28</w:t>
            </w:r>
          </w:p>
        </w:tc>
        <w:tc>
          <w:tcPr>
            <w:tcW w:w="1361" w:type="pct"/>
          </w:tcPr>
          <w:p w14:paraId="3BACAC53" w14:textId="77777777" w:rsidR="00286737" w:rsidRPr="009C5807" w:rsidRDefault="00286737" w:rsidP="0085260C">
            <w:pPr>
              <w:pStyle w:val="TAC"/>
              <w:rPr>
                <w:rFonts w:cs="Arial"/>
                <w:sz w:val="16"/>
                <w:lang w:eastAsia="zh-CN"/>
              </w:rPr>
            </w:pPr>
            <w:r>
              <w:rPr>
                <w:rFonts w:hint="eastAsia"/>
                <w:lang w:val="en-US" w:eastAsia="zh-CN"/>
              </w:rPr>
              <w:t>4</w:t>
            </w:r>
          </w:p>
        </w:tc>
        <w:tc>
          <w:tcPr>
            <w:tcW w:w="2792" w:type="pct"/>
          </w:tcPr>
          <w:p w14:paraId="6A5BB50E"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01B780A" w14:textId="77777777" w:rsidTr="0085260C">
        <w:trPr>
          <w:cantSplit/>
          <w:jc w:val="center"/>
        </w:trPr>
        <w:tc>
          <w:tcPr>
            <w:tcW w:w="847" w:type="pct"/>
          </w:tcPr>
          <w:p w14:paraId="6D680C03" w14:textId="77777777" w:rsidR="00286737" w:rsidRPr="009C5807" w:rsidRDefault="00286737" w:rsidP="0085260C">
            <w:pPr>
              <w:pStyle w:val="TAC"/>
            </w:pPr>
            <w:r w:rsidRPr="009C5807">
              <w:t>2.56</w:t>
            </w:r>
          </w:p>
        </w:tc>
        <w:tc>
          <w:tcPr>
            <w:tcW w:w="1361" w:type="pct"/>
          </w:tcPr>
          <w:p w14:paraId="4BA1BBBC" w14:textId="77777777" w:rsidR="00286737" w:rsidRPr="009C5807" w:rsidRDefault="00286737" w:rsidP="0085260C">
            <w:pPr>
              <w:pStyle w:val="TAC"/>
              <w:rPr>
                <w:rFonts w:cs="Arial"/>
                <w:sz w:val="16"/>
                <w:lang w:eastAsia="zh-CN"/>
              </w:rPr>
            </w:pPr>
            <w:r>
              <w:rPr>
                <w:rFonts w:hint="eastAsia"/>
                <w:lang w:val="en-US" w:eastAsia="zh-CN"/>
              </w:rPr>
              <w:t>3</w:t>
            </w:r>
          </w:p>
        </w:tc>
        <w:tc>
          <w:tcPr>
            <w:tcW w:w="2792" w:type="pct"/>
          </w:tcPr>
          <w:p w14:paraId="16AC03D3"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35D6998" w14:textId="77777777" w:rsidTr="0085260C">
        <w:trPr>
          <w:cantSplit/>
          <w:jc w:val="center"/>
        </w:trPr>
        <w:tc>
          <w:tcPr>
            <w:tcW w:w="5000" w:type="pct"/>
            <w:gridSpan w:val="3"/>
          </w:tcPr>
          <w:p w14:paraId="5552C506" w14:textId="46F5CAF5" w:rsidR="00286737" w:rsidRPr="009C5807" w:rsidRDefault="00286737" w:rsidP="00286737">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4F2D0360" w14:textId="77777777" w:rsidR="00286737" w:rsidRPr="00043DFE" w:rsidRDefault="00286737" w:rsidP="00FD3D2E"/>
    <w:p w14:paraId="1709D108" w14:textId="77777777" w:rsidR="00FD3D2E" w:rsidRPr="00043DFE" w:rsidRDefault="00FD3D2E" w:rsidP="00FD3D2E">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D4F0B99" w14:textId="77777777" w:rsidR="00FD3D2E" w:rsidRPr="009C5807" w:rsidRDefault="00FD3D2E"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2950F6C8" w:rsidR="0018012F" w:rsidRDefault="001B2180" w:rsidP="0018012F">
      <w:pPr>
        <w:rPr>
          <w:rFonts w:cs="v4.2.0"/>
        </w:rPr>
      </w:pPr>
      <w:bookmarkStart w:id="3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77777777" w:rsidR="00E738E0" w:rsidRPr="009C5807" w:rsidRDefault="00E738E0" w:rsidP="00E738E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712BF52" w14:textId="7D2C7195" w:rsidR="0018012F" w:rsidRDefault="001B2180" w:rsidP="0018012F">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02F7A736" w14:textId="77777777" w:rsidR="001B2180" w:rsidRPr="00043DFE" w:rsidRDefault="001B2180" w:rsidP="001B2180">
      <w:pPr>
        <w:rPr>
          <w:rFonts w:cs="v4.2.0"/>
          <w:lang w:eastAsia="zh-CN"/>
        </w:rPr>
      </w:pPr>
      <w:r w:rsidRPr="00043DFE">
        <w:rPr>
          <w:rFonts w:cs="v4.2.0"/>
          <w:lang w:eastAsia="zh-CN"/>
        </w:rPr>
        <w:t xml:space="preserve">For UE neither configured with </w:t>
      </w:r>
      <w:bookmarkStart w:id="37" w:name="OLE_LINK2"/>
      <w:r w:rsidRPr="00043DFE">
        <w:rPr>
          <w:rFonts w:cs="v4.2.0"/>
          <w:i/>
          <w:iCs/>
          <w:lang w:eastAsia="zh-CN"/>
        </w:rPr>
        <w:t>highSpeedMeasFlag-r16</w:t>
      </w:r>
      <w:bookmarkEnd w:id="37"/>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71D67AD0" w14:textId="77777777" w:rsidR="001B2180" w:rsidRPr="00043DFE" w:rsidRDefault="001B2180" w:rsidP="001B2180">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C32603F" w14:textId="77777777" w:rsidR="001B2180" w:rsidRPr="00D60521" w:rsidRDefault="001B2180" w:rsidP="00D60521">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398C316B" w14:textId="43A323D5" w:rsidR="00EB3ABD" w:rsidRDefault="001B2180" w:rsidP="001B218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FF262FE" w14:textId="77777777" w:rsidR="001B2180" w:rsidRPr="00B343A0" w:rsidRDefault="001B2180" w:rsidP="00EB3ABD"/>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25C2CE0D" w:rsidR="0018012F" w:rsidRDefault="0018012F" w:rsidP="0018012F"/>
    <w:p w14:paraId="53851A96" w14:textId="77777777" w:rsidR="001B2180" w:rsidRPr="00043DFE" w:rsidRDefault="001B2180" w:rsidP="001B21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1B2180" w:rsidRPr="00043DFE" w14:paraId="3734AE8D" w14:textId="77777777" w:rsidTr="008B107E">
        <w:trPr>
          <w:trHeight w:val="1692"/>
        </w:trPr>
        <w:tc>
          <w:tcPr>
            <w:tcW w:w="1207" w:type="dxa"/>
            <w:hideMark/>
          </w:tcPr>
          <w:p w14:paraId="3459D4DE" w14:textId="77777777" w:rsidR="001B2180" w:rsidRPr="00043DFE" w:rsidRDefault="001B2180" w:rsidP="008B107E">
            <w:pPr>
              <w:pStyle w:val="TAH"/>
              <w:rPr>
                <w:lang w:val="en-US" w:eastAsia="zh-CN"/>
              </w:rPr>
            </w:pPr>
            <w:r w:rsidRPr="00043DFE">
              <w:rPr>
                <w:lang w:eastAsia="zh-CN"/>
              </w:rPr>
              <w:t>eDRX_IDLE cycle length [s]</w:t>
            </w:r>
          </w:p>
        </w:tc>
        <w:tc>
          <w:tcPr>
            <w:tcW w:w="756" w:type="dxa"/>
            <w:hideMark/>
          </w:tcPr>
          <w:p w14:paraId="75482375" w14:textId="77777777" w:rsidR="001B2180" w:rsidRPr="00043DFE" w:rsidRDefault="001B2180" w:rsidP="008B107E">
            <w:pPr>
              <w:pStyle w:val="TAH"/>
              <w:rPr>
                <w:lang w:val="en-US" w:eastAsia="zh-CN"/>
              </w:rPr>
            </w:pPr>
            <w:r w:rsidRPr="00043DFE">
              <w:rPr>
                <w:lang w:eastAsia="zh-CN"/>
              </w:rPr>
              <w:t>DRX cycle length [s]</w:t>
            </w:r>
          </w:p>
        </w:tc>
        <w:tc>
          <w:tcPr>
            <w:tcW w:w="936" w:type="dxa"/>
            <w:hideMark/>
          </w:tcPr>
          <w:p w14:paraId="6B854566" w14:textId="77777777" w:rsidR="001B2180" w:rsidRPr="00043DFE" w:rsidRDefault="001B2180" w:rsidP="008B107E">
            <w:pPr>
              <w:pStyle w:val="TAH"/>
              <w:rPr>
                <w:lang w:val="en-US" w:eastAsia="zh-CN"/>
              </w:rPr>
            </w:pPr>
            <w:r w:rsidRPr="00043DFE">
              <w:rPr>
                <w:lang w:eastAsia="zh-CN"/>
              </w:rPr>
              <w:t>PTW length [s] (number of 1.28s periods)</w:t>
            </w:r>
          </w:p>
        </w:tc>
        <w:tc>
          <w:tcPr>
            <w:tcW w:w="2450" w:type="dxa"/>
            <w:hideMark/>
          </w:tcPr>
          <w:p w14:paraId="72C44AAB"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6F71829F"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70ACFB61" w14:textId="77777777" w:rsidR="001B2180" w:rsidRPr="00043DFE" w:rsidRDefault="001B2180" w:rsidP="008B107E">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1B2180" w:rsidRPr="00043DFE" w14:paraId="4BEF72B8" w14:textId="77777777" w:rsidTr="008B107E">
        <w:trPr>
          <w:trHeight w:val="336"/>
        </w:trPr>
        <w:tc>
          <w:tcPr>
            <w:tcW w:w="1207" w:type="dxa"/>
          </w:tcPr>
          <w:p w14:paraId="7B1929DE" w14:textId="77777777" w:rsidR="001B2180" w:rsidRPr="00043DFE" w:rsidRDefault="001B2180" w:rsidP="008B107E">
            <w:pPr>
              <w:pStyle w:val="TAC"/>
              <w:rPr>
                <w:lang w:val="en-US" w:eastAsia="zh-CN"/>
              </w:rPr>
            </w:pPr>
            <w:r w:rsidRPr="00043DFE">
              <w:rPr>
                <w:lang w:val="en-US" w:eastAsia="zh-CN"/>
              </w:rPr>
              <w:t>2.56</w:t>
            </w:r>
          </w:p>
        </w:tc>
        <w:tc>
          <w:tcPr>
            <w:tcW w:w="756" w:type="dxa"/>
          </w:tcPr>
          <w:p w14:paraId="0F6810E7" w14:textId="77777777" w:rsidR="001B2180" w:rsidRPr="00043DFE" w:rsidRDefault="001B2180" w:rsidP="008B107E">
            <w:pPr>
              <w:pStyle w:val="TAC"/>
              <w:rPr>
                <w:lang w:val="en-US" w:eastAsia="zh-CN"/>
              </w:rPr>
            </w:pPr>
            <w:r w:rsidRPr="00043DFE">
              <w:rPr>
                <w:lang w:val="en-US" w:eastAsia="zh-CN"/>
              </w:rPr>
              <w:t>-</w:t>
            </w:r>
          </w:p>
        </w:tc>
        <w:tc>
          <w:tcPr>
            <w:tcW w:w="936" w:type="dxa"/>
          </w:tcPr>
          <w:p w14:paraId="265D2D16" w14:textId="77777777" w:rsidR="001B2180" w:rsidRPr="00043DFE" w:rsidRDefault="001B2180" w:rsidP="008B107E">
            <w:pPr>
              <w:pStyle w:val="TAC"/>
              <w:rPr>
                <w:lang w:val="en-US" w:eastAsia="zh-CN"/>
              </w:rPr>
            </w:pPr>
            <w:r w:rsidRPr="00043DFE">
              <w:rPr>
                <w:lang w:val="en-US" w:eastAsia="zh-CN"/>
              </w:rPr>
              <w:t>-</w:t>
            </w:r>
          </w:p>
        </w:tc>
        <w:tc>
          <w:tcPr>
            <w:tcW w:w="2450" w:type="dxa"/>
          </w:tcPr>
          <w:p w14:paraId="5F975D30" w14:textId="77777777" w:rsidR="001B2180" w:rsidRPr="00043DFE" w:rsidRDefault="001B2180" w:rsidP="008B107E">
            <w:pPr>
              <w:pStyle w:val="TAC"/>
              <w:rPr>
                <w:lang w:eastAsia="zh-CN"/>
              </w:rPr>
            </w:pPr>
            <w:r w:rsidRPr="00043DFE">
              <w:rPr>
                <w:lang w:eastAsia="zh-CN"/>
              </w:rPr>
              <w:t>58.88 (23)</w:t>
            </w:r>
          </w:p>
        </w:tc>
        <w:tc>
          <w:tcPr>
            <w:tcW w:w="1874" w:type="dxa"/>
          </w:tcPr>
          <w:p w14:paraId="4CDEDD1E" w14:textId="77777777" w:rsidR="001B2180" w:rsidRPr="00043DFE" w:rsidRDefault="001B2180" w:rsidP="008B107E">
            <w:pPr>
              <w:pStyle w:val="TAC"/>
              <w:rPr>
                <w:lang w:eastAsia="zh-CN"/>
              </w:rPr>
            </w:pPr>
            <w:r w:rsidRPr="00043DFE">
              <w:rPr>
                <w:lang w:eastAsia="zh-CN"/>
              </w:rPr>
              <w:t>2.56 (1)</w:t>
            </w:r>
          </w:p>
        </w:tc>
        <w:tc>
          <w:tcPr>
            <w:tcW w:w="1860" w:type="dxa"/>
          </w:tcPr>
          <w:p w14:paraId="1CD5AA35" w14:textId="77777777" w:rsidR="001B2180" w:rsidRPr="00043DFE" w:rsidRDefault="001B2180" w:rsidP="008B107E">
            <w:pPr>
              <w:pStyle w:val="TAC"/>
              <w:rPr>
                <w:lang w:eastAsia="zh-CN"/>
              </w:rPr>
            </w:pPr>
            <w:r w:rsidRPr="00043DFE">
              <w:rPr>
                <w:lang w:eastAsia="zh-CN"/>
              </w:rPr>
              <w:t>7.68 (3)</w:t>
            </w:r>
          </w:p>
        </w:tc>
      </w:tr>
      <w:tr w:rsidR="001B2180" w:rsidRPr="00043DFE" w14:paraId="2F936372" w14:textId="77777777" w:rsidTr="008B107E">
        <w:trPr>
          <w:trHeight w:val="336"/>
        </w:trPr>
        <w:tc>
          <w:tcPr>
            <w:tcW w:w="1207" w:type="dxa"/>
          </w:tcPr>
          <w:p w14:paraId="3C10D0EA" w14:textId="77777777" w:rsidR="001B2180" w:rsidRPr="00043DFE" w:rsidRDefault="001B2180" w:rsidP="008B107E">
            <w:pPr>
              <w:pStyle w:val="TAC"/>
              <w:rPr>
                <w:lang w:eastAsia="zh-CN"/>
              </w:rPr>
            </w:pPr>
            <w:r w:rsidRPr="00043DFE">
              <w:rPr>
                <w:lang w:eastAsia="zh-CN"/>
              </w:rPr>
              <w:t>5.12</w:t>
            </w:r>
          </w:p>
        </w:tc>
        <w:tc>
          <w:tcPr>
            <w:tcW w:w="756" w:type="dxa"/>
          </w:tcPr>
          <w:p w14:paraId="6C2B7334" w14:textId="77777777" w:rsidR="001B2180" w:rsidRPr="00043DFE" w:rsidRDefault="001B2180" w:rsidP="008B107E">
            <w:pPr>
              <w:pStyle w:val="TAC"/>
              <w:rPr>
                <w:lang w:val="en-US" w:eastAsia="zh-CN"/>
              </w:rPr>
            </w:pPr>
            <w:r w:rsidRPr="00043DFE">
              <w:rPr>
                <w:lang w:val="en-US" w:eastAsia="zh-CN"/>
              </w:rPr>
              <w:t>-</w:t>
            </w:r>
          </w:p>
        </w:tc>
        <w:tc>
          <w:tcPr>
            <w:tcW w:w="936" w:type="dxa"/>
          </w:tcPr>
          <w:p w14:paraId="59EF75B2" w14:textId="77777777" w:rsidR="001B2180" w:rsidRPr="00043DFE" w:rsidRDefault="001B2180" w:rsidP="008B107E">
            <w:pPr>
              <w:pStyle w:val="TAC"/>
              <w:rPr>
                <w:lang w:eastAsia="zh-CN"/>
              </w:rPr>
            </w:pPr>
            <w:r w:rsidRPr="00043DFE">
              <w:rPr>
                <w:lang w:eastAsia="zh-CN"/>
              </w:rPr>
              <w:t>-</w:t>
            </w:r>
          </w:p>
        </w:tc>
        <w:tc>
          <w:tcPr>
            <w:tcW w:w="2450" w:type="dxa"/>
          </w:tcPr>
          <w:p w14:paraId="52830567" w14:textId="77777777" w:rsidR="001B2180" w:rsidRPr="00043DFE" w:rsidRDefault="001B2180" w:rsidP="008B107E">
            <w:pPr>
              <w:pStyle w:val="TAC"/>
              <w:rPr>
                <w:lang w:eastAsia="zh-CN"/>
              </w:rPr>
            </w:pPr>
            <w:r w:rsidRPr="00043DFE">
              <w:rPr>
                <w:lang w:eastAsia="zh-CN"/>
              </w:rPr>
              <w:t>117.76 (23)</w:t>
            </w:r>
          </w:p>
        </w:tc>
        <w:tc>
          <w:tcPr>
            <w:tcW w:w="1874" w:type="dxa"/>
          </w:tcPr>
          <w:p w14:paraId="07733529" w14:textId="77777777" w:rsidR="001B2180" w:rsidRPr="00043DFE" w:rsidRDefault="001B2180" w:rsidP="008B107E">
            <w:pPr>
              <w:pStyle w:val="TAC"/>
              <w:rPr>
                <w:lang w:eastAsia="zh-CN"/>
              </w:rPr>
            </w:pPr>
            <w:r w:rsidRPr="00043DFE">
              <w:rPr>
                <w:lang w:eastAsia="zh-CN"/>
              </w:rPr>
              <w:t>5.12 (1)</w:t>
            </w:r>
          </w:p>
        </w:tc>
        <w:tc>
          <w:tcPr>
            <w:tcW w:w="1860" w:type="dxa"/>
          </w:tcPr>
          <w:p w14:paraId="69CB1938" w14:textId="77777777" w:rsidR="001B2180" w:rsidRPr="00043DFE" w:rsidRDefault="001B2180" w:rsidP="008B107E">
            <w:pPr>
              <w:pStyle w:val="TAC"/>
              <w:rPr>
                <w:lang w:eastAsia="zh-CN"/>
              </w:rPr>
            </w:pPr>
            <w:r w:rsidRPr="00043DFE">
              <w:rPr>
                <w:lang w:eastAsia="zh-CN"/>
              </w:rPr>
              <w:t>10.24 (2)</w:t>
            </w:r>
          </w:p>
        </w:tc>
      </w:tr>
      <w:tr w:rsidR="001B2180" w:rsidRPr="00043DFE" w14:paraId="767B15B9" w14:textId="77777777" w:rsidTr="008B107E">
        <w:trPr>
          <w:trHeight w:val="336"/>
        </w:trPr>
        <w:tc>
          <w:tcPr>
            <w:tcW w:w="1207" w:type="dxa"/>
            <w:hideMark/>
          </w:tcPr>
          <w:p w14:paraId="445AC7AF" w14:textId="77777777" w:rsidR="001B2180" w:rsidRPr="00043DFE" w:rsidRDefault="001B2180" w:rsidP="008B107E">
            <w:pPr>
              <w:pStyle w:val="TAC"/>
              <w:rPr>
                <w:lang w:val="en-US" w:eastAsia="zh-CN"/>
              </w:rPr>
            </w:pPr>
            <w:r w:rsidRPr="00043DFE">
              <w:rPr>
                <w:lang w:eastAsia="zh-CN"/>
              </w:rPr>
              <w:t>10.24</w:t>
            </w:r>
          </w:p>
        </w:tc>
        <w:tc>
          <w:tcPr>
            <w:tcW w:w="756" w:type="dxa"/>
            <w:hideMark/>
          </w:tcPr>
          <w:p w14:paraId="69AB520C" w14:textId="77777777" w:rsidR="001B2180" w:rsidRPr="00043DFE" w:rsidRDefault="001B2180" w:rsidP="008B107E">
            <w:pPr>
              <w:pStyle w:val="TAC"/>
              <w:rPr>
                <w:lang w:val="en-US" w:eastAsia="zh-CN"/>
              </w:rPr>
            </w:pPr>
            <w:r w:rsidRPr="00043DFE">
              <w:rPr>
                <w:lang w:val="en-US" w:eastAsia="zh-CN"/>
              </w:rPr>
              <w:t>-</w:t>
            </w:r>
          </w:p>
        </w:tc>
        <w:tc>
          <w:tcPr>
            <w:tcW w:w="936" w:type="dxa"/>
            <w:hideMark/>
          </w:tcPr>
          <w:p w14:paraId="6C778F84" w14:textId="77777777" w:rsidR="001B2180" w:rsidRPr="00043DFE" w:rsidRDefault="001B2180" w:rsidP="008B107E">
            <w:pPr>
              <w:pStyle w:val="TAC"/>
              <w:rPr>
                <w:lang w:val="en-US" w:eastAsia="zh-CN"/>
              </w:rPr>
            </w:pPr>
            <w:r w:rsidRPr="00043DFE">
              <w:rPr>
                <w:lang w:eastAsia="zh-CN"/>
              </w:rPr>
              <w:t>-</w:t>
            </w:r>
          </w:p>
        </w:tc>
        <w:tc>
          <w:tcPr>
            <w:tcW w:w="2450" w:type="dxa"/>
            <w:hideMark/>
          </w:tcPr>
          <w:p w14:paraId="41C9B024" w14:textId="77777777" w:rsidR="001B2180" w:rsidRPr="00043DFE" w:rsidRDefault="001B2180" w:rsidP="008B107E">
            <w:pPr>
              <w:pStyle w:val="TAC"/>
              <w:rPr>
                <w:lang w:val="en-US" w:eastAsia="zh-CN"/>
              </w:rPr>
            </w:pPr>
            <w:r w:rsidRPr="00043DFE">
              <w:rPr>
                <w:lang w:eastAsia="zh-CN"/>
              </w:rPr>
              <w:t>235.52 (23)</w:t>
            </w:r>
          </w:p>
        </w:tc>
        <w:tc>
          <w:tcPr>
            <w:tcW w:w="1874" w:type="dxa"/>
            <w:hideMark/>
          </w:tcPr>
          <w:p w14:paraId="71773236" w14:textId="77777777" w:rsidR="001B2180" w:rsidRPr="00043DFE" w:rsidRDefault="001B2180" w:rsidP="008B107E">
            <w:pPr>
              <w:pStyle w:val="TAC"/>
              <w:rPr>
                <w:lang w:val="en-US" w:eastAsia="zh-CN"/>
              </w:rPr>
            </w:pPr>
            <w:r w:rsidRPr="00043DFE">
              <w:rPr>
                <w:lang w:eastAsia="zh-CN"/>
              </w:rPr>
              <w:t>10.24 (1)</w:t>
            </w:r>
          </w:p>
        </w:tc>
        <w:tc>
          <w:tcPr>
            <w:tcW w:w="1860" w:type="dxa"/>
          </w:tcPr>
          <w:p w14:paraId="04CE395B" w14:textId="77777777" w:rsidR="001B2180" w:rsidRPr="00043DFE" w:rsidRDefault="001B2180" w:rsidP="008B107E">
            <w:pPr>
              <w:pStyle w:val="TAC"/>
              <w:rPr>
                <w:lang w:eastAsia="zh-CN"/>
              </w:rPr>
            </w:pPr>
            <w:r w:rsidRPr="00043DFE">
              <w:rPr>
                <w:lang w:eastAsia="zh-CN"/>
              </w:rPr>
              <w:t>20.48 (2)</w:t>
            </w:r>
          </w:p>
        </w:tc>
      </w:tr>
      <w:tr w:rsidR="001B2180" w:rsidRPr="00043DFE" w14:paraId="1351D574" w14:textId="77777777" w:rsidTr="008B107E">
        <w:trPr>
          <w:trHeight w:val="673"/>
        </w:trPr>
        <w:tc>
          <w:tcPr>
            <w:tcW w:w="1207" w:type="dxa"/>
            <w:tcBorders>
              <w:bottom w:val="nil"/>
            </w:tcBorders>
            <w:hideMark/>
          </w:tcPr>
          <w:p w14:paraId="6AFD46DA"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19401B9" w14:textId="77777777" w:rsidR="001B2180" w:rsidRPr="00043DFE" w:rsidRDefault="001B2180" w:rsidP="008B107E">
            <w:pPr>
              <w:pStyle w:val="TAC"/>
              <w:rPr>
                <w:lang w:val="en-US" w:eastAsia="zh-CN"/>
              </w:rPr>
            </w:pPr>
            <w:r w:rsidRPr="00043DFE">
              <w:rPr>
                <w:lang w:eastAsia="zh-CN"/>
              </w:rPr>
              <w:t>0.32</w:t>
            </w:r>
          </w:p>
        </w:tc>
        <w:tc>
          <w:tcPr>
            <w:tcW w:w="936" w:type="dxa"/>
            <w:hideMark/>
          </w:tcPr>
          <w:p w14:paraId="7612D8AA" w14:textId="77777777" w:rsidR="001B2180" w:rsidRPr="00043DFE" w:rsidRDefault="001B2180" w:rsidP="008B107E">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4C0EF661"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50ED48E" w14:textId="77777777" w:rsidR="001B2180" w:rsidRPr="00043DFE" w:rsidRDefault="001B2180" w:rsidP="008B107E">
            <w:pPr>
              <w:pStyle w:val="TAC"/>
              <w:rPr>
                <w:lang w:val="en-US" w:eastAsia="zh-CN"/>
              </w:rPr>
            </w:pPr>
            <w:r w:rsidRPr="00043DFE">
              <w:rPr>
                <w:lang w:val="en-US" w:eastAsia="zh-CN"/>
              </w:rPr>
              <w:t>(23)</w:t>
            </w:r>
          </w:p>
        </w:tc>
        <w:tc>
          <w:tcPr>
            <w:tcW w:w="1874" w:type="dxa"/>
            <w:hideMark/>
          </w:tcPr>
          <w:p w14:paraId="54FD4C50" w14:textId="77777777" w:rsidR="001B2180" w:rsidRPr="00043DFE" w:rsidRDefault="001B2180" w:rsidP="008B107E">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1465754D" w14:textId="77777777" w:rsidR="001B2180" w:rsidRPr="00043DFE" w:rsidRDefault="001B2180" w:rsidP="008B107E">
            <w:pPr>
              <w:pStyle w:val="TAC"/>
              <w:rPr>
                <w:lang w:eastAsia="zh-CN"/>
              </w:rPr>
            </w:pPr>
            <w:r w:rsidRPr="00043DFE">
              <w:t>0.64 x M2 (2 x M2)</w:t>
            </w:r>
          </w:p>
        </w:tc>
      </w:tr>
      <w:tr w:rsidR="001B2180" w:rsidRPr="00043DFE" w14:paraId="5502F96F" w14:textId="77777777" w:rsidTr="008B107E">
        <w:trPr>
          <w:trHeight w:val="336"/>
        </w:trPr>
        <w:tc>
          <w:tcPr>
            <w:tcW w:w="1207" w:type="dxa"/>
            <w:tcBorders>
              <w:top w:val="nil"/>
              <w:bottom w:val="nil"/>
            </w:tcBorders>
            <w:hideMark/>
          </w:tcPr>
          <w:p w14:paraId="45768BBF" w14:textId="77777777" w:rsidR="001B2180" w:rsidRPr="00043DFE" w:rsidRDefault="001B2180" w:rsidP="008B107E">
            <w:pPr>
              <w:pStyle w:val="TAC"/>
              <w:rPr>
                <w:lang w:val="en-US" w:eastAsia="zh-CN"/>
              </w:rPr>
            </w:pPr>
          </w:p>
        </w:tc>
        <w:tc>
          <w:tcPr>
            <w:tcW w:w="756" w:type="dxa"/>
            <w:hideMark/>
          </w:tcPr>
          <w:p w14:paraId="6FDBF899" w14:textId="77777777" w:rsidR="001B2180" w:rsidRPr="00043DFE" w:rsidRDefault="001B2180" w:rsidP="008B107E">
            <w:pPr>
              <w:pStyle w:val="TAC"/>
              <w:rPr>
                <w:lang w:val="en-US" w:eastAsia="zh-CN"/>
              </w:rPr>
            </w:pPr>
            <w:r w:rsidRPr="00043DFE">
              <w:rPr>
                <w:lang w:eastAsia="zh-CN"/>
              </w:rPr>
              <w:t>0.64</w:t>
            </w:r>
          </w:p>
        </w:tc>
        <w:tc>
          <w:tcPr>
            <w:tcW w:w="936" w:type="dxa"/>
            <w:hideMark/>
          </w:tcPr>
          <w:p w14:paraId="64DCFA18" w14:textId="77777777" w:rsidR="001B2180" w:rsidRPr="00043DFE" w:rsidRDefault="001B2180" w:rsidP="008B107E">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0C7355F2" w14:textId="77777777" w:rsidR="001B2180" w:rsidRPr="00043DFE" w:rsidRDefault="001B2180" w:rsidP="008B107E">
            <w:pPr>
              <w:pStyle w:val="TAC"/>
              <w:rPr>
                <w:lang w:val="en-US" w:eastAsia="zh-CN"/>
              </w:rPr>
            </w:pPr>
          </w:p>
        </w:tc>
        <w:tc>
          <w:tcPr>
            <w:tcW w:w="1874" w:type="dxa"/>
            <w:hideMark/>
          </w:tcPr>
          <w:p w14:paraId="3FB4D59E" w14:textId="77777777" w:rsidR="001B2180" w:rsidRPr="00043DFE" w:rsidRDefault="001B2180" w:rsidP="008B107E">
            <w:pPr>
              <w:pStyle w:val="TAC"/>
              <w:rPr>
                <w:lang w:val="en-US" w:eastAsia="zh-CN"/>
              </w:rPr>
            </w:pPr>
            <w:r w:rsidRPr="00043DFE">
              <w:rPr>
                <w:lang w:eastAsia="zh-CN"/>
              </w:rPr>
              <w:t>0.64 (1)</w:t>
            </w:r>
          </w:p>
        </w:tc>
        <w:tc>
          <w:tcPr>
            <w:tcW w:w="1860" w:type="dxa"/>
          </w:tcPr>
          <w:p w14:paraId="1773EACA" w14:textId="77777777" w:rsidR="001B2180" w:rsidRPr="00043DFE" w:rsidRDefault="001B2180" w:rsidP="008B107E">
            <w:pPr>
              <w:pStyle w:val="TAC"/>
              <w:rPr>
                <w:lang w:eastAsia="zh-CN"/>
              </w:rPr>
            </w:pPr>
            <w:r w:rsidRPr="00043DFE">
              <w:rPr>
                <w:lang w:eastAsia="zh-CN"/>
              </w:rPr>
              <w:t>1.28 (2)</w:t>
            </w:r>
          </w:p>
        </w:tc>
      </w:tr>
      <w:tr w:rsidR="001B2180" w:rsidRPr="00043DFE" w14:paraId="63B07EA6" w14:textId="77777777" w:rsidTr="008B107E">
        <w:trPr>
          <w:trHeight w:val="336"/>
        </w:trPr>
        <w:tc>
          <w:tcPr>
            <w:tcW w:w="1207" w:type="dxa"/>
            <w:tcBorders>
              <w:top w:val="nil"/>
              <w:bottom w:val="nil"/>
            </w:tcBorders>
            <w:hideMark/>
          </w:tcPr>
          <w:p w14:paraId="6E27FE0C" w14:textId="77777777" w:rsidR="001B2180" w:rsidRPr="00043DFE" w:rsidRDefault="001B2180" w:rsidP="008B107E">
            <w:pPr>
              <w:pStyle w:val="TAC"/>
              <w:rPr>
                <w:lang w:val="en-US" w:eastAsia="zh-CN"/>
              </w:rPr>
            </w:pPr>
          </w:p>
        </w:tc>
        <w:tc>
          <w:tcPr>
            <w:tcW w:w="756" w:type="dxa"/>
            <w:hideMark/>
          </w:tcPr>
          <w:p w14:paraId="0F4A13B0" w14:textId="77777777" w:rsidR="001B2180" w:rsidRPr="00043DFE" w:rsidRDefault="001B2180" w:rsidP="008B107E">
            <w:pPr>
              <w:pStyle w:val="TAC"/>
              <w:rPr>
                <w:lang w:val="en-US" w:eastAsia="zh-CN"/>
              </w:rPr>
            </w:pPr>
            <w:r w:rsidRPr="00043DFE">
              <w:rPr>
                <w:lang w:eastAsia="zh-CN"/>
              </w:rPr>
              <w:t>1.28</w:t>
            </w:r>
          </w:p>
        </w:tc>
        <w:tc>
          <w:tcPr>
            <w:tcW w:w="936" w:type="dxa"/>
            <w:hideMark/>
          </w:tcPr>
          <w:p w14:paraId="27E20E32" w14:textId="77777777" w:rsidR="001B2180" w:rsidRPr="00043DFE" w:rsidRDefault="001B2180" w:rsidP="008B107E">
            <w:pPr>
              <w:pStyle w:val="TAC"/>
              <w:rPr>
                <w:lang w:val="en-US" w:eastAsia="zh-CN"/>
              </w:rPr>
            </w:pPr>
            <w:r w:rsidRPr="00043DFE">
              <w:rPr>
                <w:lang w:eastAsia="zh-CN"/>
              </w:rPr>
              <w:t>≥[2.56] ([2])</w:t>
            </w:r>
          </w:p>
        </w:tc>
        <w:tc>
          <w:tcPr>
            <w:tcW w:w="2450" w:type="dxa"/>
            <w:tcBorders>
              <w:top w:val="nil"/>
              <w:bottom w:val="nil"/>
            </w:tcBorders>
            <w:hideMark/>
          </w:tcPr>
          <w:p w14:paraId="2647640A" w14:textId="77777777" w:rsidR="001B2180" w:rsidRPr="00043DFE" w:rsidRDefault="001B2180" w:rsidP="008B107E">
            <w:pPr>
              <w:pStyle w:val="TAC"/>
              <w:rPr>
                <w:lang w:val="en-US" w:eastAsia="zh-CN"/>
              </w:rPr>
            </w:pPr>
          </w:p>
        </w:tc>
        <w:tc>
          <w:tcPr>
            <w:tcW w:w="1874" w:type="dxa"/>
            <w:hideMark/>
          </w:tcPr>
          <w:p w14:paraId="1BD59F3D" w14:textId="77777777" w:rsidR="001B2180" w:rsidRPr="00043DFE" w:rsidRDefault="001B2180" w:rsidP="008B107E">
            <w:pPr>
              <w:pStyle w:val="TAC"/>
              <w:rPr>
                <w:lang w:val="en-US" w:eastAsia="zh-CN"/>
              </w:rPr>
            </w:pPr>
            <w:r w:rsidRPr="00043DFE">
              <w:rPr>
                <w:lang w:eastAsia="zh-CN"/>
              </w:rPr>
              <w:t>1.28 (1)</w:t>
            </w:r>
          </w:p>
        </w:tc>
        <w:tc>
          <w:tcPr>
            <w:tcW w:w="1860" w:type="dxa"/>
          </w:tcPr>
          <w:p w14:paraId="6D4AA533" w14:textId="77777777" w:rsidR="001B2180" w:rsidRPr="00043DFE" w:rsidRDefault="001B2180" w:rsidP="008B107E">
            <w:pPr>
              <w:pStyle w:val="TAC"/>
              <w:rPr>
                <w:lang w:eastAsia="zh-CN"/>
              </w:rPr>
            </w:pPr>
            <w:r w:rsidRPr="00043DFE">
              <w:rPr>
                <w:lang w:eastAsia="zh-CN"/>
              </w:rPr>
              <w:t>2.56 (2)</w:t>
            </w:r>
          </w:p>
        </w:tc>
      </w:tr>
      <w:tr w:rsidR="001B2180" w:rsidRPr="00043DFE" w14:paraId="0259DE97" w14:textId="77777777" w:rsidTr="008B107E">
        <w:trPr>
          <w:trHeight w:val="336"/>
        </w:trPr>
        <w:tc>
          <w:tcPr>
            <w:tcW w:w="1207" w:type="dxa"/>
            <w:tcBorders>
              <w:top w:val="nil"/>
            </w:tcBorders>
            <w:hideMark/>
          </w:tcPr>
          <w:p w14:paraId="04F7A084" w14:textId="77777777" w:rsidR="001B2180" w:rsidRPr="00043DFE" w:rsidRDefault="001B2180" w:rsidP="008B107E">
            <w:pPr>
              <w:pStyle w:val="TAC"/>
              <w:rPr>
                <w:lang w:val="en-US" w:eastAsia="zh-CN"/>
              </w:rPr>
            </w:pPr>
          </w:p>
        </w:tc>
        <w:tc>
          <w:tcPr>
            <w:tcW w:w="756" w:type="dxa"/>
            <w:hideMark/>
          </w:tcPr>
          <w:p w14:paraId="2AD5A53F" w14:textId="77777777" w:rsidR="001B2180" w:rsidRPr="00043DFE" w:rsidRDefault="001B2180" w:rsidP="008B107E">
            <w:pPr>
              <w:pStyle w:val="TAC"/>
              <w:rPr>
                <w:lang w:val="en-US" w:eastAsia="zh-CN"/>
              </w:rPr>
            </w:pPr>
            <w:r w:rsidRPr="00043DFE">
              <w:rPr>
                <w:lang w:eastAsia="zh-CN"/>
              </w:rPr>
              <w:t>2.56</w:t>
            </w:r>
          </w:p>
        </w:tc>
        <w:tc>
          <w:tcPr>
            <w:tcW w:w="936" w:type="dxa"/>
            <w:hideMark/>
          </w:tcPr>
          <w:p w14:paraId="61312BB0" w14:textId="77777777" w:rsidR="001B2180" w:rsidRPr="00043DFE" w:rsidRDefault="001B2180" w:rsidP="008B107E">
            <w:pPr>
              <w:pStyle w:val="TAC"/>
              <w:rPr>
                <w:lang w:val="en-US" w:eastAsia="zh-CN"/>
              </w:rPr>
            </w:pPr>
            <w:r w:rsidRPr="00043DFE">
              <w:rPr>
                <w:lang w:eastAsia="zh-CN"/>
              </w:rPr>
              <w:t>≥[5.12] ([4])</w:t>
            </w:r>
          </w:p>
        </w:tc>
        <w:tc>
          <w:tcPr>
            <w:tcW w:w="2450" w:type="dxa"/>
            <w:tcBorders>
              <w:top w:val="nil"/>
            </w:tcBorders>
            <w:hideMark/>
          </w:tcPr>
          <w:p w14:paraId="3665FBEB" w14:textId="77777777" w:rsidR="001B2180" w:rsidRPr="00043DFE" w:rsidRDefault="001B2180" w:rsidP="008B107E">
            <w:pPr>
              <w:pStyle w:val="TAC"/>
              <w:rPr>
                <w:lang w:val="en-US" w:eastAsia="zh-CN"/>
              </w:rPr>
            </w:pPr>
          </w:p>
        </w:tc>
        <w:tc>
          <w:tcPr>
            <w:tcW w:w="1874" w:type="dxa"/>
            <w:hideMark/>
          </w:tcPr>
          <w:p w14:paraId="017E3F51" w14:textId="77777777" w:rsidR="001B2180" w:rsidRPr="00043DFE" w:rsidRDefault="001B2180" w:rsidP="008B107E">
            <w:pPr>
              <w:pStyle w:val="TAC"/>
              <w:rPr>
                <w:lang w:val="en-US" w:eastAsia="zh-CN"/>
              </w:rPr>
            </w:pPr>
            <w:r w:rsidRPr="00043DFE">
              <w:rPr>
                <w:lang w:eastAsia="zh-CN"/>
              </w:rPr>
              <w:t>2.56 (1)</w:t>
            </w:r>
          </w:p>
        </w:tc>
        <w:tc>
          <w:tcPr>
            <w:tcW w:w="1860" w:type="dxa"/>
          </w:tcPr>
          <w:p w14:paraId="634FAAD7" w14:textId="77777777" w:rsidR="001B2180" w:rsidRPr="00043DFE" w:rsidRDefault="001B2180" w:rsidP="008B107E">
            <w:pPr>
              <w:pStyle w:val="TAC"/>
              <w:rPr>
                <w:lang w:eastAsia="zh-CN"/>
              </w:rPr>
            </w:pPr>
            <w:r w:rsidRPr="00043DFE">
              <w:rPr>
                <w:lang w:eastAsia="zh-CN"/>
              </w:rPr>
              <w:t>5.12 (2)</w:t>
            </w:r>
          </w:p>
        </w:tc>
      </w:tr>
      <w:tr w:rsidR="001B2180" w:rsidRPr="00043DFE" w14:paraId="56AC1BBF" w14:textId="77777777" w:rsidTr="008B107E">
        <w:trPr>
          <w:trHeight w:val="336"/>
        </w:trPr>
        <w:tc>
          <w:tcPr>
            <w:tcW w:w="9083" w:type="dxa"/>
            <w:gridSpan w:val="6"/>
          </w:tcPr>
          <w:p w14:paraId="4CBCF5AF" w14:textId="77777777" w:rsidR="001B2180" w:rsidRPr="00043DFE" w:rsidRDefault="001B2180" w:rsidP="008B107E">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082A2893" w14:textId="77777777" w:rsidR="001B2180" w:rsidRPr="00043DFE" w:rsidRDefault="001B2180" w:rsidP="008B107E">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4634C65" w14:textId="77777777" w:rsidR="001B2180" w:rsidRPr="00043DFE" w:rsidRDefault="001B2180" w:rsidP="008B107E">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07692FD" w14:textId="77777777" w:rsidR="001B2180" w:rsidRPr="00043DFE" w:rsidRDefault="001B2180" w:rsidP="008B107E">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FF1B4A6" w14:textId="77777777" w:rsidR="001B2180" w:rsidRPr="00043DFE" w:rsidRDefault="001B2180" w:rsidP="008B107E">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3B152B8" w14:textId="77777777" w:rsidR="001B2180" w:rsidRPr="00043DFE" w:rsidRDefault="001B2180" w:rsidP="001B2180">
      <w:pPr>
        <w:rPr>
          <w:lang w:val="en-US"/>
        </w:rPr>
      </w:pPr>
    </w:p>
    <w:p w14:paraId="64BF18A2" w14:textId="77777777" w:rsidR="001B2180" w:rsidRPr="00043DFE" w:rsidRDefault="001B2180" w:rsidP="001B21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1B2180" w:rsidRPr="00043DFE" w14:paraId="2E355400" w14:textId="77777777" w:rsidTr="008B107E">
        <w:trPr>
          <w:trHeight w:val="1692"/>
        </w:trPr>
        <w:tc>
          <w:tcPr>
            <w:tcW w:w="639" w:type="pct"/>
            <w:hideMark/>
          </w:tcPr>
          <w:p w14:paraId="1220FD1C" w14:textId="77777777" w:rsidR="001B2180" w:rsidRPr="00043DFE" w:rsidRDefault="001B2180" w:rsidP="008B107E">
            <w:pPr>
              <w:pStyle w:val="TAH"/>
              <w:rPr>
                <w:lang w:val="en-US" w:eastAsia="zh-CN"/>
              </w:rPr>
            </w:pPr>
            <w:r w:rsidRPr="00043DFE">
              <w:rPr>
                <w:lang w:eastAsia="zh-CN"/>
              </w:rPr>
              <w:t>eDRX_IDLE cycle length [s]</w:t>
            </w:r>
          </w:p>
        </w:tc>
        <w:tc>
          <w:tcPr>
            <w:tcW w:w="401" w:type="pct"/>
            <w:hideMark/>
          </w:tcPr>
          <w:p w14:paraId="169AD120" w14:textId="77777777" w:rsidR="001B2180" w:rsidRPr="00043DFE" w:rsidRDefault="001B2180" w:rsidP="008B107E">
            <w:pPr>
              <w:pStyle w:val="TAH"/>
              <w:rPr>
                <w:lang w:val="en-US" w:eastAsia="zh-CN"/>
              </w:rPr>
            </w:pPr>
            <w:r w:rsidRPr="00043DFE">
              <w:rPr>
                <w:lang w:eastAsia="zh-CN"/>
              </w:rPr>
              <w:t>DRX cycle length [s]</w:t>
            </w:r>
          </w:p>
        </w:tc>
        <w:tc>
          <w:tcPr>
            <w:tcW w:w="517" w:type="pct"/>
            <w:hideMark/>
          </w:tcPr>
          <w:p w14:paraId="4C5563B5" w14:textId="77777777" w:rsidR="001B2180" w:rsidRPr="00043DFE" w:rsidRDefault="001B2180" w:rsidP="008B107E">
            <w:pPr>
              <w:pStyle w:val="TAH"/>
              <w:rPr>
                <w:lang w:val="en-US" w:eastAsia="zh-CN"/>
              </w:rPr>
            </w:pPr>
            <w:r w:rsidRPr="00043DFE">
              <w:rPr>
                <w:lang w:eastAsia="zh-CN"/>
              </w:rPr>
              <w:t>PTW length [s] (number of 1.28s periods)</w:t>
            </w:r>
          </w:p>
        </w:tc>
        <w:tc>
          <w:tcPr>
            <w:tcW w:w="493" w:type="pct"/>
          </w:tcPr>
          <w:p w14:paraId="02DF019B" w14:textId="77777777" w:rsidR="001B2180" w:rsidRPr="00043DFE" w:rsidRDefault="001B2180" w:rsidP="008B107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04D4B8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0579166"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6A71E39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1B2180" w:rsidRPr="00043DFE" w14:paraId="1A40AC20" w14:textId="77777777" w:rsidTr="008B107E">
        <w:trPr>
          <w:trHeight w:val="336"/>
        </w:trPr>
        <w:tc>
          <w:tcPr>
            <w:tcW w:w="639" w:type="pct"/>
          </w:tcPr>
          <w:p w14:paraId="4EE461A9" w14:textId="77777777" w:rsidR="001B2180" w:rsidRPr="00043DFE" w:rsidRDefault="001B2180" w:rsidP="008B107E">
            <w:pPr>
              <w:pStyle w:val="TAC"/>
              <w:rPr>
                <w:lang w:val="en-US" w:eastAsia="zh-CN"/>
              </w:rPr>
            </w:pPr>
            <w:r w:rsidRPr="00043DFE">
              <w:rPr>
                <w:lang w:val="en-US" w:eastAsia="zh-CN"/>
              </w:rPr>
              <w:t>2.56</w:t>
            </w:r>
          </w:p>
        </w:tc>
        <w:tc>
          <w:tcPr>
            <w:tcW w:w="401" w:type="pct"/>
          </w:tcPr>
          <w:p w14:paraId="2A836C2F" w14:textId="77777777" w:rsidR="001B2180" w:rsidRPr="00043DFE" w:rsidRDefault="001B2180" w:rsidP="008B107E">
            <w:pPr>
              <w:pStyle w:val="TAC"/>
              <w:rPr>
                <w:lang w:val="en-US" w:eastAsia="zh-CN"/>
              </w:rPr>
            </w:pPr>
            <w:r w:rsidRPr="00043DFE">
              <w:rPr>
                <w:lang w:val="en-US" w:eastAsia="zh-CN"/>
              </w:rPr>
              <w:t>-</w:t>
            </w:r>
          </w:p>
        </w:tc>
        <w:tc>
          <w:tcPr>
            <w:tcW w:w="517" w:type="pct"/>
          </w:tcPr>
          <w:p w14:paraId="0EDA0E1C" w14:textId="77777777" w:rsidR="001B2180" w:rsidRPr="00043DFE" w:rsidRDefault="001B2180" w:rsidP="008B107E">
            <w:pPr>
              <w:pStyle w:val="TAC"/>
              <w:rPr>
                <w:lang w:val="en-US" w:eastAsia="zh-CN"/>
              </w:rPr>
            </w:pPr>
            <w:r w:rsidRPr="00043DFE">
              <w:rPr>
                <w:lang w:val="en-US" w:eastAsia="zh-CN"/>
              </w:rPr>
              <w:t>-</w:t>
            </w:r>
          </w:p>
        </w:tc>
        <w:tc>
          <w:tcPr>
            <w:tcW w:w="493" w:type="pct"/>
          </w:tcPr>
          <w:p w14:paraId="5E5C0324" w14:textId="77777777" w:rsidR="001B2180" w:rsidRPr="00043DFE" w:rsidRDefault="001B2180" w:rsidP="008B107E">
            <w:pPr>
              <w:pStyle w:val="TAC"/>
              <w:rPr>
                <w:lang w:eastAsia="zh-CN"/>
              </w:rPr>
            </w:pPr>
            <w:r w:rsidRPr="00043DFE">
              <w:rPr>
                <w:lang w:eastAsia="zh-CN"/>
              </w:rPr>
              <w:t>3</w:t>
            </w:r>
          </w:p>
        </w:tc>
        <w:tc>
          <w:tcPr>
            <w:tcW w:w="1283" w:type="pct"/>
          </w:tcPr>
          <w:p w14:paraId="0AF1540C" w14:textId="77777777" w:rsidR="001B2180" w:rsidRPr="00043DFE" w:rsidRDefault="001B2180" w:rsidP="008B107E">
            <w:pPr>
              <w:pStyle w:val="TAC"/>
              <w:rPr>
                <w:lang w:eastAsia="zh-CN"/>
              </w:rPr>
            </w:pPr>
            <w:r w:rsidRPr="00043DFE">
              <w:rPr>
                <w:lang w:eastAsia="zh-CN"/>
              </w:rPr>
              <w:t>58.88 x N1 (23 x N1)</w:t>
            </w:r>
          </w:p>
        </w:tc>
        <w:tc>
          <w:tcPr>
            <w:tcW w:w="809" w:type="pct"/>
          </w:tcPr>
          <w:p w14:paraId="67320D46" w14:textId="77777777" w:rsidR="001B2180" w:rsidRPr="00043DFE" w:rsidRDefault="001B2180" w:rsidP="008B107E">
            <w:pPr>
              <w:pStyle w:val="TAC"/>
              <w:rPr>
                <w:lang w:eastAsia="zh-CN"/>
              </w:rPr>
            </w:pPr>
            <w:r w:rsidRPr="00043DFE">
              <w:rPr>
                <w:lang w:eastAsia="zh-CN"/>
              </w:rPr>
              <w:t>2.56 x N1 (1 x N1)</w:t>
            </w:r>
          </w:p>
        </w:tc>
        <w:tc>
          <w:tcPr>
            <w:tcW w:w="858" w:type="pct"/>
          </w:tcPr>
          <w:p w14:paraId="06342A1F" w14:textId="77777777" w:rsidR="001B2180" w:rsidRPr="00043DFE" w:rsidRDefault="001B2180" w:rsidP="008B107E">
            <w:pPr>
              <w:pStyle w:val="TAC"/>
              <w:rPr>
                <w:lang w:eastAsia="zh-CN"/>
              </w:rPr>
            </w:pPr>
            <w:r w:rsidRPr="00043DFE">
              <w:rPr>
                <w:lang w:eastAsia="zh-CN"/>
              </w:rPr>
              <w:t>7.68 x N1 (3 x N1)</w:t>
            </w:r>
          </w:p>
        </w:tc>
      </w:tr>
      <w:tr w:rsidR="001B2180" w:rsidRPr="00043DFE" w14:paraId="12ADA22B" w14:textId="77777777" w:rsidTr="008B107E">
        <w:trPr>
          <w:trHeight w:val="336"/>
        </w:trPr>
        <w:tc>
          <w:tcPr>
            <w:tcW w:w="639" w:type="pct"/>
          </w:tcPr>
          <w:p w14:paraId="3E17F854" w14:textId="77777777" w:rsidR="001B2180" w:rsidRPr="00043DFE" w:rsidRDefault="001B2180" w:rsidP="008B107E">
            <w:pPr>
              <w:pStyle w:val="TAC"/>
              <w:rPr>
                <w:lang w:eastAsia="zh-CN"/>
              </w:rPr>
            </w:pPr>
            <w:r w:rsidRPr="00043DFE">
              <w:rPr>
                <w:lang w:eastAsia="zh-CN"/>
              </w:rPr>
              <w:t>5.12</w:t>
            </w:r>
          </w:p>
        </w:tc>
        <w:tc>
          <w:tcPr>
            <w:tcW w:w="401" w:type="pct"/>
          </w:tcPr>
          <w:p w14:paraId="389E8AE7" w14:textId="77777777" w:rsidR="001B2180" w:rsidRPr="00043DFE" w:rsidRDefault="001B2180" w:rsidP="008B107E">
            <w:pPr>
              <w:pStyle w:val="TAC"/>
              <w:rPr>
                <w:lang w:val="en-US" w:eastAsia="zh-CN"/>
              </w:rPr>
            </w:pPr>
            <w:r w:rsidRPr="00043DFE">
              <w:rPr>
                <w:lang w:val="en-US" w:eastAsia="zh-CN"/>
              </w:rPr>
              <w:t>-</w:t>
            </w:r>
          </w:p>
        </w:tc>
        <w:tc>
          <w:tcPr>
            <w:tcW w:w="517" w:type="pct"/>
          </w:tcPr>
          <w:p w14:paraId="35439856" w14:textId="77777777" w:rsidR="001B2180" w:rsidRPr="00043DFE" w:rsidRDefault="001B2180" w:rsidP="008B107E">
            <w:pPr>
              <w:pStyle w:val="TAC"/>
              <w:rPr>
                <w:lang w:eastAsia="zh-CN"/>
              </w:rPr>
            </w:pPr>
            <w:r w:rsidRPr="00043DFE">
              <w:rPr>
                <w:lang w:eastAsia="zh-CN"/>
              </w:rPr>
              <w:t>-</w:t>
            </w:r>
          </w:p>
        </w:tc>
        <w:tc>
          <w:tcPr>
            <w:tcW w:w="493" w:type="pct"/>
          </w:tcPr>
          <w:p w14:paraId="7D37DB9A" w14:textId="77777777" w:rsidR="001B2180" w:rsidRPr="00043DFE" w:rsidRDefault="001B2180" w:rsidP="008B107E">
            <w:pPr>
              <w:pStyle w:val="TAC"/>
              <w:rPr>
                <w:lang w:eastAsia="zh-CN"/>
              </w:rPr>
            </w:pPr>
            <w:r w:rsidRPr="00043DFE">
              <w:rPr>
                <w:lang w:eastAsia="zh-CN"/>
              </w:rPr>
              <w:t>3</w:t>
            </w:r>
          </w:p>
        </w:tc>
        <w:tc>
          <w:tcPr>
            <w:tcW w:w="1283" w:type="pct"/>
          </w:tcPr>
          <w:p w14:paraId="62F0A445" w14:textId="77777777" w:rsidR="001B2180" w:rsidRPr="00043DFE" w:rsidRDefault="001B2180" w:rsidP="008B107E">
            <w:pPr>
              <w:pStyle w:val="TAC"/>
              <w:rPr>
                <w:lang w:eastAsia="zh-CN"/>
              </w:rPr>
            </w:pPr>
            <w:r w:rsidRPr="00043DFE">
              <w:rPr>
                <w:lang w:eastAsia="zh-CN"/>
              </w:rPr>
              <w:t>117.76 x N1 (23 x N1)</w:t>
            </w:r>
          </w:p>
        </w:tc>
        <w:tc>
          <w:tcPr>
            <w:tcW w:w="809" w:type="pct"/>
          </w:tcPr>
          <w:p w14:paraId="44DAD8B0" w14:textId="77777777" w:rsidR="001B2180" w:rsidRPr="00043DFE" w:rsidRDefault="001B2180" w:rsidP="008B107E">
            <w:pPr>
              <w:pStyle w:val="TAC"/>
              <w:rPr>
                <w:lang w:eastAsia="zh-CN"/>
              </w:rPr>
            </w:pPr>
            <w:r w:rsidRPr="00043DFE">
              <w:rPr>
                <w:lang w:eastAsia="zh-CN"/>
              </w:rPr>
              <w:t>5.12 x N1 (1 x N1)</w:t>
            </w:r>
          </w:p>
        </w:tc>
        <w:tc>
          <w:tcPr>
            <w:tcW w:w="858" w:type="pct"/>
          </w:tcPr>
          <w:p w14:paraId="1AB7A7D0" w14:textId="77777777" w:rsidR="001B2180" w:rsidRPr="00043DFE" w:rsidRDefault="001B2180" w:rsidP="008B107E">
            <w:pPr>
              <w:pStyle w:val="TAC"/>
              <w:rPr>
                <w:lang w:eastAsia="zh-CN"/>
              </w:rPr>
            </w:pPr>
            <w:r w:rsidRPr="00043DFE">
              <w:rPr>
                <w:lang w:eastAsia="zh-CN"/>
              </w:rPr>
              <w:t>10.24 x N1 (2 x N1)</w:t>
            </w:r>
          </w:p>
        </w:tc>
      </w:tr>
      <w:tr w:rsidR="001B2180" w:rsidRPr="00043DFE" w14:paraId="667E3DDD" w14:textId="77777777" w:rsidTr="008B107E">
        <w:trPr>
          <w:trHeight w:val="336"/>
        </w:trPr>
        <w:tc>
          <w:tcPr>
            <w:tcW w:w="639" w:type="pct"/>
            <w:hideMark/>
          </w:tcPr>
          <w:p w14:paraId="2A3309AA" w14:textId="77777777" w:rsidR="001B2180" w:rsidRPr="00043DFE" w:rsidRDefault="001B2180" w:rsidP="008B107E">
            <w:pPr>
              <w:pStyle w:val="TAC"/>
              <w:rPr>
                <w:lang w:val="en-US" w:eastAsia="zh-CN"/>
              </w:rPr>
            </w:pPr>
            <w:r w:rsidRPr="00043DFE">
              <w:rPr>
                <w:lang w:eastAsia="zh-CN"/>
              </w:rPr>
              <w:t>10.24</w:t>
            </w:r>
          </w:p>
        </w:tc>
        <w:tc>
          <w:tcPr>
            <w:tcW w:w="401" w:type="pct"/>
            <w:hideMark/>
          </w:tcPr>
          <w:p w14:paraId="03068186" w14:textId="77777777" w:rsidR="001B2180" w:rsidRPr="00043DFE" w:rsidRDefault="001B2180" w:rsidP="008B107E">
            <w:pPr>
              <w:pStyle w:val="TAC"/>
              <w:rPr>
                <w:lang w:val="en-US" w:eastAsia="zh-CN"/>
              </w:rPr>
            </w:pPr>
            <w:r w:rsidRPr="00043DFE">
              <w:rPr>
                <w:lang w:val="en-US" w:eastAsia="zh-CN"/>
              </w:rPr>
              <w:t>-</w:t>
            </w:r>
          </w:p>
        </w:tc>
        <w:tc>
          <w:tcPr>
            <w:tcW w:w="517" w:type="pct"/>
            <w:hideMark/>
          </w:tcPr>
          <w:p w14:paraId="2BA39F16" w14:textId="77777777" w:rsidR="001B2180" w:rsidRPr="00043DFE" w:rsidRDefault="001B2180" w:rsidP="008B107E">
            <w:pPr>
              <w:pStyle w:val="TAC"/>
              <w:rPr>
                <w:lang w:val="en-US" w:eastAsia="zh-CN"/>
              </w:rPr>
            </w:pPr>
            <w:r w:rsidRPr="00043DFE">
              <w:rPr>
                <w:lang w:eastAsia="zh-CN"/>
              </w:rPr>
              <w:t>-</w:t>
            </w:r>
          </w:p>
        </w:tc>
        <w:tc>
          <w:tcPr>
            <w:tcW w:w="493" w:type="pct"/>
          </w:tcPr>
          <w:p w14:paraId="3F1AEBAE" w14:textId="77777777" w:rsidR="001B2180" w:rsidRPr="00043DFE" w:rsidRDefault="001B2180" w:rsidP="008B107E">
            <w:pPr>
              <w:pStyle w:val="TAC"/>
              <w:rPr>
                <w:lang w:eastAsia="zh-CN"/>
              </w:rPr>
            </w:pPr>
            <w:r w:rsidRPr="00043DFE">
              <w:rPr>
                <w:lang w:eastAsia="zh-CN"/>
              </w:rPr>
              <w:t>3</w:t>
            </w:r>
          </w:p>
        </w:tc>
        <w:tc>
          <w:tcPr>
            <w:tcW w:w="1283" w:type="pct"/>
            <w:hideMark/>
          </w:tcPr>
          <w:p w14:paraId="06D05725" w14:textId="77777777" w:rsidR="001B2180" w:rsidRPr="00043DFE" w:rsidRDefault="001B2180" w:rsidP="008B107E">
            <w:pPr>
              <w:pStyle w:val="TAC"/>
              <w:rPr>
                <w:lang w:val="en-US" w:eastAsia="zh-CN"/>
              </w:rPr>
            </w:pPr>
            <w:r w:rsidRPr="00043DFE">
              <w:rPr>
                <w:lang w:eastAsia="zh-CN"/>
              </w:rPr>
              <w:t>235.52 x N1 (23 x N1)</w:t>
            </w:r>
          </w:p>
        </w:tc>
        <w:tc>
          <w:tcPr>
            <w:tcW w:w="809" w:type="pct"/>
            <w:hideMark/>
          </w:tcPr>
          <w:p w14:paraId="01ABCD42" w14:textId="77777777" w:rsidR="001B2180" w:rsidRPr="00043DFE" w:rsidRDefault="001B2180" w:rsidP="008B107E">
            <w:pPr>
              <w:pStyle w:val="TAC"/>
              <w:rPr>
                <w:lang w:val="en-US" w:eastAsia="zh-CN"/>
              </w:rPr>
            </w:pPr>
            <w:r w:rsidRPr="00043DFE">
              <w:rPr>
                <w:lang w:eastAsia="zh-CN"/>
              </w:rPr>
              <w:t>10.24 x N1 (1 x N1)</w:t>
            </w:r>
          </w:p>
        </w:tc>
        <w:tc>
          <w:tcPr>
            <w:tcW w:w="858" w:type="pct"/>
            <w:hideMark/>
          </w:tcPr>
          <w:p w14:paraId="36EE13E6" w14:textId="77777777" w:rsidR="001B2180" w:rsidRPr="00043DFE" w:rsidRDefault="001B2180" w:rsidP="008B107E">
            <w:pPr>
              <w:pStyle w:val="TAC"/>
              <w:rPr>
                <w:lang w:val="en-US" w:eastAsia="zh-CN"/>
              </w:rPr>
            </w:pPr>
            <w:r w:rsidRPr="00043DFE">
              <w:rPr>
                <w:lang w:eastAsia="zh-CN"/>
              </w:rPr>
              <w:t>20.48 x N1 (2 x N1)</w:t>
            </w:r>
          </w:p>
        </w:tc>
      </w:tr>
      <w:tr w:rsidR="001B2180" w:rsidRPr="00043DFE" w14:paraId="4AFAE875" w14:textId="77777777" w:rsidTr="008B107E">
        <w:trPr>
          <w:trHeight w:val="673"/>
        </w:trPr>
        <w:tc>
          <w:tcPr>
            <w:tcW w:w="639" w:type="pct"/>
            <w:tcBorders>
              <w:bottom w:val="nil"/>
            </w:tcBorders>
            <w:hideMark/>
          </w:tcPr>
          <w:p w14:paraId="141839EE"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00730F7F" w14:textId="77777777" w:rsidR="001B2180" w:rsidRPr="00043DFE" w:rsidRDefault="001B2180" w:rsidP="008B107E">
            <w:pPr>
              <w:pStyle w:val="TAC"/>
              <w:rPr>
                <w:lang w:val="en-US" w:eastAsia="zh-CN"/>
              </w:rPr>
            </w:pPr>
            <w:r w:rsidRPr="00043DFE">
              <w:rPr>
                <w:lang w:eastAsia="zh-CN"/>
              </w:rPr>
              <w:t>0.32</w:t>
            </w:r>
          </w:p>
        </w:tc>
        <w:tc>
          <w:tcPr>
            <w:tcW w:w="517" w:type="pct"/>
            <w:hideMark/>
          </w:tcPr>
          <w:p w14:paraId="592618CF" w14:textId="77777777" w:rsidR="001B2180" w:rsidRPr="00043DFE" w:rsidRDefault="001B2180" w:rsidP="008B107E">
            <w:pPr>
              <w:pStyle w:val="TAC"/>
              <w:rPr>
                <w:lang w:val="en-US" w:eastAsia="zh-CN"/>
              </w:rPr>
            </w:pPr>
            <w:r w:rsidRPr="00043DFE">
              <w:rPr>
                <w:lang w:eastAsia="zh-CN"/>
              </w:rPr>
              <w:t>≥5.12 (4)</w:t>
            </w:r>
          </w:p>
        </w:tc>
        <w:tc>
          <w:tcPr>
            <w:tcW w:w="493" w:type="pct"/>
          </w:tcPr>
          <w:p w14:paraId="25929458" w14:textId="77777777" w:rsidR="001B2180" w:rsidRPr="00043DFE" w:rsidRDefault="001B2180" w:rsidP="008B107E">
            <w:pPr>
              <w:pStyle w:val="TAC"/>
              <w:rPr>
                <w:lang w:val="en-US" w:eastAsia="zh-CN"/>
              </w:rPr>
            </w:pPr>
            <w:r w:rsidRPr="00043DFE">
              <w:rPr>
                <w:lang w:val="en-US" w:eastAsia="zh-CN"/>
              </w:rPr>
              <w:t>8</w:t>
            </w:r>
          </w:p>
        </w:tc>
        <w:tc>
          <w:tcPr>
            <w:tcW w:w="1283" w:type="pct"/>
            <w:tcBorders>
              <w:bottom w:val="nil"/>
            </w:tcBorders>
            <w:hideMark/>
          </w:tcPr>
          <w:p w14:paraId="0351BC6E"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1B66DDF" w14:textId="77777777" w:rsidR="001B2180" w:rsidRPr="00043DFE" w:rsidRDefault="001B2180"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EA200C4" w14:textId="77777777" w:rsidR="001B2180" w:rsidRPr="00043DFE" w:rsidRDefault="001B2180" w:rsidP="008B107E">
            <w:pPr>
              <w:pStyle w:val="TAC"/>
              <w:rPr>
                <w:lang w:val="en-US" w:eastAsia="zh-CN"/>
              </w:rPr>
            </w:pPr>
            <w:r w:rsidRPr="00043DFE">
              <w:rPr>
                <w:lang w:eastAsia="zh-CN"/>
              </w:rPr>
              <w:t>0.32 x N1 (1 x N1)</w:t>
            </w:r>
          </w:p>
        </w:tc>
        <w:tc>
          <w:tcPr>
            <w:tcW w:w="858" w:type="pct"/>
            <w:hideMark/>
          </w:tcPr>
          <w:p w14:paraId="2804609B" w14:textId="77777777" w:rsidR="001B2180" w:rsidRPr="00043DFE" w:rsidRDefault="001B2180" w:rsidP="008B107E">
            <w:pPr>
              <w:pStyle w:val="TAC"/>
              <w:rPr>
                <w:lang w:val="en-US" w:eastAsia="zh-CN"/>
              </w:rPr>
            </w:pPr>
            <w:r w:rsidRPr="00043DFE">
              <w:rPr>
                <w:lang w:eastAsia="zh-CN"/>
              </w:rPr>
              <w:t>0.64 x N1 (2 x N1)</w:t>
            </w:r>
          </w:p>
        </w:tc>
      </w:tr>
      <w:tr w:rsidR="001B2180" w:rsidRPr="00043DFE" w14:paraId="53052BA4" w14:textId="77777777" w:rsidTr="008B107E">
        <w:trPr>
          <w:trHeight w:val="336"/>
        </w:trPr>
        <w:tc>
          <w:tcPr>
            <w:tcW w:w="639" w:type="pct"/>
            <w:tcBorders>
              <w:top w:val="nil"/>
              <w:bottom w:val="nil"/>
            </w:tcBorders>
            <w:hideMark/>
          </w:tcPr>
          <w:p w14:paraId="16B4BBA7" w14:textId="77777777" w:rsidR="001B2180" w:rsidRPr="00043DFE" w:rsidRDefault="001B2180" w:rsidP="008B107E">
            <w:pPr>
              <w:pStyle w:val="TAC"/>
              <w:rPr>
                <w:lang w:val="en-US" w:eastAsia="zh-CN"/>
              </w:rPr>
            </w:pPr>
          </w:p>
        </w:tc>
        <w:tc>
          <w:tcPr>
            <w:tcW w:w="401" w:type="pct"/>
            <w:hideMark/>
          </w:tcPr>
          <w:p w14:paraId="2E8FC5C5" w14:textId="77777777" w:rsidR="001B2180" w:rsidRPr="00043DFE" w:rsidRDefault="001B2180" w:rsidP="008B107E">
            <w:pPr>
              <w:pStyle w:val="TAC"/>
              <w:rPr>
                <w:lang w:val="en-US" w:eastAsia="zh-CN"/>
              </w:rPr>
            </w:pPr>
            <w:r w:rsidRPr="00043DFE">
              <w:rPr>
                <w:lang w:eastAsia="zh-CN"/>
              </w:rPr>
              <w:t>0.64</w:t>
            </w:r>
          </w:p>
        </w:tc>
        <w:tc>
          <w:tcPr>
            <w:tcW w:w="517" w:type="pct"/>
            <w:hideMark/>
          </w:tcPr>
          <w:p w14:paraId="5CA2D0B6" w14:textId="77777777" w:rsidR="001B2180" w:rsidRPr="00043DFE" w:rsidRDefault="001B2180" w:rsidP="008B107E">
            <w:pPr>
              <w:pStyle w:val="TAC"/>
              <w:rPr>
                <w:lang w:val="en-US" w:eastAsia="zh-CN"/>
              </w:rPr>
            </w:pPr>
            <w:r w:rsidRPr="00043DFE">
              <w:rPr>
                <w:lang w:eastAsia="zh-CN"/>
              </w:rPr>
              <w:t>≥6.4 (5)</w:t>
            </w:r>
          </w:p>
        </w:tc>
        <w:tc>
          <w:tcPr>
            <w:tcW w:w="493" w:type="pct"/>
          </w:tcPr>
          <w:p w14:paraId="6D2DAE28" w14:textId="77777777" w:rsidR="001B2180" w:rsidRPr="00043DFE" w:rsidRDefault="001B2180" w:rsidP="008B107E">
            <w:pPr>
              <w:pStyle w:val="TAC"/>
              <w:rPr>
                <w:lang w:val="en-US" w:eastAsia="zh-CN"/>
              </w:rPr>
            </w:pPr>
            <w:r w:rsidRPr="00043DFE">
              <w:rPr>
                <w:lang w:val="en-US" w:eastAsia="zh-CN"/>
              </w:rPr>
              <w:t>5</w:t>
            </w:r>
          </w:p>
        </w:tc>
        <w:tc>
          <w:tcPr>
            <w:tcW w:w="1283" w:type="pct"/>
            <w:tcBorders>
              <w:top w:val="nil"/>
              <w:bottom w:val="nil"/>
            </w:tcBorders>
            <w:hideMark/>
          </w:tcPr>
          <w:p w14:paraId="0C7F1EC8" w14:textId="77777777" w:rsidR="001B2180" w:rsidRPr="00043DFE" w:rsidRDefault="001B2180" w:rsidP="008B107E">
            <w:pPr>
              <w:pStyle w:val="TAC"/>
              <w:rPr>
                <w:lang w:val="en-US" w:eastAsia="zh-CN"/>
              </w:rPr>
            </w:pPr>
          </w:p>
        </w:tc>
        <w:tc>
          <w:tcPr>
            <w:tcW w:w="809" w:type="pct"/>
            <w:hideMark/>
          </w:tcPr>
          <w:p w14:paraId="03CCA804" w14:textId="77777777" w:rsidR="001B2180" w:rsidRPr="00043DFE" w:rsidRDefault="001B2180" w:rsidP="008B107E">
            <w:pPr>
              <w:pStyle w:val="TAC"/>
              <w:rPr>
                <w:lang w:val="en-US" w:eastAsia="zh-CN"/>
              </w:rPr>
            </w:pPr>
            <w:r w:rsidRPr="00043DFE">
              <w:rPr>
                <w:lang w:eastAsia="zh-CN"/>
              </w:rPr>
              <w:t>0.64 x N1 (1 x N1)</w:t>
            </w:r>
          </w:p>
        </w:tc>
        <w:tc>
          <w:tcPr>
            <w:tcW w:w="858" w:type="pct"/>
            <w:hideMark/>
          </w:tcPr>
          <w:p w14:paraId="5D564E42" w14:textId="77777777" w:rsidR="001B2180" w:rsidRPr="00043DFE" w:rsidRDefault="001B2180" w:rsidP="008B107E">
            <w:pPr>
              <w:pStyle w:val="TAC"/>
              <w:rPr>
                <w:lang w:val="en-US" w:eastAsia="zh-CN"/>
              </w:rPr>
            </w:pPr>
            <w:r w:rsidRPr="00043DFE">
              <w:rPr>
                <w:lang w:eastAsia="zh-CN"/>
              </w:rPr>
              <w:t>1.28 x N1 (2 x N1)</w:t>
            </w:r>
          </w:p>
        </w:tc>
      </w:tr>
      <w:tr w:rsidR="001B2180" w:rsidRPr="00043DFE" w14:paraId="6305E672" w14:textId="77777777" w:rsidTr="008B107E">
        <w:trPr>
          <w:trHeight w:val="336"/>
        </w:trPr>
        <w:tc>
          <w:tcPr>
            <w:tcW w:w="639" w:type="pct"/>
            <w:tcBorders>
              <w:top w:val="nil"/>
              <w:bottom w:val="nil"/>
            </w:tcBorders>
            <w:hideMark/>
          </w:tcPr>
          <w:p w14:paraId="0868217A" w14:textId="77777777" w:rsidR="001B2180" w:rsidRPr="00043DFE" w:rsidRDefault="001B2180" w:rsidP="008B107E">
            <w:pPr>
              <w:pStyle w:val="TAC"/>
              <w:rPr>
                <w:lang w:val="en-US" w:eastAsia="zh-CN"/>
              </w:rPr>
            </w:pPr>
          </w:p>
        </w:tc>
        <w:tc>
          <w:tcPr>
            <w:tcW w:w="401" w:type="pct"/>
            <w:hideMark/>
          </w:tcPr>
          <w:p w14:paraId="1DD8F234" w14:textId="77777777" w:rsidR="001B2180" w:rsidRPr="00043DFE" w:rsidRDefault="001B2180" w:rsidP="008B107E">
            <w:pPr>
              <w:pStyle w:val="TAC"/>
              <w:rPr>
                <w:lang w:val="en-US" w:eastAsia="zh-CN"/>
              </w:rPr>
            </w:pPr>
            <w:r w:rsidRPr="00043DFE">
              <w:rPr>
                <w:lang w:eastAsia="zh-CN"/>
              </w:rPr>
              <w:t>1.28</w:t>
            </w:r>
          </w:p>
        </w:tc>
        <w:tc>
          <w:tcPr>
            <w:tcW w:w="517" w:type="pct"/>
            <w:hideMark/>
          </w:tcPr>
          <w:p w14:paraId="26D0872A" w14:textId="77777777" w:rsidR="001B2180" w:rsidRPr="00043DFE" w:rsidRDefault="001B2180" w:rsidP="008B107E">
            <w:pPr>
              <w:pStyle w:val="TAC"/>
              <w:rPr>
                <w:lang w:val="en-US" w:eastAsia="zh-CN"/>
              </w:rPr>
            </w:pPr>
            <w:r w:rsidRPr="00043DFE">
              <w:rPr>
                <w:lang w:eastAsia="zh-CN"/>
              </w:rPr>
              <w:t>≥10.24 (8)</w:t>
            </w:r>
          </w:p>
        </w:tc>
        <w:tc>
          <w:tcPr>
            <w:tcW w:w="493" w:type="pct"/>
          </w:tcPr>
          <w:p w14:paraId="28DE1AAB" w14:textId="77777777" w:rsidR="001B2180" w:rsidRPr="00043DFE" w:rsidRDefault="001B2180" w:rsidP="008B107E">
            <w:pPr>
              <w:pStyle w:val="TAC"/>
              <w:rPr>
                <w:lang w:val="en-US" w:eastAsia="zh-CN"/>
              </w:rPr>
            </w:pPr>
            <w:r w:rsidRPr="00043DFE">
              <w:rPr>
                <w:lang w:val="en-US" w:eastAsia="zh-CN"/>
              </w:rPr>
              <w:t>4</w:t>
            </w:r>
          </w:p>
        </w:tc>
        <w:tc>
          <w:tcPr>
            <w:tcW w:w="1283" w:type="pct"/>
            <w:tcBorders>
              <w:top w:val="nil"/>
              <w:bottom w:val="nil"/>
            </w:tcBorders>
            <w:hideMark/>
          </w:tcPr>
          <w:p w14:paraId="6BB1E5BD" w14:textId="77777777" w:rsidR="001B2180" w:rsidRPr="00043DFE" w:rsidRDefault="001B2180" w:rsidP="008B107E">
            <w:pPr>
              <w:pStyle w:val="TAC"/>
              <w:rPr>
                <w:lang w:val="en-US" w:eastAsia="zh-CN"/>
              </w:rPr>
            </w:pPr>
          </w:p>
        </w:tc>
        <w:tc>
          <w:tcPr>
            <w:tcW w:w="809" w:type="pct"/>
            <w:hideMark/>
          </w:tcPr>
          <w:p w14:paraId="22C778C6" w14:textId="77777777" w:rsidR="001B2180" w:rsidRPr="00043DFE" w:rsidRDefault="001B2180" w:rsidP="008B107E">
            <w:pPr>
              <w:pStyle w:val="TAC"/>
              <w:rPr>
                <w:lang w:val="en-US" w:eastAsia="zh-CN"/>
              </w:rPr>
            </w:pPr>
            <w:r w:rsidRPr="00043DFE">
              <w:rPr>
                <w:lang w:eastAsia="zh-CN"/>
              </w:rPr>
              <w:t>1.28 x N1 (1 x N1)</w:t>
            </w:r>
          </w:p>
        </w:tc>
        <w:tc>
          <w:tcPr>
            <w:tcW w:w="858" w:type="pct"/>
            <w:hideMark/>
          </w:tcPr>
          <w:p w14:paraId="59711A2C" w14:textId="77777777" w:rsidR="001B2180" w:rsidRPr="00043DFE" w:rsidRDefault="001B2180" w:rsidP="008B107E">
            <w:pPr>
              <w:pStyle w:val="TAC"/>
              <w:rPr>
                <w:lang w:val="en-US" w:eastAsia="zh-CN"/>
              </w:rPr>
            </w:pPr>
            <w:r w:rsidRPr="00043DFE">
              <w:rPr>
                <w:lang w:eastAsia="zh-CN"/>
              </w:rPr>
              <w:t>2.56 x N1 (2 x N1)</w:t>
            </w:r>
          </w:p>
        </w:tc>
      </w:tr>
      <w:tr w:rsidR="001B2180" w:rsidRPr="00043DFE" w14:paraId="49A01F87" w14:textId="77777777" w:rsidTr="008B107E">
        <w:trPr>
          <w:trHeight w:val="336"/>
        </w:trPr>
        <w:tc>
          <w:tcPr>
            <w:tcW w:w="639" w:type="pct"/>
            <w:tcBorders>
              <w:top w:val="nil"/>
            </w:tcBorders>
            <w:hideMark/>
          </w:tcPr>
          <w:p w14:paraId="746682CB" w14:textId="77777777" w:rsidR="001B2180" w:rsidRPr="00043DFE" w:rsidRDefault="001B2180" w:rsidP="008B107E">
            <w:pPr>
              <w:pStyle w:val="TAC"/>
              <w:rPr>
                <w:lang w:val="en-US" w:eastAsia="zh-CN"/>
              </w:rPr>
            </w:pPr>
          </w:p>
        </w:tc>
        <w:tc>
          <w:tcPr>
            <w:tcW w:w="401" w:type="pct"/>
            <w:hideMark/>
          </w:tcPr>
          <w:p w14:paraId="1BB4AEB8" w14:textId="77777777" w:rsidR="001B2180" w:rsidRPr="00043DFE" w:rsidRDefault="001B2180" w:rsidP="008B107E">
            <w:pPr>
              <w:pStyle w:val="TAC"/>
              <w:rPr>
                <w:lang w:val="en-US" w:eastAsia="zh-CN"/>
              </w:rPr>
            </w:pPr>
            <w:r w:rsidRPr="00043DFE">
              <w:rPr>
                <w:lang w:eastAsia="zh-CN"/>
              </w:rPr>
              <w:t>2.56</w:t>
            </w:r>
          </w:p>
        </w:tc>
        <w:tc>
          <w:tcPr>
            <w:tcW w:w="517" w:type="pct"/>
            <w:hideMark/>
          </w:tcPr>
          <w:p w14:paraId="7D9F7DD1" w14:textId="77777777" w:rsidR="001B2180" w:rsidRPr="00043DFE" w:rsidRDefault="001B2180" w:rsidP="008B107E">
            <w:pPr>
              <w:pStyle w:val="TAC"/>
              <w:rPr>
                <w:lang w:val="en-US" w:eastAsia="zh-CN"/>
              </w:rPr>
            </w:pPr>
            <w:r w:rsidRPr="00043DFE">
              <w:rPr>
                <w:lang w:eastAsia="zh-CN"/>
              </w:rPr>
              <w:t>≥15.36 (12)</w:t>
            </w:r>
          </w:p>
        </w:tc>
        <w:tc>
          <w:tcPr>
            <w:tcW w:w="493" w:type="pct"/>
          </w:tcPr>
          <w:p w14:paraId="6AAAA4DF" w14:textId="77777777" w:rsidR="001B2180" w:rsidRPr="00043DFE" w:rsidRDefault="001B2180" w:rsidP="008B107E">
            <w:pPr>
              <w:pStyle w:val="TAC"/>
              <w:rPr>
                <w:lang w:val="en-US" w:eastAsia="zh-CN"/>
              </w:rPr>
            </w:pPr>
            <w:r w:rsidRPr="00043DFE">
              <w:rPr>
                <w:lang w:val="en-US" w:eastAsia="zh-CN"/>
              </w:rPr>
              <w:t>3</w:t>
            </w:r>
          </w:p>
        </w:tc>
        <w:tc>
          <w:tcPr>
            <w:tcW w:w="1283" w:type="pct"/>
            <w:tcBorders>
              <w:top w:val="nil"/>
            </w:tcBorders>
            <w:hideMark/>
          </w:tcPr>
          <w:p w14:paraId="2F83F939" w14:textId="77777777" w:rsidR="001B2180" w:rsidRPr="00043DFE" w:rsidRDefault="001B2180" w:rsidP="008B107E">
            <w:pPr>
              <w:pStyle w:val="TAC"/>
              <w:rPr>
                <w:lang w:val="en-US" w:eastAsia="zh-CN"/>
              </w:rPr>
            </w:pPr>
          </w:p>
        </w:tc>
        <w:tc>
          <w:tcPr>
            <w:tcW w:w="809" w:type="pct"/>
            <w:hideMark/>
          </w:tcPr>
          <w:p w14:paraId="74FCBCFF" w14:textId="77777777" w:rsidR="001B2180" w:rsidRPr="00043DFE" w:rsidRDefault="001B2180" w:rsidP="008B107E">
            <w:pPr>
              <w:pStyle w:val="TAC"/>
              <w:rPr>
                <w:lang w:val="en-US" w:eastAsia="zh-CN"/>
              </w:rPr>
            </w:pPr>
            <w:r w:rsidRPr="00043DFE">
              <w:rPr>
                <w:lang w:eastAsia="zh-CN"/>
              </w:rPr>
              <w:t>2.56 x N1 (1 x N1)</w:t>
            </w:r>
          </w:p>
        </w:tc>
        <w:tc>
          <w:tcPr>
            <w:tcW w:w="858" w:type="pct"/>
            <w:hideMark/>
          </w:tcPr>
          <w:p w14:paraId="1EEB72CF" w14:textId="77777777" w:rsidR="001B2180" w:rsidRPr="00043DFE" w:rsidRDefault="001B2180" w:rsidP="008B107E">
            <w:pPr>
              <w:pStyle w:val="TAC"/>
              <w:rPr>
                <w:lang w:val="en-US" w:eastAsia="zh-CN"/>
              </w:rPr>
            </w:pPr>
            <w:r w:rsidRPr="00043DFE">
              <w:rPr>
                <w:lang w:eastAsia="zh-CN"/>
              </w:rPr>
              <w:t>5.12 x N1 (2 x N1)</w:t>
            </w:r>
          </w:p>
        </w:tc>
      </w:tr>
      <w:tr w:rsidR="001B2180" w:rsidRPr="00043DFE" w14:paraId="09B409D5" w14:textId="77777777" w:rsidTr="008B107E">
        <w:trPr>
          <w:trHeight w:val="336"/>
        </w:trPr>
        <w:tc>
          <w:tcPr>
            <w:tcW w:w="5000" w:type="pct"/>
            <w:gridSpan w:val="7"/>
          </w:tcPr>
          <w:p w14:paraId="1EE65DF4" w14:textId="77777777" w:rsidR="001B2180" w:rsidRPr="00043DFE" w:rsidRDefault="001B2180" w:rsidP="008B107E">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06AF204D" w14:textId="77777777" w:rsidR="001B2180" w:rsidRPr="00043DFE" w:rsidRDefault="001B2180" w:rsidP="008B107E">
            <w:pPr>
              <w:pStyle w:val="TAN"/>
              <w:rPr>
                <w:snapToGrid w:val="0"/>
                <w:lang w:eastAsia="zh-CN"/>
              </w:rPr>
            </w:pPr>
            <w:r w:rsidRPr="00043DFE">
              <w:rPr>
                <w:snapToGrid w:val="0"/>
                <w:lang w:eastAsia="zh-CN"/>
              </w:rPr>
              <w:t>NOTE 2: The number of DRX cycles in this table is given for the DRX cycles within PTWs.</w:t>
            </w:r>
          </w:p>
          <w:p w14:paraId="0776E877" w14:textId="77777777" w:rsidR="001B2180" w:rsidRPr="00043DFE" w:rsidRDefault="001B2180" w:rsidP="008B107E">
            <w:pPr>
              <w:pStyle w:val="TAN"/>
              <w:rPr>
                <w:snapToGrid w:val="0"/>
                <w:lang w:eastAsia="zh-CN"/>
              </w:rPr>
            </w:pPr>
            <w:r w:rsidRPr="00043DFE">
              <w:rPr>
                <w:snapToGrid w:val="0"/>
                <w:lang w:eastAsia="zh-CN"/>
              </w:rPr>
              <w:t>NOTE 3: The eDRX_IDLE cycle lengths are as specified in Section 10.5.5.32 of TS 24.008 [34].</w:t>
            </w:r>
          </w:p>
          <w:p w14:paraId="77C0E36F" w14:textId="77777777" w:rsidR="001B2180" w:rsidRPr="00043DFE" w:rsidRDefault="001B2180" w:rsidP="008B107E">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3DE22118" w14:textId="77777777" w:rsidR="001B2180" w:rsidRPr="00043DFE" w:rsidRDefault="001B2180" w:rsidP="008B107E">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1C74A8" w14:textId="77777777" w:rsidR="001B2180" w:rsidRPr="00043DFE" w:rsidRDefault="001B2180"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5AE9D7B7" w14:textId="77777777" w:rsidR="001B2180" w:rsidRPr="00043DFE" w:rsidRDefault="001B2180" w:rsidP="001B2180">
      <w:pPr>
        <w:rPr>
          <w:lang w:val="en-US" w:eastAsia="zh-CN"/>
        </w:rPr>
      </w:pPr>
    </w:p>
    <w:p w14:paraId="58056F2E" w14:textId="77777777" w:rsidR="001B2180" w:rsidRPr="00D60521" w:rsidRDefault="001B2180" w:rsidP="00D60521">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E7E04A5" w14:textId="77777777" w:rsidR="001B2180" w:rsidRDefault="001B21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9C22F77" w14:textId="77777777" w:rsidR="005C3A5B" w:rsidRPr="00043DFE" w:rsidRDefault="005C3A5B" w:rsidP="005C3A5B">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9A3AF8F" w14:textId="77777777" w:rsidR="005C3A5B" w:rsidRPr="00043DFE" w:rsidRDefault="005C3A5B" w:rsidP="005C3A5B">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1792FE28" w14:textId="77777777" w:rsidR="005C3A5B" w:rsidRPr="00043DFE" w:rsidRDefault="005C3A5B" w:rsidP="005C3A5B">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D2D0C16" w14:textId="77777777" w:rsidR="005C3A5B" w:rsidRPr="00D60521" w:rsidRDefault="005C3A5B" w:rsidP="005C3A5B">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443593BD" w14:textId="77777777" w:rsidR="005C3A5B" w:rsidRPr="00043DFE" w:rsidRDefault="005C3A5B" w:rsidP="005C3A5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6719B4A" w14:textId="77777777"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sidRPr="00043DFE">
        <w:rPr>
          <w:rFonts w:eastAsia="Malgun Gothic"/>
        </w:rPr>
        <w:t xml:space="preserve">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otherwise see </w:t>
      </w:r>
      <w:r w:rsidRPr="00043DFE">
        <w:rPr>
          <w:rFonts w:eastAsia="Malgun Gothic"/>
        </w:rPr>
        <w:t>table 4.2.2.4-1 only</w:t>
      </w:r>
      <w:r w:rsidRPr="00043DFE">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AE1AB9" w14:textId="77777777"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943EEB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7E29D591" w14:textId="77777777" w:rsidR="005C3A5B" w:rsidRPr="00043DFE" w:rsidRDefault="005C3A5B" w:rsidP="0019791B">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5F31BE1" w14:textId="77777777" w:rsidR="005C3A5B" w:rsidRPr="00043DFE" w:rsidRDefault="005C3A5B" w:rsidP="0019791B">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A81587B" w14:textId="77777777" w:rsidR="005C3A5B" w:rsidRPr="00043DFE" w:rsidRDefault="005C3A5B" w:rsidP="0019791B">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4F2C6D67" w14:textId="77777777" w:rsidR="005C3A5B" w:rsidRPr="00043DFE" w:rsidRDefault="005C3A5B" w:rsidP="0019791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766DF908"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3F7A855"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F01AB9A" w14:textId="77777777" w:rsidR="005C3A5B" w:rsidRPr="00043DFE" w:rsidRDefault="005C3A5B" w:rsidP="0019791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21345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62061285"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3884B4C7"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1EB1425" w14:textId="77777777" w:rsidR="0097484A" w:rsidRPr="00043DFE" w:rsidRDefault="0097484A" w:rsidP="0097484A">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61800FF" w14:textId="6270C3A7" w:rsidR="0097484A" w:rsidRPr="00542EC9" w:rsidRDefault="0097484A" w:rsidP="0097484A">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5B470694" w:rsidR="008E0152" w:rsidRDefault="008E0152" w:rsidP="008E0152">
      <w:pPr>
        <w:rPr>
          <w:noProof/>
        </w:rPr>
      </w:pPr>
    </w:p>
    <w:p w14:paraId="445CE966" w14:textId="77777777" w:rsidR="0097484A" w:rsidRPr="004B237A" w:rsidRDefault="0097484A" w:rsidP="0097484A">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7484A" w:rsidRPr="00043DFE" w14:paraId="4CE907AD" w14:textId="77777777" w:rsidTr="008B107E">
        <w:trPr>
          <w:trHeight w:val="673"/>
        </w:trPr>
        <w:tc>
          <w:tcPr>
            <w:tcW w:w="645" w:type="pct"/>
            <w:vMerge w:val="restart"/>
            <w:hideMark/>
          </w:tcPr>
          <w:p w14:paraId="3B72BD41" w14:textId="77777777" w:rsidR="0097484A" w:rsidRPr="00043DFE" w:rsidRDefault="0097484A" w:rsidP="008B107E">
            <w:pPr>
              <w:pStyle w:val="TAH"/>
              <w:rPr>
                <w:lang w:val="en-US" w:eastAsia="zh-CN"/>
              </w:rPr>
            </w:pPr>
            <w:r w:rsidRPr="00043DFE">
              <w:rPr>
                <w:lang w:eastAsia="zh-CN"/>
              </w:rPr>
              <w:t>eDRX_IDLE cycle length [s]</w:t>
            </w:r>
          </w:p>
        </w:tc>
        <w:tc>
          <w:tcPr>
            <w:tcW w:w="404" w:type="pct"/>
            <w:vMerge w:val="restart"/>
            <w:hideMark/>
          </w:tcPr>
          <w:p w14:paraId="3BD3403A" w14:textId="77777777" w:rsidR="0097484A" w:rsidRPr="00043DFE" w:rsidRDefault="0097484A" w:rsidP="008B107E">
            <w:pPr>
              <w:pStyle w:val="TAH"/>
              <w:rPr>
                <w:lang w:val="en-US" w:eastAsia="zh-CN"/>
              </w:rPr>
            </w:pPr>
            <w:r w:rsidRPr="00043DFE">
              <w:rPr>
                <w:lang w:eastAsia="zh-CN"/>
              </w:rPr>
              <w:t>DRX cycle length [s]</w:t>
            </w:r>
          </w:p>
        </w:tc>
        <w:tc>
          <w:tcPr>
            <w:tcW w:w="680" w:type="pct"/>
            <w:vMerge w:val="restart"/>
            <w:hideMark/>
          </w:tcPr>
          <w:p w14:paraId="3253D434" w14:textId="77777777" w:rsidR="0097484A" w:rsidRPr="00043DFE" w:rsidRDefault="0097484A" w:rsidP="008B107E">
            <w:pPr>
              <w:pStyle w:val="TAH"/>
              <w:rPr>
                <w:lang w:val="en-US" w:eastAsia="zh-CN"/>
              </w:rPr>
            </w:pPr>
            <w:r w:rsidRPr="00043DFE">
              <w:rPr>
                <w:lang w:eastAsia="zh-CN"/>
              </w:rPr>
              <w:t>PTW length [s] (number of 1.28s periods)</w:t>
            </w:r>
          </w:p>
        </w:tc>
        <w:tc>
          <w:tcPr>
            <w:tcW w:w="1498" w:type="pct"/>
            <w:vMerge w:val="restart"/>
            <w:hideMark/>
          </w:tcPr>
          <w:p w14:paraId="55008E47" w14:textId="77777777" w:rsidR="0097484A" w:rsidRPr="00043DFE" w:rsidRDefault="0097484A" w:rsidP="008B107E">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115F2D43" w14:textId="77777777" w:rsidR="0097484A" w:rsidRPr="00043DFE" w:rsidRDefault="0097484A" w:rsidP="008B107E">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B58134C" w14:textId="77777777" w:rsidR="0097484A" w:rsidRPr="00043DFE" w:rsidRDefault="0097484A" w:rsidP="008B107E">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7484A" w:rsidRPr="00043DFE" w14:paraId="1692AF43" w14:textId="77777777" w:rsidTr="008B107E">
        <w:trPr>
          <w:trHeight w:val="1009"/>
        </w:trPr>
        <w:tc>
          <w:tcPr>
            <w:tcW w:w="645" w:type="pct"/>
            <w:vMerge/>
            <w:hideMark/>
          </w:tcPr>
          <w:p w14:paraId="22D8531D" w14:textId="77777777" w:rsidR="0097484A" w:rsidRPr="00043DFE" w:rsidRDefault="0097484A" w:rsidP="008B107E">
            <w:pPr>
              <w:rPr>
                <w:rFonts w:ascii="Arial" w:hAnsi="Arial" w:cs="Arial"/>
                <w:sz w:val="18"/>
                <w:lang w:val="en-US" w:eastAsia="zh-CN"/>
              </w:rPr>
            </w:pPr>
          </w:p>
        </w:tc>
        <w:tc>
          <w:tcPr>
            <w:tcW w:w="404" w:type="pct"/>
            <w:vMerge/>
            <w:hideMark/>
          </w:tcPr>
          <w:p w14:paraId="5FF93C27" w14:textId="77777777" w:rsidR="0097484A" w:rsidRPr="00043DFE" w:rsidRDefault="0097484A" w:rsidP="008B107E">
            <w:pPr>
              <w:rPr>
                <w:rFonts w:ascii="Arial" w:hAnsi="Arial" w:cs="Arial"/>
                <w:sz w:val="18"/>
                <w:lang w:val="en-US" w:eastAsia="zh-CN"/>
              </w:rPr>
            </w:pPr>
          </w:p>
        </w:tc>
        <w:tc>
          <w:tcPr>
            <w:tcW w:w="680" w:type="pct"/>
            <w:vMerge/>
            <w:hideMark/>
          </w:tcPr>
          <w:p w14:paraId="77857BFB" w14:textId="77777777" w:rsidR="0097484A" w:rsidRPr="00043DFE" w:rsidRDefault="0097484A" w:rsidP="008B107E">
            <w:pPr>
              <w:rPr>
                <w:rFonts w:ascii="Arial" w:hAnsi="Arial" w:cs="Arial"/>
                <w:sz w:val="18"/>
                <w:lang w:val="en-US" w:eastAsia="zh-CN"/>
              </w:rPr>
            </w:pPr>
          </w:p>
        </w:tc>
        <w:tc>
          <w:tcPr>
            <w:tcW w:w="1498" w:type="pct"/>
            <w:vMerge/>
            <w:hideMark/>
          </w:tcPr>
          <w:p w14:paraId="56F247E4" w14:textId="77777777" w:rsidR="0097484A" w:rsidRPr="00043DFE" w:rsidRDefault="0097484A" w:rsidP="008B107E">
            <w:pPr>
              <w:rPr>
                <w:rFonts w:ascii="Arial" w:hAnsi="Arial" w:cs="Arial"/>
                <w:sz w:val="18"/>
                <w:lang w:val="en-US" w:eastAsia="zh-CN"/>
              </w:rPr>
            </w:pPr>
          </w:p>
        </w:tc>
        <w:tc>
          <w:tcPr>
            <w:tcW w:w="863" w:type="pct"/>
            <w:vMerge/>
            <w:hideMark/>
          </w:tcPr>
          <w:p w14:paraId="27BCCB79" w14:textId="77777777" w:rsidR="0097484A" w:rsidRPr="00043DFE" w:rsidRDefault="0097484A" w:rsidP="008B107E">
            <w:pPr>
              <w:rPr>
                <w:rFonts w:ascii="Arial" w:hAnsi="Arial" w:cs="Arial"/>
                <w:sz w:val="18"/>
                <w:lang w:val="en-US" w:eastAsia="zh-CN"/>
              </w:rPr>
            </w:pPr>
          </w:p>
        </w:tc>
        <w:tc>
          <w:tcPr>
            <w:tcW w:w="910" w:type="pct"/>
            <w:vMerge/>
            <w:hideMark/>
          </w:tcPr>
          <w:p w14:paraId="10D6AC0A" w14:textId="77777777" w:rsidR="0097484A" w:rsidRPr="00043DFE" w:rsidRDefault="0097484A" w:rsidP="008B107E">
            <w:pPr>
              <w:rPr>
                <w:rFonts w:ascii="Arial" w:hAnsi="Arial" w:cs="Arial"/>
                <w:sz w:val="18"/>
                <w:lang w:val="en-US" w:eastAsia="zh-CN"/>
              </w:rPr>
            </w:pPr>
          </w:p>
        </w:tc>
      </w:tr>
      <w:tr w:rsidR="0097484A" w:rsidRPr="00043DFE" w14:paraId="1821888D" w14:textId="77777777" w:rsidTr="008B107E">
        <w:trPr>
          <w:trHeight w:val="336"/>
        </w:trPr>
        <w:tc>
          <w:tcPr>
            <w:tcW w:w="645" w:type="pct"/>
          </w:tcPr>
          <w:p w14:paraId="145A5697" w14:textId="77777777" w:rsidR="0097484A" w:rsidRPr="00043DFE" w:rsidRDefault="0097484A" w:rsidP="008B107E">
            <w:pPr>
              <w:pStyle w:val="TAC"/>
              <w:rPr>
                <w:lang w:val="en-US" w:eastAsia="zh-CN"/>
              </w:rPr>
            </w:pPr>
            <w:r w:rsidRPr="00043DFE">
              <w:rPr>
                <w:lang w:val="en-US" w:eastAsia="zh-CN"/>
              </w:rPr>
              <w:t>2.56</w:t>
            </w:r>
          </w:p>
        </w:tc>
        <w:tc>
          <w:tcPr>
            <w:tcW w:w="404" w:type="pct"/>
          </w:tcPr>
          <w:p w14:paraId="68B889A3" w14:textId="77777777" w:rsidR="0097484A" w:rsidRPr="00043DFE" w:rsidRDefault="0097484A" w:rsidP="008B107E">
            <w:pPr>
              <w:pStyle w:val="TAC"/>
              <w:rPr>
                <w:lang w:val="en-US" w:eastAsia="zh-CN"/>
              </w:rPr>
            </w:pPr>
            <w:r w:rsidRPr="00043DFE">
              <w:rPr>
                <w:lang w:val="en-US" w:eastAsia="zh-CN"/>
              </w:rPr>
              <w:t>-</w:t>
            </w:r>
          </w:p>
        </w:tc>
        <w:tc>
          <w:tcPr>
            <w:tcW w:w="680" w:type="pct"/>
          </w:tcPr>
          <w:p w14:paraId="0A85278E" w14:textId="77777777" w:rsidR="0097484A" w:rsidRPr="00043DFE" w:rsidRDefault="0097484A" w:rsidP="008B107E">
            <w:pPr>
              <w:pStyle w:val="TAC"/>
              <w:rPr>
                <w:lang w:val="en-US" w:eastAsia="zh-CN"/>
              </w:rPr>
            </w:pPr>
            <w:r w:rsidRPr="00043DFE">
              <w:rPr>
                <w:lang w:val="en-US" w:eastAsia="zh-CN"/>
              </w:rPr>
              <w:t>-</w:t>
            </w:r>
          </w:p>
        </w:tc>
        <w:tc>
          <w:tcPr>
            <w:tcW w:w="1498" w:type="pct"/>
          </w:tcPr>
          <w:p w14:paraId="314B374C" w14:textId="77777777" w:rsidR="0097484A" w:rsidRPr="00043DFE" w:rsidRDefault="0097484A" w:rsidP="008B107E">
            <w:pPr>
              <w:pStyle w:val="TAC"/>
              <w:rPr>
                <w:lang w:eastAsia="zh-CN"/>
              </w:rPr>
            </w:pPr>
            <w:r w:rsidRPr="00043DFE">
              <w:rPr>
                <w:lang w:eastAsia="zh-CN"/>
              </w:rPr>
              <w:t>58.88 (23)</w:t>
            </w:r>
          </w:p>
        </w:tc>
        <w:tc>
          <w:tcPr>
            <w:tcW w:w="863" w:type="pct"/>
          </w:tcPr>
          <w:p w14:paraId="2D9527BE" w14:textId="77777777" w:rsidR="0097484A" w:rsidRPr="00043DFE" w:rsidRDefault="0097484A" w:rsidP="008B107E">
            <w:pPr>
              <w:pStyle w:val="TAC"/>
              <w:rPr>
                <w:lang w:eastAsia="zh-CN"/>
              </w:rPr>
            </w:pPr>
            <w:r w:rsidRPr="00043DFE">
              <w:rPr>
                <w:lang w:eastAsia="zh-CN"/>
              </w:rPr>
              <w:t>2.56 (1)</w:t>
            </w:r>
          </w:p>
        </w:tc>
        <w:tc>
          <w:tcPr>
            <w:tcW w:w="910" w:type="pct"/>
          </w:tcPr>
          <w:p w14:paraId="4E22624A" w14:textId="77777777" w:rsidR="0097484A" w:rsidRPr="00043DFE" w:rsidRDefault="0097484A" w:rsidP="008B107E">
            <w:pPr>
              <w:pStyle w:val="TAC"/>
              <w:rPr>
                <w:lang w:eastAsia="zh-CN"/>
              </w:rPr>
            </w:pPr>
            <w:r w:rsidRPr="00043DFE">
              <w:rPr>
                <w:lang w:eastAsia="zh-CN"/>
              </w:rPr>
              <w:t>7.68 (3)</w:t>
            </w:r>
          </w:p>
        </w:tc>
      </w:tr>
      <w:tr w:rsidR="0097484A" w:rsidRPr="00043DFE" w14:paraId="2B390ED0" w14:textId="77777777" w:rsidTr="008B107E">
        <w:trPr>
          <w:trHeight w:val="336"/>
        </w:trPr>
        <w:tc>
          <w:tcPr>
            <w:tcW w:w="645" w:type="pct"/>
          </w:tcPr>
          <w:p w14:paraId="598050A1" w14:textId="77777777" w:rsidR="0097484A" w:rsidRPr="00043DFE" w:rsidRDefault="0097484A" w:rsidP="008B107E">
            <w:pPr>
              <w:pStyle w:val="TAC"/>
              <w:rPr>
                <w:lang w:eastAsia="zh-CN"/>
              </w:rPr>
            </w:pPr>
            <w:r w:rsidRPr="00043DFE">
              <w:rPr>
                <w:lang w:eastAsia="zh-CN"/>
              </w:rPr>
              <w:t>5.12</w:t>
            </w:r>
          </w:p>
        </w:tc>
        <w:tc>
          <w:tcPr>
            <w:tcW w:w="404" w:type="pct"/>
          </w:tcPr>
          <w:p w14:paraId="2AA20E4D" w14:textId="77777777" w:rsidR="0097484A" w:rsidRPr="00043DFE" w:rsidRDefault="0097484A" w:rsidP="008B107E">
            <w:pPr>
              <w:pStyle w:val="TAC"/>
              <w:rPr>
                <w:lang w:val="en-US" w:eastAsia="zh-CN"/>
              </w:rPr>
            </w:pPr>
            <w:r w:rsidRPr="00043DFE">
              <w:rPr>
                <w:lang w:val="en-US" w:eastAsia="zh-CN"/>
              </w:rPr>
              <w:t>-</w:t>
            </w:r>
          </w:p>
        </w:tc>
        <w:tc>
          <w:tcPr>
            <w:tcW w:w="680" w:type="pct"/>
          </w:tcPr>
          <w:p w14:paraId="260B6356" w14:textId="77777777" w:rsidR="0097484A" w:rsidRPr="00043DFE" w:rsidRDefault="0097484A" w:rsidP="008B107E">
            <w:pPr>
              <w:pStyle w:val="TAC"/>
              <w:rPr>
                <w:lang w:eastAsia="zh-CN"/>
              </w:rPr>
            </w:pPr>
            <w:r w:rsidRPr="00043DFE">
              <w:rPr>
                <w:lang w:eastAsia="zh-CN"/>
              </w:rPr>
              <w:t>-</w:t>
            </w:r>
          </w:p>
        </w:tc>
        <w:tc>
          <w:tcPr>
            <w:tcW w:w="1498" w:type="pct"/>
          </w:tcPr>
          <w:p w14:paraId="1DEE9909" w14:textId="77777777" w:rsidR="0097484A" w:rsidRPr="00043DFE" w:rsidRDefault="0097484A" w:rsidP="008B107E">
            <w:pPr>
              <w:pStyle w:val="TAC"/>
              <w:rPr>
                <w:lang w:eastAsia="zh-CN"/>
              </w:rPr>
            </w:pPr>
            <w:r w:rsidRPr="00043DFE">
              <w:rPr>
                <w:lang w:eastAsia="zh-CN"/>
              </w:rPr>
              <w:t>117.76 (23)</w:t>
            </w:r>
          </w:p>
        </w:tc>
        <w:tc>
          <w:tcPr>
            <w:tcW w:w="863" w:type="pct"/>
          </w:tcPr>
          <w:p w14:paraId="6571A9FC" w14:textId="77777777" w:rsidR="0097484A" w:rsidRPr="00043DFE" w:rsidRDefault="0097484A" w:rsidP="008B107E">
            <w:pPr>
              <w:pStyle w:val="TAC"/>
              <w:rPr>
                <w:lang w:eastAsia="zh-CN"/>
              </w:rPr>
            </w:pPr>
            <w:r w:rsidRPr="00043DFE">
              <w:rPr>
                <w:lang w:eastAsia="zh-CN"/>
              </w:rPr>
              <w:t>5.12 (1)</w:t>
            </w:r>
          </w:p>
        </w:tc>
        <w:tc>
          <w:tcPr>
            <w:tcW w:w="910" w:type="pct"/>
          </w:tcPr>
          <w:p w14:paraId="54931FD5" w14:textId="77777777" w:rsidR="0097484A" w:rsidRPr="00043DFE" w:rsidRDefault="0097484A" w:rsidP="008B107E">
            <w:pPr>
              <w:pStyle w:val="TAC"/>
              <w:rPr>
                <w:lang w:eastAsia="zh-CN"/>
              </w:rPr>
            </w:pPr>
            <w:r w:rsidRPr="00043DFE">
              <w:rPr>
                <w:lang w:eastAsia="zh-CN"/>
              </w:rPr>
              <w:t>10.24 (2)</w:t>
            </w:r>
          </w:p>
        </w:tc>
      </w:tr>
      <w:tr w:rsidR="0097484A" w:rsidRPr="00043DFE" w14:paraId="1EFB8FAB" w14:textId="77777777" w:rsidTr="008B107E">
        <w:trPr>
          <w:trHeight w:val="336"/>
        </w:trPr>
        <w:tc>
          <w:tcPr>
            <w:tcW w:w="645" w:type="pct"/>
            <w:hideMark/>
          </w:tcPr>
          <w:p w14:paraId="46FA12A3" w14:textId="77777777" w:rsidR="0097484A" w:rsidRPr="00043DFE" w:rsidRDefault="0097484A" w:rsidP="008B107E">
            <w:pPr>
              <w:pStyle w:val="TAC"/>
              <w:rPr>
                <w:lang w:val="en-US" w:eastAsia="zh-CN"/>
              </w:rPr>
            </w:pPr>
            <w:r w:rsidRPr="00043DFE">
              <w:rPr>
                <w:lang w:eastAsia="zh-CN"/>
              </w:rPr>
              <w:t>10.24</w:t>
            </w:r>
          </w:p>
        </w:tc>
        <w:tc>
          <w:tcPr>
            <w:tcW w:w="404" w:type="pct"/>
            <w:hideMark/>
          </w:tcPr>
          <w:p w14:paraId="02A9BF3A" w14:textId="77777777" w:rsidR="0097484A" w:rsidRPr="00043DFE" w:rsidRDefault="0097484A" w:rsidP="008B107E">
            <w:pPr>
              <w:pStyle w:val="TAC"/>
              <w:rPr>
                <w:lang w:val="en-US" w:eastAsia="zh-CN"/>
              </w:rPr>
            </w:pPr>
            <w:r w:rsidRPr="00043DFE">
              <w:rPr>
                <w:lang w:val="en-US" w:eastAsia="zh-CN"/>
              </w:rPr>
              <w:t>-</w:t>
            </w:r>
          </w:p>
        </w:tc>
        <w:tc>
          <w:tcPr>
            <w:tcW w:w="680" w:type="pct"/>
            <w:hideMark/>
          </w:tcPr>
          <w:p w14:paraId="4519B68A" w14:textId="77777777" w:rsidR="0097484A" w:rsidRPr="00043DFE" w:rsidRDefault="0097484A" w:rsidP="008B107E">
            <w:pPr>
              <w:pStyle w:val="TAC"/>
              <w:rPr>
                <w:lang w:val="en-US" w:eastAsia="zh-CN"/>
              </w:rPr>
            </w:pPr>
            <w:r w:rsidRPr="00043DFE">
              <w:rPr>
                <w:lang w:eastAsia="zh-CN"/>
              </w:rPr>
              <w:t>-</w:t>
            </w:r>
          </w:p>
        </w:tc>
        <w:tc>
          <w:tcPr>
            <w:tcW w:w="1498" w:type="pct"/>
            <w:hideMark/>
          </w:tcPr>
          <w:p w14:paraId="067C94E5" w14:textId="77777777" w:rsidR="0097484A" w:rsidRPr="00043DFE" w:rsidRDefault="0097484A" w:rsidP="008B107E">
            <w:pPr>
              <w:pStyle w:val="TAC"/>
              <w:rPr>
                <w:lang w:val="en-US" w:eastAsia="zh-CN"/>
              </w:rPr>
            </w:pPr>
            <w:r w:rsidRPr="00043DFE">
              <w:rPr>
                <w:lang w:eastAsia="zh-CN"/>
              </w:rPr>
              <w:t>235.52 (23)</w:t>
            </w:r>
          </w:p>
        </w:tc>
        <w:tc>
          <w:tcPr>
            <w:tcW w:w="863" w:type="pct"/>
            <w:hideMark/>
          </w:tcPr>
          <w:p w14:paraId="7468C79E" w14:textId="77777777" w:rsidR="0097484A" w:rsidRPr="00043DFE" w:rsidRDefault="0097484A" w:rsidP="008B107E">
            <w:pPr>
              <w:pStyle w:val="TAC"/>
              <w:rPr>
                <w:lang w:val="en-US" w:eastAsia="zh-CN"/>
              </w:rPr>
            </w:pPr>
            <w:r w:rsidRPr="00043DFE">
              <w:rPr>
                <w:lang w:eastAsia="zh-CN"/>
              </w:rPr>
              <w:t>10.24 (1)</w:t>
            </w:r>
          </w:p>
        </w:tc>
        <w:tc>
          <w:tcPr>
            <w:tcW w:w="910" w:type="pct"/>
            <w:hideMark/>
          </w:tcPr>
          <w:p w14:paraId="72BEDB9A" w14:textId="77777777" w:rsidR="0097484A" w:rsidRPr="00043DFE" w:rsidRDefault="0097484A" w:rsidP="008B107E">
            <w:pPr>
              <w:pStyle w:val="TAC"/>
              <w:rPr>
                <w:lang w:val="en-US" w:eastAsia="zh-CN"/>
              </w:rPr>
            </w:pPr>
            <w:r w:rsidRPr="00043DFE">
              <w:rPr>
                <w:lang w:eastAsia="zh-CN"/>
              </w:rPr>
              <w:t>20.48 (2)</w:t>
            </w:r>
          </w:p>
        </w:tc>
      </w:tr>
      <w:tr w:rsidR="0097484A" w:rsidRPr="00043DFE" w14:paraId="092722DB" w14:textId="77777777" w:rsidTr="008B107E">
        <w:trPr>
          <w:trHeight w:val="673"/>
        </w:trPr>
        <w:tc>
          <w:tcPr>
            <w:tcW w:w="645" w:type="pct"/>
            <w:tcBorders>
              <w:bottom w:val="nil"/>
            </w:tcBorders>
            <w:hideMark/>
          </w:tcPr>
          <w:p w14:paraId="33C35C2D" w14:textId="77777777" w:rsidR="0097484A" w:rsidRPr="00043DFE" w:rsidRDefault="0097484A" w:rsidP="008B107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8B40802" w14:textId="77777777" w:rsidR="0097484A" w:rsidRPr="00043DFE" w:rsidRDefault="0097484A" w:rsidP="008B107E">
            <w:pPr>
              <w:pStyle w:val="TAC"/>
              <w:rPr>
                <w:rFonts w:cs="Arial"/>
                <w:lang w:val="en-US" w:eastAsia="zh-CN"/>
              </w:rPr>
            </w:pPr>
            <w:r w:rsidRPr="00043DFE">
              <w:rPr>
                <w:rFonts w:cs="Arial"/>
                <w:lang w:eastAsia="zh-CN"/>
              </w:rPr>
              <w:t>0.32</w:t>
            </w:r>
          </w:p>
        </w:tc>
        <w:tc>
          <w:tcPr>
            <w:tcW w:w="680" w:type="pct"/>
            <w:hideMark/>
          </w:tcPr>
          <w:p w14:paraId="5DA41083"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bottom w:val="nil"/>
            </w:tcBorders>
            <w:hideMark/>
          </w:tcPr>
          <w:p w14:paraId="7A1A5EFB" w14:textId="77777777" w:rsidR="0097484A" w:rsidRPr="00043DFE" w:rsidRDefault="0097484A" w:rsidP="008B107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0BACAE1" w14:textId="77777777" w:rsidR="0097484A" w:rsidRPr="00043DFE" w:rsidRDefault="0097484A" w:rsidP="008B107E">
            <w:pPr>
              <w:pStyle w:val="TAC"/>
              <w:rPr>
                <w:rFonts w:cs="Arial"/>
                <w:lang w:val="en-US" w:eastAsia="zh-CN"/>
              </w:rPr>
            </w:pPr>
            <w:r w:rsidRPr="00043DFE">
              <w:rPr>
                <w:rFonts w:cs="Arial"/>
                <w:lang w:val="en-US" w:eastAsia="zh-CN"/>
              </w:rPr>
              <w:t>(23)</w:t>
            </w:r>
          </w:p>
        </w:tc>
        <w:tc>
          <w:tcPr>
            <w:tcW w:w="863" w:type="pct"/>
            <w:hideMark/>
          </w:tcPr>
          <w:p w14:paraId="7905F1C7" w14:textId="77777777" w:rsidR="0097484A" w:rsidRPr="00043DFE" w:rsidRDefault="0097484A" w:rsidP="008B107E">
            <w:pPr>
              <w:pStyle w:val="TAC"/>
              <w:rPr>
                <w:rFonts w:cs="Arial"/>
                <w:lang w:val="en-US" w:eastAsia="zh-CN"/>
              </w:rPr>
            </w:pPr>
            <w:r w:rsidRPr="00043DFE">
              <w:rPr>
                <w:rFonts w:cs="Arial"/>
                <w:lang w:eastAsia="zh-CN"/>
              </w:rPr>
              <w:t>0.32 x 1.5 (1 x 1.5)</w:t>
            </w:r>
          </w:p>
        </w:tc>
        <w:tc>
          <w:tcPr>
            <w:tcW w:w="910" w:type="pct"/>
            <w:hideMark/>
          </w:tcPr>
          <w:p w14:paraId="7419498A" w14:textId="77777777" w:rsidR="0097484A" w:rsidRPr="00043DFE" w:rsidRDefault="0097484A" w:rsidP="008B107E">
            <w:pPr>
              <w:pStyle w:val="TAC"/>
              <w:rPr>
                <w:rFonts w:cs="Arial"/>
                <w:lang w:val="en-US" w:eastAsia="zh-CN"/>
              </w:rPr>
            </w:pPr>
            <w:r w:rsidRPr="00043DFE">
              <w:rPr>
                <w:rFonts w:cs="Arial"/>
                <w:lang w:eastAsia="zh-CN"/>
              </w:rPr>
              <w:t>0.64 x 1.5 (2 x 1.5)</w:t>
            </w:r>
          </w:p>
        </w:tc>
      </w:tr>
      <w:tr w:rsidR="0097484A" w:rsidRPr="00043DFE" w14:paraId="1D9B1289" w14:textId="77777777" w:rsidTr="008B107E">
        <w:trPr>
          <w:trHeight w:val="336"/>
        </w:trPr>
        <w:tc>
          <w:tcPr>
            <w:tcW w:w="645" w:type="pct"/>
            <w:tcBorders>
              <w:top w:val="nil"/>
              <w:bottom w:val="nil"/>
            </w:tcBorders>
            <w:hideMark/>
          </w:tcPr>
          <w:p w14:paraId="3D70D871" w14:textId="77777777" w:rsidR="0097484A" w:rsidRPr="00043DFE" w:rsidRDefault="0097484A" w:rsidP="008B107E">
            <w:pPr>
              <w:pStyle w:val="TAC"/>
              <w:rPr>
                <w:rFonts w:cs="Arial"/>
                <w:lang w:val="en-US" w:eastAsia="zh-CN"/>
              </w:rPr>
            </w:pPr>
          </w:p>
        </w:tc>
        <w:tc>
          <w:tcPr>
            <w:tcW w:w="404" w:type="pct"/>
            <w:hideMark/>
          </w:tcPr>
          <w:p w14:paraId="2D2C3953" w14:textId="77777777" w:rsidR="0097484A" w:rsidRPr="00043DFE" w:rsidRDefault="0097484A" w:rsidP="008B107E">
            <w:pPr>
              <w:pStyle w:val="TAC"/>
              <w:rPr>
                <w:rFonts w:cs="Arial"/>
                <w:lang w:val="en-US" w:eastAsia="zh-CN"/>
              </w:rPr>
            </w:pPr>
            <w:r w:rsidRPr="00043DFE">
              <w:rPr>
                <w:rFonts w:cs="Arial"/>
                <w:lang w:eastAsia="zh-CN"/>
              </w:rPr>
              <w:t>0.64</w:t>
            </w:r>
          </w:p>
        </w:tc>
        <w:tc>
          <w:tcPr>
            <w:tcW w:w="680" w:type="pct"/>
            <w:hideMark/>
          </w:tcPr>
          <w:p w14:paraId="149FE991"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5D00CEE" w14:textId="77777777" w:rsidR="0097484A" w:rsidRPr="00043DFE" w:rsidRDefault="0097484A" w:rsidP="008B107E">
            <w:pPr>
              <w:pStyle w:val="TAC"/>
              <w:rPr>
                <w:rFonts w:cs="Arial"/>
                <w:lang w:val="en-US" w:eastAsia="zh-CN"/>
              </w:rPr>
            </w:pPr>
          </w:p>
        </w:tc>
        <w:tc>
          <w:tcPr>
            <w:tcW w:w="863" w:type="pct"/>
            <w:hideMark/>
          </w:tcPr>
          <w:p w14:paraId="298CFB93" w14:textId="77777777" w:rsidR="0097484A" w:rsidRPr="00043DFE" w:rsidRDefault="0097484A" w:rsidP="008B107E">
            <w:pPr>
              <w:pStyle w:val="TAC"/>
              <w:rPr>
                <w:rFonts w:cs="Arial"/>
                <w:lang w:val="en-US" w:eastAsia="zh-CN"/>
              </w:rPr>
            </w:pPr>
            <w:r w:rsidRPr="00043DFE">
              <w:rPr>
                <w:rFonts w:cs="Arial"/>
                <w:lang w:eastAsia="zh-CN"/>
              </w:rPr>
              <w:t>0.64 (1)</w:t>
            </w:r>
          </w:p>
        </w:tc>
        <w:tc>
          <w:tcPr>
            <w:tcW w:w="910" w:type="pct"/>
            <w:hideMark/>
          </w:tcPr>
          <w:p w14:paraId="209C0C92" w14:textId="77777777" w:rsidR="0097484A" w:rsidRPr="00043DFE" w:rsidRDefault="0097484A" w:rsidP="008B107E">
            <w:pPr>
              <w:pStyle w:val="TAC"/>
              <w:rPr>
                <w:rFonts w:cs="Arial"/>
                <w:lang w:val="en-US" w:eastAsia="zh-CN"/>
              </w:rPr>
            </w:pPr>
            <w:r w:rsidRPr="00043DFE">
              <w:rPr>
                <w:rFonts w:cs="Arial"/>
                <w:lang w:eastAsia="zh-CN"/>
              </w:rPr>
              <w:t>1.28 (2)</w:t>
            </w:r>
          </w:p>
        </w:tc>
      </w:tr>
      <w:tr w:rsidR="0097484A" w:rsidRPr="00043DFE" w14:paraId="1BAB4F66" w14:textId="77777777" w:rsidTr="008B107E">
        <w:trPr>
          <w:trHeight w:val="336"/>
        </w:trPr>
        <w:tc>
          <w:tcPr>
            <w:tcW w:w="645" w:type="pct"/>
            <w:tcBorders>
              <w:top w:val="nil"/>
              <w:bottom w:val="nil"/>
            </w:tcBorders>
            <w:hideMark/>
          </w:tcPr>
          <w:p w14:paraId="6122CEE9" w14:textId="77777777" w:rsidR="0097484A" w:rsidRPr="00043DFE" w:rsidRDefault="0097484A" w:rsidP="008B107E">
            <w:pPr>
              <w:pStyle w:val="TAC"/>
              <w:rPr>
                <w:rFonts w:cs="Arial"/>
                <w:lang w:val="en-US" w:eastAsia="zh-CN"/>
              </w:rPr>
            </w:pPr>
          </w:p>
        </w:tc>
        <w:tc>
          <w:tcPr>
            <w:tcW w:w="404" w:type="pct"/>
            <w:hideMark/>
          </w:tcPr>
          <w:p w14:paraId="0F68A2E1" w14:textId="77777777" w:rsidR="0097484A" w:rsidRPr="00043DFE" w:rsidRDefault="0097484A" w:rsidP="008B107E">
            <w:pPr>
              <w:pStyle w:val="TAC"/>
              <w:rPr>
                <w:rFonts w:cs="Arial"/>
                <w:lang w:val="en-US" w:eastAsia="zh-CN"/>
              </w:rPr>
            </w:pPr>
            <w:r w:rsidRPr="00043DFE">
              <w:rPr>
                <w:rFonts w:cs="Arial"/>
                <w:lang w:eastAsia="zh-CN"/>
              </w:rPr>
              <w:t>1.28</w:t>
            </w:r>
          </w:p>
        </w:tc>
        <w:tc>
          <w:tcPr>
            <w:tcW w:w="680" w:type="pct"/>
            <w:hideMark/>
          </w:tcPr>
          <w:p w14:paraId="3C3D4A3C" w14:textId="77777777" w:rsidR="0097484A" w:rsidRPr="00043DFE" w:rsidRDefault="0097484A" w:rsidP="008B107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655B7FE" w14:textId="77777777" w:rsidR="0097484A" w:rsidRPr="00043DFE" w:rsidRDefault="0097484A" w:rsidP="008B107E">
            <w:pPr>
              <w:pStyle w:val="TAC"/>
              <w:rPr>
                <w:rFonts w:cs="Arial"/>
                <w:lang w:val="en-US" w:eastAsia="zh-CN"/>
              </w:rPr>
            </w:pPr>
          </w:p>
        </w:tc>
        <w:tc>
          <w:tcPr>
            <w:tcW w:w="863" w:type="pct"/>
            <w:hideMark/>
          </w:tcPr>
          <w:p w14:paraId="718036BB" w14:textId="77777777" w:rsidR="0097484A" w:rsidRPr="00043DFE" w:rsidRDefault="0097484A" w:rsidP="008B107E">
            <w:pPr>
              <w:pStyle w:val="TAC"/>
              <w:rPr>
                <w:rFonts w:cs="Arial"/>
                <w:lang w:val="en-US" w:eastAsia="zh-CN"/>
              </w:rPr>
            </w:pPr>
            <w:r w:rsidRPr="00043DFE">
              <w:rPr>
                <w:rFonts w:cs="Arial"/>
                <w:lang w:eastAsia="zh-CN"/>
              </w:rPr>
              <w:t>1.28 (1)</w:t>
            </w:r>
          </w:p>
        </w:tc>
        <w:tc>
          <w:tcPr>
            <w:tcW w:w="910" w:type="pct"/>
            <w:hideMark/>
          </w:tcPr>
          <w:p w14:paraId="5EC08B42" w14:textId="77777777" w:rsidR="0097484A" w:rsidRPr="00043DFE" w:rsidRDefault="0097484A" w:rsidP="008B107E">
            <w:pPr>
              <w:pStyle w:val="TAC"/>
              <w:rPr>
                <w:rFonts w:cs="Arial"/>
                <w:lang w:val="en-US" w:eastAsia="zh-CN"/>
              </w:rPr>
            </w:pPr>
            <w:r w:rsidRPr="00043DFE">
              <w:rPr>
                <w:rFonts w:cs="Arial"/>
                <w:lang w:eastAsia="zh-CN"/>
              </w:rPr>
              <w:t>2.56 (2)</w:t>
            </w:r>
          </w:p>
        </w:tc>
      </w:tr>
      <w:tr w:rsidR="0097484A" w:rsidRPr="00043DFE" w14:paraId="0F702E7C" w14:textId="77777777" w:rsidTr="008B107E">
        <w:trPr>
          <w:trHeight w:val="336"/>
        </w:trPr>
        <w:tc>
          <w:tcPr>
            <w:tcW w:w="645" w:type="pct"/>
            <w:tcBorders>
              <w:top w:val="nil"/>
            </w:tcBorders>
            <w:hideMark/>
          </w:tcPr>
          <w:p w14:paraId="1611CF87" w14:textId="77777777" w:rsidR="0097484A" w:rsidRPr="00043DFE" w:rsidRDefault="0097484A" w:rsidP="008B107E">
            <w:pPr>
              <w:pStyle w:val="TAC"/>
              <w:rPr>
                <w:rFonts w:cs="Arial"/>
                <w:lang w:val="en-US" w:eastAsia="zh-CN"/>
              </w:rPr>
            </w:pPr>
          </w:p>
        </w:tc>
        <w:tc>
          <w:tcPr>
            <w:tcW w:w="404" w:type="pct"/>
            <w:hideMark/>
          </w:tcPr>
          <w:p w14:paraId="44532EDB" w14:textId="77777777" w:rsidR="0097484A" w:rsidRPr="00043DFE" w:rsidRDefault="0097484A" w:rsidP="008B107E">
            <w:pPr>
              <w:pStyle w:val="TAC"/>
              <w:rPr>
                <w:rFonts w:cs="Arial"/>
                <w:lang w:val="en-US" w:eastAsia="zh-CN"/>
              </w:rPr>
            </w:pPr>
            <w:r w:rsidRPr="00043DFE">
              <w:rPr>
                <w:rFonts w:cs="Arial"/>
                <w:lang w:eastAsia="zh-CN"/>
              </w:rPr>
              <w:t>2.56</w:t>
            </w:r>
          </w:p>
        </w:tc>
        <w:tc>
          <w:tcPr>
            <w:tcW w:w="680" w:type="pct"/>
            <w:hideMark/>
          </w:tcPr>
          <w:p w14:paraId="463965F8" w14:textId="77777777" w:rsidR="0097484A" w:rsidRPr="00043DFE" w:rsidRDefault="0097484A" w:rsidP="008B107E">
            <w:pPr>
              <w:pStyle w:val="TAC"/>
              <w:rPr>
                <w:rFonts w:cs="Arial"/>
                <w:lang w:val="en-US" w:eastAsia="zh-CN"/>
              </w:rPr>
            </w:pPr>
            <w:r w:rsidRPr="00043DFE">
              <w:rPr>
                <w:rFonts w:cs="Arial"/>
                <w:lang w:eastAsia="zh-CN"/>
              </w:rPr>
              <w:t>≥5.12 (4)</w:t>
            </w:r>
          </w:p>
        </w:tc>
        <w:tc>
          <w:tcPr>
            <w:tcW w:w="1498" w:type="pct"/>
            <w:tcBorders>
              <w:top w:val="nil"/>
            </w:tcBorders>
            <w:hideMark/>
          </w:tcPr>
          <w:p w14:paraId="2309AFD7" w14:textId="77777777" w:rsidR="0097484A" w:rsidRPr="00043DFE" w:rsidRDefault="0097484A" w:rsidP="008B107E">
            <w:pPr>
              <w:pStyle w:val="TAC"/>
              <w:rPr>
                <w:rFonts w:cs="Arial"/>
                <w:lang w:val="en-US" w:eastAsia="zh-CN"/>
              </w:rPr>
            </w:pPr>
          </w:p>
        </w:tc>
        <w:tc>
          <w:tcPr>
            <w:tcW w:w="863" w:type="pct"/>
            <w:hideMark/>
          </w:tcPr>
          <w:p w14:paraId="45AB8F4A" w14:textId="77777777" w:rsidR="0097484A" w:rsidRPr="00043DFE" w:rsidRDefault="0097484A" w:rsidP="008B107E">
            <w:pPr>
              <w:pStyle w:val="TAC"/>
              <w:rPr>
                <w:rFonts w:cs="Arial"/>
                <w:lang w:val="en-US" w:eastAsia="zh-CN"/>
              </w:rPr>
            </w:pPr>
            <w:r w:rsidRPr="00043DFE">
              <w:rPr>
                <w:rFonts w:cs="Arial"/>
                <w:lang w:eastAsia="zh-CN"/>
              </w:rPr>
              <w:t>2.56 (1)</w:t>
            </w:r>
          </w:p>
        </w:tc>
        <w:tc>
          <w:tcPr>
            <w:tcW w:w="910" w:type="pct"/>
            <w:hideMark/>
          </w:tcPr>
          <w:p w14:paraId="61A4EEF6" w14:textId="77777777" w:rsidR="0097484A" w:rsidRPr="00043DFE" w:rsidRDefault="0097484A" w:rsidP="008B107E">
            <w:pPr>
              <w:pStyle w:val="TAC"/>
              <w:rPr>
                <w:rFonts w:cs="Arial"/>
                <w:lang w:val="en-US" w:eastAsia="zh-CN"/>
              </w:rPr>
            </w:pPr>
            <w:r w:rsidRPr="00043DFE">
              <w:rPr>
                <w:rFonts w:cs="Arial"/>
                <w:lang w:eastAsia="zh-CN"/>
              </w:rPr>
              <w:t>5.12 (2)</w:t>
            </w:r>
          </w:p>
        </w:tc>
      </w:tr>
      <w:tr w:rsidR="0097484A" w:rsidRPr="00043DFE" w14:paraId="07392C7C" w14:textId="77777777" w:rsidTr="008B107E">
        <w:trPr>
          <w:trHeight w:val="336"/>
        </w:trPr>
        <w:tc>
          <w:tcPr>
            <w:tcW w:w="5000" w:type="pct"/>
            <w:gridSpan w:val="6"/>
          </w:tcPr>
          <w:p w14:paraId="5DB3F9BA" w14:textId="77777777" w:rsidR="0097484A" w:rsidRPr="00043DFE" w:rsidRDefault="0097484A" w:rsidP="008B107E">
            <w:pPr>
              <w:pStyle w:val="TAN"/>
            </w:pPr>
            <w:r w:rsidRPr="00043DFE">
              <w:t>NOTE 1: The number of DRX cycles in this table is given for the DRX cycles within PTWs.</w:t>
            </w:r>
          </w:p>
          <w:p w14:paraId="5C8034A1" w14:textId="77777777" w:rsidR="0097484A" w:rsidRPr="00043DFE" w:rsidRDefault="0097484A" w:rsidP="008B107E">
            <w:pPr>
              <w:pStyle w:val="TAN"/>
            </w:pPr>
            <w:r w:rsidRPr="00043DFE">
              <w:t>NOTE 2: The eDRX_IDLE cycle lengths are as specified in Section 10.5.5.32 of TS 24.008 [34].</w:t>
            </w:r>
          </w:p>
          <w:p w14:paraId="3D6FD915" w14:textId="77777777" w:rsidR="0097484A" w:rsidRPr="00043DFE" w:rsidRDefault="0097484A" w:rsidP="008B107E">
            <w:pPr>
              <w:pStyle w:val="TAN"/>
            </w:pPr>
            <w:r w:rsidRPr="00043DFE">
              <w:t>NOTE 3: Number of eDRX cycles when eDRX_IDLE cycle length equals 2.56s, 5.12s and 10.24s. Otherwise, number of DRX cycles.</w:t>
            </w:r>
          </w:p>
          <w:p w14:paraId="06E7D73E" w14:textId="77777777" w:rsidR="0097484A" w:rsidRPr="00043DFE" w:rsidRDefault="0097484A" w:rsidP="008B107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76C450C" w14:textId="77777777" w:rsidR="0097484A" w:rsidRPr="00043DFE" w:rsidRDefault="0097484A" w:rsidP="0097484A">
      <w:pPr>
        <w:rPr>
          <w:lang w:eastAsia="zh-CN"/>
        </w:rPr>
      </w:pPr>
    </w:p>
    <w:p w14:paraId="4FA1B972" w14:textId="77777777" w:rsidR="0097484A" w:rsidRPr="00043DFE" w:rsidRDefault="0097484A" w:rsidP="0097484A">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7484A" w:rsidRPr="00043DFE" w14:paraId="16053AB5" w14:textId="77777777" w:rsidTr="008B107E">
        <w:trPr>
          <w:trHeight w:val="1692"/>
        </w:trPr>
        <w:tc>
          <w:tcPr>
            <w:tcW w:w="639" w:type="pct"/>
            <w:hideMark/>
          </w:tcPr>
          <w:p w14:paraId="0A542D53" w14:textId="77777777" w:rsidR="0097484A" w:rsidRPr="00043DFE" w:rsidRDefault="0097484A" w:rsidP="008B107E">
            <w:pPr>
              <w:pStyle w:val="TAH"/>
              <w:rPr>
                <w:lang w:val="en-US" w:eastAsia="zh-CN"/>
              </w:rPr>
            </w:pPr>
            <w:r w:rsidRPr="00043DFE">
              <w:rPr>
                <w:lang w:eastAsia="zh-CN"/>
              </w:rPr>
              <w:t>eDRX_IDLE cycle length [s]</w:t>
            </w:r>
          </w:p>
        </w:tc>
        <w:tc>
          <w:tcPr>
            <w:tcW w:w="401" w:type="pct"/>
            <w:hideMark/>
          </w:tcPr>
          <w:p w14:paraId="5A5B73A3" w14:textId="77777777" w:rsidR="0097484A" w:rsidRPr="00043DFE" w:rsidRDefault="0097484A" w:rsidP="008B107E">
            <w:pPr>
              <w:pStyle w:val="TAH"/>
              <w:rPr>
                <w:lang w:val="en-US" w:eastAsia="zh-CN"/>
              </w:rPr>
            </w:pPr>
            <w:r w:rsidRPr="00043DFE">
              <w:rPr>
                <w:lang w:eastAsia="zh-CN"/>
              </w:rPr>
              <w:t>DRX cycle length [s]</w:t>
            </w:r>
          </w:p>
        </w:tc>
        <w:tc>
          <w:tcPr>
            <w:tcW w:w="517" w:type="pct"/>
            <w:hideMark/>
          </w:tcPr>
          <w:p w14:paraId="01700DAF" w14:textId="77777777" w:rsidR="0097484A" w:rsidRPr="00043DFE" w:rsidRDefault="0097484A" w:rsidP="008B107E">
            <w:pPr>
              <w:pStyle w:val="TAH"/>
              <w:rPr>
                <w:lang w:val="en-US" w:eastAsia="zh-CN"/>
              </w:rPr>
            </w:pPr>
            <w:r w:rsidRPr="00043DFE">
              <w:rPr>
                <w:lang w:eastAsia="zh-CN"/>
              </w:rPr>
              <w:t>PTW length [s] (number of 1.28s periods)</w:t>
            </w:r>
          </w:p>
        </w:tc>
        <w:tc>
          <w:tcPr>
            <w:tcW w:w="493" w:type="pct"/>
          </w:tcPr>
          <w:p w14:paraId="42C9A168" w14:textId="77777777" w:rsidR="0097484A" w:rsidRPr="00043DFE" w:rsidRDefault="0097484A" w:rsidP="008B107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4C41DA6A"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564EC54"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BCB017F"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7484A" w:rsidRPr="00043DFE" w14:paraId="72B5252C" w14:textId="77777777" w:rsidTr="008B107E">
        <w:trPr>
          <w:trHeight w:val="336"/>
        </w:trPr>
        <w:tc>
          <w:tcPr>
            <w:tcW w:w="639" w:type="pct"/>
          </w:tcPr>
          <w:p w14:paraId="61A9F5DD" w14:textId="77777777" w:rsidR="0097484A" w:rsidRPr="00043DFE" w:rsidRDefault="0097484A" w:rsidP="008B107E">
            <w:pPr>
              <w:pStyle w:val="TAC"/>
              <w:rPr>
                <w:lang w:val="en-US" w:eastAsia="zh-CN"/>
              </w:rPr>
            </w:pPr>
            <w:r w:rsidRPr="00043DFE">
              <w:rPr>
                <w:lang w:val="en-US" w:eastAsia="zh-CN"/>
              </w:rPr>
              <w:t>2.56</w:t>
            </w:r>
          </w:p>
        </w:tc>
        <w:tc>
          <w:tcPr>
            <w:tcW w:w="401" w:type="pct"/>
          </w:tcPr>
          <w:p w14:paraId="5049FD65" w14:textId="77777777" w:rsidR="0097484A" w:rsidRPr="00043DFE" w:rsidRDefault="0097484A" w:rsidP="008B107E">
            <w:pPr>
              <w:pStyle w:val="TAC"/>
              <w:rPr>
                <w:lang w:val="en-US" w:eastAsia="zh-CN"/>
              </w:rPr>
            </w:pPr>
            <w:r w:rsidRPr="00043DFE">
              <w:rPr>
                <w:lang w:val="en-US" w:eastAsia="zh-CN"/>
              </w:rPr>
              <w:t>-</w:t>
            </w:r>
          </w:p>
        </w:tc>
        <w:tc>
          <w:tcPr>
            <w:tcW w:w="517" w:type="pct"/>
          </w:tcPr>
          <w:p w14:paraId="418AEAED" w14:textId="77777777" w:rsidR="0097484A" w:rsidRPr="00043DFE" w:rsidRDefault="0097484A" w:rsidP="008B107E">
            <w:pPr>
              <w:pStyle w:val="TAC"/>
              <w:rPr>
                <w:lang w:val="en-US" w:eastAsia="zh-CN"/>
              </w:rPr>
            </w:pPr>
            <w:r w:rsidRPr="00043DFE">
              <w:rPr>
                <w:lang w:val="en-US" w:eastAsia="zh-CN"/>
              </w:rPr>
              <w:t>-</w:t>
            </w:r>
          </w:p>
        </w:tc>
        <w:tc>
          <w:tcPr>
            <w:tcW w:w="493" w:type="pct"/>
          </w:tcPr>
          <w:p w14:paraId="09635AC5" w14:textId="77777777" w:rsidR="0097484A" w:rsidRPr="00043DFE" w:rsidRDefault="0097484A" w:rsidP="008B107E">
            <w:pPr>
              <w:pStyle w:val="TAC"/>
              <w:rPr>
                <w:lang w:eastAsia="zh-CN"/>
              </w:rPr>
            </w:pPr>
            <w:r w:rsidRPr="00043DFE">
              <w:rPr>
                <w:lang w:eastAsia="zh-CN"/>
              </w:rPr>
              <w:t>3</w:t>
            </w:r>
          </w:p>
        </w:tc>
        <w:tc>
          <w:tcPr>
            <w:tcW w:w="1283" w:type="pct"/>
            <w:gridSpan w:val="2"/>
          </w:tcPr>
          <w:p w14:paraId="439DF4C8" w14:textId="77777777" w:rsidR="0097484A" w:rsidRPr="00043DFE" w:rsidRDefault="0097484A" w:rsidP="008B107E">
            <w:pPr>
              <w:pStyle w:val="TAC"/>
              <w:rPr>
                <w:lang w:eastAsia="zh-CN"/>
              </w:rPr>
            </w:pPr>
            <w:r w:rsidRPr="00043DFE">
              <w:rPr>
                <w:lang w:eastAsia="zh-CN"/>
              </w:rPr>
              <w:t>58.88 x N1 (23 x N1)</w:t>
            </w:r>
          </w:p>
        </w:tc>
        <w:tc>
          <w:tcPr>
            <w:tcW w:w="809" w:type="pct"/>
          </w:tcPr>
          <w:p w14:paraId="1DC485DC" w14:textId="77777777" w:rsidR="0097484A" w:rsidRPr="00043DFE" w:rsidRDefault="0097484A" w:rsidP="008B107E">
            <w:pPr>
              <w:pStyle w:val="TAC"/>
              <w:rPr>
                <w:lang w:eastAsia="zh-CN"/>
              </w:rPr>
            </w:pPr>
            <w:r w:rsidRPr="00043DFE">
              <w:rPr>
                <w:lang w:eastAsia="zh-CN"/>
              </w:rPr>
              <w:t>2.56 x N1 (1 x N1)</w:t>
            </w:r>
          </w:p>
        </w:tc>
        <w:tc>
          <w:tcPr>
            <w:tcW w:w="858" w:type="pct"/>
          </w:tcPr>
          <w:p w14:paraId="174FFD4D" w14:textId="77777777" w:rsidR="0097484A" w:rsidRPr="00043DFE" w:rsidRDefault="0097484A" w:rsidP="008B107E">
            <w:pPr>
              <w:pStyle w:val="TAC"/>
              <w:rPr>
                <w:lang w:eastAsia="zh-CN"/>
              </w:rPr>
            </w:pPr>
            <w:r w:rsidRPr="00043DFE">
              <w:rPr>
                <w:lang w:eastAsia="zh-CN"/>
              </w:rPr>
              <w:t>7.68 x N1 (3 x N1)</w:t>
            </w:r>
          </w:p>
        </w:tc>
      </w:tr>
      <w:tr w:rsidR="0097484A" w:rsidRPr="00043DFE" w14:paraId="03E03270" w14:textId="77777777" w:rsidTr="008B107E">
        <w:trPr>
          <w:trHeight w:val="336"/>
        </w:trPr>
        <w:tc>
          <w:tcPr>
            <w:tcW w:w="639" w:type="pct"/>
          </w:tcPr>
          <w:p w14:paraId="2A5FFDA6" w14:textId="77777777" w:rsidR="0097484A" w:rsidRPr="00043DFE" w:rsidRDefault="0097484A" w:rsidP="008B107E">
            <w:pPr>
              <w:pStyle w:val="TAC"/>
              <w:rPr>
                <w:lang w:eastAsia="zh-CN"/>
              </w:rPr>
            </w:pPr>
            <w:r w:rsidRPr="00043DFE">
              <w:rPr>
                <w:lang w:eastAsia="zh-CN"/>
              </w:rPr>
              <w:t>5.12</w:t>
            </w:r>
          </w:p>
        </w:tc>
        <w:tc>
          <w:tcPr>
            <w:tcW w:w="401" w:type="pct"/>
          </w:tcPr>
          <w:p w14:paraId="3F929C1A" w14:textId="77777777" w:rsidR="0097484A" w:rsidRPr="00043DFE" w:rsidRDefault="0097484A" w:rsidP="008B107E">
            <w:pPr>
              <w:pStyle w:val="TAC"/>
              <w:rPr>
                <w:lang w:val="en-US" w:eastAsia="zh-CN"/>
              </w:rPr>
            </w:pPr>
            <w:r w:rsidRPr="00043DFE">
              <w:rPr>
                <w:lang w:val="en-US" w:eastAsia="zh-CN"/>
              </w:rPr>
              <w:t>-</w:t>
            </w:r>
          </w:p>
        </w:tc>
        <w:tc>
          <w:tcPr>
            <w:tcW w:w="517" w:type="pct"/>
          </w:tcPr>
          <w:p w14:paraId="767B6044" w14:textId="77777777" w:rsidR="0097484A" w:rsidRPr="00043DFE" w:rsidRDefault="0097484A" w:rsidP="008B107E">
            <w:pPr>
              <w:pStyle w:val="TAC"/>
              <w:rPr>
                <w:lang w:eastAsia="zh-CN"/>
              </w:rPr>
            </w:pPr>
            <w:r w:rsidRPr="00043DFE">
              <w:rPr>
                <w:lang w:eastAsia="zh-CN"/>
              </w:rPr>
              <w:t>-</w:t>
            </w:r>
          </w:p>
        </w:tc>
        <w:tc>
          <w:tcPr>
            <w:tcW w:w="493" w:type="pct"/>
          </w:tcPr>
          <w:p w14:paraId="76291433" w14:textId="77777777" w:rsidR="0097484A" w:rsidRPr="00043DFE" w:rsidRDefault="0097484A" w:rsidP="008B107E">
            <w:pPr>
              <w:pStyle w:val="TAC"/>
              <w:rPr>
                <w:lang w:eastAsia="zh-CN"/>
              </w:rPr>
            </w:pPr>
            <w:r w:rsidRPr="00043DFE">
              <w:rPr>
                <w:lang w:eastAsia="zh-CN"/>
              </w:rPr>
              <w:t>3</w:t>
            </w:r>
          </w:p>
        </w:tc>
        <w:tc>
          <w:tcPr>
            <w:tcW w:w="1283" w:type="pct"/>
            <w:gridSpan w:val="2"/>
          </w:tcPr>
          <w:p w14:paraId="20F8E057" w14:textId="77777777" w:rsidR="0097484A" w:rsidRPr="00043DFE" w:rsidRDefault="0097484A" w:rsidP="008B107E">
            <w:pPr>
              <w:pStyle w:val="TAC"/>
              <w:rPr>
                <w:lang w:eastAsia="zh-CN"/>
              </w:rPr>
            </w:pPr>
            <w:r w:rsidRPr="00043DFE">
              <w:rPr>
                <w:lang w:eastAsia="zh-CN"/>
              </w:rPr>
              <w:t>117.76 x N1 (23 x N1)</w:t>
            </w:r>
          </w:p>
        </w:tc>
        <w:tc>
          <w:tcPr>
            <w:tcW w:w="809" w:type="pct"/>
          </w:tcPr>
          <w:p w14:paraId="06C32E2B" w14:textId="77777777" w:rsidR="0097484A" w:rsidRPr="00043DFE" w:rsidRDefault="0097484A" w:rsidP="008B107E">
            <w:pPr>
              <w:pStyle w:val="TAC"/>
              <w:rPr>
                <w:lang w:eastAsia="zh-CN"/>
              </w:rPr>
            </w:pPr>
            <w:r w:rsidRPr="00043DFE">
              <w:rPr>
                <w:lang w:eastAsia="zh-CN"/>
              </w:rPr>
              <w:t>5.12 x N1 (1 x N1)</w:t>
            </w:r>
          </w:p>
        </w:tc>
        <w:tc>
          <w:tcPr>
            <w:tcW w:w="858" w:type="pct"/>
          </w:tcPr>
          <w:p w14:paraId="08CEE2D1" w14:textId="77777777" w:rsidR="0097484A" w:rsidRPr="00043DFE" w:rsidRDefault="0097484A" w:rsidP="008B107E">
            <w:pPr>
              <w:pStyle w:val="TAC"/>
              <w:rPr>
                <w:lang w:eastAsia="zh-CN"/>
              </w:rPr>
            </w:pPr>
            <w:r w:rsidRPr="00043DFE">
              <w:rPr>
                <w:lang w:eastAsia="zh-CN"/>
              </w:rPr>
              <w:t>10.24 x N1 (2 x N1)</w:t>
            </w:r>
          </w:p>
        </w:tc>
      </w:tr>
      <w:tr w:rsidR="0097484A" w:rsidRPr="00043DFE" w14:paraId="0BC4BD0E" w14:textId="77777777" w:rsidTr="008B107E">
        <w:trPr>
          <w:trHeight w:val="336"/>
        </w:trPr>
        <w:tc>
          <w:tcPr>
            <w:tcW w:w="639" w:type="pct"/>
            <w:hideMark/>
          </w:tcPr>
          <w:p w14:paraId="4AFBA33E" w14:textId="77777777" w:rsidR="0097484A" w:rsidRPr="00043DFE" w:rsidRDefault="0097484A" w:rsidP="008B107E">
            <w:pPr>
              <w:pStyle w:val="TAC"/>
              <w:rPr>
                <w:lang w:val="en-US" w:eastAsia="zh-CN"/>
              </w:rPr>
            </w:pPr>
            <w:r w:rsidRPr="00043DFE">
              <w:rPr>
                <w:lang w:eastAsia="zh-CN"/>
              </w:rPr>
              <w:t>10.24</w:t>
            </w:r>
          </w:p>
        </w:tc>
        <w:tc>
          <w:tcPr>
            <w:tcW w:w="401" w:type="pct"/>
            <w:hideMark/>
          </w:tcPr>
          <w:p w14:paraId="32B24FF9" w14:textId="77777777" w:rsidR="0097484A" w:rsidRPr="00043DFE" w:rsidRDefault="0097484A" w:rsidP="008B107E">
            <w:pPr>
              <w:pStyle w:val="TAC"/>
              <w:rPr>
                <w:lang w:val="en-US" w:eastAsia="zh-CN"/>
              </w:rPr>
            </w:pPr>
            <w:r w:rsidRPr="00043DFE">
              <w:rPr>
                <w:lang w:val="en-US" w:eastAsia="zh-CN"/>
              </w:rPr>
              <w:t>-</w:t>
            </w:r>
          </w:p>
        </w:tc>
        <w:tc>
          <w:tcPr>
            <w:tcW w:w="517" w:type="pct"/>
            <w:hideMark/>
          </w:tcPr>
          <w:p w14:paraId="7DB2E41C" w14:textId="77777777" w:rsidR="0097484A" w:rsidRPr="00043DFE" w:rsidRDefault="0097484A" w:rsidP="008B107E">
            <w:pPr>
              <w:pStyle w:val="TAC"/>
              <w:rPr>
                <w:lang w:val="en-US" w:eastAsia="zh-CN"/>
              </w:rPr>
            </w:pPr>
            <w:r w:rsidRPr="00043DFE">
              <w:rPr>
                <w:lang w:eastAsia="zh-CN"/>
              </w:rPr>
              <w:t>-</w:t>
            </w:r>
          </w:p>
        </w:tc>
        <w:tc>
          <w:tcPr>
            <w:tcW w:w="493" w:type="pct"/>
          </w:tcPr>
          <w:p w14:paraId="52E61283" w14:textId="77777777" w:rsidR="0097484A" w:rsidRPr="00043DFE" w:rsidRDefault="0097484A" w:rsidP="008B107E">
            <w:pPr>
              <w:pStyle w:val="TAC"/>
              <w:rPr>
                <w:lang w:eastAsia="zh-CN"/>
              </w:rPr>
            </w:pPr>
            <w:r w:rsidRPr="00043DFE">
              <w:rPr>
                <w:lang w:eastAsia="zh-CN"/>
              </w:rPr>
              <w:t>3</w:t>
            </w:r>
          </w:p>
        </w:tc>
        <w:tc>
          <w:tcPr>
            <w:tcW w:w="1283" w:type="pct"/>
            <w:gridSpan w:val="2"/>
            <w:hideMark/>
          </w:tcPr>
          <w:p w14:paraId="5F610DAB" w14:textId="77777777" w:rsidR="0097484A" w:rsidRPr="00043DFE" w:rsidRDefault="0097484A" w:rsidP="008B107E">
            <w:pPr>
              <w:pStyle w:val="TAC"/>
              <w:rPr>
                <w:lang w:val="en-US" w:eastAsia="zh-CN"/>
              </w:rPr>
            </w:pPr>
            <w:r w:rsidRPr="00043DFE">
              <w:rPr>
                <w:lang w:eastAsia="zh-CN"/>
              </w:rPr>
              <w:t>235.52 x N1 (23 x N1)</w:t>
            </w:r>
          </w:p>
        </w:tc>
        <w:tc>
          <w:tcPr>
            <w:tcW w:w="809" w:type="pct"/>
            <w:hideMark/>
          </w:tcPr>
          <w:p w14:paraId="29565069" w14:textId="77777777" w:rsidR="0097484A" w:rsidRPr="00043DFE" w:rsidRDefault="0097484A" w:rsidP="008B107E">
            <w:pPr>
              <w:pStyle w:val="TAC"/>
              <w:rPr>
                <w:lang w:val="en-US" w:eastAsia="zh-CN"/>
              </w:rPr>
            </w:pPr>
            <w:r w:rsidRPr="00043DFE">
              <w:rPr>
                <w:lang w:eastAsia="zh-CN"/>
              </w:rPr>
              <w:t>10.24 x N1 (1 x N1)</w:t>
            </w:r>
          </w:p>
        </w:tc>
        <w:tc>
          <w:tcPr>
            <w:tcW w:w="858" w:type="pct"/>
            <w:hideMark/>
          </w:tcPr>
          <w:p w14:paraId="6F578636" w14:textId="77777777" w:rsidR="0097484A" w:rsidRPr="00043DFE" w:rsidRDefault="0097484A" w:rsidP="008B107E">
            <w:pPr>
              <w:pStyle w:val="TAC"/>
              <w:rPr>
                <w:lang w:val="en-US" w:eastAsia="zh-CN"/>
              </w:rPr>
            </w:pPr>
            <w:r w:rsidRPr="00043DFE">
              <w:rPr>
                <w:lang w:eastAsia="zh-CN"/>
              </w:rPr>
              <w:t>20.48 x N1 (2 x N1)</w:t>
            </w:r>
          </w:p>
        </w:tc>
      </w:tr>
      <w:tr w:rsidR="0097484A" w:rsidRPr="00043DFE" w14:paraId="312C304D" w14:textId="77777777" w:rsidTr="008B107E">
        <w:trPr>
          <w:trHeight w:val="673"/>
        </w:trPr>
        <w:tc>
          <w:tcPr>
            <w:tcW w:w="639" w:type="pct"/>
            <w:tcBorders>
              <w:bottom w:val="nil"/>
            </w:tcBorders>
            <w:hideMark/>
          </w:tcPr>
          <w:p w14:paraId="15958A3F" w14:textId="77777777" w:rsidR="0097484A" w:rsidRPr="00043DFE" w:rsidRDefault="0097484A"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4E5434B" w14:textId="77777777" w:rsidR="0097484A" w:rsidRPr="00043DFE" w:rsidRDefault="0097484A" w:rsidP="008B107E">
            <w:pPr>
              <w:pStyle w:val="TAC"/>
              <w:rPr>
                <w:lang w:val="en-US" w:eastAsia="zh-CN"/>
              </w:rPr>
            </w:pPr>
            <w:r w:rsidRPr="00043DFE">
              <w:rPr>
                <w:lang w:eastAsia="zh-CN"/>
              </w:rPr>
              <w:t>0.32</w:t>
            </w:r>
          </w:p>
        </w:tc>
        <w:tc>
          <w:tcPr>
            <w:tcW w:w="517" w:type="pct"/>
            <w:hideMark/>
          </w:tcPr>
          <w:p w14:paraId="0A5354C3" w14:textId="77777777" w:rsidR="0097484A" w:rsidRPr="00043DFE" w:rsidRDefault="0097484A" w:rsidP="008B107E">
            <w:pPr>
              <w:pStyle w:val="TAC"/>
              <w:rPr>
                <w:lang w:val="en-US" w:eastAsia="zh-CN"/>
              </w:rPr>
            </w:pPr>
            <w:r w:rsidRPr="00043DFE">
              <w:rPr>
                <w:lang w:eastAsia="zh-CN"/>
              </w:rPr>
              <w:t>≥5.12 (4)</w:t>
            </w:r>
          </w:p>
        </w:tc>
        <w:tc>
          <w:tcPr>
            <w:tcW w:w="493" w:type="pct"/>
          </w:tcPr>
          <w:p w14:paraId="39E77F60" w14:textId="77777777" w:rsidR="0097484A" w:rsidRPr="00043DFE" w:rsidRDefault="0097484A" w:rsidP="008B107E">
            <w:pPr>
              <w:pStyle w:val="TAC"/>
              <w:rPr>
                <w:lang w:val="en-US" w:eastAsia="zh-CN"/>
              </w:rPr>
            </w:pPr>
            <w:r w:rsidRPr="00043DFE">
              <w:rPr>
                <w:lang w:val="en-US" w:eastAsia="zh-CN"/>
              </w:rPr>
              <w:t>8</w:t>
            </w:r>
          </w:p>
        </w:tc>
        <w:tc>
          <w:tcPr>
            <w:tcW w:w="1283" w:type="pct"/>
            <w:gridSpan w:val="2"/>
            <w:tcBorders>
              <w:bottom w:val="nil"/>
            </w:tcBorders>
            <w:hideMark/>
          </w:tcPr>
          <w:p w14:paraId="010E6B1B" w14:textId="77777777" w:rsidR="0097484A" w:rsidRPr="00043DFE" w:rsidRDefault="0097484A"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FAD7F" w14:textId="77777777" w:rsidR="0097484A" w:rsidRPr="00043DFE" w:rsidRDefault="0097484A"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D1FADF1" w14:textId="77777777" w:rsidR="0097484A" w:rsidRPr="00043DFE" w:rsidRDefault="0097484A" w:rsidP="008B107E">
            <w:pPr>
              <w:pStyle w:val="TAC"/>
              <w:rPr>
                <w:lang w:val="en-US" w:eastAsia="zh-CN"/>
              </w:rPr>
            </w:pPr>
            <w:r w:rsidRPr="00043DFE">
              <w:rPr>
                <w:lang w:eastAsia="zh-CN"/>
              </w:rPr>
              <w:t>0.32 x N1 (1 x N1)</w:t>
            </w:r>
          </w:p>
        </w:tc>
        <w:tc>
          <w:tcPr>
            <w:tcW w:w="858" w:type="pct"/>
            <w:hideMark/>
          </w:tcPr>
          <w:p w14:paraId="0360BC80" w14:textId="77777777" w:rsidR="0097484A" w:rsidRPr="00043DFE" w:rsidRDefault="0097484A" w:rsidP="008B107E">
            <w:pPr>
              <w:pStyle w:val="TAC"/>
              <w:rPr>
                <w:lang w:val="en-US" w:eastAsia="zh-CN"/>
              </w:rPr>
            </w:pPr>
            <w:r w:rsidRPr="00043DFE">
              <w:rPr>
                <w:lang w:eastAsia="zh-CN"/>
              </w:rPr>
              <w:t>0.64 x N1 (2 x N1)</w:t>
            </w:r>
          </w:p>
        </w:tc>
      </w:tr>
      <w:tr w:rsidR="0097484A" w:rsidRPr="00043DFE" w14:paraId="56C87262" w14:textId="77777777" w:rsidTr="008B107E">
        <w:trPr>
          <w:trHeight w:val="336"/>
        </w:trPr>
        <w:tc>
          <w:tcPr>
            <w:tcW w:w="639" w:type="pct"/>
            <w:tcBorders>
              <w:top w:val="nil"/>
              <w:bottom w:val="nil"/>
            </w:tcBorders>
            <w:hideMark/>
          </w:tcPr>
          <w:p w14:paraId="0745BD7D" w14:textId="77777777" w:rsidR="0097484A" w:rsidRPr="00043DFE" w:rsidRDefault="0097484A" w:rsidP="008B107E">
            <w:pPr>
              <w:pStyle w:val="TAC"/>
              <w:rPr>
                <w:lang w:val="en-US" w:eastAsia="zh-CN"/>
              </w:rPr>
            </w:pPr>
          </w:p>
        </w:tc>
        <w:tc>
          <w:tcPr>
            <w:tcW w:w="401" w:type="pct"/>
            <w:hideMark/>
          </w:tcPr>
          <w:p w14:paraId="19830AC7" w14:textId="77777777" w:rsidR="0097484A" w:rsidRPr="00043DFE" w:rsidRDefault="0097484A" w:rsidP="008B107E">
            <w:pPr>
              <w:pStyle w:val="TAC"/>
              <w:rPr>
                <w:lang w:val="en-US" w:eastAsia="zh-CN"/>
              </w:rPr>
            </w:pPr>
            <w:r w:rsidRPr="00043DFE">
              <w:rPr>
                <w:lang w:eastAsia="zh-CN"/>
              </w:rPr>
              <w:t>0.64</w:t>
            </w:r>
          </w:p>
        </w:tc>
        <w:tc>
          <w:tcPr>
            <w:tcW w:w="517" w:type="pct"/>
            <w:hideMark/>
          </w:tcPr>
          <w:p w14:paraId="534127C5" w14:textId="77777777" w:rsidR="0097484A" w:rsidRPr="00043DFE" w:rsidRDefault="0097484A" w:rsidP="008B107E">
            <w:pPr>
              <w:pStyle w:val="TAC"/>
              <w:rPr>
                <w:lang w:val="en-US" w:eastAsia="zh-CN"/>
              </w:rPr>
            </w:pPr>
            <w:r w:rsidRPr="00043DFE">
              <w:rPr>
                <w:lang w:eastAsia="zh-CN"/>
              </w:rPr>
              <w:t>≥6.4 (5)</w:t>
            </w:r>
          </w:p>
        </w:tc>
        <w:tc>
          <w:tcPr>
            <w:tcW w:w="493" w:type="pct"/>
          </w:tcPr>
          <w:p w14:paraId="059F823E" w14:textId="77777777" w:rsidR="0097484A" w:rsidRPr="00043DFE" w:rsidRDefault="0097484A" w:rsidP="008B107E">
            <w:pPr>
              <w:pStyle w:val="TAC"/>
              <w:rPr>
                <w:lang w:val="en-US" w:eastAsia="zh-CN"/>
              </w:rPr>
            </w:pPr>
            <w:r w:rsidRPr="00043DFE">
              <w:rPr>
                <w:lang w:val="en-US" w:eastAsia="zh-CN"/>
              </w:rPr>
              <w:t>5</w:t>
            </w:r>
          </w:p>
        </w:tc>
        <w:tc>
          <w:tcPr>
            <w:tcW w:w="1283" w:type="pct"/>
            <w:gridSpan w:val="2"/>
            <w:tcBorders>
              <w:top w:val="nil"/>
              <w:bottom w:val="nil"/>
            </w:tcBorders>
            <w:hideMark/>
          </w:tcPr>
          <w:p w14:paraId="5354378C" w14:textId="77777777" w:rsidR="0097484A" w:rsidRPr="00043DFE" w:rsidRDefault="0097484A" w:rsidP="008B107E">
            <w:pPr>
              <w:pStyle w:val="TAC"/>
              <w:rPr>
                <w:lang w:val="en-US" w:eastAsia="zh-CN"/>
              </w:rPr>
            </w:pPr>
          </w:p>
        </w:tc>
        <w:tc>
          <w:tcPr>
            <w:tcW w:w="809" w:type="pct"/>
            <w:hideMark/>
          </w:tcPr>
          <w:p w14:paraId="60E3EA72" w14:textId="77777777" w:rsidR="0097484A" w:rsidRPr="00043DFE" w:rsidRDefault="0097484A" w:rsidP="008B107E">
            <w:pPr>
              <w:pStyle w:val="TAC"/>
              <w:rPr>
                <w:lang w:val="en-US" w:eastAsia="zh-CN"/>
              </w:rPr>
            </w:pPr>
            <w:r w:rsidRPr="00043DFE">
              <w:rPr>
                <w:lang w:eastAsia="zh-CN"/>
              </w:rPr>
              <w:t>0.64 x N1 (1 x N1)</w:t>
            </w:r>
          </w:p>
        </w:tc>
        <w:tc>
          <w:tcPr>
            <w:tcW w:w="858" w:type="pct"/>
            <w:hideMark/>
          </w:tcPr>
          <w:p w14:paraId="22A60988" w14:textId="77777777" w:rsidR="0097484A" w:rsidRPr="00043DFE" w:rsidRDefault="0097484A" w:rsidP="008B107E">
            <w:pPr>
              <w:pStyle w:val="TAC"/>
              <w:rPr>
                <w:lang w:val="en-US" w:eastAsia="zh-CN"/>
              </w:rPr>
            </w:pPr>
            <w:r w:rsidRPr="00043DFE">
              <w:rPr>
                <w:lang w:eastAsia="zh-CN"/>
              </w:rPr>
              <w:t>1.28 x N1 (2 x N1)</w:t>
            </w:r>
          </w:p>
        </w:tc>
      </w:tr>
      <w:tr w:rsidR="0097484A" w:rsidRPr="00043DFE" w14:paraId="50B623ED" w14:textId="77777777" w:rsidTr="008B107E">
        <w:trPr>
          <w:trHeight w:val="336"/>
        </w:trPr>
        <w:tc>
          <w:tcPr>
            <w:tcW w:w="639" w:type="pct"/>
            <w:tcBorders>
              <w:top w:val="nil"/>
              <w:bottom w:val="nil"/>
            </w:tcBorders>
            <w:hideMark/>
          </w:tcPr>
          <w:p w14:paraId="62D8FA7B" w14:textId="77777777" w:rsidR="0097484A" w:rsidRPr="00043DFE" w:rsidRDefault="0097484A" w:rsidP="008B107E">
            <w:pPr>
              <w:pStyle w:val="TAC"/>
              <w:rPr>
                <w:lang w:val="en-US" w:eastAsia="zh-CN"/>
              </w:rPr>
            </w:pPr>
          </w:p>
        </w:tc>
        <w:tc>
          <w:tcPr>
            <w:tcW w:w="401" w:type="pct"/>
            <w:hideMark/>
          </w:tcPr>
          <w:p w14:paraId="390E3B91" w14:textId="77777777" w:rsidR="0097484A" w:rsidRPr="00043DFE" w:rsidRDefault="0097484A" w:rsidP="008B107E">
            <w:pPr>
              <w:pStyle w:val="TAC"/>
              <w:rPr>
                <w:lang w:val="en-US" w:eastAsia="zh-CN"/>
              </w:rPr>
            </w:pPr>
            <w:r w:rsidRPr="00043DFE">
              <w:rPr>
                <w:lang w:eastAsia="zh-CN"/>
              </w:rPr>
              <w:t>1.28</w:t>
            </w:r>
          </w:p>
        </w:tc>
        <w:tc>
          <w:tcPr>
            <w:tcW w:w="517" w:type="pct"/>
            <w:hideMark/>
          </w:tcPr>
          <w:p w14:paraId="720FFF51" w14:textId="77777777" w:rsidR="0097484A" w:rsidRPr="00043DFE" w:rsidRDefault="0097484A" w:rsidP="008B107E">
            <w:pPr>
              <w:pStyle w:val="TAC"/>
              <w:rPr>
                <w:lang w:val="en-US" w:eastAsia="zh-CN"/>
              </w:rPr>
            </w:pPr>
            <w:r w:rsidRPr="00043DFE">
              <w:rPr>
                <w:lang w:eastAsia="zh-CN"/>
              </w:rPr>
              <w:t>≥10.24 (8)</w:t>
            </w:r>
          </w:p>
        </w:tc>
        <w:tc>
          <w:tcPr>
            <w:tcW w:w="493" w:type="pct"/>
          </w:tcPr>
          <w:p w14:paraId="6AC2B7DD" w14:textId="77777777" w:rsidR="0097484A" w:rsidRPr="00043DFE" w:rsidRDefault="0097484A" w:rsidP="008B107E">
            <w:pPr>
              <w:pStyle w:val="TAC"/>
              <w:rPr>
                <w:lang w:val="en-US" w:eastAsia="zh-CN"/>
              </w:rPr>
            </w:pPr>
            <w:r w:rsidRPr="00043DFE">
              <w:rPr>
                <w:lang w:val="en-US" w:eastAsia="zh-CN"/>
              </w:rPr>
              <w:t>4</w:t>
            </w:r>
          </w:p>
        </w:tc>
        <w:tc>
          <w:tcPr>
            <w:tcW w:w="1283" w:type="pct"/>
            <w:gridSpan w:val="2"/>
            <w:tcBorders>
              <w:top w:val="nil"/>
              <w:bottom w:val="nil"/>
            </w:tcBorders>
            <w:hideMark/>
          </w:tcPr>
          <w:p w14:paraId="4B1499C9" w14:textId="77777777" w:rsidR="0097484A" w:rsidRPr="00043DFE" w:rsidRDefault="0097484A" w:rsidP="008B107E">
            <w:pPr>
              <w:pStyle w:val="TAC"/>
              <w:rPr>
                <w:lang w:val="en-US" w:eastAsia="zh-CN"/>
              </w:rPr>
            </w:pPr>
          </w:p>
        </w:tc>
        <w:tc>
          <w:tcPr>
            <w:tcW w:w="809" w:type="pct"/>
            <w:hideMark/>
          </w:tcPr>
          <w:p w14:paraId="705CA190" w14:textId="77777777" w:rsidR="0097484A" w:rsidRPr="00043DFE" w:rsidRDefault="0097484A" w:rsidP="008B107E">
            <w:pPr>
              <w:pStyle w:val="TAC"/>
              <w:rPr>
                <w:lang w:val="en-US" w:eastAsia="zh-CN"/>
              </w:rPr>
            </w:pPr>
            <w:r w:rsidRPr="00043DFE">
              <w:rPr>
                <w:lang w:eastAsia="zh-CN"/>
              </w:rPr>
              <w:t>1.28 x N1 (1 x N1)</w:t>
            </w:r>
          </w:p>
        </w:tc>
        <w:tc>
          <w:tcPr>
            <w:tcW w:w="858" w:type="pct"/>
            <w:hideMark/>
          </w:tcPr>
          <w:p w14:paraId="2CAF0095" w14:textId="77777777" w:rsidR="0097484A" w:rsidRPr="00043DFE" w:rsidRDefault="0097484A" w:rsidP="008B107E">
            <w:pPr>
              <w:pStyle w:val="TAC"/>
              <w:rPr>
                <w:lang w:val="en-US" w:eastAsia="zh-CN"/>
              </w:rPr>
            </w:pPr>
            <w:r w:rsidRPr="00043DFE">
              <w:rPr>
                <w:lang w:eastAsia="zh-CN"/>
              </w:rPr>
              <w:t>2.56 x N1 (2 x N1)</w:t>
            </w:r>
          </w:p>
        </w:tc>
      </w:tr>
      <w:tr w:rsidR="0097484A" w:rsidRPr="00043DFE" w14:paraId="7264E763" w14:textId="77777777" w:rsidTr="008B107E">
        <w:trPr>
          <w:trHeight w:val="336"/>
        </w:trPr>
        <w:tc>
          <w:tcPr>
            <w:tcW w:w="639" w:type="pct"/>
            <w:tcBorders>
              <w:top w:val="nil"/>
            </w:tcBorders>
            <w:hideMark/>
          </w:tcPr>
          <w:p w14:paraId="768D2618" w14:textId="77777777" w:rsidR="0097484A" w:rsidRPr="00043DFE" w:rsidRDefault="0097484A" w:rsidP="008B107E">
            <w:pPr>
              <w:pStyle w:val="TAC"/>
              <w:rPr>
                <w:lang w:val="en-US" w:eastAsia="zh-CN"/>
              </w:rPr>
            </w:pPr>
          </w:p>
        </w:tc>
        <w:tc>
          <w:tcPr>
            <w:tcW w:w="401" w:type="pct"/>
            <w:hideMark/>
          </w:tcPr>
          <w:p w14:paraId="1FFB4F3F" w14:textId="77777777" w:rsidR="0097484A" w:rsidRPr="00043DFE" w:rsidRDefault="0097484A" w:rsidP="008B107E">
            <w:pPr>
              <w:pStyle w:val="TAC"/>
              <w:rPr>
                <w:lang w:val="en-US" w:eastAsia="zh-CN"/>
              </w:rPr>
            </w:pPr>
            <w:r w:rsidRPr="00043DFE">
              <w:rPr>
                <w:lang w:eastAsia="zh-CN"/>
              </w:rPr>
              <w:t>2.56</w:t>
            </w:r>
          </w:p>
        </w:tc>
        <w:tc>
          <w:tcPr>
            <w:tcW w:w="517" w:type="pct"/>
            <w:hideMark/>
          </w:tcPr>
          <w:p w14:paraId="071BE65A" w14:textId="77777777" w:rsidR="0097484A" w:rsidRPr="00043DFE" w:rsidRDefault="0097484A" w:rsidP="008B107E">
            <w:pPr>
              <w:pStyle w:val="TAC"/>
              <w:rPr>
                <w:lang w:val="en-US" w:eastAsia="zh-CN"/>
              </w:rPr>
            </w:pPr>
            <w:r w:rsidRPr="00043DFE">
              <w:rPr>
                <w:lang w:eastAsia="zh-CN"/>
              </w:rPr>
              <w:t>≥15.36 (12)</w:t>
            </w:r>
          </w:p>
        </w:tc>
        <w:tc>
          <w:tcPr>
            <w:tcW w:w="493" w:type="pct"/>
          </w:tcPr>
          <w:p w14:paraId="5460C297" w14:textId="77777777" w:rsidR="0097484A" w:rsidRPr="00043DFE" w:rsidRDefault="0097484A" w:rsidP="008B107E">
            <w:pPr>
              <w:pStyle w:val="TAC"/>
              <w:rPr>
                <w:lang w:val="en-US" w:eastAsia="zh-CN"/>
              </w:rPr>
            </w:pPr>
            <w:r w:rsidRPr="00043DFE">
              <w:rPr>
                <w:lang w:val="en-US" w:eastAsia="zh-CN"/>
              </w:rPr>
              <w:t>3</w:t>
            </w:r>
          </w:p>
        </w:tc>
        <w:tc>
          <w:tcPr>
            <w:tcW w:w="1283" w:type="pct"/>
            <w:gridSpan w:val="2"/>
            <w:tcBorders>
              <w:top w:val="nil"/>
            </w:tcBorders>
            <w:hideMark/>
          </w:tcPr>
          <w:p w14:paraId="1F160807" w14:textId="77777777" w:rsidR="0097484A" w:rsidRPr="00043DFE" w:rsidRDefault="0097484A" w:rsidP="008B107E">
            <w:pPr>
              <w:pStyle w:val="TAC"/>
              <w:rPr>
                <w:lang w:val="en-US" w:eastAsia="zh-CN"/>
              </w:rPr>
            </w:pPr>
          </w:p>
        </w:tc>
        <w:tc>
          <w:tcPr>
            <w:tcW w:w="809" w:type="pct"/>
            <w:hideMark/>
          </w:tcPr>
          <w:p w14:paraId="2B3EC0F9" w14:textId="77777777" w:rsidR="0097484A" w:rsidRPr="00043DFE" w:rsidRDefault="0097484A" w:rsidP="008B107E">
            <w:pPr>
              <w:pStyle w:val="TAC"/>
              <w:rPr>
                <w:lang w:val="en-US" w:eastAsia="zh-CN"/>
              </w:rPr>
            </w:pPr>
            <w:r w:rsidRPr="00043DFE">
              <w:rPr>
                <w:lang w:eastAsia="zh-CN"/>
              </w:rPr>
              <w:t>2.56 x N1 (1 x N1)</w:t>
            </w:r>
          </w:p>
        </w:tc>
        <w:tc>
          <w:tcPr>
            <w:tcW w:w="858" w:type="pct"/>
            <w:hideMark/>
          </w:tcPr>
          <w:p w14:paraId="217DCE6D" w14:textId="77777777" w:rsidR="0097484A" w:rsidRPr="00043DFE" w:rsidRDefault="0097484A" w:rsidP="008B107E">
            <w:pPr>
              <w:pStyle w:val="TAC"/>
              <w:rPr>
                <w:lang w:val="en-US" w:eastAsia="zh-CN"/>
              </w:rPr>
            </w:pPr>
            <w:r w:rsidRPr="00043DFE">
              <w:rPr>
                <w:lang w:eastAsia="zh-CN"/>
              </w:rPr>
              <w:t>5.12 x N1 (2 x N1)</w:t>
            </w:r>
          </w:p>
        </w:tc>
      </w:tr>
      <w:tr w:rsidR="0097484A" w:rsidRPr="00043DFE" w14:paraId="45BF9456" w14:textId="77777777" w:rsidTr="008B107E">
        <w:trPr>
          <w:trHeight w:val="336"/>
        </w:trPr>
        <w:tc>
          <w:tcPr>
            <w:tcW w:w="5000" w:type="pct"/>
            <w:gridSpan w:val="8"/>
          </w:tcPr>
          <w:p w14:paraId="240DBF39" w14:textId="77777777" w:rsidR="0097484A" w:rsidRPr="00043DFE" w:rsidRDefault="0097484A" w:rsidP="008B107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E6DA3BB" w14:textId="77777777" w:rsidR="0097484A" w:rsidRPr="00043DFE" w:rsidRDefault="0097484A" w:rsidP="008B107E">
            <w:pPr>
              <w:pStyle w:val="TAN"/>
              <w:rPr>
                <w:rFonts w:cs="Arial"/>
              </w:rPr>
            </w:pPr>
            <w:r w:rsidRPr="00043DFE">
              <w:rPr>
                <w:rFonts w:cs="Arial"/>
              </w:rPr>
              <w:t>NOTE 2: The number of DRX cycles in this table is given for the DRX cycles within PTWs.</w:t>
            </w:r>
          </w:p>
          <w:p w14:paraId="0F2F155A" w14:textId="77777777" w:rsidR="0097484A" w:rsidRPr="00043DFE" w:rsidRDefault="0097484A" w:rsidP="008B107E">
            <w:pPr>
              <w:pStyle w:val="TAN"/>
              <w:rPr>
                <w:rFonts w:cs="Arial"/>
              </w:rPr>
            </w:pPr>
            <w:r w:rsidRPr="00043DFE">
              <w:rPr>
                <w:rFonts w:cs="Arial"/>
              </w:rPr>
              <w:t>NOTE 3: The eDRX_IDLE cycle lengths are as specified in Section 10.5.5.32 of TS 24.008 [34].</w:t>
            </w:r>
          </w:p>
          <w:p w14:paraId="1C52DE10" w14:textId="77777777" w:rsidR="0097484A" w:rsidRPr="00043DFE" w:rsidRDefault="0097484A" w:rsidP="008B107E">
            <w:pPr>
              <w:pStyle w:val="TAN"/>
              <w:rPr>
                <w:rFonts w:cs="Arial"/>
              </w:rPr>
            </w:pPr>
            <w:r w:rsidRPr="00043DFE">
              <w:rPr>
                <w:rFonts w:cs="Arial"/>
              </w:rPr>
              <w:t>NOTE 4: Number of eDRX cycles when eDRX_IDLE cycle length equals 2.56s, 5.12s and 10.24s. Otherwise, number of DRX cycles.</w:t>
            </w:r>
          </w:p>
          <w:p w14:paraId="321DC06A" w14:textId="77777777" w:rsidR="0097484A" w:rsidRPr="00043DFE" w:rsidRDefault="0097484A" w:rsidP="008B107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A6B699E" w14:textId="77777777" w:rsidR="0097484A" w:rsidRPr="00043DFE" w:rsidRDefault="0097484A"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61AA7B16" w14:textId="77777777" w:rsidR="0097484A" w:rsidRPr="00043DFE" w:rsidRDefault="0097484A" w:rsidP="0097484A">
      <w:pPr>
        <w:rPr>
          <w:lang w:eastAsia="zh-CN"/>
        </w:rPr>
      </w:pPr>
    </w:p>
    <w:p w14:paraId="6440DEA5" w14:textId="77777777" w:rsidR="0097484A" w:rsidRPr="00043DFE" w:rsidRDefault="0097484A" w:rsidP="0097484A">
      <w:pPr>
        <w:rPr>
          <w:lang w:eastAsia="zh-CN"/>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854480D" w14:textId="77777777" w:rsidR="0097484A" w:rsidRPr="00AC1B79" w:rsidRDefault="0097484A"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74726BB" w14:textId="77777777" w:rsidR="00EF0608" w:rsidRPr="00043DFE" w:rsidRDefault="00EF0608" w:rsidP="00EF0608">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s 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7FA5D302" w14:textId="77777777" w:rsidR="00EF0608" w:rsidRPr="00043DFE" w:rsidRDefault="00EF0608" w:rsidP="00EF0608">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179CF654" w14:textId="77777777" w:rsidR="00EF0608" w:rsidRPr="00043DFE" w:rsidRDefault="00EF0608" w:rsidP="00EF0608">
      <w:pPr>
        <w:rPr>
          <w:rFonts w:cs="v3.7.0"/>
        </w:rPr>
      </w:pPr>
      <w:r w:rsidRPr="00043DFE">
        <w:rPr>
          <w:rFonts w:cs="v3.7.0"/>
        </w:rPr>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7BA2BF11" w14:textId="77777777" w:rsidR="00EF0608" w:rsidRPr="00043DFE" w:rsidRDefault="00EF0608" w:rsidP="00EF06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4E693538" w14:textId="2D88E51D" w:rsidR="00E738E0" w:rsidRPr="009C5807" w:rsidRDefault="00EF0608" w:rsidP="00EF0608">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CD05BD9" w14:textId="77777777" w:rsidR="00EF0608" w:rsidRDefault="00EF0608" w:rsidP="00E738E0"/>
    <w:p w14:paraId="6428E295" w14:textId="3EFB4DE3"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E7C073" w14:textId="77777777" w:rsidR="00EF0608" w:rsidRPr="00B343A0" w:rsidRDefault="00EF0608" w:rsidP="00EB3ABD"/>
    <w:p w14:paraId="7E026421" w14:textId="77777777" w:rsidR="00EF0608" w:rsidRPr="00043DFE" w:rsidRDefault="00EF0608" w:rsidP="00EF0608">
      <w:pPr>
        <w:pStyle w:val="TH"/>
        <w:rPr>
          <w:rFonts w:cs="v4.2.0"/>
          <w:vertAlign w:val="subscript"/>
          <w:lang w:eastAsia="zh-CN"/>
        </w:rPr>
      </w:pPr>
      <w:r w:rsidRPr="00043DFE">
        <w:rPr>
          <w:snapToGrid w:val="0"/>
        </w:rPr>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F0608" w:rsidRPr="00043DFE" w14:paraId="12EC72E9"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C83555" w14:textId="77777777" w:rsidR="00EF0608" w:rsidRPr="00043DFE" w:rsidRDefault="00EF0608" w:rsidP="008B107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B2D4B8" w14:textId="77777777" w:rsidR="00EF0608" w:rsidRPr="00043DFE" w:rsidRDefault="00EF0608" w:rsidP="008B107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29784B0" w14:textId="77777777" w:rsidR="00EF0608" w:rsidRPr="00043DFE" w:rsidRDefault="00EF0608" w:rsidP="008B107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9CA38B8" w14:textId="77777777" w:rsidR="00EF0608" w:rsidRPr="00043DFE" w:rsidRDefault="00EF0608" w:rsidP="008B107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EEAA14" w14:textId="77777777" w:rsidR="00EF0608" w:rsidRPr="00043DFE" w:rsidRDefault="00EF0608" w:rsidP="008B107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7FFCD28" w14:textId="77777777" w:rsidR="00EF0608" w:rsidRPr="00043DFE" w:rsidRDefault="00EF0608" w:rsidP="008B107E">
            <w:pPr>
              <w:pStyle w:val="TAH"/>
              <w:rPr>
                <w:rFonts w:cs="Arial"/>
                <w:vertAlign w:val="subscript"/>
              </w:rPr>
            </w:pPr>
            <w:r w:rsidRPr="00043DFE">
              <w:t>T</w:t>
            </w:r>
            <w:r w:rsidRPr="00043DFE">
              <w:rPr>
                <w:vertAlign w:val="subscript"/>
              </w:rPr>
              <w:t>evaluate,E-UTRAN</w:t>
            </w:r>
          </w:p>
          <w:p w14:paraId="3B6E562B" w14:textId="77777777" w:rsidR="00EF0608" w:rsidRPr="00043DFE" w:rsidRDefault="00EF0608" w:rsidP="008B107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F0608" w:rsidRPr="00043DFE" w14:paraId="21E43FE3"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4010C78" w14:textId="77777777" w:rsidR="00EF0608" w:rsidRPr="00043DFE" w:rsidRDefault="00EF0608" w:rsidP="008B107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481770" w14:textId="77777777" w:rsidR="00EF0608" w:rsidRPr="00043DFE" w:rsidRDefault="00EF0608" w:rsidP="008B107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3B7CDDF" w14:textId="77777777" w:rsidR="00EF0608" w:rsidRPr="00043DFE" w:rsidRDefault="00EF0608" w:rsidP="008B107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61C7F7" w14:textId="77777777" w:rsidR="00EF0608" w:rsidRPr="00043DFE" w:rsidRDefault="00EF0608" w:rsidP="008B107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B41348F" w14:textId="77777777" w:rsidR="00EF0608" w:rsidRPr="00043DFE" w:rsidRDefault="00EF0608" w:rsidP="008B107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F8A2617" w14:textId="77777777" w:rsidR="00EF0608" w:rsidRPr="00043DFE" w:rsidRDefault="00EF0608" w:rsidP="008B107E">
            <w:pPr>
              <w:pStyle w:val="TAC"/>
              <w:rPr>
                <w:rFonts w:cs="v4.2.0"/>
              </w:rPr>
            </w:pPr>
            <w:r w:rsi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73A0EF" w14:textId="77777777" w:rsidR="00EF0608" w:rsidRPr="00043DFE" w:rsidRDefault="00EF0608" w:rsidP="008B107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AF1D6E1" w14:textId="77777777" w:rsidR="00EF0608" w:rsidRPr="00043DFE" w:rsidRDefault="00EF0608" w:rsidP="008B107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ACD3859" w14:textId="77777777" w:rsidR="00EF0608" w:rsidRPr="00043DFE" w:rsidRDefault="00EF0608" w:rsidP="008B107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F79A88" w14:textId="77777777" w:rsidR="00EF0608" w:rsidRPr="00043DFE" w:rsidRDefault="00EF0608" w:rsidP="008B107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0EF011FA" w14:textId="77777777" w:rsidR="00EF0608" w:rsidRPr="00043DFE" w:rsidRDefault="00EF0608" w:rsidP="008B107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AEE4AA3" w14:textId="77777777" w:rsidR="00EF0608" w:rsidRPr="00043DFE" w:rsidRDefault="00EF0608" w:rsidP="008B107E">
            <w:pPr>
              <w:pStyle w:val="TAC"/>
              <w:rPr>
                <w:snapToGrid w:val="0"/>
              </w:rPr>
            </w:pPr>
            <w:r w:rsidRPr="00043DFE">
              <w:rPr>
                <w:snapToGrid w:val="0"/>
                <w:szCs w:val="18"/>
                <w:lang w:eastAsia="zh-CN"/>
              </w:rPr>
              <w:t>10.24 (2)</w:t>
            </w:r>
          </w:p>
        </w:tc>
      </w:tr>
      <w:tr w:rsidR="00EF0608" w:rsidRPr="00043DFE" w14:paraId="7FB01762"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A24C06" w14:textId="77777777" w:rsidR="00EF0608" w:rsidRPr="00043DFE" w:rsidRDefault="00EF0608" w:rsidP="008B107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74B5DD1" w14:textId="77777777" w:rsidR="00EF0608" w:rsidRPr="00043DFE" w:rsidRDefault="00EF0608" w:rsidP="008B107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5AFA62" w14:textId="77777777" w:rsidR="00EF0608" w:rsidRPr="00043DFE" w:rsidRDefault="00EF0608" w:rsidP="008B107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A446B2C" w14:textId="77777777" w:rsidR="00EF0608" w:rsidRPr="00043DFE" w:rsidRDefault="00EF0608" w:rsidP="008B107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DD07491" w14:textId="77777777" w:rsidR="00EF0608" w:rsidRPr="00043DFE" w:rsidRDefault="00EF0608" w:rsidP="008B107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3114A2A3" w14:textId="77777777" w:rsidR="00EF0608" w:rsidRPr="00043DFE" w:rsidRDefault="00EF0608" w:rsidP="008B107E">
            <w:pPr>
              <w:pStyle w:val="TAC"/>
              <w:rPr>
                <w:snapToGrid w:val="0"/>
                <w:szCs w:val="18"/>
                <w:lang w:eastAsia="zh-CN"/>
              </w:rPr>
            </w:pPr>
            <w:r w:rsidRPr="00043DFE">
              <w:rPr>
                <w:lang w:eastAsia="zh-CN"/>
              </w:rPr>
              <w:t>20.48 (2)</w:t>
            </w:r>
          </w:p>
        </w:tc>
      </w:tr>
      <w:tr w:rsidR="00EF0608" w:rsidRPr="00043DFE" w14:paraId="68165574" w14:textId="77777777" w:rsidTr="008B107E">
        <w:trPr>
          <w:cantSplit/>
          <w:jc w:val="center"/>
        </w:trPr>
        <w:tc>
          <w:tcPr>
            <w:tcW w:w="594" w:type="pct"/>
            <w:tcBorders>
              <w:bottom w:val="nil"/>
            </w:tcBorders>
            <w:vAlign w:val="center"/>
          </w:tcPr>
          <w:p w14:paraId="217E1871" w14:textId="77777777" w:rsidR="00EF0608" w:rsidRPr="00043DFE" w:rsidRDefault="00EF0608" w:rsidP="008B107E">
            <w:pPr>
              <w:pStyle w:val="TAC"/>
            </w:pPr>
            <w:r w:rsidRPr="00043DFE">
              <w:t>20.48 ≤ eDRX_IDLE cycle length ≤</w:t>
            </w:r>
            <w:r w:rsidRPr="00043DFE">
              <w:rPr>
                <w:lang w:eastAsia="zh-CN"/>
              </w:rPr>
              <w:t>10485.76</w:t>
            </w:r>
          </w:p>
        </w:tc>
        <w:tc>
          <w:tcPr>
            <w:tcW w:w="281" w:type="pct"/>
          </w:tcPr>
          <w:p w14:paraId="7D7C7B0B" w14:textId="77777777" w:rsidR="00EF0608" w:rsidRPr="00043DFE" w:rsidRDefault="00EF0608" w:rsidP="008B107E">
            <w:pPr>
              <w:pStyle w:val="TAC"/>
              <w:rPr>
                <w:snapToGrid w:val="0"/>
              </w:rPr>
            </w:pPr>
            <w:r w:rsidRPr="00043DFE">
              <w:t>0.32</w:t>
            </w:r>
          </w:p>
        </w:tc>
        <w:tc>
          <w:tcPr>
            <w:tcW w:w="362" w:type="pct"/>
          </w:tcPr>
          <w:p w14:paraId="2B894697" w14:textId="77777777" w:rsidR="00EF0608" w:rsidRPr="00043DFE" w:rsidRDefault="00EF0608" w:rsidP="008B107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C65D06B" w14:textId="77777777" w:rsidR="00EF0608" w:rsidRPr="00043DFE" w:rsidRDefault="00EF0608" w:rsidP="008B107E">
            <w:pPr>
              <w:pStyle w:val="TAC"/>
              <w:rPr>
                <w:noProof/>
                <w:snapToGrid w:val="0"/>
                <w:szCs w:val="18"/>
              </w:rPr>
            </w:pPr>
            <w:r w:rsidRPr="00043DFE">
              <w:rPr>
                <w:noProof/>
                <w:position w:val="-32"/>
                <w:szCs w:val="18"/>
              </w:rPr>
              <w:object w:dxaOrig="5460" w:dyaOrig="760" w14:anchorId="1B49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5pt;mso-width-percent:0;mso-height-percent:0;mso-width-percent:0;mso-height-percent:0" o:ole="">
                  <v:imagedata r:id="rId13" o:title=""/>
                </v:shape>
                <o:OLEObject Type="Embed" ProgID="Equation.3" ShapeID="_x0000_i1025" DrawAspect="Content" ObjectID="_1749665161" r:id="rId14"/>
              </w:object>
            </w:r>
            <w:r w:rsidRPr="00043DFE">
              <w:rPr>
                <w:noProof/>
                <w:szCs w:val="18"/>
              </w:rPr>
              <w:t xml:space="preserve"> (23)</w:t>
            </w:r>
          </w:p>
        </w:tc>
        <w:tc>
          <w:tcPr>
            <w:tcW w:w="669" w:type="pct"/>
          </w:tcPr>
          <w:p w14:paraId="78F9703C" w14:textId="77777777" w:rsidR="00EF0608" w:rsidRPr="00043DFE" w:rsidRDefault="00EF0608" w:rsidP="008B107E">
            <w:pPr>
              <w:pStyle w:val="TAC"/>
              <w:rPr>
                <w:snapToGrid w:val="0"/>
                <w:szCs w:val="18"/>
              </w:rPr>
            </w:pPr>
            <w:r w:rsidRPr="00043DFE">
              <w:rPr>
                <w:snapToGrid w:val="0"/>
                <w:szCs w:val="18"/>
              </w:rPr>
              <w:t>0.32 (1)</w:t>
            </w:r>
          </w:p>
        </w:tc>
        <w:tc>
          <w:tcPr>
            <w:tcW w:w="674" w:type="pct"/>
          </w:tcPr>
          <w:p w14:paraId="1453A60F" w14:textId="77777777" w:rsidR="00EF0608" w:rsidRPr="00043DFE" w:rsidRDefault="00EF0608" w:rsidP="008B107E">
            <w:pPr>
              <w:pStyle w:val="TAC"/>
              <w:rPr>
                <w:snapToGrid w:val="0"/>
              </w:rPr>
            </w:pPr>
            <w:r w:rsidRPr="00043DFE">
              <w:rPr>
                <w:snapToGrid w:val="0"/>
              </w:rPr>
              <w:t>0.64 (2)</w:t>
            </w:r>
          </w:p>
        </w:tc>
      </w:tr>
      <w:tr w:rsidR="00EF0608" w:rsidRPr="00043DFE" w14:paraId="0413B8C8" w14:textId="77777777" w:rsidTr="008B107E">
        <w:trPr>
          <w:cantSplit/>
          <w:jc w:val="center"/>
        </w:trPr>
        <w:tc>
          <w:tcPr>
            <w:tcW w:w="594" w:type="pct"/>
            <w:tcBorders>
              <w:top w:val="nil"/>
              <w:bottom w:val="nil"/>
            </w:tcBorders>
          </w:tcPr>
          <w:p w14:paraId="3BD93256" w14:textId="77777777" w:rsidR="00EF0608" w:rsidRPr="00043DFE" w:rsidRDefault="00EF0608" w:rsidP="008B107E">
            <w:pPr>
              <w:pStyle w:val="TAC"/>
            </w:pPr>
          </w:p>
        </w:tc>
        <w:tc>
          <w:tcPr>
            <w:tcW w:w="281" w:type="pct"/>
          </w:tcPr>
          <w:p w14:paraId="166CD600" w14:textId="77777777" w:rsidR="00EF0608" w:rsidRPr="00043DFE" w:rsidRDefault="00EF0608" w:rsidP="008B107E">
            <w:pPr>
              <w:pStyle w:val="TAC"/>
              <w:rPr>
                <w:snapToGrid w:val="0"/>
              </w:rPr>
            </w:pPr>
            <w:r w:rsidRPr="00043DFE">
              <w:t>0.64</w:t>
            </w:r>
          </w:p>
        </w:tc>
        <w:tc>
          <w:tcPr>
            <w:tcW w:w="362" w:type="pct"/>
          </w:tcPr>
          <w:p w14:paraId="685A7FC9" w14:textId="77777777" w:rsidR="00EF0608" w:rsidRPr="00043DFE" w:rsidRDefault="00EF0608" w:rsidP="008B107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2E52E4A" w14:textId="77777777" w:rsidR="00EF0608" w:rsidRPr="00043DFE" w:rsidRDefault="00EF0608" w:rsidP="008B107E">
            <w:pPr>
              <w:pStyle w:val="TAC"/>
              <w:rPr>
                <w:noProof/>
                <w:snapToGrid w:val="0"/>
                <w:szCs w:val="18"/>
              </w:rPr>
            </w:pPr>
          </w:p>
        </w:tc>
        <w:tc>
          <w:tcPr>
            <w:tcW w:w="669" w:type="pct"/>
          </w:tcPr>
          <w:p w14:paraId="5D2DB8C7" w14:textId="77777777" w:rsidR="00EF0608" w:rsidRPr="00043DFE" w:rsidRDefault="00EF0608" w:rsidP="008B107E">
            <w:pPr>
              <w:pStyle w:val="TAC"/>
              <w:rPr>
                <w:snapToGrid w:val="0"/>
                <w:szCs w:val="18"/>
              </w:rPr>
            </w:pPr>
            <w:r w:rsidRPr="00043DFE">
              <w:rPr>
                <w:snapToGrid w:val="0"/>
                <w:szCs w:val="18"/>
              </w:rPr>
              <w:t>0.64 (1)</w:t>
            </w:r>
          </w:p>
        </w:tc>
        <w:tc>
          <w:tcPr>
            <w:tcW w:w="674" w:type="pct"/>
          </w:tcPr>
          <w:p w14:paraId="3E1699B6" w14:textId="77777777" w:rsidR="00EF0608" w:rsidRPr="00043DFE" w:rsidRDefault="00EF0608" w:rsidP="008B107E">
            <w:pPr>
              <w:pStyle w:val="TAC"/>
              <w:rPr>
                <w:snapToGrid w:val="0"/>
              </w:rPr>
            </w:pPr>
            <w:r w:rsidRPr="00043DFE">
              <w:rPr>
                <w:snapToGrid w:val="0"/>
              </w:rPr>
              <w:t>1.28 (2)</w:t>
            </w:r>
          </w:p>
        </w:tc>
      </w:tr>
      <w:tr w:rsidR="00EF0608" w:rsidRPr="00043DFE" w14:paraId="70051394" w14:textId="77777777" w:rsidTr="008B107E">
        <w:trPr>
          <w:cantSplit/>
          <w:jc w:val="center"/>
        </w:trPr>
        <w:tc>
          <w:tcPr>
            <w:tcW w:w="594" w:type="pct"/>
            <w:tcBorders>
              <w:top w:val="nil"/>
              <w:bottom w:val="nil"/>
            </w:tcBorders>
          </w:tcPr>
          <w:p w14:paraId="03A48616" w14:textId="77777777" w:rsidR="00EF0608" w:rsidRPr="00043DFE" w:rsidRDefault="00EF0608" w:rsidP="008B107E">
            <w:pPr>
              <w:pStyle w:val="TAC"/>
            </w:pPr>
          </w:p>
        </w:tc>
        <w:tc>
          <w:tcPr>
            <w:tcW w:w="281" w:type="pct"/>
          </w:tcPr>
          <w:p w14:paraId="59B89AA9" w14:textId="77777777" w:rsidR="00EF0608" w:rsidRPr="00043DFE" w:rsidRDefault="00EF0608" w:rsidP="008B107E">
            <w:pPr>
              <w:pStyle w:val="TAC"/>
              <w:rPr>
                <w:snapToGrid w:val="0"/>
              </w:rPr>
            </w:pPr>
            <w:r w:rsidRPr="00043DFE">
              <w:t>1.28</w:t>
            </w:r>
          </w:p>
        </w:tc>
        <w:tc>
          <w:tcPr>
            <w:tcW w:w="362" w:type="pct"/>
          </w:tcPr>
          <w:p w14:paraId="1A1226BB" w14:textId="77777777" w:rsidR="00EF0608" w:rsidRPr="00043DFE" w:rsidRDefault="00EF0608" w:rsidP="008B107E">
            <w:pPr>
              <w:pStyle w:val="TAC"/>
            </w:pPr>
            <w:r w:rsidRPr="00043DFE">
              <w:rPr>
                <w:lang w:eastAsia="ja-JP"/>
              </w:rPr>
              <w:t>≥</w:t>
            </w:r>
            <w:r w:rsidRPr="00043DFE">
              <w:rPr>
                <w:rFonts w:hint="eastAsia"/>
                <w:lang w:eastAsia="zh-CN"/>
              </w:rPr>
              <w:t>2.56 (2)</w:t>
            </w:r>
          </w:p>
        </w:tc>
        <w:tc>
          <w:tcPr>
            <w:tcW w:w="2420" w:type="pct"/>
            <w:tcBorders>
              <w:top w:val="nil"/>
              <w:bottom w:val="nil"/>
            </w:tcBorders>
          </w:tcPr>
          <w:p w14:paraId="45648589" w14:textId="77777777" w:rsidR="00EF0608" w:rsidRPr="00043DFE" w:rsidRDefault="00EF0608" w:rsidP="008B107E">
            <w:pPr>
              <w:pStyle w:val="TAC"/>
              <w:rPr>
                <w:noProof/>
                <w:snapToGrid w:val="0"/>
                <w:szCs w:val="18"/>
              </w:rPr>
            </w:pPr>
          </w:p>
        </w:tc>
        <w:tc>
          <w:tcPr>
            <w:tcW w:w="669" w:type="pct"/>
          </w:tcPr>
          <w:p w14:paraId="3C63BC0D" w14:textId="77777777" w:rsidR="00EF0608" w:rsidRPr="00043DFE" w:rsidRDefault="00EF0608" w:rsidP="008B107E">
            <w:pPr>
              <w:pStyle w:val="TAC"/>
              <w:rPr>
                <w:snapToGrid w:val="0"/>
              </w:rPr>
            </w:pPr>
            <w:r w:rsidRPr="00043DFE">
              <w:rPr>
                <w:snapToGrid w:val="0"/>
              </w:rPr>
              <w:t>1.28 (1)</w:t>
            </w:r>
          </w:p>
        </w:tc>
        <w:tc>
          <w:tcPr>
            <w:tcW w:w="674" w:type="pct"/>
          </w:tcPr>
          <w:p w14:paraId="59320C0C" w14:textId="77777777" w:rsidR="00EF0608" w:rsidRPr="00043DFE" w:rsidRDefault="00EF0608" w:rsidP="008B107E">
            <w:pPr>
              <w:pStyle w:val="TAC"/>
              <w:rPr>
                <w:snapToGrid w:val="0"/>
              </w:rPr>
            </w:pPr>
            <w:r w:rsidRPr="00043DFE">
              <w:rPr>
                <w:snapToGrid w:val="0"/>
              </w:rPr>
              <w:t>2.56 (2)</w:t>
            </w:r>
          </w:p>
        </w:tc>
      </w:tr>
      <w:tr w:rsidR="00EF0608" w:rsidRPr="00043DFE" w14:paraId="7188548F" w14:textId="77777777" w:rsidTr="008B107E">
        <w:trPr>
          <w:cantSplit/>
          <w:jc w:val="center"/>
        </w:trPr>
        <w:tc>
          <w:tcPr>
            <w:tcW w:w="594" w:type="pct"/>
            <w:tcBorders>
              <w:top w:val="nil"/>
            </w:tcBorders>
          </w:tcPr>
          <w:p w14:paraId="0DCD1233" w14:textId="77777777" w:rsidR="00EF0608" w:rsidRPr="00043DFE" w:rsidRDefault="00EF0608" w:rsidP="008B107E">
            <w:pPr>
              <w:pStyle w:val="TAC"/>
            </w:pPr>
          </w:p>
        </w:tc>
        <w:tc>
          <w:tcPr>
            <w:tcW w:w="281" w:type="pct"/>
          </w:tcPr>
          <w:p w14:paraId="0F3FE4B4" w14:textId="77777777" w:rsidR="00EF0608" w:rsidRPr="00043DFE" w:rsidRDefault="00EF0608" w:rsidP="008B107E">
            <w:pPr>
              <w:pStyle w:val="TAC"/>
              <w:rPr>
                <w:snapToGrid w:val="0"/>
              </w:rPr>
            </w:pPr>
            <w:r w:rsidRPr="00043DFE">
              <w:t>2.56</w:t>
            </w:r>
          </w:p>
        </w:tc>
        <w:tc>
          <w:tcPr>
            <w:tcW w:w="362" w:type="pct"/>
          </w:tcPr>
          <w:p w14:paraId="21358D62" w14:textId="77777777" w:rsidR="00EF0608" w:rsidRPr="00043DFE" w:rsidRDefault="00EF0608" w:rsidP="008B107E">
            <w:pPr>
              <w:pStyle w:val="TAC"/>
            </w:pPr>
            <w:r w:rsidRPr="00043DFE">
              <w:rPr>
                <w:lang w:eastAsia="ja-JP"/>
              </w:rPr>
              <w:t>≥</w:t>
            </w:r>
            <w:r w:rsidRPr="00043DFE">
              <w:rPr>
                <w:rFonts w:hint="eastAsia"/>
                <w:lang w:eastAsia="zh-CN"/>
              </w:rPr>
              <w:t>5.12 (4)</w:t>
            </w:r>
          </w:p>
        </w:tc>
        <w:tc>
          <w:tcPr>
            <w:tcW w:w="2420" w:type="pct"/>
            <w:tcBorders>
              <w:top w:val="nil"/>
            </w:tcBorders>
          </w:tcPr>
          <w:p w14:paraId="1E7DA0BA" w14:textId="77777777" w:rsidR="00EF0608" w:rsidRPr="00043DFE" w:rsidRDefault="00EF0608" w:rsidP="008B107E">
            <w:pPr>
              <w:pStyle w:val="TAC"/>
              <w:rPr>
                <w:noProof/>
                <w:snapToGrid w:val="0"/>
                <w:szCs w:val="18"/>
              </w:rPr>
            </w:pPr>
          </w:p>
        </w:tc>
        <w:tc>
          <w:tcPr>
            <w:tcW w:w="669" w:type="pct"/>
          </w:tcPr>
          <w:p w14:paraId="548BB4EB" w14:textId="77777777" w:rsidR="00EF0608" w:rsidRPr="00043DFE" w:rsidRDefault="00EF0608" w:rsidP="008B107E">
            <w:pPr>
              <w:pStyle w:val="TAC"/>
              <w:rPr>
                <w:snapToGrid w:val="0"/>
              </w:rPr>
            </w:pPr>
            <w:r w:rsidRPr="00043DFE">
              <w:rPr>
                <w:snapToGrid w:val="0"/>
              </w:rPr>
              <w:t>2.56 (1)</w:t>
            </w:r>
          </w:p>
        </w:tc>
        <w:tc>
          <w:tcPr>
            <w:tcW w:w="674" w:type="pct"/>
          </w:tcPr>
          <w:p w14:paraId="0EA881CD" w14:textId="77777777" w:rsidR="00EF0608" w:rsidRPr="00043DFE" w:rsidRDefault="00EF0608" w:rsidP="008B107E">
            <w:pPr>
              <w:pStyle w:val="TAC"/>
              <w:rPr>
                <w:snapToGrid w:val="0"/>
              </w:rPr>
            </w:pPr>
            <w:r w:rsidRPr="00043DFE">
              <w:t>5.12 (2)</w:t>
            </w:r>
          </w:p>
        </w:tc>
      </w:tr>
      <w:tr w:rsidR="00EF0608" w:rsidRPr="00043DFE" w14:paraId="13D7C770" w14:textId="77777777" w:rsidTr="008B107E">
        <w:trPr>
          <w:cantSplit/>
          <w:jc w:val="center"/>
        </w:trPr>
        <w:tc>
          <w:tcPr>
            <w:tcW w:w="5000" w:type="pct"/>
            <w:gridSpan w:val="6"/>
          </w:tcPr>
          <w:p w14:paraId="1620EFE8" w14:textId="77777777" w:rsidR="00EF0608" w:rsidRPr="00043DFE" w:rsidRDefault="00EF0608" w:rsidP="008B107E">
            <w:pPr>
              <w:pStyle w:val="TAN"/>
            </w:pPr>
            <w:r w:rsidRPr="00043DFE">
              <w:t>NOTE 1: The number of DRX cycles in this table is given for the DRX cycles within PTWs.</w:t>
            </w:r>
          </w:p>
          <w:p w14:paraId="08A057CC" w14:textId="77777777" w:rsidR="00EF0608" w:rsidRPr="00043DFE" w:rsidRDefault="00EF0608" w:rsidP="008B107E">
            <w:pPr>
              <w:pStyle w:val="TAN"/>
            </w:pPr>
            <w:r w:rsidRPr="00043DFE">
              <w:t>NOTE 2: The eDRX_IDLE cycle lengths are as specified in Section 10.5.5.32 of TS 24.008 [34].</w:t>
            </w:r>
          </w:p>
          <w:p w14:paraId="0A54EFA6" w14:textId="77777777" w:rsidR="00EF0608" w:rsidRPr="00043DFE" w:rsidRDefault="00EF0608" w:rsidP="008B107E">
            <w:pPr>
              <w:pStyle w:val="TAN"/>
            </w:pPr>
            <w:r w:rsidRPr="00043DFE">
              <w:t>NOTE 3: Number of eDRX cycles when eDRX_IDLE cycle length equals 5.12s, number of DRX cycles otherwise.</w:t>
            </w:r>
          </w:p>
          <w:p w14:paraId="777A722B" w14:textId="77777777" w:rsidR="00EF0608" w:rsidRPr="00043DFE" w:rsidRDefault="00EF0608" w:rsidP="008B107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2F7AC4AC" w14:textId="77777777" w:rsidR="00EF0608" w:rsidRPr="00043DFE" w:rsidRDefault="00EF0608" w:rsidP="008B107E">
            <w:pPr>
              <w:pStyle w:val="TAN"/>
            </w:pPr>
            <w:r w:rsidRPr="00043DFE">
              <w:rPr>
                <w:rFonts w:cs="Arial"/>
                <w:iCs/>
              </w:rPr>
              <w:t>NOTE 5: When eDRX=20.48s and DRX=0.32s, UE is allowed to perform cell evaluation within PTW in every 2 eDRX cycles.</w:t>
            </w:r>
          </w:p>
        </w:tc>
      </w:tr>
    </w:tbl>
    <w:p w14:paraId="580ADC11" w14:textId="77777777" w:rsidR="00EF0608" w:rsidRPr="00043DFE" w:rsidRDefault="00EF0608" w:rsidP="00EF0608"/>
    <w:p w14:paraId="33A963D9" w14:textId="77777777" w:rsidR="00EF0608" w:rsidRPr="00043DFE" w:rsidRDefault="00EF0608" w:rsidP="00EF0608">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4685659" w14:textId="77777777" w:rsidR="00EF0608" w:rsidRPr="00043DFE" w:rsidRDefault="00EF0608" w:rsidP="00EF0608"/>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49F9AAD7" w14:textId="77777777" w:rsidR="00806ACF" w:rsidRPr="00043DFE" w:rsidRDefault="00806ACF" w:rsidP="00806ACF">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7C2F00E6"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3977F08E" w14:textId="77777777" w:rsidR="00CB7FEE" w:rsidRPr="00043DFE" w:rsidRDefault="00CB7FEE" w:rsidP="00CB7FEE">
      <w:pPr>
        <w:rPr>
          <w:noProof/>
        </w:rPr>
      </w:pPr>
      <w:r w:rsidRPr="00043DFE">
        <w:rPr>
          <w:noProof/>
        </w:rPr>
        <w:t xml:space="preserve">If the UE is configured with eDRX_IDLE cycle then the requirements in Table 4.2.2.9.2-2 and Table 4.2.2.9.2-3 are applicable for eDRX cycle up to 10.24 s in FR1 and FR2, respectively. </w:t>
      </w:r>
    </w:p>
    <w:p w14:paraId="32426DB8" w14:textId="495440B7" w:rsidR="00CB7FEE" w:rsidRPr="00486683" w:rsidRDefault="00CB7FEE" w:rsidP="00CB7FEE">
      <w:r w:rsidRPr="00043DFE">
        <w:t xml:space="preserve">If the UE is configured with eDRX_IDLE cycle greater than 10.24 s in FR1 and FR2, then the requirements in Table </w:t>
      </w:r>
      <w:r w:rsidRPr="00043DFE">
        <w:rPr>
          <w:lang w:val="en-US"/>
        </w:rPr>
        <w:t>Table 4.2.2.9.2-4</w:t>
      </w:r>
      <w:r w:rsidRPr="00043DFE">
        <w:t xml:space="preserve"> and </w:t>
      </w:r>
      <w:r w:rsidRPr="00043DFE">
        <w:rPr>
          <w:lang w:val="en-US"/>
        </w:rPr>
        <w:t xml:space="preserve">Table 4.2.2.9.2-5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47C4CEC6" w:rsidR="0022726A" w:rsidRDefault="0022726A" w:rsidP="0022726A">
      <w:pPr>
        <w:rPr>
          <w:lang w:eastAsia="zh-CN"/>
        </w:rPr>
      </w:pPr>
    </w:p>
    <w:p w14:paraId="21CDFC8A" w14:textId="77777777" w:rsidR="00CB7FEE" w:rsidRPr="00043DFE" w:rsidRDefault="00CB7FEE" w:rsidP="00CB7FEE">
      <w:pPr>
        <w:pStyle w:val="TH"/>
        <w:rPr>
          <w:lang w:val="en-US"/>
        </w:rPr>
      </w:pPr>
      <w:r w:rsidRPr="00043DFE">
        <w:rPr>
          <w:lang w:val="en-US"/>
        </w:rPr>
        <w:t>Table 4.2.2.9.2-2: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7714C3F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5E1159" w14:textId="77777777" w:rsidR="00CB7FEE" w:rsidRPr="00043DFE" w:rsidRDefault="00CB7FEE"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6DA9" w14:textId="77777777" w:rsidR="00CB7FEE" w:rsidRPr="00043DFE" w:rsidRDefault="00CB7FEE"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979647" w14:textId="77777777" w:rsidR="00CB7FEE" w:rsidRPr="00043DFE" w:rsidRDefault="00CB7FEE"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6D103D" w14:textId="77777777" w:rsidR="00CB7FEE" w:rsidRPr="00043DFE" w:rsidRDefault="00CB7FEE"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CB7FEE" w:rsidRPr="00043DFE" w14:paraId="6FA60F9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790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D8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68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A11F" w14:textId="77777777" w:rsidR="00CB7FEE" w:rsidRPr="00043DFE" w:rsidRDefault="00CB7FEE" w:rsidP="008B107E">
            <w:pPr>
              <w:keepNext/>
              <w:keepLines/>
              <w:spacing w:after="0"/>
              <w:jc w:val="center"/>
              <w:rPr>
                <w:rFonts w:ascii="Arial" w:hAnsi="Arial"/>
                <w:b/>
                <w:sz w:val="18"/>
              </w:rPr>
            </w:pPr>
          </w:p>
        </w:tc>
      </w:tr>
      <w:tr w:rsidR="00CB7FEE" w:rsidRPr="00043DFE" w14:paraId="249E8C6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0A191"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3331ACF" w14:textId="77777777" w:rsidR="00CB7FEE" w:rsidRPr="00043DFE" w:rsidRDefault="00CB7FEE"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A983696" w14:textId="77777777" w:rsidR="00CB7FEE" w:rsidRPr="00043DFE" w:rsidRDefault="00CB7FEE"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C730BF5" w14:textId="77777777" w:rsidR="00CB7FEE" w:rsidRPr="00043DFE" w:rsidRDefault="00CB7FEE" w:rsidP="008B107E">
            <w:pPr>
              <w:pStyle w:val="TAC"/>
              <w:rPr>
                <w:lang w:val="sv-SE"/>
              </w:rPr>
            </w:pPr>
            <w:r w:rsidRPr="00043DFE">
              <w:rPr>
                <w:rFonts w:cs="Arial"/>
                <w:szCs w:val="18"/>
                <w:lang w:val="sv-SE"/>
              </w:rPr>
              <w:t>7.68 x K1 (3 x K1)</w:t>
            </w:r>
          </w:p>
        </w:tc>
      </w:tr>
      <w:tr w:rsidR="00CB7FEE" w:rsidRPr="00043DFE" w14:paraId="3E8024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CE916"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06EE7F"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F86192"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7C3D2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744C011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85D70"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7256708"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0EE7379"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6D0D36E"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2E210F09" w14:textId="77777777" w:rsidTr="008B107E">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D1EEC6"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6AC1F6AC" w14:textId="77777777" w:rsidR="00CB7FEE" w:rsidRPr="00043DFE" w:rsidRDefault="00CB7FEE"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54A8AFC" w14:textId="77777777" w:rsidR="00CB7FEE" w:rsidRPr="00043DFE" w:rsidRDefault="00CB7FEE" w:rsidP="00CB7FEE">
      <w:pPr>
        <w:rPr>
          <w:lang w:val="en-US"/>
        </w:rPr>
      </w:pPr>
    </w:p>
    <w:p w14:paraId="57C2C0A9" w14:textId="77777777" w:rsidR="00CB7FEE" w:rsidRPr="00043DFE" w:rsidRDefault="00CB7FEE" w:rsidP="00CB7FEE">
      <w:pPr>
        <w:pStyle w:val="TH"/>
        <w:rPr>
          <w:lang w:val="en-US"/>
        </w:rPr>
      </w:pPr>
      <w:r w:rsidRPr="00043DFE">
        <w:rPr>
          <w:lang w:val="en-US"/>
        </w:rPr>
        <w:t>Table 4.2.2.9.2-3: T</w:t>
      </w:r>
      <w:r w:rsidRPr="00043DFE">
        <w:rPr>
          <w:vertAlign w:val="subscript"/>
          <w:lang w:val="en-US"/>
        </w:rPr>
        <w:t>detect,NR_Intra_ Relax</w:t>
      </w:r>
      <w:r w:rsidRPr="00043DFE">
        <w:rPr>
          <w:lang w:val="en-US"/>
        </w:rPr>
        <w:t>, T</w:t>
      </w:r>
      <w:r w:rsidRPr="00043DFE">
        <w:rPr>
          <w:vertAlign w:val="subscript"/>
          <w:lang w:val="en-US"/>
        </w:rPr>
        <w:t>measure,NR_Intra_ Relax</w:t>
      </w:r>
      <w:r w:rsidRPr="00043DFE">
        <w:rPr>
          <w:lang w:val="en-US"/>
        </w:rPr>
        <w:t xml:space="preserve"> and T</w:t>
      </w:r>
      <w:r w:rsidRPr="00043DFE">
        <w:rPr>
          <w:vertAlign w:val="subscript"/>
          <w:lang w:val="en-US"/>
        </w:rPr>
        <w:t>evaluate,NR_Intra_ Relax</w:t>
      </w:r>
      <w:r w:rsidRPr="00043DFE">
        <w:rPr>
          <w:lang w:val="en-US"/>
        </w:rPr>
        <w:t xml:space="preserve"> for UE configured with eDRX_IDLE cycle </w:t>
      </w:r>
      <w:r w:rsidRPr="00043DFE">
        <w:t>(Frequency range FR2-1)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2848491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65E870" w14:textId="77777777" w:rsidR="00CB7FEE" w:rsidRPr="00043DFE" w:rsidRDefault="00CB7FEE"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2F0C0" w14:textId="77777777" w:rsidR="00CB7FEE" w:rsidRPr="00043DFE" w:rsidRDefault="00CB7FEE"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AA3FB" w14:textId="77777777" w:rsidR="00CB7FEE" w:rsidRPr="00043DFE" w:rsidRDefault="00CB7FEE"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1B0CB" w14:textId="77777777" w:rsidR="00CB7FEE" w:rsidRPr="00043DFE" w:rsidRDefault="00CB7FEE"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CB7FEE" w:rsidRPr="00043DFE" w14:paraId="1C8D57B3"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7EB9C"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C91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4B"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340A" w14:textId="77777777" w:rsidR="00CB7FEE" w:rsidRPr="00043DFE" w:rsidRDefault="00CB7FEE" w:rsidP="008B107E">
            <w:pPr>
              <w:keepNext/>
              <w:keepLines/>
              <w:spacing w:after="0"/>
              <w:jc w:val="center"/>
              <w:rPr>
                <w:rFonts w:ascii="Arial" w:hAnsi="Arial"/>
                <w:b/>
                <w:sz w:val="18"/>
              </w:rPr>
            </w:pPr>
          </w:p>
        </w:tc>
      </w:tr>
      <w:tr w:rsidR="00CB7FEE" w:rsidRPr="00043DFE" w14:paraId="70969D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A2F5D"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5A7EB9D" w14:textId="77777777" w:rsidR="00CB7FEE" w:rsidRPr="00043DFE" w:rsidRDefault="00CB7FEE"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6069E02" w14:textId="77777777" w:rsidR="00CB7FEE" w:rsidRPr="00043DFE" w:rsidRDefault="00CB7FEE"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6E88081" w14:textId="77777777" w:rsidR="00CB7FEE" w:rsidRPr="00043DFE" w:rsidRDefault="00CB7FEE" w:rsidP="008B107E">
            <w:pPr>
              <w:pStyle w:val="TAC"/>
              <w:rPr>
                <w:lang w:val="sv-SE"/>
              </w:rPr>
            </w:pPr>
            <w:r w:rsidRPr="00043DFE">
              <w:rPr>
                <w:rFonts w:cs="Arial"/>
                <w:szCs w:val="18"/>
                <w:lang w:val="sv-SE"/>
              </w:rPr>
              <w:t>7.68 x N1 x K1 (3 x N1 x K1)</w:t>
            </w:r>
          </w:p>
        </w:tc>
      </w:tr>
      <w:tr w:rsidR="00CB7FEE" w:rsidRPr="00043DFE" w14:paraId="0606B98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5F53"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B0DD1CA"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35F5AC"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E7F4F"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2436733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08B3AE"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E1FE2B"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E076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F9B51"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0DD9B64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EF5B33"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xml:space="preserve">. For UE supporting FR2-1 power class 1 or 5, N1 = 8 for all DRX cycle length. </w:t>
            </w:r>
          </w:p>
          <w:p w14:paraId="148A9948"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t>N1 = 3.</w:t>
            </w:r>
          </w:p>
          <w:p w14:paraId="24272C42" w14:textId="77777777" w:rsidR="00CB7FEE" w:rsidRPr="00043DFE" w:rsidRDefault="00CB7FEE"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4333EAC" w14:textId="77777777" w:rsidR="00CB7FEE" w:rsidRPr="00043DFE" w:rsidRDefault="00CB7FEE" w:rsidP="00CB7FEE">
      <w:pPr>
        <w:rPr>
          <w:lang w:val="en-US"/>
        </w:rPr>
      </w:pPr>
    </w:p>
    <w:p w14:paraId="6CF84E1C" w14:textId="77777777" w:rsidR="00CB7FEE" w:rsidRPr="00043DFE" w:rsidRDefault="00CB7FEE" w:rsidP="00CB7FEE">
      <w:pPr>
        <w:pStyle w:val="TH"/>
        <w:rPr>
          <w:lang w:val="en-US"/>
        </w:rPr>
      </w:pPr>
      <w:r w:rsidRPr="00043DFE">
        <w:rPr>
          <w:lang w:val="en-US"/>
        </w:rPr>
        <w:t>Table 4.2.2.9.2-4: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B7FEE" w:rsidRPr="00043DFE" w14:paraId="4624D8E5" w14:textId="77777777" w:rsidTr="008B107E">
        <w:trPr>
          <w:trHeight w:val="1692"/>
        </w:trPr>
        <w:tc>
          <w:tcPr>
            <w:tcW w:w="1198" w:type="dxa"/>
            <w:hideMark/>
          </w:tcPr>
          <w:p w14:paraId="0CD96B4E" w14:textId="77777777" w:rsidR="00CB7FEE" w:rsidRPr="00043DFE" w:rsidRDefault="00CB7FEE" w:rsidP="008B107E">
            <w:pPr>
              <w:pStyle w:val="TAH"/>
              <w:rPr>
                <w:lang w:val="en-US"/>
              </w:rPr>
            </w:pPr>
            <w:r w:rsidRPr="00043DFE">
              <w:t>eDRX_IDLE cycle length [s]</w:t>
            </w:r>
          </w:p>
        </w:tc>
        <w:tc>
          <w:tcPr>
            <w:tcW w:w="751" w:type="dxa"/>
            <w:hideMark/>
          </w:tcPr>
          <w:p w14:paraId="0BF64ECE" w14:textId="77777777" w:rsidR="00CB7FEE" w:rsidRPr="00043DFE" w:rsidRDefault="00CB7FEE" w:rsidP="008B107E">
            <w:pPr>
              <w:pStyle w:val="TAH"/>
              <w:rPr>
                <w:lang w:val="en-US"/>
              </w:rPr>
            </w:pPr>
            <w:r w:rsidRPr="00043DFE">
              <w:t>DRX cycle length [s]</w:t>
            </w:r>
          </w:p>
        </w:tc>
        <w:tc>
          <w:tcPr>
            <w:tcW w:w="930" w:type="dxa"/>
            <w:hideMark/>
          </w:tcPr>
          <w:p w14:paraId="0339E28C" w14:textId="77777777" w:rsidR="00CB7FEE" w:rsidRPr="00043DFE" w:rsidRDefault="00CB7FEE" w:rsidP="008B107E">
            <w:pPr>
              <w:pStyle w:val="TAH"/>
              <w:rPr>
                <w:lang w:val="en-US"/>
              </w:rPr>
            </w:pPr>
            <w:r w:rsidRPr="00043DFE">
              <w:t>PTW length [s] (number of 1.28s periods)</w:t>
            </w:r>
          </w:p>
        </w:tc>
        <w:tc>
          <w:tcPr>
            <w:tcW w:w="2431" w:type="dxa"/>
            <w:hideMark/>
          </w:tcPr>
          <w:p w14:paraId="5EB4C0B1"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7512A1B"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5FC93C8D"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CB7FEE" w:rsidRPr="00043DFE" w14:paraId="5E11F950" w14:textId="77777777" w:rsidTr="008B107E">
        <w:trPr>
          <w:trHeight w:val="673"/>
        </w:trPr>
        <w:tc>
          <w:tcPr>
            <w:tcW w:w="1198" w:type="dxa"/>
            <w:tcBorders>
              <w:bottom w:val="nil"/>
            </w:tcBorders>
            <w:hideMark/>
          </w:tcPr>
          <w:p w14:paraId="0EA1A3B5" w14:textId="77777777" w:rsidR="00CB7FEE" w:rsidRPr="00043DFE" w:rsidRDefault="00CB7FEE" w:rsidP="008B107E">
            <w:pPr>
              <w:pStyle w:val="TAC"/>
              <w:rPr>
                <w:lang w:val="en-US"/>
              </w:rPr>
            </w:pPr>
            <w:r w:rsidRPr="00043DFE">
              <w:t>20.48 ≤  eDRX_IDLE cycle length ≤[163.84]</w:t>
            </w:r>
          </w:p>
        </w:tc>
        <w:tc>
          <w:tcPr>
            <w:tcW w:w="751" w:type="dxa"/>
            <w:hideMark/>
          </w:tcPr>
          <w:p w14:paraId="6A121A69" w14:textId="77777777" w:rsidR="00CB7FEE" w:rsidRPr="00043DFE" w:rsidRDefault="00CB7FEE" w:rsidP="008B107E">
            <w:pPr>
              <w:pStyle w:val="TAC"/>
              <w:rPr>
                <w:lang w:val="en-US"/>
              </w:rPr>
            </w:pPr>
            <w:r w:rsidRPr="00043DFE">
              <w:t>0.32</w:t>
            </w:r>
          </w:p>
        </w:tc>
        <w:tc>
          <w:tcPr>
            <w:tcW w:w="930" w:type="dxa"/>
            <w:hideMark/>
          </w:tcPr>
          <w:p w14:paraId="538C2F2C" w14:textId="77777777" w:rsidR="00CB7FEE" w:rsidRPr="00043DFE" w:rsidRDefault="00CB7FEE"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43FA7C95" w14:textId="77777777" w:rsidR="00CB7FEE" w:rsidRPr="00043DFE" w:rsidRDefault="00CB7FEE"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B8A328C" w14:textId="77777777" w:rsidR="00CB7FEE" w:rsidRPr="00043DFE" w:rsidRDefault="00CB7FEE"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FC21D91" w14:textId="77777777" w:rsidR="00CB7FEE" w:rsidRPr="00043DFE" w:rsidRDefault="00CB7FEE" w:rsidP="008B107E">
            <w:pPr>
              <w:pStyle w:val="TAC"/>
            </w:pPr>
            <w:r w:rsidRPr="00043DFE">
              <w:t>0.32 x M2 x K1 (1 x M2 x K1)</w:t>
            </w:r>
          </w:p>
        </w:tc>
        <w:tc>
          <w:tcPr>
            <w:tcW w:w="1846" w:type="dxa"/>
          </w:tcPr>
          <w:p w14:paraId="54F5357E" w14:textId="77777777" w:rsidR="00CB7FEE" w:rsidRPr="00043DFE" w:rsidRDefault="00CB7FEE" w:rsidP="008B107E">
            <w:pPr>
              <w:pStyle w:val="TAC"/>
            </w:pPr>
            <w:r w:rsidRPr="00043DFE">
              <w:t>0.64 x M2 x K1 (2 x M2 x K1)</w:t>
            </w:r>
          </w:p>
        </w:tc>
      </w:tr>
      <w:tr w:rsidR="00CB7FEE" w:rsidRPr="00043DFE" w14:paraId="31CD780A" w14:textId="77777777" w:rsidTr="008B107E">
        <w:trPr>
          <w:trHeight w:val="336"/>
        </w:trPr>
        <w:tc>
          <w:tcPr>
            <w:tcW w:w="1198" w:type="dxa"/>
            <w:tcBorders>
              <w:top w:val="nil"/>
              <w:bottom w:val="nil"/>
            </w:tcBorders>
            <w:hideMark/>
          </w:tcPr>
          <w:p w14:paraId="72966A65" w14:textId="77777777" w:rsidR="00CB7FEE" w:rsidRPr="00043DFE" w:rsidRDefault="00CB7FEE" w:rsidP="008B107E">
            <w:pPr>
              <w:pStyle w:val="TAC"/>
              <w:rPr>
                <w:lang w:val="en-US"/>
              </w:rPr>
            </w:pPr>
          </w:p>
        </w:tc>
        <w:tc>
          <w:tcPr>
            <w:tcW w:w="751" w:type="dxa"/>
            <w:hideMark/>
          </w:tcPr>
          <w:p w14:paraId="0F7C99F5" w14:textId="77777777" w:rsidR="00CB7FEE" w:rsidRPr="00043DFE" w:rsidRDefault="00CB7FEE" w:rsidP="008B107E">
            <w:pPr>
              <w:pStyle w:val="TAC"/>
              <w:rPr>
                <w:lang w:val="en-US"/>
              </w:rPr>
            </w:pPr>
            <w:r w:rsidRPr="00043DFE">
              <w:t>0.64</w:t>
            </w:r>
          </w:p>
        </w:tc>
        <w:tc>
          <w:tcPr>
            <w:tcW w:w="930" w:type="dxa"/>
            <w:hideMark/>
          </w:tcPr>
          <w:p w14:paraId="3A2B09D2" w14:textId="77777777" w:rsidR="00CB7FEE" w:rsidRPr="00043DFE" w:rsidRDefault="00CB7FEE"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0249183" w14:textId="77777777" w:rsidR="00CB7FEE" w:rsidRPr="00043DFE" w:rsidRDefault="00CB7FEE" w:rsidP="008B107E">
            <w:pPr>
              <w:pStyle w:val="TAC"/>
              <w:rPr>
                <w:lang w:val="en-US"/>
              </w:rPr>
            </w:pPr>
          </w:p>
        </w:tc>
        <w:tc>
          <w:tcPr>
            <w:tcW w:w="1860" w:type="dxa"/>
            <w:hideMark/>
          </w:tcPr>
          <w:p w14:paraId="35EF085C" w14:textId="77777777" w:rsidR="00CB7FEE" w:rsidRPr="00043DFE" w:rsidRDefault="00CB7FEE" w:rsidP="008B107E">
            <w:pPr>
              <w:pStyle w:val="TAC"/>
            </w:pPr>
            <w:r w:rsidRPr="00043DFE">
              <w:t>0.64 x K1 (1 x K1)</w:t>
            </w:r>
          </w:p>
        </w:tc>
        <w:tc>
          <w:tcPr>
            <w:tcW w:w="1846" w:type="dxa"/>
          </w:tcPr>
          <w:p w14:paraId="2E208CFC" w14:textId="77777777" w:rsidR="00CB7FEE" w:rsidRPr="00043DFE" w:rsidRDefault="00CB7FEE" w:rsidP="008B107E">
            <w:pPr>
              <w:pStyle w:val="TAC"/>
            </w:pPr>
            <w:r w:rsidRPr="00043DFE">
              <w:t>1.28 x K1 (2 x K1)</w:t>
            </w:r>
          </w:p>
        </w:tc>
      </w:tr>
      <w:tr w:rsidR="00CB7FEE" w:rsidRPr="00043DFE" w14:paraId="1DA686FD" w14:textId="77777777" w:rsidTr="008B107E">
        <w:trPr>
          <w:trHeight w:val="336"/>
        </w:trPr>
        <w:tc>
          <w:tcPr>
            <w:tcW w:w="1198" w:type="dxa"/>
            <w:tcBorders>
              <w:top w:val="nil"/>
              <w:bottom w:val="nil"/>
            </w:tcBorders>
            <w:hideMark/>
          </w:tcPr>
          <w:p w14:paraId="3282DEF7" w14:textId="77777777" w:rsidR="00CB7FEE" w:rsidRPr="00043DFE" w:rsidRDefault="00CB7FEE" w:rsidP="008B107E">
            <w:pPr>
              <w:pStyle w:val="TAC"/>
              <w:rPr>
                <w:lang w:val="en-US"/>
              </w:rPr>
            </w:pPr>
          </w:p>
        </w:tc>
        <w:tc>
          <w:tcPr>
            <w:tcW w:w="751" w:type="dxa"/>
            <w:hideMark/>
          </w:tcPr>
          <w:p w14:paraId="61B08092" w14:textId="77777777" w:rsidR="00CB7FEE" w:rsidRPr="00043DFE" w:rsidRDefault="00CB7FEE" w:rsidP="008B107E">
            <w:pPr>
              <w:pStyle w:val="TAC"/>
              <w:rPr>
                <w:lang w:val="en-US"/>
              </w:rPr>
            </w:pPr>
            <w:r w:rsidRPr="00043DFE">
              <w:t>1.28</w:t>
            </w:r>
          </w:p>
        </w:tc>
        <w:tc>
          <w:tcPr>
            <w:tcW w:w="930" w:type="dxa"/>
            <w:hideMark/>
          </w:tcPr>
          <w:p w14:paraId="4B414EE2" w14:textId="77777777" w:rsidR="00CB7FEE" w:rsidRPr="00043DFE" w:rsidRDefault="00CB7FEE" w:rsidP="008B107E">
            <w:pPr>
              <w:pStyle w:val="TAC"/>
              <w:rPr>
                <w:lang w:val="en-US"/>
              </w:rPr>
            </w:pPr>
            <w:r w:rsidRPr="00043DFE">
              <w:t>≥[7.68] ([6])</w:t>
            </w:r>
          </w:p>
        </w:tc>
        <w:tc>
          <w:tcPr>
            <w:tcW w:w="2431" w:type="dxa"/>
            <w:tcBorders>
              <w:top w:val="nil"/>
              <w:bottom w:val="nil"/>
            </w:tcBorders>
            <w:hideMark/>
          </w:tcPr>
          <w:p w14:paraId="237C18E2" w14:textId="77777777" w:rsidR="00CB7FEE" w:rsidRPr="00043DFE" w:rsidRDefault="00CB7FEE" w:rsidP="008B107E">
            <w:pPr>
              <w:pStyle w:val="TAC"/>
              <w:rPr>
                <w:lang w:val="en-US"/>
              </w:rPr>
            </w:pPr>
          </w:p>
        </w:tc>
        <w:tc>
          <w:tcPr>
            <w:tcW w:w="1860" w:type="dxa"/>
            <w:hideMark/>
          </w:tcPr>
          <w:p w14:paraId="6AD35557" w14:textId="77777777" w:rsidR="00CB7FEE" w:rsidRPr="00043DFE" w:rsidRDefault="00CB7FEE" w:rsidP="008B107E">
            <w:pPr>
              <w:pStyle w:val="TAC"/>
            </w:pPr>
            <w:r w:rsidRPr="00043DFE">
              <w:t>1.28 x K1 (1 x K1)</w:t>
            </w:r>
          </w:p>
        </w:tc>
        <w:tc>
          <w:tcPr>
            <w:tcW w:w="1846" w:type="dxa"/>
          </w:tcPr>
          <w:p w14:paraId="487DD022" w14:textId="77777777" w:rsidR="00CB7FEE" w:rsidRPr="00043DFE" w:rsidRDefault="00CB7FEE" w:rsidP="008B107E">
            <w:pPr>
              <w:pStyle w:val="TAC"/>
            </w:pPr>
            <w:r w:rsidRPr="00043DFE">
              <w:t>2.56 x K1 (2 x K1)</w:t>
            </w:r>
          </w:p>
        </w:tc>
      </w:tr>
      <w:tr w:rsidR="00CB7FEE" w:rsidRPr="00043DFE" w14:paraId="4E7A7F44" w14:textId="77777777" w:rsidTr="008B107E">
        <w:trPr>
          <w:trHeight w:val="336"/>
        </w:trPr>
        <w:tc>
          <w:tcPr>
            <w:tcW w:w="1198" w:type="dxa"/>
            <w:tcBorders>
              <w:top w:val="nil"/>
            </w:tcBorders>
            <w:hideMark/>
          </w:tcPr>
          <w:p w14:paraId="18955B33" w14:textId="77777777" w:rsidR="00CB7FEE" w:rsidRPr="00043DFE" w:rsidRDefault="00CB7FEE" w:rsidP="008B107E">
            <w:pPr>
              <w:pStyle w:val="TAC"/>
              <w:rPr>
                <w:lang w:val="en-US"/>
              </w:rPr>
            </w:pPr>
          </w:p>
        </w:tc>
        <w:tc>
          <w:tcPr>
            <w:tcW w:w="751" w:type="dxa"/>
            <w:hideMark/>
          </w:tcPr>
          <w:p w14:paraId="34D86B5A" w14:textId="77777777" w:rsidR="00CB7FEE" w:rsidRPr="00043DFE" w:rsidRDefault="00CB7FEE" w:rsidP="008B107E">
            <w:pPr>
              <w:pStyle w:val="TAC"/>
              <w:rPr>
                <w:lang w:val="en-US"/>
              </w:rPr>
            </w:pPr>
            <w:r w:rsidRPr="00043DFE">
              <w:t>2.56</w:t>
            </w:r>
          </w:p>
        </w:tc>
        <w:tc>
          <w:tcPr>
            <w:tcW w:w="930" w:type="dxa"/>
            <w:hideMark/>
          </w:tcPr>
          <w:p w14:paraId="6D9B1B88" w14:textId="77777777" w:rsidR="00CB7FEE" w:rsidRPr="00043DFE" w:rsidRDefault="00CB7FEE" w:rsidP="008B107E">
            <w:pPr>
              <w:pStyle w:val="TAC"/>
              <w:rPr>
                <w:lang w:val="en-US"/>
              </w:rPr>
            </w:pPr>
            <w:r w:rsidRPr="00043DFE">
              <w:t>≥[15.36] ([12])</w:t>
            </w:r>
          </w:p>
        </w:tc>
        <w:tc>
          <w:tcPr>
            <w:tcW w:w="2431" w:type="dxa"/>
            <w:tcBorders>
              <w:top w:val="nil"/>
            </w:tcBorders>
            <w:hideMark/>
          </w:tcPr>
          <w:p w14:paraId="727C2751" w14:textId="77777777" w:rsidR="00CB7FEE" w:rsidRPr="00043DFE" w:rsidRDefault="00CB7FEE" w:rsidP="008B107E">
            <w:pPr>
              <w:pStyle w:val="TAC"/>
              <w:rPr>
                <w:lang w:val="en-US"/>
              </w:rPr>
            </w:pPr>
          </w:p>
        </w:tc>
        <w:tc>
          <w:tcPr>
            <w:tcW w:w="1860" w:type="dxa"/>
            <w:hideMark/>
          </w:tcPr>
          <w:p w14:paraId="1FFD3275" w14:textId="77777777" w:rsidR="00CB7FEE" w:rsidRPr="00043DFE" w:rsidRDefault="00CB7FEE" w:rsidP="008B107E">
            <w:pPr>
              <w:pStyle w:val="TAC"/>
            </w:pPr>
            <w:r w:rsidRPr="00043DFE">
              <w:t>2.56 x K1 (1 x K1)</w:t>
            </w:r>
          </w:p>
        </w:tc>
        <w:tc>
          <w:tcPr>
            <w:tcW w:w="1846" w:type="dxa"/>
          </w:tcPr>
          <w:p w14:paraId="4F8578DC" w14:textId="77777777" w:rsidR="00CB7FEE" w:rsidRPr="00043DFE" w:rsidRDefault="00CB7FEE" w:rsidP="008B107E">
            <w:pPr>
              <w:pStyle w:val="TAC"/>
            </w:pPr>
            <w:r w:rsidRPr="00043DFE">
              <w:t>5.12 x K1 (2 x K1)</w:t>
            </w:r>
          </w:p>
        </w:tc>
      </w:tr>
      <w:tr w:rsidR="00CB7FEE" w:rsidRPr="00043DFE" w14:paraId="1E48389F" w14:textId="77777777" w:rsidTr="008B107E">
        <w:trPr>
          <w:trHeight w:val="336"/>
        </w:trPr>
        <w:tc>
          <w:tcPr>
            <w:tcW w:w="9016" w:type="dxa"/>
            <w:gridSpan w:val="6"/>
          </w:tcPr>
          <w:p w14:paraId="4C712A65"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C74449A"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3788E9B" w14:textId="77777777" w:rsidR="00CB7FEE" w:rsidRPr="00043DFE" w:rsidRDefault="00CB7FEE"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038ECD" w14:textId="77777777" w:rsidR="00CB7FEE" w:rsidRPr="00043DFE" w:rsidRDefault="00CB7FEE"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7A8A14AD" w14:textId="77777777" w:rsidR="00CB7FEE" w:rsidRPr="00043DFE" w:rsidRDefault="00CB7FEE"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3B0E455" w14:textId="77777777" w:rsidR="00CB7FEE" w:rsidRPr="00043DFE" w:rsidRDefault="00CB7FEE" w:rsidP="00CB7FEE"/>
    <w:p w14:paraId="4434700A" w14:textId="77777777" w:rsidR="00CB7FEE" w:rsidRPr="00043DFE" w:rsidRDefault="00CB7FEE" w:rsidP="00CB7FEE">
      <w:pPr>
        <w:pStyle w:val="TH"/>
        <w:rPr>
          <w:lang w:val="en-US"/>
        </w:rPr>
      </w:pPr>
      <w:r w:rsidRPr="00043DFE">
        <w:rPr>
          <w:lang w:val="en-US"/>
        </w:rPr>
        <w:t>Table 4.2.2.9.2-5: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B7FEE" w:rsidRPr="00043DFE" w14:paraId="30C8DDCA" w14:textId="77777777" w:rsidTr="008B107E">
        <w:trPr>
          <w:trHeight w:val="1692"/>
        </w:trPr>
        <w:tc>
          <w:tcPr>
            <w:tcW w:w="639" w:type="pct"/>
            <w:hideMark/>
          </w:tcPr>
          <w:p w14:paraId="2ABAFD56" w14:textId="77777777" w:rsidR="00CB7FEE" w:rsidRPr="00043DFE" w:rsidRDefault="00CB7FEE" w:rsidP="008B107E">
            <w:pPr>
              <w:pStyle w:val="TAH"/>
              <w:rPr>
                <w:lang w:val="en-US"/>
              </w:rPr>
            </w:pPr>
            <w:r w:rsidRPr="00043DFE">
              <w:t>eDRX_IDLE cycle length [s]</w:t>
            </w:r>
          </w:p>
        </w:tc>
        <w:tc>
          <w:tcPr>
            <w:tcW w:w="401" w:type="pct"/>
            <w:hideMark/>
          </w:tcPr>
          <w:p w14:paraId="62958D94" w14:textId="77777777" w:rsidR="00CB7FEE" w:rsidRPr="00043DFE" w:rsidRDefault="00CB7FEE" w:rsidP="008B107E">
            <w:pPr>
              <w:pStyle w:val="TAH"/>
              <w:rPr>
                <w:lang w:val="en-US"/>
              </w:rPr>
            </w:pPr>
            <w:r w:rsidRPr="00043DFE">
              <w:t>DRX cycle length [s]</w:t>
            </w:r>
          </w:p>
        </w:tc>
        <w:tc>
          <w:tcPr>
            <w:tcW w:w="517" w:type="pct"/>
            <w:hideMark/>
          </w:tcPr>
          <w:p w14:paraId="1E654F98" w14:textId="77777777" w:rsidR="00CB7FEE" w:rsidRPr="00043DFE" w:rsidRDefault="00CB7FEE" w:rsidP="008B107E">
            <w:pPr>
              <w:pStyle w:val="TAH"/>
              <w:rPr>
                <w:lang w:val="en-US"/>
              </w:rPr>
            </w:pPr>
            <w:r w:rsidRPr="00043DFE">
              <w:t>PTW length [s] (number of 1.28s periods)</w:t>
            </w:r>
          </w:p>
        </w:tc>
        <w:tc>
          <w:tcPr>
            <w:tcW w:w="467" w:type="pct"/>
          </w:tcPr>
          <w:p w14:paraId="2FAB321E" w14:textId="77777777" w:rsidR="00CB7FEE" w:rsidRPr="00043DFE" w:rsidRDefault="00CB7FEE" w:rsidP="008B107E">
            <w:pPr>
              <w:pStyle w:val="TAH"/>
            </w:pPr>
            <w:r w:rsidRPr="00043DFE">
              <w:t>Scaling Factor (N1)</w:t>
            </w:r>
            <w:r w:rsidRPr="00043DFE">
              <w:rPr>
                <w:vertAlign w:val="superscript"/>
              </w:rPr>
              <w:t xml:space="preserve"> Note1</w:t>
            </w:r>
          </w:p>
        </w:tc>
        <w:tc>
          <w:tcPr>
            <w:tcW w:w="1275" w:type="pct"/>
            <w:hideMark/>
          </w:tcPr>
          <w:p w14:paraId="55AE6FB4" w14:textId="77777777" w:rsidR="00CB7FEE" w:rsidRPr="00043DFE" w:rsidRDefault="00CB7FEE" w:rsidP="008B107E">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20003F2F" w14:textId="77777777" w:rsidR="00CB7FEE" w:rsidRPr="00043DFE" w:rsidRDefault="00CB7FEE" w:rsidP="008B107E">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4484AC0A" w14:textId="77777777" w:rsidR="00CB7FEE" w:rsidRPr="00043DFE" w:rsidRDefault="00CB7FEE" w:rsidP="008B107E">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CB7FEE" w:rsidRPr="00043DFE" w14:paraId="032F11AF" w14:textId="77777777" w:rsidTr="008B107E">
        <w:trPr>
          <w:trHeight w:val="673"/>
        </w:trPr>
        <w:tc>
          <w:tcPr>
            <w:tcW w:w="639" w:type="pct"/>
            <w:tcBorders>
              <w:bottom w:val="nil"/>
            </w:tcBorders>
            <w:hideMark/>
          </w:tcPr>
          <w:p w14:paraId="24F16647" w14:textId="77777777" w:rsidR="00CB7FEE" w:rsidRPr="00043DFE" w:rsidRDefault="00CB7FEE" w:rsidP="008B107E">
            <w:pPr>
              <w:pStyle w:val="TAC"/>
              <w:rPr>
                <w:lang w:val="en-US"/>
              </w:rPr>
            </w:pPr>
            <w:r w:rsidRPr="00043DFE">
              <w:t>20.48 ≤  eDRX_IDLE cycle length ≤[163.84]</w:t>
            </w:r>
          </w:p>
        </w:tc>
        <w:tc>
          <w:tcPr>
            <w:tcW w:w="401" w:type="pct"/>
            <w:hideMark/>
          </w:tcPr>
          <w:p w14:paraId="5BED67BD" w14:textId="77777777" w:rsidR="00CB7FEE" w:rsidRPr="00043DFE" w:rsidRDefault="00CB7FEE" w:rsidP="008B107E">
            <w:pPr>
              <w:pStyle w:val="TAC"/>
              <w:rPr>
                <w:lang w:val="en-US"/>
              </w:rPr>
            </w:pPr>
            <w:r w:rsidRPr="00043DFE">
              <w:t>0.32</w:t>
            </w:r>
          </w:p>
        </w:tc>
        <w:tc>
          <w:tcPr>
            <w:tcW w:w="517" w:type="pct"/>
            <w:hideMark/>
          </w:tcPr>
          <w:p w14:paraId="3DB1B579" w14:textId="77777777" w:rsidR="00CB7FEE" w:rsidRPr="00043DFE" w:rsidRDefault="00CB7FEE" w:rsidP="008B107E">
            <w:pPr>
              <w:pStyle w:val="TAC"/>
              <w:rPr>
                <w:lang w:val="en-US"/>
              </w:rPr>
            </w:pPr>
            <w:r w:rsidRPr="00043DFE">
              <w:t>≥15.36 (12)</w:t>
            </w:r>
          </w:p>
        </w:tc>
        <w:tc>
          <w:tcPr>
            <w:tcW w:w="467" w:type="pct"/>
          </w:tcPr>
          <w:p w14:paraId="658BA771" w14:textId="77777777" w:rsidR="00CB7FEE" w:rsidRPr="00043DFE" w:rsidRDefault="00CB7FEE" w:rsidP="008B107E">
            <w:pPr>
              <w:pStyle w:val="TAC"/>
              <w:rPr>
                <w:lang w:val="en-US"/>
              </w:rPr>
            </w:pPr>
            <w:r w:rsidRPr="00043DFE">
              <w:rPr>
                <w:lang w:val="en-US"/>
              </w:rPr>
              <w:t>8</w:t>
            </w:r>
          </w:p>
        </w:tc>
        <w:tc>
          <w:tcPr>
            <w:tcW w:w="1309" w:type="pct"/>
            <w:gridSpan w:val="2"/>
            <w:tcBorders>
              <w:bottom w:val="nil"/>
            </w:tcBorders>
            <w:hideMark/>
          </w:tcPr>
          <w:p w14:paraId="39A374A4" w14:textId="77777777" w:rsidR="00CB7FEE" w:rsidRPr="00043DFE" w:rsidRDefault="00CB7FEE"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EBE8235" w14:textId="77777777" w:rsidR="00CB7FEE" w:rsidRPr="00043DFE" w:rsidRDefault="00CB7FEE"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9601CB" w14:textId="77777777" w:rsidR="00CB7FEE" w:rsidRPr="00043DFE" w:rsidRDefault="00CB7FEE" w:rsidP="008B107E">
            <w:pPr>
              <w:pStyle w:val="TAC"/>
            </w:pPr>
            <w:r w:rsidRPr="00043DFE">
              <w:t>0.32 x N1 x K1 (1 x N1 x K1)</w:t>
            </w:r>
          </w:p>
        </w:tc>
        <w:tc>
          <w:tcPr>
            <w:tcW w:w="858" w:type="pct"/>
            <w:hideMark/>
          </w:tcPr>
          <w:p w14:paraId="7ECFC114" w14:textId="77777777" w:rsidR="00CB7FEE" w:rsidRPr="00043DFE" w:rsidRDefault="00CB7FEE" w:rsidP="008B107E">
            <w:pPr>
              <w:pStyle w:val="TAC"/>
            </w:pPr>
            <w:r w:rsidRPr="00043DFE">
              <w:t>0.64 x N1 x K1 (2 x N1 x K1)</w:t>
            </w:r>
          </w:p>
        </w:tc>
      </w:tr>
      <w:tr w:rsidR="00CB7FEE" w:rsidRPr="00043DFE" w14:paraId="05D99236" w14:textId="77777777" w:rsidTr="008B107E">
        <w:trPr>
          <w:trHeight w:val="336"/>
        </w:trPr>
        <w:tc>
          <w:tcPr>
            <w:tcW w:w="639" w:type="pct"/>
            <w:tcBorders>
              <w:top w:val="nil"/>
              <w:bottom w:val="nil"/>
            </w:tcBorders>
            <w:hideMark/>
          </w:tcPr>
          <w:p w14:paraId="3FC60BF7" w14:textId="77777777" w:rsidR="00CB7FEE" w:rsidRPr="00043DFE" w:rsidRDefault="00CB7FEE" w:rsidP="008B107E">
            <w:pPr>
              <w:pStyle w:val="TAC"/>
              <w:rPr>
                <w:lang w:val="en-US"/>
              </w:rPr>
            </w:pPr>
          </w:p>
        </w:tc>
        <w:tc>
          <w:tcPr>
            <w:tcW w:w="401" w:type="pct"/>
            <w:hideMark/>
          </w:tcPr>
          <w:p w14:paraId="2BC5CEB6" w14:textId="77777777" w:rsidR="00CB7FEE" w:rsidRPr="00043DFE" w:rsidRDefault="00CB7FEE" w:rsidP="008B107E">
            <w:pPr>
              <w:pStyle w:val="TAC"/>
              <w:rPr>
                <w:lang w:val="en-US"/>
              </w:rPr>
            </w:pPr>
            <w:r w:rsidRPr="00043DFE">
              <w:t>0.64</w:t>
            </w:r>
          </w:p>
        </w:tc>
        <w:tc>
          <w:tcPr>
            <w:tcW w:w="517" w:type="pct"/>
            <w:hideMark/>
          </w:tcPr>
          <w:p w14:paraId="5E97EDA3" w14:textId="77777777" w:rsidR="00CB7FEE" w:rsidRPr="00043DFE" w:rsidRDefault="00CB7FEE" w:rsidP="008B107E">
            <w:pPr>
              <w:pStyle w:val="TAC"/>
              <w:rPr>
                <w:lang w:val="en-US"/>
              </w:rPr>
            </w:pPr>
            <w:r w:rsidRPr="00043DFE">
              <w:t>≥19.2 (15)</w:t>
            </w:r>
          </w:p>
        </w:tc>
        <w:tc>
          <w:tcPr>
            <w:tcW w:w="467" w:type="pct"/>
          </w:tcPr>
          <w:p w14:paraId="05847809" w14:textId="77777777" w:rsidR="00CB7FEE" w:rsidRPr="00043DFE" w:rsidRDefault="00CB7FEE" w:rsidP="008B107E">
            <w:pPr>
              <w:pStyle w:val="TAC"/>
              <w:rPr>
                <w:lang w:val="en-US"/>
              </w:rPr>
            </w:pPr>
            <w:r w:rsidRPr="00043DFE">
              <w:rPr>
                <w:lang w:val="en-US"/>
              </w:rPr>
              <w:t>5</w:t>
            </w:r>
          </w:p>
        </w:tc>
        <w:tc>
          <w:tcPr>
            <w:tcW w:w="1309" w:type="pct"/>
            <w:gridSpan w:val="2"/>
            <w:tcBorders>
              <w:top w:val="nil"/>
              <w:bottom w:val="nil"/>
            </w:tcBorders>
            <w:hideMark/>
          </w:tcPr>
          <w:p w14:paraId="45FDA160" w14:textId="77777777" w:rsidR="00CB7FEE" w:rsidRPr="00043DFE" w:rsidRDefault="00CB7FEE" w:rsidP="008B107E">
            <w:pPr>
              <w:pStyle w:val="TAC"/>
              <w:rPr>
                <w:lang w:val="en-US"/>
              </w:rPr>
            </w:pPr>
          </w:p>
        </w:tc>
        <w:tc>
          <w:tcPr>
            <w:tcW w:w="809" w:type="pct"/>
            <w:hideMark/>
          </w:tcPr>
          <w:p w14:paraId="2E24AAE1" w14:textId="77777777" w:rsidR="00CB7FEE" w:rsidRPr="00043DFE" w:rsidRDefault="00CB7FEE" w:rsidP="008B107E">
            <w:pPr>
              <w:pStyle w:val="TAC"/>
            </w:pPr>
            <w:r w:rsidRPr="00043DFE">
              <w:t>0.64 x N1 x K1 (1 x N1 x K1)</w:t>
            </w:r>
          </w:p>
        </w:tc>
        <w:tc>
          <w:tcPr>
            <w:tcW w:w="858" w:type="pct"/>
            <w:hideMark/>
          </w:tcPr>
          <w:p w14:paraId="4FBC4CC2" w14:textId="77777777" w:rsidR="00CB7FEE" w:rsidRPr="00043DFE" w:rsidRDefault="00CB7FEE" w:rsidP="008B107E">
            <w:pPr>
              <w:pStyle w:val="TAC"/>
            </w:pPr>
            <w:r w:rsidRPr="00043DFE">
              <w:t>1.28 x N1 x K1 (2 x N1 x K1)</w:t>
            </w:r>
          </w:p>
        </w:tc>
      </w:tr>
      <w:tr w:rsidR="00CB7FEE" w:rsidRPr="00043DFE" w14:paraId="69ED54AD" w14:textId="77777777" w:rsidTr="008B107E">
        <w:trPr>
          <w:trHeight w:val="336"/>
        </w:trPr>
        <w:tc>
          <w:tcPr>
            <w:tcW w:w="639" w:type="pct"/>
            <w:tcBorders>
              <w:top w:val="nil"/>
              <w:bottom w:val="nil"/>
            </w:tcBorders>
            <w:hideMark/>
          </w:tcPr>
          <w:p w14:paraId="06CACC08" w14:textId="77777777" w:rsidR="00CB7FEE" w:rsidRPr="00043DFE" w:rsidRDefault="00CB7FEE" w:rsidP="008B107E">
            <w:pPr>
              <w:pStyle w:val="TAC"/>
              <w:rPr>
                <w:lang w:val="en-US"/>
              </w:rPr>
            </w:pPr>
          </w:p>
        </w:tc>
        <w:tc>
          <w:tcPr>
            <w:tcW w:w="401" w:type="pct"/>
            <w:hideMark/>
          </w:tcPr>
          <w:p w14:paraId="2D01FB0A" w14:textId="77777777" w:rsidR="00CB7FEE" w:rsidRPr="00043DFE" w:rsidRDefault="00CB7FEE" w:rsidP="008B107E">
            <w:pPr>
              <w:pStyle w:val="TAC"/>
              <w:rPr>
                <w:lang w:val="en-US"/>
              </w:rPr>
            </w:pPr>
            <w:r w:rsidRPr="00043DFE">
              <w:t>1.28</w:t>
            </w:r>
          </w:p>
        </w:tc>
        <w:tc>
          <w:tcPr>
            <w:tcW w:w="517" w:type="pct"/>
            <w:hideMark/>
          </w:tcPr>
          <w:p w14:paraId="400887F3" w14:textId="77777777" w:rsidR="00CB7FEE" w:rsidRPr="00043DFE" w:rsidRDefault="00CB7FEE" w:rsidP="008B107E">
            <w:pPr>
              <w:pStyle w:val="TAC"/>
              <w:rPr>
                <w:highlight w:val="yellow"/>
                <w:lang w:val="en-US"/>
              </w:rPr>
            </w:pPr>
            <w:r w:rsidRPr="00043DFE">
              <w:rPr>
                <w:rFonts w:hint="eastAsia"/>
              </w:rPr>
              <w:t>≥</w:t>
            </w:r>
            <w:r w:rsidRPr="00043DFE">
              <w:t>30.72 (24)</w:t>
            </w:r>
          </w:p>
        </w:tc>
        <w:tc>
          <w:tcPr>
            <w:tcW w:w="467" w:type="pct"/>
          </w:tcPr>
          <w:p w14:paraId="22543C89" w14:textId="77777777" w:rsidR="00CB7FEE" w:rsidRPr="00043DFE" w:rsidRDefault="00CB7FEE" w:rsidP="008B107E">
            <w:pPr>
              <w:pStyle w:val="TAC"/>
              <w:rPr>
                <w:lang w:val="en-US"/>
              </w:rPr>
            </w:pPr>
            <w:r w:rsidRPr="00043DFE">
              <w:rPr>
                <w:lang w:val="en-US"/>
              </w:rPr>
              <w:t>4</w:t>
            </w:r>
          </w:p>
        </w:tc>
        <w:tc>
          <w:tcPr>
            <w:tcW w:w="1309" w:type="pct"/>
            <w:gridSpan w:val="2"/>
            <w:tcBorders>
              <w:top w:val="nil"/>
              <w:bottom w:val="nil"/>
            </w:tcBorders>
            <w:hideMark/>
          </w:tcPr>
          <w:p w14:paraId="14A323A5" w14:textId="77777777" w:rsidR="00CB7FEE" w:rsidRPr="00043DFE" w:rsidRDefault="00CB7FEE" w:rsidP="008B107E">
            <w:pPr>
              <w:pStyle w:val="TAC"/>
              <w:rPr>
                <w:lang w:val="en-US"/>
              </w:rPr>
            </w:pPr>
          </w:p>
        </w:tc>
        <w:tc>
          <w:tcPr>
            <w:tcW w:w="809" w:type="pct"/>
            <w:hideMark/>
          </w:tcPr>
          <w:p w14:paraId="519B3C8B" w14:textId="77777777" w:rsidR="00CB7FEE" w:rsidRPr="00043DFE" w:rsidRDefault="00CB7FEE" w:rsidP="008B107E">
            <w:pPr>
              <w:pStyle w:val="TAC"/>
            </w:pPr>
            <w:r w:rsidRPr="00043DFE">
              <w:t>1.28 x N1 x K1 (1 x N1 x K1)</w:t>
            </w:r>
          </w:p>
        </w:tc>
        <w:tc>
          <w:tcPr>
            <w:tcW w:w="858" w:type="pct"/>
            <w:hideMark/>
          </w:tcPr>
          <w:p w14:paraId="4B6E84E6" w14:textId="77777777" w:rsidR="00CB7FEE" w:rsidRPr="00043DFE" w:rsidRDefault="00CB7FEE" w:rsidP="008B107E">
            <w:pPr>
              <w:pStyle w:val="TAC"/>
            </w:pPr>
            <w:r w:rsidRPr="00043DFE">
              <w:t>2.56 x N1 x K1 (2 x N1 x K1)</w:t>
            </w:r>
          </w:p>
        </w:tc>
      </w:tr>
      <w:tr w:rsidR="00CB7FEE" w:rsidRPr="00043DFE" w14:paraId="03F4BFB4" w14:textId="77777777" w:rsidTr="008B107E">
        <w:trPr>
          <w:trHeight w:val="336"/>
        </w:trPr>
        <w:tc>
          <w:tcPr>
            <w:tcW w:w="639" w:type="pct"/>
            <w:tcBorders>
              <w:top w:val="nil"/>
            </w:tcBorders>
          </w:tcPr>
          <w:p w14:paraId="50D66AFB" w14:textId="77777777" w:rsidR="00CB7FEE" w:rsidRPr="00043DFE" w:rsidRDefault="00CB7FEE" w:rsidP="008B107E">
            <w:pPr>
              <w:pStyle w:val="TAC"/>
              <w:rPr>
                <w:lang w:val="en-US"/>
              </w:rPr>
            </w:pPr>
          </w:p>
        </w:tc>
        <w:tc>
          <w:tcPr>
            <w:tcW w:w="401" w:type="pct"/>
          </w:tcPr>
          <w:p w14:paraId="4CD2FBDF" w14:textId="77777777" w:rsidR="00CB7FEE" w:rsidRPr="00043DFE" w:rsidRDefault="00CB7FEE" w:rsidP="008B107E">
            <w:pPr>
              <w:pStyle w:val="TAC"/>
            </w:pPr>
            <w:r w:rsidRPr="00043DFE">
              <w:t>2.56</w:t>
            </w:r>
          </w:p>
        </w:tc>
        <w:tc>
          <w:tcPr>
            <w:tcW w:w="517" w:type="pct"/>
          </w:tcPr>
          <w:p w14:paraId="551567F0" w14:textId="77777777" w:rsidR="00CB7FEE" w:rsidRPr="00043DFE" w:rsidRDefault="00CB7FEE" w:rsidP="008B107E">
            <w:pPr>
              <w:pStyle w:val="TAC"/>
            </w:pPr>
            <w:r w:rsidRPr="00043DFE">
              <w:rPr>
                <w:lang w:eastAsia="zh-CN"/>
              </w:rPr>
              <w:t>40.96 (32)</w:t>
            </w:r>
          </w:p>
        </w:tc>
        <w:tc>
          <w:tcPr>
            <w:tcW w:w="467" w:type="pct"/>
          </w:tcPr>
          <w:p w14:paraId="3141386E" w14:textId="77777777" w:rsidR="00CB7FEE" w:rsidRPr="00043DFE" w:rsidRDefault="00CB7FEE" w:rsidP="008B107E">
            <w:pPr>
              <w:pStyle w:val="TAC"/>
              <w:rPr>
                <w:lang w:val="en-US"/>
              </w:rPr>
            </w:pPr>
            <w:r w:rsidRPr="00043DFE">
              <w:rPr>
                <w:lang w:val="en-US"/>
              </w:rPr>
              <w:t>3</w:t>
            </w:r>
          </w:p>
        </w:tc>
        <w:tc>
          <w:tcPr>
            <w:tcW w:w="1309" w:type="pct"/>
            <w:gridSpan w:val="2"/>
            <w:tcBorders>
              <w:top w:val="nil"/>
            </w:tcBorders>
          </w:tcPr>
          <w:p w14:paraId="2E1EB06D" w14:textId="77777777" w:rsidR="00CB7FEE" w:rsidRPr="00043DFE" w:rsidRDefault="00CB7FEE" w:rsidP="008B107E">
            <w:pPr>
              <w:pStyle w:val="TAC"/>
              <w:rPr>
                <w:lang w:val="en-US"/>
              </w:rPr>
            </w:pPr>
          </w:p>
        </w:tc>
        <w:tc>
          <w:tcPr>
            <w:tcW w:w="809" w:type="pct"/>
          </w:tcPr>
          <w:p w14:paraId="6A62FE9E" w14:textId="77777777" w:rsidR="00CB7FEE" w:rsidRPr="00043DFE" w:rsidRDefault="00CB7FEE" w:rsidP="008B107E">
            <w:pPr>
              <w:pStyle w:val="TAC"/>
            </w:pPr>
            <w:r w:rsidRPr="00043DFE">
              <w:rPr>
                <w:lang w:eastAsia="zh-CN"/>
              </w:rPr>
              <w:t>20.48</w:t>
            </w:r>
          </w:p>
        </w:tc>
        <w:tc>
          <w:tcPr>
            <w:tcW w:w="858" w:type="pct"/>
          </w:tcPr>
          <w:p w14:paraId="72CED600" w14:textId="77777777" w:rsidR="00CB7FEE" w:rsidRPr="00043DFE" w:rsidRDefault="00CB7FEE" w:rsidP="008B107E">
            <w:pPr>
              <w:pStyle w:val="TAC"/>
            </w:pPr>
            <w:r w:rsidRPr="00043DFE">
              <w:rPr>
                <w:lang w:eastAsia="zh-CN"/>
              </w:rPr>
              <w:t>40.96</w:t>
            </w:r>
          </w:p>
        </w:tc>
      </w:tr>
      <w:tr w:rsidR="00CB7FEE" w:rsidRPr="00043DFE" w14:paraId="09DDA3C1" w14:textId="77777777" w:rsidTr="008B107E">
        <w:trPr>
          <w:trHeight w:val="336"/>
        </w:trPr>
        <w:tc>
          <w:tcPr>
            <w:tcW w:w="5000" w:type="pct"/>
            <w:gridSpan w:val="8"/>
          </w:tcPr>
          <w:p w14:paraId="5F6B200D" w14:textId="77777777" w:rsidR="00CB7FEE" w:rsidRPr="00043DFE" w:rsidRDefault="00CB7FEE"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2BB96D63" w14:textId="77777777" w:rsidR="00CB7FEE" w:rsidRPr="00043DFE" w:rsidRDefault="00CB7FEE"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03A64091" w14:textId="77777777" w:rsidR="00CB7FEE" w:rsidRPr="00043DFE" w:rsidRDefault="00CB7FEE"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1C07A6BC" w14:textId="77777777" w:rsidR="00CB7FEE" w:rsidRPr="00043DFE" w:rsidRDefault="00CB7FEE"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944CA4" w14:textId="77777777" w:rsidR="00CB7FEE" w:rsidRPr="00043DFE" w:rsidRDefault="00CB7FEE"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4D2153" w14:textId="77777777" w:rsidR="00CB7FEE" w:rsidRPr="00043DFE" w:rsidRDefault="00CB7FEE"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A04166F" w14:textId="77777777" w:rsidR="00CB7FEE" w:rsidRPr="00043DFE" w:rsidRDefault="00CB7FEE" w:rsidP="008B107E">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6DFC74E" w14:textId="77777777" w:rsidR="00CB7FEE" w:rsidRPr="00043DFE" w:rsidRDefault="00CB7FEE" w:rsidP="00CB7FEE">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49F1731B"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12F18940" w14:textId="77777777" w:rsidR="009C753C" w:rsidRPr="00043DFE" w:rsidRDefault="009C753C" w:rsidP="009C753C">
      <w:pPr>
        <w:rPr>
          <w:noProof/>
        </w:rPr>
      </w:pPr>
      <w:r w:rsidRPr="00043DFE">
        <w:rPr>
          <w:noProof/>
        </w:rPr>
        <w:t xml:space="preserve">If the UE is configured with eDRX_IDLE cycle then the requirements in Table 4.2.2.9.3-2 and Table 4.2.2.9.3-3 are applicable for eDRX cycle up to 10.24 s in FR1 and FR2, respectively. </w:t>
      </w:r>
    </w:p>
    <w:p w14:paraId="572B2228" w14:textId="77777777" w:rsidR="009C753C" w:rsidRPr="00043DFE" w:rsidRDefault="009C753C" w:rsidP="009C753C">
      <w:pPr>
        <w:spacing w:after="0"/>
      </w:pPr>
      <w:r w:rsidRPr="00043DFE">
        <w:t xml:space="preserve">If the UE is configured with eDRX_IDLE cycle greater than 10.24 s in FR1 and FR2, then the requirements in Table </w:t>
      </w:r>
      <w:r w:rsidRPr="00043DFE">
        <w:rPr>
          <w:lang w:val="en-US"/>
        </w:rPr>
        <w:t>Table 4.2.2.9.3-4</w:t>
      </w:r>
      <w:r w:rsidRPr="00043DFE">
        <w:t xml:space="preserve"> and </w:t>
      </w:r>
      <w:r w:rsidRPr="00043DFE">
        <w:rPr>
          <w:lang w:val="en-US"/>
        </w:rPr>
        <w:t xml:space="preserve">Table 4.2.2.9.3-5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4ED9C1ED" w14:textId="77777777" w:rsidR="009C753C" w:rsidRPr="00486683" w:rsidRDefault="009C753C" w:rsidP="009C753C"/>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D83CD4E" w:rsidR="00A20BE0" w:rsidRDefault="00A20BE0" w:rsidP="00A20BE0">
      <w:pPr>
        <w:rPr>
          <w:lang w:eastAsia="zh-CN"/>
        </w:rPr>
      </w:pPr>
    </w:p>
    <w:p w14:paraId="12F3022E" w14:textId="77777777" w:rsidR="009C753C" w:rsidRPr="00043DFE" w:rsidRDefault="009C753C" w:rsidP="009C753C">
      <w:pPr>
        <w:pStyle w:val="TH"/>
        <w:rPr>
          <w:lang w:val="en-US"/>
        </w:rPr>
      </w:pPr>
      <w:r w:rsidRPr="00043DFE">
        <w:rPr>
          <w:lang w:val="en-US"/>
        </w:rPr>
        <w:t>Table 4.2.2.9.3-2: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57EB473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A7672B" w14:textId="77777777" w:rsidR="009C753C" w:rsidRPr="00043DFE" w:rsidRDefault="009C753C"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DA8E6" w14:textId="77777777" w:rsidR="009C753C" w:rsidRPr="00043DFE" w:rsidRDefault="009C753C"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B555F3" w14:textId="77777777" w:rsidR="009C753C" w:rsidRPr="00043DFE" w:rsidRDefault="009C753C"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AF0F4F" w14:textId="77777777" w:rsidR="009C753C" w:rsidRPr="00043DFE" w:rsidRDefault="009C753C"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C753C" w:rsidRPr="00043DFE" w14:paraId="23434661"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7795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1A0D"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47DB"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5BF2" w14:textId="77777777" w:rsidR="009C753C" w:rsidRPr="00043DFE" w:rsidRDefault="009C753C" w:rsidP="008B107E">
            <w:pPr>
              <w:keepNext/>
              <w:keepLines/>
              <w:spacing w:after="0"/>
              <w:jc w:val="center"/>
              <w:rPr>
                <w:rFonts w:ascii="Arial" w:hAnsi="Arial"/>
                <w:b/>
                <w:sz w:val="18"/>
              </w:rPr>
            </w:pPr>
          </w:p>
        </w:tc>
      </w:tr>
      <w:tr w:rsidR="009C753C" w:rsidRPr="00043DFE" w14:paraId="02D6590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FCDA1"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8B083E4" w14:textId="77777777" w:rsidR="009C753C" w:rsidRPr="00043DFE" w:rsidRDefault="009C753C"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6C0729B" w14:textId="77777777" w:rsidR="009C753C" w:rsidRPr="00043DFE" w:rsidRDefault="009C753C"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FF987A9" w14:textId="77777777" w:rsidR="009C753C" w:rsidRPr="00043DFE" w:rsidRDefault="009C753C" w:rsidP="008B107E">
            <w:pPr>
              <w:pStyle w:val="TAC"/>
              <w:rPr>
                <w:lang w:val="sv-SE"/>
              </w:rPr>
            </w:pPr>
            <w:r w:rsidRPr="00043DFE">
              <w:rPr>
                <w:rFonts w:cs="Arial"/>
                <w:szCs w:val="18"/>
                <w:lang w:val="sv-SE"/>
              </w:rPr>
              <w:t>7.68 x K1 (3 x K1)</w:t>
            </w:r>
          </w:p>
        </w:tc>
      </w:tr>
      <w:tr w:rsidR="009C753C" w:rsidRPr="00043DFE" w14:paraId="61298A0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32ED2"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4C82C1A"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E508497"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1FB4F9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3B27F78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03802"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A9170EE"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A629E2"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A1B19F"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7772984B"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4FDCEC"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1DDB0C46" w14:textId="77777777" w:rsidR="009C753C" w:rsidRPr="00043DFE" w:rsidRDefault="009C753C"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2495E4D" w14:textId="77777777" w:rsidR="009C753C" w:rsidRPr="00043DFE" w:rsidRDefault="009C753C" w:rsidP="009C753C">
      <w:pPr>
        <w:rPr>
          <w:noProof/>
        </w:rPr>
      </w:pPr>
    </w:p>
    <w:p w14:paraId="53B3568F" w14:textId="77777777" w:rsidR="009C753C" w:rsidRPr="00043DFE" w:rsidRDefault="009C753C" w:rsidP="009C753C">
      <w:pPr>
        <w:pStyle w:val="TH"/>
        <w:rPr>
          <w:lang w:val="en-US"/>
        </w:rPr>
      </w:pPr>
      <w:r w:rsidRPr="00043DFE">
        <w:rPr>
          <w:lang w:val="en-US"/>
        </w:rPr>
        <w:t>Table 4.2.2.9.3-3: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FR2)</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3270B4D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0C9AB3" w14:textId="77777777" w:rsidR="009C753C" w:rsidRPr="00043DFE" w:rsidRDefault="009C753C"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977AF9" w14:textId="77777777" w:rsidR="009C753C" w:rsidRPr="00043DFE" w:rsidRDefault="009C753C"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59A44" w14:textId="77777777" w:rsidR="009C753C" w:rsidRPr="00043DFE" w:rsidRDefault="009C753C"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0C0D8D" w14:textId="77777777" w:rsidR="009C753C" w:rsidRPr="00043DFE" w:rsidRDefault="009C753C"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C753C" w:rsidRPr="00043DFE" w14:paraId="1ACD04E2"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55A3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E058"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61F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973" w14:textId="77777777" w:rsidR="009C753C" w:rsidRPr="00043DFE" w:rsidRDefault="009C753C" w:rsidP="008B107E">
            <w:pPr>
              <w:keepNext/>
              <w:keepLines/>
              <w:spacing w:after="0"/>
              <w:jc w:val="center"/>
              <w:rPr>
                <w:rFonts w:ascii="Arial" w:hAnsi="Arial"/>
                <w:b/>
                <w:sz w:val="18"/>
              </w:rPr>
            </w:pPr>
          </w:p>
        </w:tc>
      </w:tr>
      <w:tr w:rsidR="009C753C" w:rsidRPr="00043DFE" w14:paraId="6949CF7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1F5A"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B5CA3F3" w14:textId="77777777" w:rsidR="009C753C" w:rsidRPr="00043DFE" w:rsidRDefault="009C753C"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C0A7C77" w14:textId="77777777" w:rsidR="009C753C" w:rsidRPr="00043DFE" w:rsidRDefault="009C753C" w:rsidP="008B107E">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955BD3D" w14:textId="77777777" w:rsidR="009C753C" w:rsidRPr="00043DFE" w:rsidRDefault="009C753C" w:rsidP="008B107E">
            <w:pPr>
              <w:pStyle w:val="TAC"/>
              <w:rPr>
                <w:lang w:val="sv-SE"/>
              </w:rPr>
            </w:pPr>
            <w:r w:rsidRPr="00043DFE">
              <w:rPr>
                <w:rFonts w:cs="Arial"/>
                <w:szCs w:val="18"/>
                <w:lang w:val="sv-SE"/>
              </w:rPr>
              <w:t>7.68 x N1 x K1 (3 x N1 x K1)</w:t>
            </w:r>
          </w:p>
        </w:tc>
      </w:tr>
      <w:tr w:rsidR="009C753C" w:rsidRPr="00043DFE" w14:paraId="2D8588DA"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A8B6E9"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7DE8B5"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75515FB"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9412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5FCFBF8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FED8E"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A9630A"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8493341"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B3FF610"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48EAC81A"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F326F6"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E2A767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t>N1 = 3.</w:t>
            </w:r>
          </w:p>
          <w:p w14:paraId="6E0ECD67" w14:textId="77777777" w:rsidR="009C753C" w:rsidRPr="00043DFE" w:rsidRDefault="009C753C"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20B65A2" w14:textId="77777777" w:rsidR="009C753C" w:rsidRPr="00043DFE" w:rsidRDefault="009C753C" w:rsidP="009C753C">
      <w:pPr>
        <w:rPr>
          <w:noProof/>
        </w:rPr>
      </w:pPr>
    </w:p>
    <w:p w14:paraId="3A46F00A" w14:textId="77777777" w:rsidR="009C753C" w:rsidRPr="00043DFE" w:rsidRDefault="009C753C" w:rsidP="009C753C">
      <w:pPr>
        <w:pStyle w:val="TH"/>
        <w:rPr>
          <w:lang w:val="en-US"/>
        </w:rPr>
      </w:pPr>
      <w:r w:rsidRPr="00043DFE">
        <w:rPr>
          <w:lang w:val="en-US"/>
        </w:rPr>
        <w:t>Table 4.2.2.9.3-4: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C753C" w:rsidRPr="00043DFE" w14:paraId="6DC191C8" w14:textId="77777777" w:rsidTr="008B107E">
        <w:trPr>
          <w:trHeight w:val="1692"/>
        </w:trPr>
        <w:tc>
          <w:tcPr>
            <w:tcW w:w="1198" w:type="dxa"/>
            <w:hideMark/>
          </w:tcPr>
          <w:p w14:paraId="4E737098" w14:textId="77777777" w:rsidR="009C753C" w:rsidRPr="00043DFE" w:rsidRDefault="009C753C" w:rsidP="008B107E">
            <w:pPr>
              <w:pStyle w:val="TAH"/>
              <w:rPr>
                <w:lang w:val="en-US"/>
              </w:rPr>
            </w:pPr>
            <w:r w:rsidRPr="00043DFE">
              <w:t>eDRX_IDLE cycle length [s]</w:t>
            </w:r>
          </w:p>
        </w:tc>
        <w:tc>
          <w:tcPr>
            <w:tcW w:w="751" w:type="dxa"/>
            <w:hideMark/>
          </w:tcPr>
          <w:p w14:paraId="3DB36391" w14:textId="77777777" w:rsidR="009C753C" w:rsidRPr="00043DFE" w:rsidRDefault="009C753C" w:rsidP="008B107E">
            <w:pPr>
              <w:pStyle w:val="TAH"/>
              <w:rPr>
                <w:lang w:val="en-US"/>
              </w:rPr>
            </w:pPr>
            <w:r w:rsidRPr="00043DFE">
              <w:t>DRX cycle length [s]</w:t>
            </w:r>
          </w:p>
        </w:tc>
        <w:tc>
          <w:tcPr>
            <w:tcW w:w="930" w:type="dxa"/>
            <w:hideMark/>
          </w:tcPr>
          <w:p w14:paraId="25FF7E2E" w14:textId="77777777" w:rsidR="009C753C" w:rsidRPr="00043DFE" w:rsidRDefault="009C753C" w:rsidP="008B107E">
            <w:pPr>
              <w:pStyle w:val="TAH"/>
              <w:rPr>
                <w:lang w:val="en-US"/>
              </w:rPr>
            </w:pPr>
            <w:r w:rsidRPr="00043DFE">
              <w:t>PTW length [s] (number of 1.28s periods)</w:t>
            </w:r>
          </w:p>
        </w:tc>
        <w:tc>
          <w:tcPr>
            <w:tcW w:w="2431" w:type="dxa"/>
            <w:hideMark/>
          </w:tcPr>
          <w:p w14:paraId="55986FA5"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3FFEAFA"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1BE65117"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9C753C" w:rsidRPr="00043DFE" w14:paraId="4AA4435C" w14:textId="77777777" w:rsidTr="008B107E">
        <w:trPr>
          <w:trHeight w:val="673"/>
        </w:trPr>
        <w:tc>
          <w:tcPr>
            <w:tcW w:w="1198" w:type="dxa"/>
            <w:tcBorders>
              <w:bottom w:val="nil"/>
            </w:tcBorders>
            <w:hideMark/>
          </w:tcPr>
          <w:p w14:paraId="360288DD" w14:textId="77777777" w:rsidR="009C753C" w:rsidRPr="00043DFE" w:rsidRDefault="009C753C" w:rsidP="008B107E">
            <w:pPr>
              <w:pStyle w:val="TAC"/>
              <w:rPr>
                <w:lang w:val="en-US"/>
              </w:rPr>
            </w:pPr>
            <w:r w:rsidRPr="00043DFE">
              <w:t>20.48 ≤  eDRX_IDLE cycle length ≤[163.84]</w:t>
            </w:r>
          </w:p>
        </w:tc>
        <w:tc>
          <w:tcPr>
            <w:tcW w:w="751" w:type="dxa"/>
            <w:hideMark/>
          </w:tcPr>
          <w:p w14:paraId="1A494CA5" w14:textId="77777777" w:rsidR="009C753C" w:rsidRPr="00043DFE" w:rsidRDefault="009C753C" w:rsidP="008B107E">
            <w:pPr>
              <w:pStyle w:val="TAC"/>
              <w:rPr>
                <w:lang w:val="en-US"/>
              </w:rPr>
            </w:pPr>
            <w:r w:rsidRPr="00043DFE">
              <w:t>0.32</w:t>
            </w:r>
          </w:p>
        </w:tc>
        <w:tc>
          <w:tcPr>
            <w:tcW w:w="930" w:type="dxa"/>
            <w:hideMark/>
          </w:tcPr>
          <w:p w14:paraId="090E1EED" w14:textId="77777777" w:rsidR="009C753C" w:rsidRPr="00043DFE" w:rsidRDefault="009C753C"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7DC51A6C" w14:textId="77777777" w:rsidR="009C753C" w:rsidRPr="00043DFE" w:rsidRDefault="009C753C"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D93A782" w14:textId="77777777" w:rsidR="009C753C" w:rsidRPr="00043DFE" w:rsidRDefault="009C753C"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48DECE2" w14:textId="77777777" w:rsidR="009C753C" w:rsidRPr="00043DFE" w:rsidRDefault="009C753C" w:rsidP="008B107E">
            <w:pPr>
              <w:pStyle w:val="TAC"/>
            </w:pPr>
            <w:r w:rsidRPr="00043DFE">
              <w:t>0.32 x M2 x K1 (1 x M2 x K1)</w:t>
            </w:r>
          </w:p>
        </w:tc>
        <w:tc>
          <w:tcPr>
            <w:tcW w:w="1846" w:type="dxa"/>
          </w:tcPr>
          <w:p w14:paraId="03C57EF6" w14:textId="77777777" w:rsidR="009C753C" w:rsidRPr="00043DFE" w:rsidRDefault="009C753C" w:rsidP="008B107E">
            <w:pPr>
              <w:pStyle w:val="TAC"/>
            </w:pPr>
            <w:r w:rsidRPr="00043DFE">
              <w:t>0.64 x M2 x K1 (2 x M2 x K1)</w:t>
            </w:r>
          </w:p>
        </w:tc>
      </w:tr>
      <w:tr w:rsidR="009C753C" w:rsidRPr="00043DFE" w14:paraId="785214EE" w14:textId="77777777" w:rsidTr="008B107E">
        <w:trPr>
          <w:trHeight w:val="336"/>
        </w:trPr>
        <w:tc>
          <w:tcPr>
            <w:tcW w:w="1198" w:type="dxa"/>
            <w:tcBorders>
              <w:top w:val="nil"/>
              <w:bottom w:val="nil"/>
            </w:tcBorders>
            <w:hideMark/>
          </w:tcPr>
          <w:p w14:paraId="1AB90FC5" w14:textId="77777777" w:rsidR="009C753C" w:rsidRPr="00043DFE" w:rsidRDefault="009C753C" w:rsidP="008B107E">
            <w:pPr>
              <w:pStyle w:val="TAC"/>
              <w:rPr>
                <w:lang w:val="en-US"/>
              </w:rPr>
            </w:pPr>
          </w:p>
        </w:tc>
        <w:tc>
          <w:tcPr>
            <w:tcW w:w="751" w:type="dxa"/>
            <w:hideMark/>
          </w:tcPr>
          <w:p w14:paraId="489EA8E5" w14:textId="77777777" w:rsidR="009C753C" w:rsidRPr="00043DFE" w:rsidRDefault="009C753C" w:rsidP="008B107E">
            <w:pPr>
              <w:pStyle w:val="TAC"/>
              <w:rPr>
                <w:lang w:val="en-US"/>
              </w:rPr>
            </w:pPr>
            <w:r w:rsidRPr="00043DFE">
              <w:t>0.64</w:t>
            </w:r>
          </w:p>
        </w:tc>
        <w:tc>
          <w:tcPr>
            <w:tcW w:w="930" w:type="dxa"/>
            <w:hideMark/>
          </w:tcPr>
          <w:p w14:paraId="09C2391A" w14:textId="77777777" w:rsidR="009C753C" w:rsidRPr="00043DFE" w:rsidRDefault="009C753C"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B156119" w14:textId="77777777" w:rsidR="009C753C" w:rsidRPr="00043DFE" w:rsidRDefault="009C753C" w:rsidP="008B107E">
            <w:pPr>
              <w:pStyle w:val="TAC"/>
              <w:rPr>
                <w:lang w:val="en-US"/>
              </w:rPr>
            </w:pPr>
          </w:p>
        </w:tc>
        <w:tc>
          <w:tcPr>
            <w:tcW w:w="1860" w:type="dxa"/>
            <w:hideMark/>
          </w:tcPr>
          <w:p w14:paraId="7E3B074C" w14:textId="77777777" w:rsidR="009C753C" w:rsidRPr="00043DFE" w:rsidRDefault="009C753C" w:rsidP="008B107E">
            <w:pPr>
              <w:pStyle w:val="TAC"/>
            </w:pPr>
            <w:r w:rsidRPr="00043DFE">
              <w:t>0.64 x K1 (1 x K1)</w:t>
            </w:r>
          </w:p>
        </w:tc>
        <w:tc>
          <w:tcPr>
            <w:tcW w:w="1846" w:type="dxa"/>
          </w:tcPr>
          <w:p w14:paraId="3993DB55" w14:textId="77777777" w:rsidR="009C753C" w:rsidRPr="00043DFE" w:rsidRDefault="009C753C" w:rsidP="008B107E">
            <w:pPr>
              <w:pStyle w:val="TAC"/>
            </w:pPr>
            <w:r w:rsidRPr="00043DFE">
              <w:t>1.28 x K1 (2 x K1)</w:t>
            </w:r>
          </w:p>
        </w:tc>
      </w:tr>
      <w:tr w:rsidR="009C753C" w:rsidRPr="00043DFE" w14:paraId="50071BE8" w14:textId="77777777" w:rsidTr="008B107E">
        <w:trPr>
          <w:trHeight w:val="336"/>
        </w:trPr>
        <w:tc>
          <w:tcPr>
            <w:tcW w:w="1198" w:type="dxa"/>
            <w:tcBorders>
              <w:top w:val="nil"/>
              <w:bottom w:val="nil"/>
            </w:tcBorders>
            <w:hideMark/>
          </w:tcPr>
          <w:p w14:paraId="7FF9F27B" w14:textId="77777777" w:rsidR="009C753C" w:rsidRPr="00043DFE" w:rsidRDefault="009C753C" w:rsidP="008B107E">
            <w:pPr>
              <w:pStyle w:val="TAC"/>
              <w:rPr>
                <w:lang w:val="en-US"/>
              </w:rPr>
            </w:pPr>
          </w:p>
        </w:tc>
        <w:tc>
          <w:tcPr>
            <w:tcW w:w="751" w:type="dxa"/>
            <w:hideMark/>
          </w:tcPr>
          <w:p w14:paraId="32D85AFC" w14:textId="77777777" w:rsidR="009C753C" w:rsidRPr="00043DFE" w:rsidRDefault="009C753C" w:rsidP="008B107E">
            <w:pPr>
              <w:pStyle w:val="TAC"/>
              <w:rPr>
                <w:lang w:val="en-US"/>
              </w:rPr>
            </w:pPr>
            <w:r w:rsidRPr="00043DFE">
              <w:t>1.28</w:t>
            </w:r>
          </w:p>
        </w:tc>
        <w:tc>
          <w:tcPr>
            <w:tcW w:w="930" w:type="dxa"/>
            <w:hideMark/>
          </w:tcPr>
          <w:p w14:paraId="31274A97" w14:textId="77777777" w:rsidR="009C753C" w:rsidRPr="00043DFE" w:rsidRDefault="009C753C" w:rsidP="008B107E">
            <w:pPr>
              <w:pStyle w:val="TAC"/>
              <w:rPr>
                <w:lang w:val="en-US"/>
              </w:rPr>
            </w:pPr>
            <w:r w:rsidRPr="00043DFE">
              <w:t>≥[7.68] ([6])</w:t>
            </w:r>
          </w:p>
        </w:tc>
        <w:tc>
          <w:tcPr>
            <w:tcW w:w="2431" w:type="dxa"/>
            <w:tcBorders>
              <w:top w:val="nil"/>
              <w:bottom w:val="nil"/>
            </w:tcBorders>
            <w:hideMark/>
          </w:tcPr>
          <w:p w14:paraId="4B6562EA" w14:textId="77777777" w:rsidR="009C753C" w:rsidRPr="00043DFE" w:rsidRDefault="009C753C" w:rsidP="008B107E">
            <w:pPr>
              <w:pStyle w:val="TAC"/>
              <w:rPr>
                <w:lang w:val="en-US"/>
              </w:rPr>
            </w:pPr>
          </w:p>
        </w:tc>
        <w:tc>
          <w:tcPr>
            <w:tcW w:w="1860" w:type="dxa"/>
            <w:hideMark/>
          </w:tcPr>
          <w:p w14:paraId="0B907F9B" w14:textId="77777777" w:rsidR="009C753C" w:rsidRPr="00043DFE" w:rsidRDefault="009C753C" w:rsidP="008B107E">
            <w:pPr>
              <w:pStyle w:val="TAC"/>
            </w:pPr>
            <w:r w:rsidRPr="00043DFE">
              <w:t>1.28 x K1 (1 x K1)</w:t>
            </w:r>
          </w:p>
        </w:tc>
        <w:tc>
          <w:tcPr>
            <w:tcW w:w="1846" w:type="dxa"/>
          </w:tcPr>
          <w:p w14:paraId="417C138F" w14:textId="77777777" w:rsidR="009C753C" w:rsidRPr="00043DFE" w:rsidRDefault="009C753C" w:rsidP="008B107E">
            <w:pPr>
              <w:pStyle w:val="TAC"/>
            </w:pPr>
            <w:r w:rsidRPr="00043DFE">
              <w:t>2.56 x K1 (2 x K1)</w:t>
            </w:r>
          </w:p>
        </w:tc>
      </w:tr>
      <w:tr w:rsidR="009C753C" w:rsidRPr="00043DFE" w14:paraId="7D893858" w14:textId="77777777" w:rsidTr="008B107E">
        <w:trPr>
          <w:trHeight w:val="336"/>
        </w:trPr>
        <w:tc>
          <w:tcPr>
            <w:tcW w:w="1198" w:type="dxa"/>
            <w:tcBorders>
              <w:top w:val="nil"/>
            </w:tcBorders>
            <w:hideMark/>
          </w:tcPr>
          <w:p w14:paraId="3BC66DA5" w14:textId="77777777" w:rsidR="009C753C" w:rsidRPr="00043DFE" w:rsidRDefault="009C753C" w:rsidP="008B107E">
            <w:pPr>
              <w:pStyle w:val="TAC"/>
              <w:rPr>
                <w:lang w:val="en-US"/>
              </w:rPr>
            </w:pPr>
          </w:p>
        </w:tc>
        <w:tc>
          <w:tcPr>
            <w:tcW w:w="751" w:type="dxa"/>
            <w:hideMark/>
          </w:tcPr>
          <w:p w14:paraId="46692F07" w14:textId="77777777" w:rsidR="009C753C" w:rsidRPr="00043DFE" w:rsidRDefault="009C753C" w:rsidP="008B107E">
            <w:pPr>
              <w:pStyle w:val="TAC"/>
              <w:rPr>
                <w:lang w:val="en-US"/>
              </w:rPr>
            </w:pPr>
            <w:r w:rsidRPr="00043DFE">
              <w:t>2.56</w:t>
            </w:r>
          </w:p>
        </w:tc>
        <w:tc>
          <w:tcPr>
            <w:tcW w:w="930" w:type="dxa"/>
            <w:hideMark/>
          </w:tcPr>
          <w:p w14:paraId="4C3E0273" w14:textId="77777777" w:rsidR="009C753C" w:rsidRPr="00043DFE" w:rsidRDefault="009C753C" w:rsidP="008B107E">
            <w:pPr>
              <w:pStyle w:val="TAC"/>
              <w:rPr>
                <w:lang w:val="en-US"/>
              </w:rPr>
            </w:pPr>
            <w:r w:rsidRPr="00043DFE">
              <w:t>≥[15.36] ([12])</w:t>
            </w:r>
          </w:p>
        </w:tc>
        <w:tc>
          <w:tcPr>
            <w:tcW w:w="2431" w:type="dxa"/>
            <w:tcBorders>
              <w:top w:val="nil"/>
            </w:tcBorders>
            <w:hideMark/>
          </w:tcPr>
          <w:p w14:paraId="01F0C6A1" w14:textId="77777777" w:rsidR="009C753C" w:rsidRPr="00043DFE" w:rsidRDefault="009C753C" w:rsidP="008B107E">
            <w:pPr>
              <w:pStyle w:val="TAC"/>
              <w:rPr>
                <w:lang w:val="en-US"/>
              </w:rPr>
            </w:pPr>
          </w:p>
        </w:tc>
        <w:tc>
          <w:tcPr>
            <w:tcW w:w="1860" w:type="dxa"/>
            <w:hideMark/>
          </w:tcPr>
          <w:p w14:paraId="0D00C198" w14:textId="77777777" w:rsidR="009C753C" w:rsidRPr="00043DFE" w:rsidRDefault="009C753C" w:rsidP="008B107E">
            <w:pPr>
              <w:pStyle w:val="TAC"/>
            </w:pPr>
            <w:r w:rsidRPr="00043DFE">
              <w:t>2.56 x K1 (1 x K1)</w:t>
            </w:r>
          </w:p>
        </w:tc>
        <w:tc>
          <w:tcPr>
            <w:tcW w:w="1846" w:type="dxa"/>
          </w:tcPr>
          <w:p w14:paraId="710F930C" w14:textId="77777777" w:rsidR="009C753C" w:rsidRPr="00043DFE" w:rsidRDefault="009C753C" w:rsidP="008B107E">
            <w:pPr>
              <w:pStyle w:val="TAC"/>
            </w:pPr>
            <w:r w:rsidRPr="00043DFE">
              <w:t>5.12 x K1 (2 x K1)</w:t>
            </w:r>
          </w:p>
        </w:tc>
      </w:tr>
      <w:tr w:rsidR="009C753C" w:rsidRPr="00043DFE" w14:paraId="1829239C" w14:textId="77777777" w:rsidTr="008B107E">
        <w:trPr>
          <w:trHeight w:val="336"/>
        </w:trPr>
        <w:tc>
          <w:tcPr>
            <w:tcW w:w="9016" w:type="dxa"/>
            <w:gridSpan w:val="6"/>
          </w:tcPr>
          <w:p w14:paraId="144388C6"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7DE2D0B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16D226C" w14:textId="77777777" w:rsidR="009C753C" w:rsidRPr="00043DFE" w:rsidRDefault="009C753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2CE301F" w14:textId="77777777" w:rsidR="009C753C" w:rsidRPr="00043DFE" w:rsidRDefault="009C753C"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B18F984" w14:textId="77777777" w:rsidR="009C753C" w:rsidRPr="00043DFE" w:rsidRDefault="009C753C"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D47C54D" w14:textId="77777777" w:rsidR="009C753C" w:rsidRPr="00043DFE" w:rsidRDefault="009C753C" w:rsidP="009C753C"/>
    <w:p w14:paraId="45690C90" w14:textId="77777777" w:rsidR="009C753C" w:rsidRPr="00043DFE" w:rsidRDefault="009C753C" w:rsidP="009C753C">
      <w:pPr>
        <w:pStyle w:val="TH"/>
        <w:rPr>
          <w:lang w:val="en-US"/>
        </w:rPr>
      </w:pPr>
      <w:r w:rsidRPr="00043DFE">
        <w:rPr>
          <w:lang w:val="en-US"/>
        </w:rPr>
        <w:t>Table 4.2.2.9.3-5: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C753C" w:rsidRPr="00043DFE" w14:paraId="1AF4C927" w14:textId="77777777" w:rsidTr="008B107E">
        <w:trPr>
          <w:trHeight w:val="1692"/>
        </w:trPr>
        <w:tc>
          <w:tcPr>
            <w:tcW w:w="639" w:type="pct"/>
            <w:hideMark/>
          </w:tcPr>
          <w:p w14:paraId="6A13D83C" w14:textId="77777777" w:rsidR="009C753C" w:rsidRPr="00043DFE" w:rsidRDefault="009C753C" w:rsidP="008B107E">
            <w:pPr>
              <w:pStyle w:val="TAH"/>
              <w:rPr>
                <w:lang w:val="en-US"/>
              </w:rPr>
            </w:pPr>
            <w:r w:rsidRPr="00043DFE">
              <w:t>eDRX_IDLE cycle length [s]</w:t>
            </w:r>
          </w:p>
        </w:tc>
        <w:tc>
          <w:tcPr>
            <w:tcW w:w="401" w:type="pct"/>
            <w:hideMark/>
          </w:tcPr>
          <w:p w14:paraId="165B7388" w14:textId="77777777" w:rsidR="009C753C" w:rsidRPr="00043DFE" w:rsidRDefault="009C753C" w:rsidP="008B107E">
            <w:pPr>
              <w:pStyle w:val="TAH"/>
              <w:rPr>
                <w:lang w:val="en-US"/>
              </w:rPr>
            </w:pPr>
            <w:r w:rsidRPr="00043DFE">
              <w:t>DRX cycle length [s]</w:t>
            </w:r>
          </w:p>
        </w:tc>
        <w:tc>
          <w:tcPr>
            <w:tcW w:w="517" w:type="pct"/>
            <w:hideMark/>
          </w:tcPr>
          <w:p w14:paraId="4D6BD3F0" w14:textId="77777777" w:rsidR="009C753C" w:rsidRPr="00043DFE" w:rsidRDefault="009C753C" w:rsidP="008B107E">
            <w:pPr>
              <w:pStyle w:val="TAH"/>
              <w:rPr>
                <w:lang w:val="en-US"/>
              </w:rPr>
            </w:pPr>
            <w:r w:rsidRPr="00043DFE">
              <w:t>PTW length [s] (number of 1.28s periods)</w:t>
            </w:r>
          </w:p>
        </w:tc>
        <w:tc>
          <w:tcPr>
            <w:tcW w:w="467" w:type="pct"/>
          </w:tcPr>
          <w:p w14:paraId="3CAE8C7C" w14:textId="77777777" w:rsidR="009C753C" w:rsidRPr="00043DFE" w:rsidRDefault="009C753C" w:rsidP="008B107E">
            <w:pPr>
              <w:pStyle w:val="TAH"/>
            </w:pPr>
            <w:r w:rsidRPr="00043DFE">
              <w:t>Scaling Factor (N1)</w:t>
            </w:r>
            <w:r w:rsidRPr="00043DFE">
              <w:rPr>
                <w:vertAlign w:val="superscript"/>
              </w:rPr>
              <w:t xml:space="preserve"> Note1</w:t>
            </w:r>
          </w:p>
        </w:tc>
        <w:tc>
          <w:tcPr>
            <w:tcW w:w="1275" w:type="pct"/>
            <w:hideMark/>
          </w:tcPr>
          <w:p w14:paraId="0F5032EA" w14:textId="77777777" w:rsidR="009C753C" w:rsidRPr="00043DFE" w:rsidRDefault="009C753C" w:rsidP="008B107E">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2BDE186" w14:textId="77777777" w:rsidR="009C753C" w:rsidRPr="00043DFE" w:rsidRDefault="009C753C" w:rsidP="008B107E">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19819318" w14:textId="77777777" w:rsidR="009C753C" w:rsidRPr="00043DFE" w:rsidRDefault="009C753C" w:rsidP="008B107E">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C753C" w:rsidRPr="00043DFE" w14:paraId="67396B41" w14:textId="77777777" w:rsidTr="008B107E">
        <w:trPr>
          <w:trHeight w:val="673"/>
        </w:trPr>
        <w:tc>
          <w:tcPr>
            <w:tcW w:w="639" w:type="pct"/>
            <w:tcBorders>
              <w:bottom w:val="nil"/>
            </w:tcBorders>
            <w:hideMark/>
          </w:tcPr>
          <w:p w14:paraId="3BD590F2" w14:textId="77777777" w:rsidR="009C753C" w:rsidRPr="00043DFE" w:rsidRDefault="009C753C" w:rsidP="008B107E">
            <w:pPr>
              <w:pStyle w:val="TAC"/>
              <w:rPr>
                <w:lang w:val="en-US"/>
              </w:rPr>
            </w:pPr>
            <w:r w:rsidRPr="00043DFE">
              <w:t>20.48 ≤  eDRX_IDLE cycle length ≤[163.84]</w:t>
            </w:r>
          </w:p>
        </w:tc>
        <w:tc>
          <w:tcPr>
            <w:tcW w:w="401" w:type="pct"/>
            <w:hideMark/>
          </w:tcPr>
          <w:p w14:paraId="0B265B19" w14:textId="77777777" w:rsidR="009C753C" w:rsidRPr="00043DFE" w:rsidRDefault="009C753C" w:rsidP="008B107E">
            <w:pPr>
              <w:pStyle w:val="TAC"/>
              <w:rPr>
                <w:lang w:val="en-US"/>
              </w:rPr>
            </w:pPr>
            <w:r w:rsidRPr="00043DFE">
              <w:t>0.32</w:t>
            </w:r>
          </w:p>
        </w:tc>
        <w:tc>
          <w:tcPr>
            <w:tcW w:w="517" w:type="pct"/>
            <w:hideMark/>
          </w:tcPr>
          <w:p w14:paraId="598196FC" w14:textId="77777777" w:rsidR="009C753C" w:rsidRPr="00043DFE" w:rsidRDefault="009C753C" w:rsidP="008B107E">
            <w:pPr>
              <w:pStyle w:val="TAC"/>
              <w:rPr>
                <w:lang w:val="en-US"/>
              </w:rPr>
            </w:pPr>
            <w:r w:rsidRPr="00043DFE">
              <w:t>≥15.36 (12)</w:t>
            </w:r>
          </w:p>
        </w:tc>
        <w:tc>
          <w:tcPr>
            <w:tcW w:w="467" w:type="pct"/>
          </w:tcPr>
          <w:p w14:paraId="5B8A37A2" w14:textId="77777777" w:rsidR="009C753C" w:rsidRPr="00043DFE" w:rsidRDefault="009C753C" w:rsidP="008B107E">
            <w:pPr>
              <w:pStyle w:val="TAC"/>
              <w:rPr>
                <w:lang w:val="en-US"/>
              </w:rPr>
            </w:pPr>
            <w:r w:rsidRPr="00043DFE">
              <w:rPr>
                <w:lang w:val="en-US"/>
              </w:rPr>
              <w:t>8</w:t>
            </w:r>
          </w:p>
        </w:tc>
        <w:tc>
          <w:tcPr>
            <w:tcW w:w="1309" w:type="pct"/>
            <w:gridSpan w:val="2"/>
            <w:tcBorders>
              <w:bottom w:val="nil"/>
            </w:tcBorders>
            <w:hideMark/>
          </w:tcPr>
          <w:p w14:paraId="608525E1" w14:textId="77777777" w:rsidR="009C753C" w:rsidRPr="00043DFE" w:rsidRDefault="009C753C"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F0B1562" w14:textId="77777777" w:rsidR="009C753C" w:rsidRPr="00043DFE" w:rsidRDefault="009C753C"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74038FB" w14:textId="77777777" w:rsidR="009C753C" w:rsidRPr="00043DFE" w:rsidRDefault="009C753C" w:rsidP="008B107E">
            <w:pPr>
              <w:pStyle w:val="TAC"/>
            </w:pPr>
            <w:r w:rsidRPr="00043DFE">
              <w:t>0.32 x N1 x K1 (1 x N1 x K1)</w:t>
            </w:r>
          </w:p>
        </w:tc>
        <w:tc>
          <w:tcPr>
            <w:tcW w:w="858" w:type="pct"/>
            <w:hideMark/>
          </w:tcPr>
          <w:p w14:paraId="15D6A9B6" w14:textId="77777777" w:rsidR="009C753C" w:rsidRPr="00043DFE" w:rsidRDefault="009C753C" w:rsidP="008B107E">
            <w:pPr>
              <w:pStyle w:val="TAC"/>
            </w:pPr>
            <w:r w:rsidRPr="00043DFE">
              <w:t>0.64 x N1 x K1 (2 x N1 x K1)</w:t>
            </w:r>
          </w:p>
        </w:tc>
      </w:tr>
      <w:tr w:rsidR="009C753C" w:rsidRPr="00043DFE" w14:paraId="211B35DA" w14:textId="77777777" w:rsidTr="008B107E">
        <w:trPr>
          <w:trHeight w:val="336"/>
        </w:trPr>
        <w:tc>
          <w:tcPr>
            <w:tcW w:w="639" w:type="pct"/>
            <w:tcBorders>
              <w:top w:val="nil"/>
              <w:bottom w:val="nil"/>
            </w:tcBorders>
            <w:hideMark/>
          </w:tcPr>
          <w:p w14:paraId="20D48909" w14:textId="77777777" w:rsidR="009C753C" w:rsidRPr="00043DFE" w:rsidRDefault="009C753C" w:rsidP="008B107E">
            <w:pPr>
              <w:pStyle w:val="TAC"/>
              <w:rPr>
                <w:lang w:val="en-US"/>
              </w:rPr>
            </w:pPr>
          </w:p>
        </w:tc>
        <w:tc>
          <w:tcPr>
            <w:tcW w:w="401" w:type="pct"/>
            <w:hideMark/>
          </w:tcPr>
          <w:p w14:paraId="1499F1BE" w14:textId="77777777" w:rsidR="009C753C" w:rsidRPr="00043DFE" w:rsidRDefault="009C753C" w:rsidP="008B107E">
            <w:pPr>
              <w:pStyle w:val="TAC"/>
              <w:rPr>
                <w:lang w:val="en-US"/>
              </w:rPr>
            </w:pPr>
            <w:r w:rsidRPr="00043DFE">
              <w:t>0.64</w:t>
            </w:r>
          </w:p>
        </w:tc>
        <w:tc>
          <w:tcPr>
            <w:tcW w:w="517" w:type="pct"/>
            <w:hideMark/>
          </w:tcPr>
          <w:p w14:paraId="70DBC6D5" w14:textId="77777777" w:rsidR="009C753C" w:rsidRPr="00043DFE" w:rsidRDefault="009C753C" w:rsidP="008B107E">
            <w:pPr>
              <w:pStyle w:val="TAC"/>
              <w:rPr>
                <w:lang w:val="en-US"/>
              </w:rPr>
            </w:pPr>
            <w:r w:rsidRPr="00043DFE">
              <w:t>≥19.2 (15)</w:t>
            </w:r>
          </w:p>
        </w:tc>
        <w:tc>
          <w:tcPr>
            <w:tcW w:w="467" w:type="pct"/>
          </w:tcPr>
          <w:p w14:paraId="3A67DE27" w14:textId="77777777" w:rsidR="009C753C" w:rsidRPr="00043DFE" w:rsidRDefault="009C753C" w:rsidP="008B107E">
            <w:pPr>
              <w:pStyle w:val="TAC"/>
              <w:rPr>
                <w:lang w:val="en-US"/>
              </w:rPr>
            </w:pPr>
            <w:r w:rsidRPr="00043DFE">
              <w:rPr>
                <w:lang w:val="en-US"/>
              </w:rPr>
              <w:t>5</w:t>
            </w:r>
          </w:p>
        </w:tc>
        <w:tc>
          <w:tcPr>
            <w:tcW w:w="1309" w:type="pct"/>
            <w:gridSpan w:val="2"/>
            <w:tcBorders>
              <w:top w:val="nil"/>
              <w:bottom w:val="nil"/>
            </w:tcBorders>
            <w:hideMark/>
          </w:tcPr>
          <w:p w14:paraId="3DC252EA" w14:textId="77777777" w:rsidR="009C753C" w:rsidRPr="00043DFE" w:rsidRDefault="009C753C" w:rsidP="008B107E">
            <w:pPr>
              <w:pStyle w:val="TAC"/>
              <w:rPr>
                <w:lang w:val="en-US"/>
              </w:rPr>
            </w:pPr>
          </w:p>
        </w:tc>
        <w:tc>
          <w:tcPr>
            <w:tcW w:w="809" w:type="pct"/>
            <w:hideMark/>
          </w:tcPr>
          <w:p w14:paraId="62F39F31" w14:textId="77777777" w:rsidR="009C753C" w:rsidRPr="00043DFE" w:rsidRDefault="009C753C" w:rsidP="008B107E">
            <w:pPr>
              <w:pStyle w:val="TAC"/>
            </w:pPr>
            <w:r w:rsidRPr="00043DFE">
              <w:t>0.64 x N1 x K1 (1 x N1 x K1)</w:t>
            </w:r>
          </w:p>
        </w:tc>
        <w:tc>
          <w:tcPr>
            <w:tcW w:w="858" w:type="pct"/>
            <w:hideMark/>
          </w:tcPr>
          <w:p w14:paraId="372EFFE1" w14:textId="77777777" w:rsidR="009C753C" w:rsidRPr="00043DFE" w:rsidRDefault="009C753C" w:rsidP="008B107E">
            <w:pPr>
              <w:pStyle w:val="TAC"/>
            </w:pPr>
            <w:r w:rsidRPr="00043DFE">
              <w:t>1.28 x N1 x K1 (2 x N1 x K1)</w:t>
            </w:r>
          </w:p>
        </w:tc>
      </w:tr>
      <w:tr w:rsidR="009C753C" w:rsidRPr="00043DFE" w14:paraId="0622F825" w14:textId="77777777" w:rsidTr="008B107E">
        <w:trPr>
          <w:trHeight w:val="336"/>
        </w:trPr>
        <w:tc>
          <w:tcPr>
            <w:tcW w:w="639" w:type="pct"/>
            <w:tcBorders>
              <w:top w:val="nil"/>
              <w:bottom w:val="nil"/>
            </w:tcBorders>
            <w:hideMark/>
          </w:tcPr>
          <w:p w14:paraId="2BEDC13E" w14:textId="77777777" w:rsidR="009C753C" w:rsidRPr="00043DFE" w:rsidRDefault="009C753C" w:rsidP="008B107E">
            <w:pPr>
              <w:pStyle w:val="TAC"/>
              <w:rPr>
                <w:lang w:val="en-US"/>
              </w:rPr>
            </w:pPr>
          </w:p>
        </w:tc>
        <w:tc>
          <w:tcPr>
            <w:tcW w:w="401" w:type="pct"/>
            <w:hideMark/>
          </w:tcPr>
          <w:p w14:paraId="5B1B2138" w14:textId="77777777" w:rsidR="009C753C" w:rsidRPr="00043DFE" w:rsidRDefault="009C753C" w:rsidP="008B107E">
            <w:pPr>
              <w:pStyle w:val="TAC"/>
              <w:rPr>
                <w:lang w:val="en-US"/>
              </w:rPr>
            </w:pPr>
            <w:r w:rsidRPr="00043DFE">
              <w:t>1.28</w:t>
            </w:r>
          </w:p>
        </w:tc>
        <w:tc>
          <w:tcPr>
            <w:tcW w:w="517" w:type="pct"/>
            <w:hideMark/>
          </w:tcPr>
          <w:p w14:paraId="3AD635F0" w14:textId="77777777" w:rsidR="009C753C" w:rsidRPr="00043DFE" w:rsidRDefault="009C753C" w:rsidP="008B107E">
            <w:pPr>
              <w:pStyle w:val="TAC"/>
              <w:rPr>
                <w:lang w:val="en-US"/>
              </w:rPr>
            </w:pPr>
            <w:r w:rsidRPr="00043DFE">
              <w:rPr>
                <w:rFonts w:hint="eastAsia"/>
              </w:rPr>
              <w:t>≥</w:t>
            </w:r>
            <w:r w:rsidRPr="00043DFE">
              <w:t>30.72 (24)</w:t>
            </w:r>
          </w:p>
        </w:tc>
        <w:tc>
          <w:tcPr>
            <w:tcW w:w="467" w:type="pct"/>
          </w:tcPr>
          <w:p w14:paraId="46E014CC" w14:textId="77777777" w:rsidR="009C753C" w:rsidRPr="00043DFE" w:rsidRDefault="009C753C" w:rsidP="008B107E">
            <w:pPr>
              <w:pStyle w:val="TAC"/>
              <w:rPr>
                <w:lang w:val="en-US"/>
              </w:rPr>
            </w:pPr>
            <w:r w:rsidRPr="00043DFE">
              <w:rPr>
                <w:lang w:val="en-US"/>
              </w:rPr>
              <w:t>4</w:t>
            </w:r>
          </w:p>
        </w:tc>
        <w:tc>
          <w:tcPr>
            <w:tcW w:w="1309" w:type="pct"/>
            <w:gridSpan w:val="2"/>
            <w:tcBorders>
              <w:top w:val="nil"/>
              <w:bottom w:val="nil"/>
            </w:tcBorders>
            <w:hideMark/>
          </w:tcPr>
          <w:p w14:paraId="1D8AC36F" w14:textId="77777777" w:rsidR="009C753C" w:rsidRPr="00043DFE" w:rsidRDefault="009C753C" w:rsidP="008B107E">
            <w:pPr>
              <w:pStyle w:val="TAC"/>
              <w:rPr>
                <w:lang w:val="en-US"/>
              </w:rPr>
            </w:pPr>
          </w:p>
        </w:tc>
        <w:tc>
          <w:tcPr>
            <w:tcW w:w="809" w:type="pct"/>
            <w:hideMark/>
          </w:tcPr>
          <w:p w14:paraId="6F782D52" w14:textId="77777777" w:rsidR="009C753C" w:rsidRPr="00043DFE" w:rsidRDefault="009C753C" w:rsidP="008B107E">
            <w:pPr>
              <w:pStyle w:val="TAC"/>
            </w:pPr>
            <w:r w:rsidRPr="00043DFE">
              <w:t>1.28 x N1 x K1 (1 x N1 x K1)</w:t>
            </w:r>
          </w:p>
        </w:tc>
        <w:tc>
          <w:tcPr>
            <w:tcW w:w="858" w:type="pct"/>
            <w:hideMark/>
          </w:tcPr>
          <w:p w14:paraId="706FA53D" w14:textId="77777777" w:rsidR="009C753C" w:rsidRPr="00043DFE" w:rsidRDefault="009C753C" w:rsidP="008B107E">
            <w:pPr>
              <w:pStyle w:val="TAC"/>
            </w:pPr>
            <w:r w:rsidRPr="00043DFE">
              <w:t>2.56 x N1 x K1 (2 x N1 x K1)</w:t>
            </w:r>
          </w:p>
        </w:tc>
      </w:tr>
      <w:tr w:rsidR="009C753C" w:rsidRPr="00043DFE" w14:paraId="420043AF" w14:textId="77777777" w:rsidTr="008B107E">
        <w:trPr>
          <w:trHeight w:val="336"/>
        </w:trPr>
        <w:tc>
          <w:tcPr>
            <w:tcW w:w="639" w:type="pct"/>
            <w:tcBorders>
              <w:top w:val="nil"/>
            </w:tcBorders>
          </w:tcPr>
          <w:p w14:paraId="069654F9" w14:textId="77777777" w:rsidR="009C753C" w:rsidRPr="00043DFE" w:rsidRDefault="009C753C" w:rsidP="008B107E">
            <w:pPr>
              <w:pStyle w:val="TAC"/>
              <w:rPr>
                <w:lang w:val="en-US"/>
              </w:rPr>
            </w:pPr>
          </w:p>
        </w:tc>
        <w:tc>
          <w:tcPr>
            <w:tcW w:w="401" w:type="pct"/>
          </w:tcPr>
          <w:p w14:paraId="50468A68" w14:textId="77777777" w:rsidR="009C753C" w:rsidRPr="00043DFE" w:rsidRDefault="009C753C" w:rsidP="008B107E">
            <w:pPr>
              <w:pStyle w:val="TAC"/>
            </w:pPr>
            <w:r w:rsidRPr="00043DFE">
              <w:t>2.56</w:t>
            </w:r>
          </w:p>
        </w:tc>
        <w:tc>
          <w:tcPr>
            <w:tcW w:w="517" w:type="pct"/>
          </w:tcPr>
          <w:p w14:paraId="3D38893B" w14:textId="77777777" w:rsidR="009C753C" w:rsidRPr="00043DFE" w:rsidRDefault="009C753C" w:rsidP="008B107E">
            <w:pPr>
              <w:pStyle w:val="TAC"/>
            </w:pPr>
            <w:r w:rsidRPr="00043DFE">
              <w:rPr>
                <w:lang w:eastAsia="zh-CN"/>
              </w:rPr>
              <w:t>40.96 (32)</w:t>
            </w:r>
          </w:p>
        </w:tc>
        <w:tc>
          <w:tcPr>
            <w:tcW w:w="467" w:type="pct"/>
          </w:tcPr>
          <w:p w14:paraId="3CF560EB" w14:textId="77777777" w:rsidR="009C753C" w:rsidRPr="00043DFE" w:rsidRDefault="009C753C" w:rsidP="008B107E">
            <w:pPr>
              <w:pStyle w:val="TAC"/>
              <w:rPr>
                <w:lang w:val="en-US"/>
              </w:rPr>
            </w:pPr>
            <w:r w:rsidRPr="00043DFE">
              <w:rPr>
                <w:lang w:val="en-US"/>
              </w:rPr>
              <w:t>3</w:t>
            </w:r>
          </w:p>
        </w:tc>
        <w:tc>
          <w:tcPr>
            <w:tcW w:w="1309" w:type="pct"/>
            <w:gridSpan w:val="2"/>
            <w:tcBorders>
              <w:top w:val="nil"/>
            </w:tcBorders>
          </w:tcPr>
          <w:p w14:paraId="2C93F1F6" w14:textId="77777777" w:rsidR="009C753C" w:rsidRPr="00043DFE" w:rsidRDefault="009C753C" w:rsidP="008B107E">
            <w:pPr>
              <w:pStyle w:val="TAC"/>
              <w:rPr>
                <w:lang w:val="en-US"/>
              </w:rPr>
            </w:pPr>
          </w:p>
        </w:tc>
        <w:tc>
          <w:tcPr>
            <w:tcW w:w="809" w:type="pct"/>
          </w:tcPr>
          <w:p w14:paraId="42B634FF" w14:textId="77777777" w:rsidR="009C753C" w:rsidRPr="00043DFE" w:rsidRDefault="009C753C" w:rsidP="008B107E">
            <w:pPr>
              <w:pStyle w:val="TAC"/>
            </w:pPr>
            <w:r w:rsidRPr="00043DFE">
              <w:rPr>
                <w:lang w:eastAsia="zh-CN"/>
              </w:rPr>
              <w:t>20.48</w:t>
            </w:r>
          </w:p>
        </w:tc>
        <w:tc>
          <w:tcPr>
            <w:tcW w:w="858" w:type="pct"/>
          </w:tcPr>
          <w:p w14:paraId="631BF12D" w14:textId="77777777" w:rsidR="009C753C" w:rsidRPr="00043DFE" w:rsidRDefault="009C753C" w:rsidP="008B107E">
            <w:pPr>
              <w:pStyle w:val="TAC"/>
            </w:pPr>
            <w:r w:rsidRPr="00043DFE">
              <w:rPr>
                <w:lang w:eastAsia="zh-CN"/>
              </w:rPr>
              <w:t>40.96</w:t>
            </w:r>
          </w:p>
        </w:tc>
      </w:tr>
      <w:tr w:rsidR="009C753C" w:rsidRPr="00043DFE" w14:paraId="08E3FF68" w14:textId="77777777" w:rsidTr="008B107E">
        <w:trPr>
          <w:trHeight w:val="336"/>
        </w:trPr>
        <w:tc>
          <w:tcPr>
            <w:tcW w:w="5000" w:type="pct"/>
            <w:gridSpan w:val="8"/>
          </w:tcPr>
          <w:p w14:paraId="1F315F7A" w14:textId="77777777" w:rsidR="009C753C" w:rsidRPr="00043DFE" w:rsidRDefault="009C753C"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4288910" w14:textId="77777777" w:rsidR="009C753C" w:rsidRPr="00043DFE" w:rsidRDefault="009C753C"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621EF810" w14:textId="77777777" w:rsidR="009C753C" w:rsidRPr="00043DFE" w:rsidRDefault="009C753C"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1F6211" w14:textId="77777777" w:rsidR="009C753C" w:rsidRPr="00043DFE" w:rsidRDefault="009C753C"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402015E" w14:textId="77777777" w:rsidR="009C753C" w:rsidRPr="00043DFE" w:rsidRDefault="009C753C"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FB28CB" w14:textId="77777777" w:rsidR="009C753C" w:rsidRPr="00043DFE" w:rsidRDefault="009C753C"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D58F60B" w14:textId="77777777" w:rsidR="009C753C" w:rsidRPr="00043DFE" w:rsidRDefault="009C753C"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3467F371" w14:textId="77777777" w:rsidR="009C753C" w:rsidRPr="000B6693" w:rsidRDefault="009C753C"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31F9C1F2" w:rsidR="0022726A" w:rsidRPr="00B73B84" w:rsidRDefault="002E4D01" w:rsidP="00693BAE">
      <w:pPr>
        <w:pStyle w:val="B10"/>
        <w:rPr>
          <w:lang w:eastAsia="zh-CN"/>
        </w:rPr>
      </w:pPr>
      <w:r w:rsidRPr="00390C6A">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51C86C13" w14:textId="77777777" w:rsidR="00517943" w:rsidRPr="00043DFE" w:rsidRDefault="00517943" w:rsidP="00517943">
      <w:pPr>
        <w:rPr>
          <w:noProof/>
        </w:rPr>
      </w:pPr>
      <w:r w:rsidRPr="00043DFE">
        <w:rPr>
          <w:noProof/>
        </w:rPr>
        <w:t xml:space="preserve">If the UE is configured with eDRX_IDLE cycle then the requirements in Table 4.2.2.10.2-2 and Table 4.2.2.10.2-3 are applicable for eDRX cycle up to 10.24 s in FR1 and FR2, respectively. </w:t>
      </w:r>
    </w:p>
    <w:p w14:paraId="38287010" w14:textId="5C5F6178" w:rsidR="0022726A" w:rsidRDefault="00517943" w:rsidP="00517943">
      <w:r w:rsidRPr="00043DFE">
        <w:t xml:space="preserve">If the UE is configured with eDRX_IDLE cycle greater than 10.24 s in FR1 and FR2, then the requirements in Table </w:t>
      </w:r>
      <w:r w:rsidRPr="00043DFE">
        <w:rPr>
          <w:lang w:val="en-US"/>
        </w:rPr>
        <w:t>Table 4.2.2.10.2-4</w:t>
      </w:r>
      <w:r w:rsidRPr="00043DFE">
        <w:t xml:space="preserve"> and </w:t>
      </w:r>
      <w:r w:rsidRPr="00043DFE">
        <w:rPr>
          <w:lang w:val="en-US"/>
        </w:rPr>
        <w:t xml:space="preserve">Table 4.2.2.10.2-5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522B21B8" w14:textId="77777777" w:rsidR="00517943" w:rsidRPr="00486683" w:rsidRDefault="00517943" w:rsidP="00517943"/>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78AA4933" w:rsidR="00A20BE0" w:rsidRDefault="00A20BE0" w:rsidP="00A20BE0">
      <w:pPr>
        <w:rPr>
          <w:lang w:eastAsia="zh-CN"/>
        </w:rPr>
      </w:pPr>
    </w:p>
    <w:p w14:paraId="7008AC20" w14:textId="77777777" w:rsidR="00517943" w:rsidRPr="00043DFE" w:rsidRDefault="00517943" w:rsidP="00517943">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517943" w:rsidRPr="00043DFE" w14:paraId="7BB40296"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C03194" w14:textId="77777777" w:rsidR="00517943" w:rsidRPr="00043DFE" w:rsidRDefault="00517943"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3AA83F"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555C8B"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C0A4D"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34C929CB"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33CC"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3F7"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3FD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FA88" w14:textId="77777777" w:rsidR="00517943" w:rsidRPr="00043DFE" w:rsidRDefault="00517943" w:rsidP="008B107E">
            <w:pPr>
              <w:keepNext/>
              <w:keepLines/>
              <w:spacing w:after="0"/>
              <w:jc w:val="center"/>
              <w:rPr>
                <w:rFonts w:ascii="Arial" w:hAnsi="Arial"/>
                <w:b/>
                <w:sz w:val="18"/>
              </w:rPr>
            </w:pPr>
          </w:p>
        </w:tc>
      </w:tr>
      <w:tr w:rsidR="00517943" w:rsidRPr="00043DFE" w14:paraId="213DEF8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52A4A" w14:textId="77777777" w:rsidR="00517943" w:rsidRPr="00043DFE" w:rsidRDefault="00517943"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2440EAE" w14:textId="77777777" w:rsidR="00517943" w:rsidRPr="00043DFE" w:rsidRDefault="00517943"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7F41316" w14:textId="77777777" w:rsidR="00517943" w:rsidRPr="00043DFE" w:rsidRDefault="00517943"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98CFFCC" w14:textId="77777777" w:rsidR="00517943" w:rsidRPr="00043DFE" w:rsidRDefault="00517943" w:rsidP="008B107E">
            <w:pPr>
              <w:pStyle w:val="TAC"/>
              <w:rPr>
                <w:lang w:val="sv-SE"/>
              </w:rPr>
            </w:pPr>
            <w:r w:rsidRPr="00043DFE">
              <w:rPr>
                <w:rFonts w:cs="Arial"/>
                <w:szCs w:val="18"/>
                <w:lang w:val="sv-SE"/>
              </w:rPr>
              <w:t>7.68 x K1 (3 x K1)</w:t>
            </w:r>
          </w:p>
        </w:tc>
      </w:tr>
      <w:tr w:rsidR="00517943" w:rsidRPr="00043DFE" w14:paraId="1394BE2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E823" w14:textId="77777777" w:rsidR="00517943" w:rsidRPr="00043DFE" w:rsidRDefault="00517943"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9A5607B"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731963"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2A1C87B"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4809965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506D43" w14:textId="77777777" w:rsidR="00517943" w:rsidRPr="00043DFE" w:rsidRDefault="00517943"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7C7490"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908E41"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AE3A91"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6EDCF061" w14:textId="77777777" w:rsidTr="008B107E">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2D9038F"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4A6A6622" w14:textId="77777777" w:rsidR="00517943" w:rsidRPr="00043DFE" w:rsidRDefault="00517943"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CFEA4C3" w14:textId="77777777" w:rsidR="00517943" w:rsidRPr="00043DFE" w:rsidRDefault="00517943" w:rsidP="00517943">
      <w:pPr>
        <w:rPr>
          <w:noProof/>
        </w:rPr>
      </w:pPr>
    </w:p>
    <w:p w14:paraId="4003997E" w14:textId="77777777" w:rsidR="00517943" w:rsidRPr="00043DFE" w:rsidRDefault="00517943" w:rsidP="00517943">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517943" w:rsidRPr="00043DFE" w14:paraId="011B0C9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2449A4" w14:textId="77777777" w:rsidR="00517943" w:rsidRPr="00043DFE" w:rsidRDefault="00517943" w:rsidP="008B107E">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C2A14BC"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56A4950"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B53CF"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13B19EAF"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D940F" w14:textId="77777777" w:rsidR="00517943" w:rsidRPr="00043DFE" w:rsidRDefault="00517943" w:rsidP="008B107E">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4E5A937" w14:textId="77777777" w:rsidR="00517943" w:rsidRPr="00043DFE" w:rsidRDefault="00517943" w:rsidP="008B107E">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99976F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8225" w14:textId="77777777" w:rsidR="00517943" w:rsidRPr="00043DFE" w:rsidRDefault="00517943" w:rsidP="008B107E">
            <w:pPr>
              <w:keepNext/>
              <w:keepLines/>
              <w:spacing w:after="0"/>
              <w:jc w:val="center"/>
              <w:rPr>
                <w:rFonts w:ascii="Arial" w:hAnsi="Arial"/>
                <w:b/>
                <w:sz w:val="18"/>
              </w:rPr>
            </w:pPr>
          </w:p>
        </w:tc>
      </w:tr>
      <w:tr w:rsidR="00517943" w:rsidRPr="00043DFE" w14:paraId="5183336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15FDD" w14:textId="77777777" w:rsidR="00517943" w:rsidRPr="00043DFE" w:rsidRDefault="00517943" w:rsidP="008B107E">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B677548" w14:textId="77777777" w:rsidR="00517943" w:rsidRPr="00043DFE" w:rsidRDefault="00517943" w:rsidP="008B107E">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B0B1663" w14:textId="77777777" w:rsidR="00517943" w:rsidRPr="00043DFE" w:rsidRDefault="00517943"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3669587" w14:textId="77777777" w:rsidR="00517943" w:rsidRPr="00043DFE" w:rsidRDefault="00517943" w:rsidP="008B107E">
            <w:pPr>
              <w:pStyle w:val="TAC"/>
              <w:rPr>
                <w:lang w:val="sv-SE"/>
              </w:rPr>
            </w:pPr>
            <w:r w:rsidRPr="00043DFE">
              <w:rPr>
                <w:rFonts w:cs="Arial"/>
                <w:szCs w:val="18"/>
                <w:lang w:val="sv-SE"/>
              </w:rPr>
              <w:t>7.68 x N1 x K1 (3 x N1 x K1)</w:t>
            </w:r>
          </w:p>
        </w:tc>
      </w:tr>
      <w:tr w:rsidR="00517943" w:rsidRPr="00043DFE" w14:paraId="5BD42F5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8150B" w14:textId="77777777" w:rsidR="00517943" w:rsidRPr="00043DFE" w:rsidRDefault="00517943" w:rsidP="008B107E">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2C0EEE"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4458254"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A57707"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5CCF289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264A" w14:textId="77777777" w:rsidR="00517943" w:rsidRPr="00043DFE" w:rsidRDefault="00517943" w:rsidP="008B107E">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D51EC5A"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AE5221E"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35AC89E"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31B08AA9"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543458"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368DC80" w14:textId="77777777" w:rsidR="00517943" w:rsidRPr="00043DFE" w:rsidRDefault="00517943" w:rsidP="008B107E">
            <w:pPr>
              <w:pStyle w:val="TAN"/>
              <w:rPr>
                <w:snapToGrid w:val="0"/>
              </w:rPr>
            </w:pPr>
            <w:r w:rsidRPr="00043DFE">
              <w:rPr>
                <w:snapToGrid w:val="0"/>
              </w:rPr>
              <w:t>Note 2</w:t>
            </w:r>
            <w:r w:rsidRPr="00043DFE">
              <w:t>:</w:t>
            </w:r>
            <w:r w:rsidRPr="00043DFE">
              <w:rPr>
                <w:lang w:val="en-US"/>
              </w:rPr>
              <w:tab/>
            </w:r>
            <w:r w:rsidRPr="00043DFE">
              <w:t>N1 = 3.</w:t>
            </w:r>
          </w:p>
          <w:p w14:paraId="28DFEDBF" w14:textId="77777777" w:rsidR="00517943" w:rsidRPr="00043DFE" w:rsidRDefault="00517943"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C439CD" w14:textId="77777777" w:rsidR="00517943" w:rsidRPr="00043DFE" w:rsidRDefault="00517943" w:rsidP="00517943">
      <w:pPr>
        <w:rPr>
          <w:noProof/>
        </w:rPr>
      </w:pPr>
    </w:p>
    <w:p w14:paraId="6EEA6774" w14:textId="77777777" w:rsidR="00517943" w:rsidRPr="00043DFE" w:rsidRDefault="00517943" w:rsidP="00517943">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17943" w:rsidRPr="00043DFE" w14:paraId="4F6D624B" w14:textId="77777777" w:rsidTr="008B107E">
        <w:trPr>
          <w:trHeight w:val="1692"/>
        </w:trPr>
        <w:tc>
          <w:tcPr>
            <w:tcW w:w="1198" w:type="dxa"/>
            <w:hideMark/>
          </w:tcPr>
          <w:p w14:paraId="318FC241" w14:textId="77777777" w:rsidR="00517943" w:rsidRPr="00043DFE" w:rsidRDefault="00517943" w:rsidP="008B107E">
            <w:pPr>
              <w:pStyle w:val="TAH"/>
              <w:rPr>
                <w:lang w:val="en-US"/>
              </w:rPr>
            </w:pPr>
            <w:r w:rsidRPr="00043DFE">
              <w:t>eDRX_IDLE cycle length [s]</w:t>
            </w:r>
          </w:p>
        </w:tc>
        <w:tc>
          <w:tcPr>
            <w:tcW w:w="751" w:type="dxa"/>
            <w:hideMark/>
          </w:tcPr>
          <w:p w14:paraId="731C0DDA" w14:textId="77777777" w:rsidR="00517943" w:rsidRPr="00043DFE" w:rsidRDefault="00517943" w:rsidP="008B107E">
            <w:pPr>
              <w:pStyle w:val="TAH"/>
              <w:rPr>
                <w:lang w:val="en-US"/>
              </w:rPr>
            </w:pPr>
            <w:r w:rsidRPr="00043DFE">
              <w:t>DRX cycle length [s]</w:t>
            </w:r>
          </w:p>
        </w:tc>
        <w:tc>
          <w:tcPr>
            <w:tcW w:w="930" w:type="dxa"/>
            <w:hideMark/>
          </w:tcPr>
          <w:p w14:paraId="164C6706" w14:textId="77777777" w:rsidR="00517943" w:rsidRPr="00043DFE" w:rsidRDefault="00517943" w:rsidP="008B107E">
            <w:pPr>
              <w:pStyle w:val="TAH"/>
              <w:rPr>
                <w:lang w:val="en-US"/>
              </w:rPr>
            </w:pPr>
            <w:r w:rsidRPr="00043DFE">
              <w:t>PTW length [s] (number of 1.28s periods)</w:t>
            </w:r>
          </w:p>
        </w:tc>
        <w:tc>
          <w:tcPr>
            <w:tcW w:w="2431" w:type="dxa"/>
            <w:hideMark/>
          </w:tcPr>
          <w:p w14:paraId="0C190A5A"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37AEE8E0"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C28AC78"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517943" w:rsidRPr="00043DFE" w14:paraId="48BD9BBE" w14:textId="77777777" w:rsidTr="008B107E">
        <w:trPr>
          <w:trHeight w:val="673"/>
        </w:trPr>
        <w:tc>
          <w:tcPr>
            <w:tcW w:w="1198" w:type="dxa"/>
            <w:tcBorders>
              <w:bottom w:val="nil"/>
            </w:tcBorders>
            <w:hideMark/>
          </w:tcPr>
          <w:p w14:paraId="3260A3E6" w14:textId="77777777" w:rsidR="00517943" w:rsidRPr="00043DFE" w:rsidRDefault="00517943" w:rsidP="008B107E">
            <w:pPr>
              <w:pStyle w:val="TAC"/>
              <w:rPr>
                <w:lang w:val="en-US"/>
              </w:rPr>
            </w:pPr>
            <w:r w:rsidRPr="00043DFE">
              <w:t>20.48 ≤  eDRX_IDLE cycle length ≤[163.84]</w:t>
            </w:r>
          </w:p>
        </w:tc>
        <w:tc>
          <w:tcPr>
            <w:tcW w:w="751" w:type="dxa"/>
            <w:hideMark/>
          </w:tcPr>
          <w:p w14:paraId="407C816D" w14:textId="77777777" w:rsidR="00517943" w:rsidRPr="00043DFE" w:rsidRDefault="00517943" w:rsidP="008B107E">
            <w:pPr>
              <w:pStyle w:val="TAC"/>
              <w:rPr>
                <w:lang w:val="en-US"/>
              </w:rPr>
            </w:pPr>
            <w:r w:rsidRPr="00043DFE">
              <w:t>0.32</w:t>
            </w:r>
          </w:p>
        </w:tc>
        <w:tc>
          <w:tcPr>
            <w:tcW w:w="930" w:type="dxa"/>
            <w:hideMark/>
          </w:tcPr>
          <w:p w14:paraId="037E0865" w14:textId="77777777" w:rsidR="00517943" w:rsidRPr="00043DFE" w:rsidRDefault="00517943"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1514BD59" w14:textId="77777777" w:rsidR="00517943" w:rsidRPr="00043DFE" w:rsidRDefault="00517943"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7B0AAB7" w14:textId="77777777" w:rsidR="00517943" w:rsidRPr="00043DFE" w:rsidRDefault="00517943"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F920ED7" w14:textId="77777777" w:rsidR="00517943" w:rsidRPr="00043DFE" w:rsidRDefault="00517943" w:rsidP="008B107E">
            <w:pPr>
              <w:pStyle w:val="TAC"/>
            </w:pPr>
            <w:r w:rsidRPr="00043DFE">
              <w:t>0.32 x 1.5 x K1 (1 x M2 x K1)</w:t>
            </w:r>
          </w:p>
        </w:tc>
        <w:tc>
          <w:tcPr>
            <w:tcW w:w="1846" w:type="dxa"/>
          </w:tcPr>
          <w:p w14:paraId="11501836" w14:textId="77777777" w:rsidR="00517943" w:rsidRPr="00043DFE" w:rsidRDefault="00517943" w:rsidP="008B107E">
            <w:pPr>
              <w:pStyle w:val="TAC"/>
            </w:pPr>
            <w:r w:rsidRPr="00043DFE">
              <w:t>0.64 x 1.5 x K1 (2 x M2 x K1)</w:t>
            </w:r>
          </w:p>
        </w:tc>
      </w:tr>
      <w:tr w:rsidR="00517943" w:rsidRPr="00043DFE" w14:paraId="281871F3" w14:textId="77777777" w:rsidTr="008B107E">
        <w:trPr>
          <w:trHeight w:val="336"/>
        </w:trPr>
        <w:tc>
          <w:tcPr>
            <w:tcW w:w="1198" w:type="dxa"/>
            <w:tcBorders>
              <w:top w:val="nil"/>
              <w:bottom w:val="nil"/>
            </w:tcBorders>
            <w:hideMark/>
          </w:tcPr>
          <w:p w14:paraId="2D0CB6D8" w14:textId="77777777" w:rsidR="00517943" w:rsidRPr="00043DFE" w:rsidRDefault="00517943" w:rsidP="008B107E">
            <w:pPr>
              <w:pStyle w:val="TAC"/>
              <w:rPr>
                <w:lang w:val="en-US"/>
              </w:rPr>
            </w:pPr>
          </w:p>
        </w:tc>
        <w:tc>
          <w:tcPr>
            <w:tcW w:w="751" w:type="dxa"/>
            <w:hideMark/>
          </w:tcPr>
          <w:p w14:paraId="5BCF48BF" w14:textId="77777777" w:rsidR="00517943" w:rsidRPr="00043DFE" w:rsidRDefault="00517943" w:rsidP="008B107E">
            <w:pPr>
              <w:pStyle w:val="TAC"/>
              <w:rPr>
                <w:lang w:val="en-US"/>
              </w:rPr>
            </w:pPr>
            <w:r w:rsidRPr="00043DFE">
              <w:t>0.64</w:t>
            </w:r>
          </w:p>
        </w:tc>
        <w:tc>
          <w:tcPr>
            <w:tcW w:w="930" w:type="dxa"/>
            <w:hideMark/>
          </w:tcPr>
          <w:p w14:paraId="3A269DC8" w14:textId="77777777" w:rsidR="00517943" w:rsidRPr="00043DFE" w:rsidRDefault="00517943"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67FC5B0" w14:textId="77777777" w:rsidR="00517943" w:rsidRPr="00043DFE" w:rsidRDefault="00517943" w:rsidP="008B107E">
            <w:pPr>
              <w:pStyle w:val="TAC"/>
              <w:rPr>
                <w:lang w:val="en-US"/>
              </w:rPr>
            </w:pPr>
          </w:p>
        </w:tc>
        <w:tc>
          <w:tcPr>
            <w:tcW w:w="1860" w:type="dxa"/>
            <w:hideMark/>
          </w:tcPr>
          <w:p w14:paraId="1ECFEE72" w14:textId="77777777" w:rsidR="00517943" w:rsidRPr="00043DFE" w:rsidRDefault="00517943" w:rsidP="008B107E">
            <w:pPr>
              <w:pStyle w:val="TAC"/>
            </w:pPr>
            <w:r w:rsidRPr="00043DFE">
              <w:t>0.64 x K1 (1 x K1)</w:t>
            </w:r>
          </w:p>
        </w:tc>
        <w:tc>
          <w:tcPr>
            <w:tcW w:w="1846" w:type="dxa"/>
          </w:tcPr>
          <w:p w14:paraId="29FB487B" w14:textId="77777777" w:rsidR="00517943" w:rsidRPr="00043DFE" w:rsidRDefault="00517943" w:rsidP="008B107E">
            <w:pPr>
              <w:pStyle w:val="TAC"/>
            </w:pPr>
            <w:r w:rsidRPr="00043DFE">
              <w:t>1.28 x K1 (2 x K1)</w:t>
            </w:r>
          </w:p>
        </w:tc>
      </w:tr>
      <w:tr w:rsidR="00517943" w:rsidRPr="00043DFE" w14:paraId="56616BB8" w14:textId="77777777" w:rsidTr="008B107E">
        <w:trPr>
          <w:trHeight w:val="336"/>
        </w:trPr>
        <w:tc>
          <w:tcPr>
            <w:tcW w:w="1198" w:type="dxa"/>
            <w:tcBorders>
              <w:top w:val="nil"/>
              <w:bottom w:val="nil"/>
            </w:tcBorders>
            <w:hideMark/>
          </w:tcPr>
          <w:p w14:paraId="4CD833E5" w14:textId="77777777" w:rsidR="00517943" w:rsidRPr="00043DFE" w:rsidRDefault="00517943" w:rsidP="008B107E">
            <w:pPr>
              <w:pStyle w:val="TAC"/>
              <w:rPr>
                <w:lang w:val="en-US"/>
              </w:rPr>
            </w:pPr>
          </w:p>
        </w:tc>
        <w:tc>
          <w:tcPr>
            <w:tcW w:w="751" w:type="dxa"/>
            <w:hideMark/>
          </w:tcPr>
          <w:p w14:paraId="1D4BB003" w14:textId="77777777" w:rsidR="00517943" w:rsidRPr="00043DFE" w:rsidRDefault="00517943" w:rsidP="008B107E">
            <w:pPr>
              <w:pStyle w:val="TAC"/>
              <w:rPr>
                <w:lang w:val="en-US"/>
              </w:rPr>
            </w:pPr>
            <w:r w:rsidRPr="00043DFE">
              <w:t>1.28</w:t>
            </w:r>
          </w:p>
        </w:tc>
        <w:tc>
          <w:tcPr>
            <w:tcW w:w="930" w:type="dxa"/>
            <w:hideMark/>
          </w:tcPr>
          <w:p w14:paraId="7BAC1211" w14:textId="77777777" w:rsidR="00517943" w:rsidRPr="00043DFE" w:rsidRDefault="00517943" w:rsidP="008B107E">
            <w:pPr>
              <w:pStyle w:val="TAC"/>
              <w:rPr>
                <w:lang w:val="en-US"/>
              </w:rPr>
            </w:pPr>
            <w:r w:rsidRPr="00043DFE">
              <w:t>≥[7.68] ([6])</w:t>
            </w:r>
          </w:p>
        </w:tc>
        <w:tc>
          <w:tcPr>
            <w:tcW w:w="2431" w:type="dxa"/>
            <w:tcBorders>
              <w:top w:val="nil"/>
              <w:bottom w:val="nil"/>
            </w:tcBorders>
            <w:hideMark/>
          </w:tcPr>
          <w:p w14:paraId="133E121C" w14:textId="77777777" w:rsidR="00517943" w:rsidRPr="00043DFE" w:rsidRDefault="00517943" w:rsidP="008B107E">
            <w:pPr>
              <w:pStyle w:val="TAC"/>
              <w:rPr>
                <w:lang w:val="en-US"/>
              </w:rPr>
            </w:pPr>
          </w:p>
        </w:tc>
        <w:tc>
          <w:tcPr>
            <w:tcW w:w="1860" w:type="dxa"/>
            <w:hideMark/>
          </w:tcPr>
          <w:p w14:paraId="4F49806E" w14:textId="77777777" w:rsidR="00517943" w:rsidRPr="00043DFE" w:rsidRDefault="00517943" w:rsidP="008B107E">
            <w:pPr>
              <w:pStyle w:val="TAC"/>
            </w:pPr>
            <w:r w:rsidRPr="00043DFE">
              <w:t>1.28 x K1 (1 x K1)</w:t>
            </w:r>
          </w:p>
        </w:tc>
        <w:tc>
          <w:tcPr>
            <w:tcW w:w="1846" w:type="dxa"/>
          </w:tcPr>
          <w:p w14:paraId="51D0E802" w14:textId="77777777" w:rsidR="00517943" w:rsidRPr="00043DFE" w:rsidRDefault="00517943" w:rsidP="008B107E">
            <w:pPr>
              <w:pStyle w:val="TAC"/>
            </w:pPr>
            <w:r w:rsidRPr="00043DFE">
              <w:t>2.56 x K1 (2 x K1)</w:t>
            </w:r>
          </w:p>
        </w:tc>
      </w:tr>
      <w:tr w:rsidR="00517943" w:rsidRPr="00043DFE" w14:paraId="64DA2A97" w14:textId="77777777" w:rsidTr="008B107E">
        <w:trPr>
          <w:trHeight w:val="336"/>
        </w:trPr>
        <w:tc>
          <w:tcPr>
            <w:tcW w:w="1198" w:type="dxa"/>
            <w:tcBorders>
              <w:top w:val="nil"/>
            </w:tcBorders>
            <w:hideMark/>
          </w:tcPr>
          <w:p w14:paraId="726E4742" w14:textId="77777777" w:rsidR="00517943" w:rsidRPr="00043DFE" w:rsidRDefault="00517943" w:rsidP="008B107E">
            <w:pPr>
              <w:pStyle w:val="TAC"/>
              <w:rPr>
                <w:lang w:val="en-US"/>
              </w:rPr>
            </w:pPr>
          </w:p>
        </w:tc>
        <w:tc>
          <w:tcPr>
            <w:tcW w:w="751" w:type="dxa"/>
            <w:hideMark/>
          </w:tcPr>
          <w:p w14:paraId="0BB0B1E1" w14:textId="77777777" w:rsidR="00517943" w:rsidRPr="00043DFE" w:rsidRDefault="00517943" w:rsidP="008B107E">
            <w:pPr>
              <w:pStyle w:val="TAC"/>
              <w:rPr>
                <w:lang w:val="en-US"/>
              </w:rPr>
            </w:pPr>
            <w:r w:rsidRPr="00043DFE">
              <w:t>2.56</w:t>
            </w:r>
          </w:p>
        </w:tc>
        <w:tc>
          <w:tcPr>
            <w:tcW w:w="930" w:type="dxa"/>
            <w:hideMark/>
          </w:tcPr>
          <w:p w14:paraId="14A4C4CE" w14:textId="77777777" w:rsidR="00517943" w:rsidRPr="00043DFE" w:rsidRDefault="00517943" w:rsidP="008B107E">
            <w:pPr>
              <w:pStyle w:val="TAC"/>
              <w:rPr>
                <w:lang w:val="en-US"/>
              </w:rPr>
            </w:pPr>
            <w:r w:rsidRPr="00043DFE">
              <w:t>≥[15.36] ([12])</w:t>
            </w:r>
          </w:p>
        </w:tc>
        <w:tc>
          <w:tcPr>
            <w:tcW w:w="2431" w:type="dxa"/>
            <w:tcBorders>
              <w:top w:val="nil"/>
            </w:tcBorders>
            <w:hideMark/>
          </w:tcPr>
          <w:p w14:paraId="101ED1EE" w14:textId="77777777" w:rsidR="00517943" w:rsidRPr="00043DFE" w:rsidRDefault="00517943" w:rsidP="008B107E">
            <w:pPr>
              <w:pStyle w:val="TAC"/>
              <w:rPr>
                <w:lang w:val="en-US"/>
              </w:rPr>
            </w:pPr>
          </w:p>
        </w:tc>
        <w:tc>
          <w:tcPr>
            <w:tcW w:w="1860" w:type="dxa"/>
            <w:hideMark/>
          </w:tcPr>
          <w:p w14:paraId="096848B1" w14:textId="77777777" w:rsidR="00517943" w:rsidRPr="00043DFE" w:rsidRDefault="00517943" w:rsidP="008B107E">
            <w:pPr>
              <w:pStyle w:val="TAC"/>
            </w:pPr>
            <w:r w:rsidRPr="00043DFE">
              <w:t>2.56 x K1 (1 x K1)</w:t>
            </w:r>
          </w:p>
        </w:tc>
        <w:tc>
          <w:tcPr>
            <w:tcW w:w="1846" w:type="dxa"/>
          </w:tcPr>
          <w:p w14:paraId="00B96EBE" w14:textId="77777777" w:rsidR="00517943" w:rsidRPr="00043DFE" w:rsidRDefault="00517943" w:rsidP="008B107E">
            <w:pPr>
              <w:pStyle w:val="TAC"/>
            </w:pPr>
            <w:r w:rsidRPr="00043DFE">
              <w:t>5.12 x K1 (2 x K1)</w:t>
            </w:r>
          </w:p>
        </w:tc>
      </w:tr>
      <w:tr w:rsidR="00517943" w:rsidRPr="00043DFE" w14:paraId="63640E6C" w14:textId="77777777" w:rsidTr="008B107E">
        <w:trPr>
          <w:trHeight w:val="336"/>
        </w:trPr>
        <w:tc>
          <w:tcPr>
            <w:tcW w:w="9016" w:type="dxa"/>
            <w:gridSpan w:val="6"/>
          </w:tcPr>
          <w:p w14:paraId="20A0CC35"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53C6DB07" w14:textId="77777777" w:rsidR="00517943" w:rsidRPr="00043DFE" w:rsidRDefault="00517943"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ECD8A37" w14:textId="77777777" w:rsidR="00517943" w:rsidRPr="00043DFE" w:rsidRDefault="00517943"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3C1E51" w14:textId="77777777" w:rsidR="00517943" w:rsidRPr="00043DFE" w:rsidRDefault="00517943"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08A2EF6" w14:textId="77777777" w:rsidR="00517943" w:rsidRPr="00043DFE" w:rsidRDefault="00517943" w:rsidP="00517943"/>
    <w:p w14:paraId="20385229" w14:textId="77777777" w:rsidR="00517943" w:rsidRPr="00043DFE" w:rsidRDefault="00517943" w:rsidP="00517943">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17943" w:rsidRPr="00043DFE" w14:paraId="588B9609" w14:textId="77777777" w:rsidTr="008B107E">
        <w:trPr>
          <w:trHeight w:val="1692"/>
        </w:trPr>
        <w:tc>
          <w:tcPr>
            <w:tcW w:w="639" w:type="pct"/>
            <w:hideMark/>
          </w:tcPr>
          <w:p w14:paraId="2BB4AA9D" w14:textId="77777777" w:rsidR="00517943" w:rsidRPr="00043DFE" w:rsidRDefault="00517943" w:rsidP="008B107E">
            <w:pPr>
              <w:pStyle w:val="TAH"/>
              <w:rPr>
                <w:lang w:val="en-US"/>
              </w:rPr>
            </w:pPr>
            <w:r w:rsidRPr="00043DFE">
              <w:t>eDRX_IDLE cycle length [s]</w:t>
            </w:r>
          </w:p>
        </w:tc>
        <w:tc>
          <w:tcPr>
            <w:tcW w:w="401" w:type="pct"/>
            <w:hideMark/>
          </w:tcPr>
          <w:p w14:paraId="4D0219F5" w14:textId="77777777" w:rsidR="00517943" w:rsidRPr="00043DFE" w:rsidRDefault="00517943" w:rsidP="008B107E">
            <w:pPr>
              <w:pStyle w:val="TAH"/>
              <w:rPr>
                <w:lang w:val="en-US"/>
              </w:rPr>
            </w:pPr>
            <w:r w:rsidRPr="00043DFE">
              <w:t>DRX cycle length [s]</w:t>
            </w:r>
          </w:p>
        </w:tc>
        <w:tc>
          <w:tcPr>
            <w:tcW w:w="517" w:type="pct"/>
            <w:hideMark/>
          </w:tcPr>
          <w:p w14:paraId="64AAAC6F" w14:textId="77777777" w:rsidR="00517943" w:rsidRPr="00043DFE" w:rsidRDefault="00517943" w:rsidP="008B107E">
            <w:pPr>
              <w:pStyle w:val="TAH"/>
              <w:rPr>
                <w:lang w:val="en-US"/>
              </w:rPr>
            </w:pPr>
            <w:r w:rsidRPr="00043DFE">
              <w:t>PTW length [s] (number of 1.28s periods)</w:t>
            </w:r>
          </w:p>
        </w:tc>
        <w:tc>
          <w:tcPr>
            <w:tcW w:w="467" w:type="pct"/>
          </w:tcPr>
          <w:p w14:paraId="02A615C4" w14:textId="77777777" w:rsidR="00517943" w:rsidRPr="00043DFE" w:rsidRDefault="00517943" w:rsidP="008B107E">
            <w:pPr>
              <w:pStyle w:val="TAH"/>
            </w:pPr>
            <w:r w:rsidRPr="00043DFE">
              <w:t>Scaling Factor (N1)</w:t>
            </w:r>
            <w:r w:rsidRPr="00043DFE">
              <w:rPr>
                <w:vertAlign w:val="superscript"/>
              </w:rPr>
              <w:t xml:space="preserve"> Note1</w:t>
            </w:r>
          </w:p>
        </w:tc>
        <w:tc>
          <w:tcPr>
            <w:tcW w:w="1275" w:type="pct"/>
            <w:hideMark/>
          </w:tcPr>
          <w:p w14:paraId="389DA1D9" w14:textId="77777777" w:rsidR="00517943" w:rsidRPr="00043DFE" w:rsidRDefault="00517943" w:rsidP="008B107E">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256CAAB" w14:textId="77777777" w:rsidR="00517943" w:rsidRPr="00043DFE" w:rsidRDefault="00517943" w:rsidP="008B107E">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26A9BB85" w14:textId="77777777" w:rsidR="00517943" w:rsidRPr="00043DFE" w:rsidRDefault="00517943" w:rsidP="008B107E">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517943" w:rsidRPr="00043DFE" w14:paraId="1564393C" w14:textId="77777777" w:rsidTr="008B107E">
        <w:trPr>
          <w:trHeight w:val="673"/>
        </w:trPr>
        <w:tc>
          <w:tcPr>
            <w:tcW w:w="639" w:type="pct"/>
            <w:tcBorders>
              <w:bottom w:val="nil"/>
            </w:tcBorders>
            <w:hideMark/>
          </w:tcPr>
          <w:p w14:paraId="7E07C45D" w14:textId="77777777" w:rsidR="00517943" w:rsidRPr="00043DFE" w:rsidRDefault="00517943" w:rsidP="008B107E">
            <w:pPr>
              <w:pStyle w:val="TAC"/>
              <w:rPr>
                <w:lang w:val="en-US"/>
              </w:rPr>
            </w:pPr>
            <w:r w:rsidRPr="00043DFE">
              <w:t>20.48 ≤  eDRX_IDLE cycle length ≤[163.84]</w:t>
            </w:r>
          </w:p>
        </w:tc>
        <w:tc>
          <w:tcPr>
            <w:tcW w:w="401" w:type="pct"/>
            <w:hideMark/>
          </w:tcPr>
          <w:p w14:paraId="0B050F9C" w14:textId="77777777" w:rsidR="00517943" w:rsidRPr="00043DFE" w:rsidRDefault="00517943" w:rsidP="008B107E">
            <w:pPr>
              <w:pStyle w:val="TAC"/>
              <w:rPr>
                <w:lang w:val="en-US"/>
              </w:rPr>
            </w:pPr>
            <w:r w:rsidRPr="00043DFE">
              <w:t>0.32</w:t>
            </w:r>
          </w:p>
        </w:tc>
        <w:tc>
          <w:tcPr>
            <w:tcW w:w="517" w:type="pct"/>
            <w:hideMark/>
          </w:tcPr>
          <w:p w14:paraId="5C3495D5" w14:textId="77777777" w:rsidR="00517943" w:rsidRPr="00043DFE" w:rsidRDefault="00517943" w:rsidP="008B107E">
            <w:pPr>
              <w:pStyle w:val="TAC"/>
              <w:rPr>
                <w:lang w:val="en-US"/>
              </w:rPr>
            </w:pPr>
            <w:r w:rsidRPr="00043DFE">
              <w:t>≥15.36 (12)</w:t>
            </w:r>
          </w:p>
        </w:tc>
        <w:tc>
          <w:tcPr>
            <w:tcW w:w="467" w:type="pct"/>
          </w:tcPr>
          <w:p w14:paraId="6864F520" w14:textId="77777777" w:rsidR="00517943" w:rsidRPr="00043DFE" w:rsidRDefault="00517943" w:rsidP="008B107E">
            <w:pPr>
              <w:pStyle w:val="TAC"/>
              <w:rPr>
                <w:lang w:val="en-US"/>
              </w:rPr>
            </w:pPr>
            <w:r w:rsidRPr="00043DFE">
              <w:rPr>
                <w:lang w:val="en-US"/>
              </w:rPr>
              <w:t>8</w:t>
            </w:r>
          </w:p>
        </w:tc>
        <w:tc>
          <w:tcPr>
            <w:tcW w:w="1309" w:type="pct"/>
            <w:gridSpan w:val="2"/>
            <w:tcBorders>
              <w:bottom w:val="nil"/>
            </w:tcBorders>
            <w:hideMark/>
          </w:tcPr>
          <w:p w14:paraId="041CCA49" w14:textId="77777777" w:rsidR="00517943" w:rsidRPr="00043DFE" w:rsidRDefault="00517943"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F88F715" w14:textId="77777777" w:rsidR="00517943" w:rsidRPr="00043DFE" w:rsidRDefault="00517943"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47BD30C" w14:textId="77777777" w:rsidR="00517943" w:rsidRPr="00043DFE" w:rsidRDefault="00517943" w:rsidP="008B107E">
            <w:pPr>
              <w:pStyle w:val="TAC"/>
            </w:pPr>
            <w:r w:rsidRPr="00043DFE">
              <w:t>0.32 x N1 x K1 (1 x N1 x K1)</w:t>
            </w:r>
          </w:p>
        </w:tc>
        <w:tc>
          <w:tcPr>
            <w:tcW w:w="858" w:type="pct"/>
            <w:hideMark/>
          </w:tcPr>
          <w:p w14:paraId="3D5C34D9" w14:textId="77777777" w:rsidR="00517943" w:rsidRPr="00043DFE" w:rsidRDefault="00517943" w:rsidP="008B107E">
            <w:pPr>
              <w:pStyle w:val="TAC"/>
            </w:pPr>
            <w:r w:rsidRPr="00043DFE">
              <w:t>0.64 x N1 x K1 (2 x N1 x K1)</w:t>
            </w:r>
          </w:p>
        </w:tc>
      </w:tr>
      <w:tr w:rsidR="00517943" w:rsidRPr="00043DFE" w14:paraId="7D4120E6" w14:textId="77777777" w:rsidTr="008B107E">
        <w:trPr>
          <w:trHeight w:val="336"/>
        </w:trPr>
        <w:tc>
          <w:tcPr>
            <w:tcW w:w="639" w:type="pct"/>
            <w:tcBorders>
              <w:top w:val="nil"/>
              <w:bottom w:val="nil"/>
            </w:tcBorders>
            <w:hideMark/>
          </w:tcPr>
          <w:p w14:paraId="40F46274" w14:textId="77777777" w:rsidR="00517943" w:rsidRPr="00043DFE" w:rsidRDefault="00517943" w:rsidP="008B107E">
            <w:pPr>
              <w:pStyle w:val="TAC"/>
              <w:rPr>
                <w:lang w:val="en-US"/>
              </w:rPr>
            </w:pPr>
          </w:p>
        </w:tc>
        <w:tc>
          <w:tcPr>
            <w:tcW w:w="401" w:type="pct"/>
            <w:hideMark/>
          </w:tcPr>
          <w:p w14:paraId="7A71C3B2" w14:textId="77777777" w:rsidR="00517943" w:rsidRPr="00043DFE" w:rsidRDefault="00517943" w:rsidP="008B107E">
            <w:pPr>
              <w:pStyle w:val="TAC"/>
              <w:rPr>
                <w:lang w:val="en-US"/>
              </w:rPr>
            </w:pPr>
            <w:r w:rsidRPr="00043DFE">
              <w:t>0.64</w:t>
            </w:r>
          </w:p>
        </w:tc>
        <w:tc>
          <w:tcPr>
            <w:tcW w:w="517" w:type="pct"/>
            <w:hideMark/>
          </w:tcPr>
          <w:p w14:paraId="796D6F68" w14:textId="77777777" w:rsidR="00517943" w:rsidRPr="00043DFE" w:rsidRDefault="00517943" w:rsidP="008B107E">
            <w:pPr>
              <w:pStyle w:val="TAC"/>
              <w:rPr>
                <w:lang w:val="en-US"/>
              </w:rPr>
            </w:pPr>
            <w:r w:rsidRPr="00043DFE">
              <w:t>≥19.2 (15)</w:t>
            </w:r>
          </w:p>
        </w:tc>
        <w:tc>
          <w:tcPr>
            <w:tcW w:w="467" w:type="pct"/>
          </w:tcPr>
          <w:p w14:paraId="7657F0C6" w14:textId="77777777" w:rsidR="00517943" w:rsidRPr="00043DFE" w:rsidRDefault="00517943" w:rsidP="008B107E">
            <w:pPr>
              <w:pStyle w:val="TAC"/>
              <w:rPr>
                <w:lang w:val="en-US"/>
              </w:rPr>
            </w:pPr>
            <w:r w:rsidRPr="00043DFE">
              <w:rPr>
                <w:lang w:val="en-US"/>
              </w:rPr>
              <w:t>5</w:t>
            </w:r>
          </w:p>
        </w:tc>
        <w:tc>
          <w:tcPr>
            <w:tcW w:w="1309" w:type="pct"/>
            <w:gridSpan w:val="2"/>
            <w:tcBorders>
              <w:top w:val="nil"/>
              <w:bottom w:val="nil"/>
            </w:tcBorders>
            <w:hideMark/>
          </w:tcPr>
          <w:p w14:paraId="26BCCFD8" w14:textId="77777777" w:rsidR="00517943" w:rsidRPr="00043DFE" w:rsidRDefault="00517943" w:rsidP="008B107E">
            <w:pPr>
              <w:pStyle w:val="TAC"/>
              <w:rPr>
                <w:lang w:val="en-US"/>
              </w:rPr>
            </w:pPr>
          </w:p>
        </w:tc>
        <w:tc>
          <w:tcPr>
            <w:tcW w:w="809" w:type="pct"/>
            <w:hideMark/>
          </w:tcPr>
          <w:p w14:paraId="347E6B4F" w14:textId="77777777" w:rsidR="00517943" w:rsidRPr="00043DFE" w:rsidRDefault="00517943" w:rsidP="008B107E">
            <w:pPr>
              <w:pStyle w:val="TAC"/>
            </w:pPr>
            <w:r w:rsidRPr="00043DFE">
              <w:t>0.64 x N1 x K1 (1 x N1 x K1)</w:t>
            </w:r>
          </w:p>
        </w:tc>
        <w:tc>
          <w:tcPr>
            <w:tcW w:w="858" w:type="pct"/>
            <w:hideMark/>
          </w:tcPr>
          <w:p w14:paraId="70E7875E" w14:textId="77777777" w:rsidR="00517943" w:rsidRPr="00043DFE" w:rsidRDefault="00517943" w:rsidP="008B107E">
            <w:pPr>
              <w:pStyle w:val="TAC"/>
            </w:pPr>
            <w:r w:rsidRPr="00043DFE">
              <w:t>1.28 x N1 x K1 (2 x N1 x K1)</w:t>
            </w:r>
          </w:p>
        </w:tc>
      </w:tr>
      <w:tr w:rsidR="00517943" w:rsidRPr="00043DFE" w14:paraId="5A65B851" w14:textId="77777777" w:rsidTr="008B107E">
        <w:trPr>
          <w:trHeight w:val="336"/>
        </w:trPr>
        <w:tc>
          <w:tcPr>
            <w:tcW w:w="639" w:type="pct"/>
            <w:tcBorders>
              <w:top w:val="nil"/>
              <w:bottom w:val="nil"/>
            </w:tcBorders>
            <w:hideMark/>
          </w:tcPr>
          <w:p w14:paraId="46980C38" w14:textId="77777777" w:rsidR="00517943" w:rsidRPr="00043DFE" w:rsidRDefault="00517943" w:rsidP="008B107E">
            <w:pPr>
              <w:pStyle w:val="TAC"/>
              <w:rPr>
                <w:lang w:val="en-US"/>
              </w:rPr>
            </w:pPr>
          </w:p>
        </w:tc>
        <w:tc>
          <w:tcPr>
            <w:tcW w:w="401" w:type="pct"/>
            <w:hideMark/>
          </w:tcPr>
          <w:p w14:paraId="52199324" w14:textId="77777777" w:rsidR="00517943" w:rsidRPr="00043DFE" w:rsidRDefault="00517943" w:rsidP="008B107E">
            <w:pPr>
              <w:pStyle w:val="TAC"/>
              <w:rPr>
                <w:lang w:val="en-US"/>
              </w:rPr>
            </w:pPr>
            <w:r w:rsidRPr="00043DFE">
              <w:t>1.28</w:t>
            </w:r>
          </w:p>
        </w:tc>
        <w:tc>
          <w:tcPr>
            <w:tcW w:w="517" w:type="pct"/>
            <w:hideMark/>
          </w:tcPr>
          <w:p w14:paraId="3A2E9AE7" w14:textId="77777777" w:rsidR="00517943" w:rsidRPr="00043DFE" w:rsidRDefault="00517943" w:rsidP="008B107E">
            <w:pPr>
              <w:pStyle w:val="TAC"/>
              <w:rPr>
                <w:lang w:val="en-US"/>
              </w:rPr>
            </w:pPr>
            <w:r w:rsidRPr="00043DFE">
              <w:rPr>
                <w:rFonts w:hint="eastAsia"/>
              </w:rPr>
              <w:t>≥</w:t>
            </w:r>
            <w:r w:rsidRPr="00043DFE">
              <w:t>30.72 (24)</w:t>
            </w:r>
          </w:p>
        </w:tc>
        <w:tc>
          <w:tcPr>
            <w:tcW w:w="467" w:type="pct"/>
          </w:tcPr>
          <w:p w14:paraId="28F96D0E" w14:textId="77777777" w:rsidR="00517943" w:rsidRPr="00043DFE" w:rsidRDefault="00517943" w:rsidP="008B107E">
            <w:pPr>
              <w:pStyle w:val="TAC"/>
              <w:rPr>
                <w:lang w:val="en-US"/>
              </w:rPr>
            </w:pPr>
            <w:r w:rsidRPr="00043DFE">
              <w:rPr>
                <w:lang w:val="en-US"/>
              </w:rPr>
              <w:t>4</w:t>
            </w:r>
          </w:p>
        </w:tc>
        <w:tc>
          <w:tcPr>
            <w:tcW w:w="1309" w:type="pct"/>
            <w:gridSpan w:val="2"/>
            <w:tcBorders>
              <w:top w:val="nil"/>
              <w:bottom w:val="nil"/>
            </w:tcBorders>
            <w:hideMark/>
          </w:tcPr>
          <w:p w14:paraId="03D98376" w14:textId="77777777" w:rsidR="00517943" w:rsidRPr="00043DFE" w:rsidRDefault="00517943" w:rsidP="008B107E">
            <w:pPr>
              <w:pStyle w:val="TAC"/>
              <w:rPr>
                <w:lang w:val="en-US"/>
              </w:rPr>
            </w:pPr>
          </w:p>
        </w:tc>
        <w:tc>
          <w:tcPr>
            <w:tcW w:w="809" w:type="pct"/>
            <w:hideMark/>
          </w:tcPr>
          <w:p w14:paraId="4A950362" w14:textId="77777777" w:rsidR="00517943" w:rsidRPr="00043DFE" w:rsidRDefault="00517943" w:rsidP="008B107E">
            <w:pPr>
              <w:pStyle w:val="TAC"/>
            </w:pPr>
            <w:r w:rsidRPr="00043DFE">
              <w:t>1.28 x N1 x K1 (1 x N1 x K1)</w:t>
            </w:r>
          </w:p>
        </w:tc>
        <w:tc>
          <w:tcPr>
            <w:tcW w:w="858" w:type="pct"/>
            <w:hideMark/>
          </w:tcPr>
          <w:p w14:paraId="51AFA54F" w14:textId="77777777" w:rsidR="00517943" w:rsidRPr="00043DFE" w:rsidRDefault="00517943" w:rsidP="008B107E">
            <w:pPr>
              <w:pStyle w:val="TAC"/>
            </w:pPr>
            <w:r w:rsidRPr="00043DFE">
              <w:t>2.56 x N1 x K1 (2 x N1 x K1)</w:t>
            </w:r>
          </w:p>
        </w:tc>
      </w:tr>
      <w:tr w:rsidR="00517943" w:rsidRPr="00043DFE" w14:paraId="558F8E9F" w14:textId="77777777" w:rsidTr="008B107E">
        <w:trPr>
          <w:trHeight w:val="336"/>
        </w:trPr>
        <w:tc>
          <w:tcPr>
            <w:tcW w:w="639" w:type="pct"/>
            <w:tcBorders>
              <w:top w:val="nil"/>
            </w:tcBorders>
          </w:tcPr>
          <w:p w14:paraId="0B5CD57E" w14:textId="77777777" w:rsidR="00517943" w:rsidRPr="00043DFE" w:rsidRDefault="00517943" w:rsidP="008B107E">
            <w:pPr>
              <w:pStyle w:val="TAC"/>
              <w:rPr>
                <w:lang w:val="en-US"/>
              </w:rPr>
            </w:pPr>
          </w:p>
        </w:tc>
        <w:tc>
          <w:tcPr>
            <w:tcW w:w="401" w:type="pct"/>
          </w:tcPr>
          <w:p w14:paraId="037702FE" w14:textId="77777777" w:rsidR="00517943" w:rsidRPr="00043DFE" w:rsidRDefault="00517943" w:rsidP="008B107E">
            <w:pPr>
              <w:pStyle w:val="TAC"/>
            </w:pPr>
            <w:r w:rsidRPr="00043DFE">
              <w:t>2.56</w:t>
            </w:r>
          </w:p>
        </w:tc>
        <w:tc>
          <w:tcPr>
            <w:tcW w:w="517" w:type="pct"/>
          </w:tcPr>
          <w:p w14:paraId="07BA70F1" w14:textId="77777777" w:rsidR="00517943" w:rsidRPr="00043DFE" w:rsidRDefault="00517943" w:rsidP="008B107E">
            <w:pPr>
              <w:pStyle w:val="TAC"/>
            </w:pPr>
            <w:r w:rsidRPr="00043DFE">
              <w:rPr>
                <w:lang w:eastAsia="zh-CN"/>
              </w:rPr>
              <w:t>40.96 (32)</w:t>
            </w:r>
          </w:p>
        </w:tc>
        <w:tc>
          <w:tcPr>
            <w:tcW w:w="467" w:type="pct"/>
          </w:tcPr>
          <w:p w14:paraId="168B768A" w14:textId="77777777" w:rsidR="00517943" w:rsidRPr="00043DFE" w:rsidRDefault="00517943" w:rsidP="008B107E">
            <w:pPr>
              <w:pStyle w:val="TAC"/>
              <w:rPr>
                <w:lang w:val="en-US"/>
              </w:rPr>
            </w:pPr>
            <w:r w:rsidRPr="00043DFE">
              <w:rPr>
                <w:lang w:val="en-US"/>
              </w:rPr>
              <w:t>3</w:t>
            </w:r>
          </w:p>
        </w:tc>
        <w:tc>
          <w:tcPr>
            <w:tcW w:w="1309" w:type="pct"/>
            <w:gridSpan w:val="2"/>
            <w:tcBorders>
              <w:top w:val="nil"/>
            </w:tcBorders>
          </w:tcPr>
          <w:p w14:paraId="7F4F4D51" w14:textId="77777777" w:rsidR="00517943" w:rsidRPr="00043DFE" w:rsidRDefault="00517943" w:rsidP="008B107E">
            <w:pPr>
              <w:pStyle w:val="TAC"/>
              <w:rPr>
                <w:lang w:val="en-US"/>
              </w:rPr>
            </w:pPr>
          </w:p>
        </w:tc>
        <w:tc>
          <w:tcPr>
            <w:tcW w:w="809" w:type="pct"/>
          </w:tcPr>
          <w:p w14:paraId="20561DAE" w14:textId="77777777" w:rsidR="00517943" w:rsidRPr="00043DFE" w:rsidRDefault="00517943" w:rsidP="008B107E">
            <w:pPr>
              <w:pStyle w:val="TAC"/>
            </w:pPr>
            <w:r w:rsidRPr="00043DFE">
              <w:rPr>
                <w:lang w:eastAsia="zh-CN"/>
              </w:rPr>
              <w:t>20.48</w:t>
            </w:r>
          </w:p>
        </w:tc>
        <w:tc>
          <w:tcPr>
            <w:tcW w:w="858" w:type="pct"/>
          </w:tcPr>
          <w:p w14:paraId="22BD5C6D" w14:textId="77777777" w:rsidR="00517943" w:rsidRPr="00043DFE" w:rsidRDefault="00517943" w:rsidP="008B107E">
            <w:pPr>
              <w:pStyle w:val="TAC"/>
            </w:pPr>
            <w:r w:rsidRPr="00043DFE">
              <w:rPr>
                <w:lang w:eastAsia="zh-CN"/>
              </w:rPr>
              <w:t>40.96</w:t>
            </w:r>
          </w:p>
        </w:tc>
      </w:tr>
      <w:tr w:rsidR="00517943" w:rsidRPr="00043DFE" w14:paraId="3B777623" w14:textId="77777777" w:rsidTr="008B107E">
        <w:trPr>
          <w:trHeight w:val="336"/>
        </w:trPr>
        <w:tc>
          <w:tcPr>
            <w:tcW w:w="5000" w:type="pct"/>
            <w:gridSpan w:val="8"/>
          </w:tcPr>
          <w:p w14:paraId="7F5F5F78" w14:textId="77777777" w:rsidR="00517943" w:rsidRPr="00043DFE" w:rsidRDefault="00517943"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8DE8C83" w14:textId="77777777" w:rsidR="00517943" w:rsidRPr="00043DFE" w:rsidRDefault="00517943"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5CC13243" w14:textId="77777777" w:rsidR="00517943" w:rsidRPr="00043DFE" w:rsidRDefault="00517943"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AB228C6" w14:textId="77777777" w:rsidR="00517943" w:rsidRPr="00043DFE" w:rsidRDefault="00517943"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D33E79" w14:textId="77777777" w:rsidR="00517943" w:rsidRPr="00043DFE" w:rsidRDefault="00517943"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6107C41" w14:textId="77777777" w:rsidR="00517943" w:rsidRPr="00043DFE" w:rsidRDefault="00517943"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17B8A5A" w14:textId="77777777" w:rsidR="00517943" w:rsidRPr="00043DFE" w:rsidRDefault="00517943"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7C73352" w14:textId="77777777" w:rsidR="00517943" w:rsidRDefault="00517943"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27A68D48" w14:textId="77777777" w:rsidR="00985138" w:rsidRPr="00043DFE" w:rsidRDefault="00985138" w:rsidP="00985138">
      <w:pPr>
        <w:rPr>
          <w:noProof/>
        </w:rPr>
      </w:pPr>
      <w:r w:rsidRPr="00043DFE">
        <w:rPr>
          <w:noProof/>
        </w:rPr>
        <w:t xml:space="preserve">If the UE is configured with eDRX_IDLE cycle then the requirements in Table 4.2.2.10.3-2 and Table 4.2.2.10.3-3 are applicable for eDRX cycle up to 10.24 s in FR1 and FR2, respectively. </w:t>
      </w:r>
    </w:p>
    <w:p w14:paraId="3B86D68D" w14:textId="77777777" w:rsidR="00985138" w:rsidRPr="00043DFE" w:rsidRDefault="00985138" w:rsidP="00D60521">
      <w:pPr>
        <w:overflowPunct/>
        <w:autoSpaceDE/>
        <w:autoSpaceDN/>
        <w:adjustRightInd/>
        <w:textAlignment w:val="auto"/>
      </w:pPr>
      <w:r w:rsidRPr="00043DFE">
        <w:t xml:space="preserve">If the UE is configured with eDRX_IDLE cycle greater than 10.24 s in FR1 and FR2, then the requirements in Table </w:t>
      </w:r>
      <w:r w:rsidRPr="00043DFE">
        <w:rPr>
          <w:lang w:val="en-US"/>
        </w:rPr>
        <w:t>Table 4.2.2.10.3-4</w:t>
      </w:r>
      <w:r w:rsidRPr="00043DFE">
        <w:t xml:space="preserve"> and </w:t>
      </w:r>
      <w:r w:rsidRPr="00043DFE">
        <w:rPr>
          <w:lang w:val="en-US"/>
        </w:rPr>
        <w:t xml:space="preserve">Table 4.2.2.10.3-5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2910E71B" w14:textId="3EE1BF6E" w:rsidR="0022726A" w:rsidRDefault="00985138" w:rsidP="00985138">
      <w:pPr>
        <w:rPr>
          <w:noProof/>
        </w:rPr>
      </w:pPr>
      <w:r w:rsidRPr="00043DFE">
        <w:rPr>
          <w:noProof/>
        </w:rPr>
        <w:t xml:space="preserve">When Srxlev &gt; SnonIntraSearchP and Squal &gt; SnonIntraSearchQ and regardless of whether the UE is configured with </w:t>
      </w:r>
      <w:r w:rsidRPr="00043DFE">
        <w:rPr>
          <w:i/>
          <w:iCs/>
          <w:noProof/>
        </w:rPr>
        <w:t>highPriorityMeasRelax</w:t>
      </w:r>
      <w:r w:rsidRPr="00043DFE">
        <w:rPr>
          <w:noProof/>
        </w:rPr>
        <w:t xml:space="preserve"> [2] or not, the UE shall search for inter-frequency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260E23" w:rsidR="00A20BE0" w:rsidRDefault="00A20BE0" w:rsidP="00A20BE0">
      <w:pPr>
        <w:rPr>
          <w:lang w:val="en-US" w:eastAsia="zh-CN"/>
        </w:rPr>
      </w:pPr>
    </w:p>
    <w:p w14:paraId="3EAFE3F3" w14:textId="77777777" w:rsidR="00985138" w:rsidRPr="00043DFE" w:rsidRDefault="00985138" w:rsidP="00985138">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85138" w:rsidRPr="00043DFE" w14:paraId="5AC9DB8C"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C8C1DB" w14:textId="77777777" w:rsidR="00985138" w:rsidRPr="00043DFE" w:rsidRDefault="00985138"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C1F3EE"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B7D796"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D6856F"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617EAEE"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87D1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0FDC"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345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3AD6" w14:textId="77777777" w:rsidR="00985138" w:rsidRPr="00043DFE" w:rsidRDefault="00985138" w:rsidP="008B107E">
            <w:pPr>
              <w:keepNext/>
              <w:keepLines/>
              <w:spacing w:after="0"/>
              <w:jc w:val="center"/>
              <w:rPr>
                <w:rFonts w:ascii="Arial" w:hAnsi="Arial"/>
                <w:b/>
                <w:sz w:val="18"/>
              </w:rPr>
            </w:pPr>
          </w:p>
        </w:tc>
      </w:tr>
      <w:tr w:rsidR="00985138" w:rsidRPr="00043DFE" w14:paraId="649A106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C4F00" w14:textId="77777777" w:rsidR="00985138" w:rsidRPr="00043DFE" w:rsidRDefault="00985138"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FA917" w14:textId="77777777" w:rsidR="00985138" w:rsidRPr="00043DFE" w:rsidRDefault="00985138"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B569505" w14:textId="77777777" w:rsidR="00985138" w:rsidRPr="00043DFE" w:rsidRDefault="00985138"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9FCD76"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2581AF3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3B515" w14:textId="77777777" w:rsidR="00985138" w:rsidRPr="00043DFE" w:rsidRDefault="00985138"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2F6978F"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2113E2"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046ACA"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3937D22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C6131" w14:textId="77777777" w:rsidR="00985138" w:rsidRPr="00043DFE" w:rsidRDefault="00985138"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99912E"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E637FA1"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242F4F"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2AE6F4D6"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D85DD96"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03929EE9" w14:textId="77777777" w:rsidR="00985138" w:rsidRPr="00043DFE" w:rsidRDefault="00985138"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94B8550" w14:textId="77777777" w:rsidR="00985138" w:rsidRPr="00043DFE" w:rsidRDefault="00985138" w:rsidP="00985138">
      <w:pPr>
        <w:rPr>
          <w:noProof/>
        </w:rPr>
      </w:pPr>
    </w:p>
    <w:p w14:paraId="61464A84" w14:textId="77777777" w:rsidR="00985138" w:rsidRPr="00043DFE" w:rsidRDefault="00985138" w:rsidP="00985138">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985138" w:rsidRPr="00043DFE" w14:paraId="65CC200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A59EEA" w14:textId="77777777" w:rsidR="00985138" w:rsidRPr="00043DFE" w:rsidRDefault="00985138" w:rsidP="008B107E">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CCE659A"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51CA2AF"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699CFF7"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EF85AE6"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4A811" w14:textId="77777777" w:rsidR="00985138" w:rsidRPr="00043DFE" w:rsidRDefault="00985138" w:rsidP="008B107E">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EE08EFB" w14:textId="77777777" w:rsidR="00985138" w:rsidRPr="00043DFE" w:rsidRDefault="00985138" w:rsidP="008B107E">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DA2838" w14:textId="77777777" w:rsidR="00985138" w:rsidRPr="00043DFE" w:rsidRDefault="00985138" w:rsidP="008B107E">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3745E1E8" w14:textId="77777777" w:rsidR="00985138" w:rsidRPr="00043DFE" w:rsidRDefault="00985138" w:rsidP="008B107E">
            <w:pPr>
              <w:pStyle w:val="TAH"/>
            </w:pPr>
          </w:p>
        </w:tc>
      </w:tr>
      <w:tr w:rsidR="00985138" w:rsidRPr="00043DFE" w14:paraId="11124BF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C3E652" w14:textId="77777777" w:rsidR="00985138" w:rsidRPr="00043DFE" w:rsidRDefault="00985138" w:rsidP="008B107E">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3E67BD8B" w14:textId="77777777" w:rsidR="00985138" w:rsidRPr="00043DFE" w:rsidRDefault="00985138" w:rsidP="008B107E">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CDF4A99" w14:textId="77777777" w:rsidR="00985138" w:rsidRPr="00043DFE" w:rsidRDefault="00985138" w:rsidP="008B107E">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0D3DA5E7"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0CCD0C8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F9DDD0" w14:textId="77777777" w:rsidR="00985138" w:rsidRPr="00043DFE" w:rsidRDefault="00985138" w:rsidP="008B107E">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DBF312E"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ACE8988"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07ED563"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6ACAE60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6A7E1" w14:textId="77777777" w:rsidR="00985138" w:rsidRPr="00043DFE" w:rsidRDefault="00985138" w:rsidP="008B107E">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A4340D9"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111BA412"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C71F4D8"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57360C41"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E843A3"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D777FA2" w14:textId="77777777" w:rsidR="00985138" w:rsidRPr="00043DFE" w:rsidRDefault="00985138" w:rsidP="008B107E">
            <w:pPr>
              <w:pStyle w:val="TAN"/>
              <w:rPr>
                <w:snapToGrid w:val="0"/>
              </w:rPr>
            </w:pPr>
            <w:r w:rsidRPr="00043DFE">
              <w:rPr>
                <w:snapToGrid w:val="0"/>
              </w:rPr>
              <w:t>Note 2</w:t>
            </w:r>
            <w:r w:rsidRPr="00043DFE">
              <w:t>:</w:t>
            </w:r>
            <w:r w:rsidRPr="00043DFE">
              <w:rPr>
                <w:lang w:val="en-US"/>
              </w:rPr>
              <w:tab/>
            </w:r>
            <w:r w:rsidRPr="00043DFE">
              <w:t>N1 = 3.</w:t>
            </w:r>
          </w:p>
          <w:p w14:paraId="4C684543" w14:textId="77777777" w:rsidR="00985138" w:rsidRPr="00043DFE" w:rsidRDefault="00985138"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F810F8D" w14:textId="77777777" w:rsidR="00985138" w:rsidRPr="00043DFE" w:rsidRDefault="00985138" w:rsidP="00985138">
      <w:pPr>
        <w:rPr>
          <w:noProof/>
        </w:rPr>
      </w:pPr>
    </w:p>
    <w:p w14:paraId="253E6A51" w14:textId="77777777" w:rsidR="00985138" w:rsidRPr="00043DFE" w:rsidRDefault="00985138" w:rsidP="00985138">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85138" w:rsidRPr="00043DFE" w14:paraId="1AF65EA4" w14:textId="77777777" w:rsidTr="008B107E">
        <w:trPr>
          <w:trHeight w:val="1692"/>
        </w:trPr>
        <w:tc>
          <w:tcPr>
            <w:tcW w:w="1198" w:type="dxa"/>
            <w:hideMark/>
          </w:tcPr>
          <w:p w14:paraId="668173F3" w14:textId="77777777" w:rsidR="00985138" w:rsidRPr="00043DFE" w:rsidRDefault="00985138" w:rsidP="008B107E">
            <w:pPr>
              <w:pStyle w:val="TAH"/>
              <w:rPr>
                <w:lang w:val="en-US"/>
              </w:rPr>
            </w:pPr>
            <w:r w:rsidRPr="00043DFE">
              <w:t>eDRX_IDLE cycle length [s]</w:t>
            </w:r>
          </w:p>
        </w:tc>
        <w:tc>
          <w:tcPr>
            <w:tcW w:w="751" w:type="dxa"/>
            <w:hideMark/>
          </w:tcPr>
          <w:p w14:paraId="0F4A18E8" w14:textId="77777777" w:rsidR="00985138" w:rsidRPr="00043DFE" w:rsidRDefault="00985138" w:rsidP="008B107E">
            <w:pPr>
              <w:pStyle w:val="TAH"/>
              <w:rPr>
                <w:lang w:val="en-US"/>
              </w:rPr>
            </w:pPr>
            <w:r w:rsidRPr="00043DFE">
              <w:t>DRX cycle length [s]</w:t>
            </w:r>
          </w:p>
        </w:tc>
        <w:tc>
          <w:tcPr>
            <w:tcW w:w="930" w:type="dxa"/>
            <w:hideMark/>
          </w:tcPr>
          <w:p w14:paraId="28AA37C7" w14:textId="77777777" w:rsidR="00985138" w:rsidRPr="00043DFE" w:rsidRDefault="00985138" w:rsidP="008B107E">
            <w:pPr>
              <w:pStyle w:val="TAH"/>
              <w:rPr>
                <w:lang w:val="en-US"/>
              </w:rPr>
            </w:pPr>
            <w:r w:rsidRPr="00043DFE">
              <w:t>PTW length [s] (number of 1.28s periods)</w:t>
            </w:r>
          </w:p>
        </w:tc>
        <w:tc>
          <w:tcPr>
            <w:tcW w:w="2431" w:type="dxa"/>
            <w:hideMark/>
          </w:tcPr>
          <w:p w14:paraId="252A8950"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6BE2887E"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6C9B4015"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985138" w:rsidRPr="00043DFE" w14:paraId="3A982DEF" w14:textId="77777777" w:rsidTr="008B107E">
        <w:trPr>
          <w:trHeight w:val="673"/>
        </w:trPr>
        <w:tc>
          <w:tcPr>
            <w:tcW w:w="1198" w:type="dxa"/>
            <w:tcBorders>
              <w:bottom w:val="nil"/>
            </w:tcBorders>
            <w:hideMark/>
          </w:tcPr>
          <w:p w14:paraId="78997A8A" w14:textId="77777777" w:rsidR="00985138" w:rsidRPr="00043DFE" w:rsidRDefault="00985138" w:rsidP="008B107E">
            <w:pPr>
              <w:pStyle w:val="TAC"/>
              <w:rPr>
                <w:lang w:val="en-US"/>
              </w:rPr>
            </w:pPr>
            <w:r w:rsidRPr="00043DFE">
              <w:t>20.48 ≤  eDRX_IDLE cycle length ≤[163.84]</w:t>
            </w:r>
          </w:p>
        </w:tc>
        <w:tc>
          <w:tcPr>
            <w:tcW w:w="751" w:type="dxa"/>
            <w:hideMark/>
          </w:tcPr>
          <w:p w14:paraId="32FEEC7B" w14:textId="77777777" w:rsidR="00985138" w:rsidRPr="00043DFE" w:rsidRDefault="00985138" w:rsidP="008B107E">
            <w:pPr>
              <w:pStyle w:val="TAC"/>
              <w:rPr>
                <w:lang w:val="en-US"/>
              </w:rPr>
            </w:pPr>
            <w:r w:rsidRPr="00043DFE">
              <w:t>0.32</w:t>
            </w:r>
          </w:p>
        </w:tc>
        <w:tc>
          <w:tcPr>
            <w:tcW w:w="930" w:type="dxa"/>
            <w:hideMark/>
          </w:tcPr>
          <w:p w14:paraId="78C2F755" w14:textId="77777777" w:rsidR="00985138" w:rsidRPr="00043DFE" w:rsidRDefault="00985138"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6A97711C" w14:textId="77777777" w:rsidR="00985138" w:rsidRPr="00043DFE" w:rsidRDefault="00985138"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EDB3B7A" w14:textId="77777777" w:rsidR="00985138" w:rsidRPr="00043DFE" w:rsidRDefault="00985138"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B859E45" w14:textId="77777777" w:rsidR="00985138" w:rsidRPr="00043DFE" w:rsidRDefault="00985138" w:rsidP="008B107E">
            <w:pPr>
              <w:pStyle w:val="TAC"/>
            </w:pPr>
            <w:r w:rsidRPr="00043DFE">
              <w:t>0.32 x M2 x K1 (1 x M2 x K1)</w:t>
            </w:r>
          </w:p>
        </w:tc>
        <w:tc>
          <w:tcPr>
            <w:tcW w:w="1846" w:type="dxa"/>
          </w:tcPr>
          <w:p w14:paraId="6015ACEF" w14:textId="77777777" w:rsidR="00985138" w:rsidRPr="00043DFE" w:rsidRDefault="00985138" w:rsidP="008B107E">
            <w:pPr>
              <w:pStyle w:val="TAC"/>
            </w:pPr>
            <w:r w:rsidRPr="00043DFE">
              <w:t>0.64 x M2 x K1 (2 x M2 x K1)</w:t>
            </w:r>
          </w:p>
        </w:tc>
      </w:tr>
      <w:tr w:rsidR="00985138" w:rsidRPr="00043DFE" w14:paraId="0618D76A" w14:textId="77777777" w:rsidTr="008B107E">
        <w:trPr>
          <w:trHeight w:val="336"/>
        </w:trPr>
        <w:tc>
          <w:tcPr>
            <w:tcW w:w="1198" w:type="dxa"/>
            <w:tcBorders>
              <w:top w:val="nil"/>
              <w:bottom w:val="nil"/>
            </w:tcBorders>
            <w:hideMark/>
          </w:tcPr>
          <w:p w14:paraId="7B26ECE2" w14:textId="77777777" w:rsidR="00985138" w:rsidRPr="00043DFE" w:rsidRDefault="00985138" w:rsidP="008B107E">
            <w:pPr>
              <w:pStyle w:val="TAC"/>
              <w:rPr>
                <w:lang w:val="en-US"/>
              </w:rPr>
            </w:pPr>
          </w:p>
        </w:tc>
        <w:tc>
          <w:tcPr>
            <w:tcW w:w="751" w:type="dxa"/>
            <w:hideMark/>
          </w:tcPr>
          <w:p w14:paraId="1F5A89BF" w14:textId="77777777" w:rsidR="00985138" w:rsidRPr="00043DFE" w:rsidRDefault="00985138" w:rsidP="008B107E">
            <w:pPr>
              <w:pStyle w:val="TAC"/>
              <w:rPr>
                <w:lang w:val="en-US"/>
              </w:rPr>
            </w:pPr>
            <w:r w:rsidRPr="00043DFE">
              <w:t>0.64</w:t>
            </w:r>
          </w:p>
        </w:tc>
        <w:tc>
          <w:tcPr>
            <w:tcW w:w="930" w:type="dxa"/>
            <w:hideMark/>
          </w:tcPr>
          <w:p w14:paraId="6F6330BC" w14:textId="77777777" w:rsidR="00985138" w:rsidRPr="00043DFE" w:rsidRDefault="00985138"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4B51A005" w14:textId="77777777" w:rsidR="00985138" w:rsidRPr="00043DFE" w:rsidRDefault="00985138" w:rsidP="008B107E">
            <w:pPr>
              <w:pStyle w:val="TAC"/>
              <w:rPr>
                <w:lang w:val="en-US"/>
              </w:rPr>
            </w:pPr>
          </w:p>
        </w:tc>
        <w:tc>
          <w:tcPr>
            <w:tcW w:w="1860" w:type="dxa"/>
            <w:hideMark/>
          </w:tcPr>
          <w:p w14:paraId="1574C63F" w14:textId="77777777" w:rsidR="00985138" w:rsidRPr="00043DFE" w:rsidRDefault="00985138" w:rsidP="008B107E">
            <w:pPr>
              <w:pStyle w:val="TAC"/>
            </w:pPr>
            <w:r w:rsidRPr="00043DFE">
              <w:t>0.64 x K1 (1 x K1)</w:t>
            </w:r>
          </w:p>
        </w:tc>
        <w:tc>
          <w:tcPr>
            <w:tcW w:w="1846" w:type="dxa"/>
          </w:tcPr>
          <w:p w14:paraId="3BE61DFA" w14:textId="77777777" w:rsidR="00985138" w:rsidRPr="00043DFE" w:rsidRDefault="00985138" w:rsidP="008B107E">
            <w:pPr>
              <w:pStyle w:val="TAC"/>
            </w:pPr>
            <w:r w:rsidRPr="00043DFE">
              <w:t>1.28 x K1 (2 x K1)</w:t>
            </w:r>
          </w:p>
        </w:tc>
      </w:tr>
      <w:tr w:rsidR="00985138" w:rsidRPr="00043DFE" w14:paraId="135319D4" w14:textId="77777777" w:rsidTr="008B107E">
        <w:trPr>
          <w:trHeight w:val="336"/>
        </w:trPr>
        <w:tc>
          <w:tcPr>
            <w:tcW w:w="1198" w:type="dxa"/>
            <w:tcBorders>
              <w:top w:val="nil"/>
              <w:bottom w:val="nil"/>
            </w:tcBorders>
            <w:hideMark/>
          </w:tcPr>
          <w:p w14:paraId="020CBDF3" w14:textId="77777777" w:rsidR="00985138" w:rsidRPr="00043DFE" w:rsidRDefault="00985138" w:rsidP="008B107E">
            <w:pPr>
              <w:pStyle w:val="TAC"/>
              <w:rPr>
                <w:lang w:val="en-US"/>
              </w:rPr>
            </w:pPr>
          </w:p>
        </w:tc>
        <w:tc>
          <w:tcPr>
            <w:tcW w:w="751" w:type="dxa"/>
            <w:hideMark/>
          </w:tcPr>
          <w:p w14:paraId="3DDFCED9" w14:textId="77777777" w:rsidR="00985138" w:rsidRPr="00043DFE" w:rsidRDefault="00985138" w:rsidP="008B107E">
            <w:pPr>
              <w:pStyle w:val="TAC"/>
              <w:rPr>
                <w:lang w:val="en-US"/>
              </w:rPr>
            </w:pPr>
            <w:r w:rsidRPr="00043DFE">
              <w:t>1.28</w:t>
            </w:r>
          </w:p>
        </w:tc>
        <w:tc>
          <w:tcPr>
            <w:tcW w:w="930" w:type="dxa"/>
            <w:hideMark/>
          </w:tcPr>
          <w:p w14:paraId="4E0F1DD2" w14:textId="77777777" w:rsidR="00985138" w:rsidRPr="00043DFE" w:rsidRDefault="00985138" w:rsidP="008B107E">
            <w:pPr>
              <w:pStyle w:val="TAC"/>
              <w:rPr>
                <w:lang w:val="en-US"/>
              </w:rPr>
            </w:pPr>
            <w:r w:rsidRPr="00043DFE">
              <w:t>≥[7.68] ([6])</w:t>
            </w:r>
          </w:p>
        </w:tc>
        <w:tc>
          <w:tcPr>
            <w:tcW w:w="2431" w:type="dxa"/>
            <w:tcBorders>
              <w:top w:val="nil"/>
              <w:bottom w:val="nil"/>
            </w:tcBorders>
            <w:hideMark/>
          </w:tcPr>
          <w:p w14:paraId="34F7DA9B" w14:textId="77777777" w:rsidR="00985138" w:rsidRPr="00043DFE" w:rsidRDefault="00985138" w:rsidP="008B107E">
            <w:pPr>
              <w:pStyle w:val="TAC"/>
              <w:rPr>
                <w:lang w:val="en-US"/>
              </w:rPr>
            </w:pPr>
          </w:p>
        </w:tc>
        <w:tc>
          <w:tcPr>
            <w:tcW w:w="1860" w:type="dxa"/>
            <w:hideMark/>
          </w:tcPr>
          <w:p w14:paraId="238A3391" w14:textId="77777777" w:rsidR="00985138" w:rsidRPr="00043DFE" w:rsidRDefault="00985138" w:rsidP="008B107E">
            <w:pPr>
              <w:pStyle w:val="TAC"/>
            </w:pPr>
            <w:r w:rsidRPr="00043DFE">
              <w:t>1.28 x K1 (1 x K1)</w:t>
            </w:r>
          </w:p>
        </w:tc>
        <w:tc>
          <w:tcPr>
            <w:tcW w:w="1846" w:type="dxa"/>
          </w:tcPr>
          <w:p w14:paraId="07E9118E" w14:textId="77777777" w:rsidR="00985138" w:rsidRPr="00043DFE" w:rsidRDefault="00985138" w:rsidP="008B107E">
            <w:pPr>
              <w:pStyle w:val="TAC"/>
            </w:pPr>
            <w:r w:rsidRPr="00043DFE">
              <w:t>2.56 x K1 (2 x K1)</w:t>
            </w:r>
          </w:p>
        </w:tc>
      </w:tr>
      <w:tr w:rsidR="00985138" w:rsidRPr="00043DFE" w14:paraId="03DB72A8" w14:textId="77777777" w:rsidTr="008B107E">
        <w:trPr>
          <w:trHeight w:val="336"/>
        </w:trPr>
        <w:tc>
          <w:tcPr>
            <w:tcW w:w="1198" w:type="dxa"/>
            <w:tcBorders>
              <w:top w:val="nil"/>
            </w:tcBorders>
            <w:hideMark/>
          </w:tcPr>
          <w:p w14:paraId="7612980E" w14:textId="77777777" w:rsidR="00985138" w:rsidRPr="00043DFE" w:rsidRDefault="00985138" w:rsidP="008B107E">
            <w:pPr>
              <w:pStyle w:val="TAC"/>
              <w:rPr>
                <w:lang w:val="en-US"/>
              </w:rPr>
            </w:pPr>
          </w:p>
        </w:tc>
        <w:tc>
          <w:tcPr>
            <w:tcW w:w="751" w:type="dxa"/>
            <w:hideMark/>
          </w:tcPr>
          <w:p w14:paraId="42603A36" w14:textId="77777777" w:rsidR="00985138" w:rsidRPr="00043DFE" w:rsidRDefault="00985138" w:rsidP="008B107E">
            <w:pPr>
              <w:pStyle w:val="TAC"/>
              <w:rPr>
                <w:lang w:val="en-US"/>
              </w:rPr>
            </w:pPr>
            <w:r w:rsidRPr="00043DFE">
              <w:t>2.56</w:t>
            </w:r>
          </w:p>
        </w:tc>
        <w:tc>
          <w:tcPr>
            <w:tcW w:w="930" w:type="dxa"/>
            <w:hideMark/>
          </w:tcPr>
          <w:p w14:paraId="00A5FD77" w14:textId="77777777" w:rsidR="00985138" w:rsidRPr="00043DFE" w:rsidRDefault="00985138" w:rsidP="008B107E">
            <w:pPr>
              <w:pStyle w:val="TAC"/>
              <w:rPr>
                <w:lang w:val="en-US"/>
              </w:rPr>
            </w:pPr>
            <w:r w:rsidRPr="00043DFE">
              <w:t>≥[15.36] ([12])</w:t>
            </w:r>
          </w:p>
        </w:tc>
        <w:tc>
          <w:tcPr>
            <w:tcW w:w="2431" w:type="dxa"/>
            <w:tcBorders>
              <w:top w:val="nil"/>
            </w:tcBorders>
            <w:hideMark/>
          </w:tcPr>
          <w:p w14:paraId="7AF97B85" w14:textId="77777777" w:rsidR="00985138" w:rsidRPr="00043DFE" w:rsidRDefault="00985138" w:rsidP="008B107E">
            <w:pPr>
              <w:pStyle w:val="TAC"/>
              <w:rPr>
                <w:lang w:val="en-US"/>
              </w:rPr>
            </w:pPr>
          </w:p>
        </w:tc>
        <w:tc>
          <w:tcPr>
            <w:tcW w:w="1860" w:type="dxa"/>
            <w:hideMark/>
          </w:tcPr>
          <w:p w14:paraId="50048D7C" w14:textId="77777777" w:rsidR="00985138" w:rsidRPr="00043DFE" w:rsidRDefault="00985138" w:rsidP="008B107E">
            <w:pPr>
              <w:pStyle w:val="TAC"/>
            </w:pPr>
            <w:r w:rsidRPr="00043DFE">
              <w:t>2.56 x K1 (1 x K1)</w:t>
            </w:r>
          </w:p>
        </w:tc>
        <w:tc>
          <w:tcPr>
            <w:tcW w:w="1846" w:type="dxa"/>
          </w:tcPr>
          <w:p w14:paraId="59B4B047" w14:textId="77777777" w:rsidR="00985138" w:rsidRPr="00043DFE" w:rsidRDefault="00985138" w:rsidP="008B107E">
            <w:pPr>
              <w:pStyle w:val="TAC"/>
            </w:pPr>
            <w:r w:rsidRPr="00043DFE">
              <w:t>5.12 x K1 (2 x K1)</w:t>
            </w:r>
          </w:p>
        </w:tc>
      </w:tr>
      <w:tr w:rsidR="00985138" w:rsidRPr="00043DFE" w14:paraId="18ECA76B" w14:textId="77777777" w:rsidTr="008B107E">
        <w:trPr>
          <w:trHeight w:val="336"/>
        </w:trPr>
        <w:tc>
          <w:tcPr>
            <w:tcW w:w="9016" w:type="dxa"/>
            <w:gridSpan w:val="6"/>
          </w:tcPr>
          <w:p w14:paraId="14CA48DD"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F59F1BF" w14:textId="77777777" w:rsidR="00985138" w:rsidRPr="00043DFE" w:rsidRDefault="00985138"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89BED5A" w14:textId="77777777" w:rsidR="00985138" w:rsidRPr="00043DFE" w:rsidRDefault="00985138"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ED5BAF" w14:textId="77777777" w:rsidR="00985138" w:rsidRPr="00043DFE" w:rsidRDefault="00985138"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2CE2EEB7" w14:textId="77777777" w:rsidR="00985138" w:rsidRPr="00043DFE" w:rsidRDefault="00985138"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DF770B" w14:textId="77777777" w:rsidR="00985138" w:rsidRPr="00043DFE" w:rsidRDefault="00985138" w:rsidP="00985138"/>
    <w:p w14:paraId="1CE6C7EA" w14:textId="77777777" w:rsidR="00985138" w:rsidRPr="00043DFE" w:rsidRDefault="00985138" w:rsidP="00985138">
      <w:pPr>
        <w:pStyle w:val="TH"/>
        <w:rPr>
          <w:lang w:val="en-US"/>
        </w:rPr>
      </w:pPr>
      <w:r w:rsidRPr="00043DFE">
        <w:rPr>
          <w:lang w:val="en-US"/>
        </w:rPr>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85138" w:rsidRPr="00043DFE" w14:paraId="6047F279" w14:textId="77777777" w:rsidTr="008B107E">
        <w:trPr>
          <w:trHeight w:val="1692"/>
        </w:trPr>
        <w:tc>
          <w:tcPr>
            <w:tcW w:w="639" w:type="pct"/>
            <w:hideMark/>
          </w:tcPr>
          <w:p w14:paraId="5C900ECF" w14:textId="77777777" w:rsidR="00985138" w:rsidRPr="00043DFE" w:rsidRDefault="00985138" w:rsidP="008B107E">
            <w:pPr>
              <w:pStyle w:val="TAH"/>
              <w:rPr>
                <w:lang w:val="en-US"/>
              </w:rPr>
            </w:pPr>
            <w:r w:rsidRPr="00043DFE">
              <w:t>eDRX_IDLE cycle length [s]</w:t>
            </w:r>
          </w:p>
        </w:tc>
        <w:tc>
          <w:tcPr>
            <w:tcW w:w="401" w:type="pct"/>
            <w:hideMark/>
          </w:tcPr>
          <w:p w14:paraId="1D94FAE3" w14:textId="77777777" w:rsidR="00985138" w:rsidRPr="00043DFE" w:rsidRDefault="00985138" w:rsidP="008B107E">
            <w:pPr>
              <w:pStyle w:val="TAH"/>
              <w:rPr>
                <w:lang w:val="en-US"/>
              </w:rPr>
            </w:pPr>
            <w:r w:rsidRPr="00043DFE">
              <w:t>DRX cycle length [s]</w:t>
            </w:r>
          </w:p>
        </w:tc>
        <w:tc>
          <w:tcPr>
            <w:tcW w:w="517" w:type="pct"/>
            <w:hideMark/>
          </w:tcPr>
          <w:p w14:paraId="77698837" w14:textId="77777777" w:rsidR="00985138" w:rsidRPr="00043DFE" w:rsidRDefault="00985138" w:rsidP="008B107E">
            <w:pPr>
              <w:pStyle w:val="TAH"/>
              <w:rPr>
                <w:lang w:val="en-US"/>
              </w:rPr>
            </w:pPr>
            <w:r w:rsidRPr="00043DFE">
              <w:t>PTW length [s] (number of 1.28s periods)</w:t>
            </w:r>
          </w:p>
        </w:tc>
        <w:tc>
          <w:tcPr>
            <w:tcW w:w="467" w:type="pct"/>
          </w:tcPr>
          <w:p w14:paraId="269B9733" w14:textId="77777777" w:rsidR="00985138" w:rsidRPr="00043DFE" w:rsidRDefault="00985138" w:rsidP="008B107E">
            <w:pPr>
              <w:pStyle w:val="TAH"/>
            </w:pPr>
            <w:r w:rsidRPr="00043DFE">
              <w:t>Scaling Factor (N1)</w:t>
            </w:r>
            <w:r w:rsidRPr="00043DFE">
              <w:rPr>
                <w:vertAlign w:val="superscript"/>
              </w:rPr>
              <w:t xml:space="preserve"> Note1</w:t>
            </w:r>
          </w:p>
        </w:tc>
        <w:tc>
          <w:tcPr>
            <w:tcW w:w="1275" w:type="pct"/>
            <w:hideMark/>
          </w:tcPr>
          <w:p w14:paraId="3A0444B0" w14:textId="77777777" w:rsidR="00985138" w:rsidRPr="00043DFE" w:rsidRDefault="00985138" w:rsidP="008B107E">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50CBE083" w14:textId="77777777" w:rsidR="00985138" w:rsidRPr="00043DFE" w:rsidRDefault="00985138" w:rsidP="008B107E">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3870F3DB" w14:textId="77777777" w:rsidR="00985138" w:rsidRPr="00043DFE" w:rsidRDefault="00985138" w:rsidP="008B107E">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85138" w:rsidRPr="00043DFE" w14:paraId="6E6E3B34" w14:textId="77777777" w:rsidTr="008B107E">
        <w:trPr>
          <w:trHeight w:val="673"/>
        </w:trPr>
        <w:tc>
          <w:tcPr>
            <w:tcW w:w="639" w:type="pct"/>
            <w:tcBorders>
              <w:bottom w:val="nil"/>
            </w:tcBorders>
            <w:hideMark/>
          </w:tcPr>
          <w:p w14:paraId="432DE499" w14:textId="77777777" w:rsidR="00985138" w:rsidRPr="00043DFE" w:rsidRDefault="00985138" w:rsidP="008B107E">
            <w:pPr>
              <w:pStyle w:val="TAC"/>
              <w:rPr>
                <w:lang w:val="en-US"/>
              </w:rPr>
            </w:pPr>
            <w:r w:rsidRPr="00043DFE">
              <w:t>20.48 ≤  eDRX_IDLE cycle length ≤[163.84]</w:t>
            </w:r>
          </w:p>
        </w:tc>
        <w:tc>
          <w:tcPr>
            <w:tcW w:w="401" w:type="pct"/>
            <w:hideMark/>
          </w:tcPr>
          <w:p w14:paraId="52A796DA" w14:textId="77777777" w:rsidR="00985138" w:rsidRPr="00043DFE" w:rsidRDefault="00985138" w:rsidP="008B107E">
            <w:pPr>
              <w:pStyle w:val="TAC"/>
              <w:rPr>
                <w:lang w:val="en-US"/>
              </w:rPr>
            </w:pPr>
            <w:r w:rsidRPr="00043DFE">
              <w:t>0.32</w:t>
            </w:r>
          </w:p>
        </w:tc>
        <w:tc>
          <w:tcPr>
            <w:tcW w:w="517" w:type="pct"/>
            <w:hideMark/>
          </w:tcPr>
          <w:p w14:paraId="0252F7CD" w14:textId="77777777" w:rsidR="00985138" w:rsidRPr="00043DFE" w:rsidRDefault="00985138" w:rsidP="008B107E">
            <w:pPr>
              <w:pStyle w:val="TAC"/>
              <w:rPr>
                <w:lang w:val="en-US"/>
              </w:rPr>
            </w:pPr>
            <w:r w:rsidRPr="00043DFE">
              <w:t>≥15.36 (12)</w:t>
            </w:r>
          </w:p>
        </w:tc>
        <w:tc>
          <w:tcPr>
            <w:tcW w:w="467" w:type="pct"/>
          </w:tcPr>
          <w:p w14:paraId="43F91557" w14:textId="77777777" w:rsidR="00985138" w:rsidRPr="00043DFE" w:rsidRDefault="00985138" w:rsidP="008B107E">
            <w:pPr>
              <w:pStyle w:val="TAC"/>
              <w:rPr>
                <w:lang w:val="en-US"/>
              </w:rPr>
            </w:pPr>
            <w:r w:rsidRPr="00043DFE">
              <w:rPr>
                <w:lang w:val="en-US"/>
              </w:rPr>
              <w:t>8</w:t>
            </w:r>
          </w:p>
        </w:tc>
        <w:tc>
          <w:tcPr>
            <w:tcW w:w="1309" w:type="pct"/>
            <w:gridSpan w:val="2"/>
            <w:tcBorders>
              <w:bottom w:val="nil"/>
            </w:tcBorders>
            <w:hideMark/>
          </w:tcPr>
          <w:p w14:paraId="45B48858" w14:textId="77777777" w:rsidR="00985138" w:rsidRPr="00043DFE" w:rsidRDefault="00985138"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9DF6B5D" w14:textId="77777777" w:rsidR="00985138" w:rsidRPr="00043DFE" w:rsidRDefault="00985138"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6AEFE" w14:textId="77777777" w:rsidR="00985138" w:rsidRPr="00043DFE" w:rsidRDefault="00985138" w:rsidP="008B107E">
            <w:pPr>
              <w:pStyle w:val="TAC"/>
            </w:pPr>
            <w:r w:rsidRPr="00043DFE">
              <w:t>0.32 x N1 x K1 (1 x N1 x K1)</w:t>
            </w:r>
          </w:p>
        </w:tc>
        <w:tc>
          <w:tcPr>
            <w:tcW w:w="858" w:type="pct"/>
            <w:hideMark/>
          </w:tcPr>
          <w:p w14:paraId="261428CE" w14:textId="77777777" w:rsidR="00985138" w:rsidRPr="00043DFE" w:rsidRDefault="00985138" w:rsidP="008B107E">
            <w:pPr>
              <w:pStyle w:val="TAC"/>
            </w:pPr>
            <w:r w:rsidRPr="00043DFE">
              <w:t>0.64 x N1 x K1 (2 x N1 x K1)</w:t>
            </w:r>
          </w:p>
        </w:tc>
      </w:tr>
      <w:tr w:rsidR="00985138" w:rsidRPr="00043DFE" w14:paraId="5FAFA223" w14:textId="77777777" w:rsidTr="008B107E">
        <w:trPr>
          <w:trHeight w:val="336"/>
        </w:trPr>
        <w:tc>
          <w:tcPr>
            <w:tcW w:w="639" w:type="pct"/>
            <w:tcBorders>
              <w:top w:val="nil"/>
              <w:bottom w:val="nil"/>
            </w:tcBorders>
            <w:hideMark/>
          </w:tcPr>
          <w:p w14:paraId="15E227F7" w14:textId="77777777" w:rsidR="00985138" w:rsidRPr="00043DFE" w:rsidRDefault="00985138" w:rsidP="008B107E">
            <w:pPr>
              <w:pStyle w:val="TAC"/>
              <w:rPr>
                <w:lang w:val="en-US"/>
              </w:rPr>
            </w:pPr>
          </w:p>
        </w:tc>
        <w:tc>
          <w:tcPr>
            <w:tcW w:w="401" w:type="pct"/>
            <w:hideMark/>
          </w:tcPr>
          <w:p w14:paraId="2023DBC4" w14:textId="77777777" w:rsidR="00985138" w:rsidRPr="00043DFE" w:rsidRDefault="00985138" w:rsidP="008B107E">
            <w:pPr>
              <w:pStyle w:val="TAC"/>
              <w:rPr>
                <w:lang w:val="en-US"/>
              </w:rPr>
            </w:pPr>
            <w:r w:rsidRPr="00043DFE">
              <w:t>0.64</w:t>
            </w:r>
          </w:p>
        </w:tc>
        <w:tc>
          <w:tcPr>
            <w:tcW w:w="517" w:type="pct"/>
            <w:hideMark/>
          </w:tcPr>
          <w:p w14:paraId="1AB2A80D" w14:textId="77777777" w:rsidR="00985138" w:rsidRPr="00043DFE" w:rsidRDefault="00985138" w:rsidP="008B107E">
            <w:pPr>
              <w:pStyle w:val="TAC"/>
              <w:rPr>
                <w:lang w:val="en-US"/>
              </w:rPr>
            </w:pPr>
            <w:r w:rsidRPr="00043DFE">
              <w:t>≥19.2 (15)</w:t>
            </w:r>
          </w:p>
        </w:tc>
        <w:tc>
          <w:tcPr>
            <w:tcW w:w="467" w:type="pct"/>
          </w:tcPr>
          <w:p w14:paraId="52E5B6E4" w14:textId="77777777" w:rsidR="00985138" w:rsidRPr="00043DFE" w:rsidRDefault="00985138" w:rsidP="008B107E">
            <w:pPr>
              <w:pStyle w:val="TAC"/>
              <w:rPr>
                <w:lang w:val="en-US"/>
              </w:rPr>
            </w:pPr>
            <w:r w:rsidRPr="00043DFE">
              <w:rPr>
                <w:lang w:val="en-US"/>
              </w:rPr>
              <w:t>5</w:t>
            </w:r>
          </w:p>
        </w:tc>
        <w:tc>
          <w:tcPr>
            <w:tcW w:w="1309" w:type="pct"/>
            <w:gridSpan w:val="2"/>
            <w:tcBorders>
              <w:top w:val="nil"/>
              <w:bottom w:val="nil"/>
            </w:tcBorders>
            <w:hideMark/>
          </w:tcPr>
          <w:p w14:paraId="51A61D32" w14:textId="77777777" w:rsidR="00985138" w:rsidRPr="00043DFE" w:rsidRDefault="00985138" w:rsidP="008B107E">
            <w:pPr>
              <w:pStyle w:val="TAC"/>
              <w:rPr>
                <w:lang w:val="en-US"/>
              </w:rPr>
            </w:pPr>
          </w:p>
        </w:tc>
        <w:tc>
          <w:tcPr>
            <w:tcW w:w="809" w:type="pct"/>
            <w:hideMark/>
          </w:tcPr>
          <w:p w14:paraId="6CBAF53B" w14:textId="77777777" w:rsidR="00985138" w:rsidRPr="00043DFE" w:rsidRDefault="00985138" w:rsidP="008B107E">
            <w:pPr>
              <w:pStyle w:val="TAC"/>
            </w:pPr>
            <w:r w:rsidRPr="00043DFE">
              <w:t>0.64 x N1 x K1 (1 x N1 x K1)</w:t>
            </w:r>
          </w:p>
        </w:tc>
        <w:tc>
          <w:tcPr>
            <w:tcW w:w="858" w:type="pct"/>
            <w:hideMark/>
          </w:tcPr>
          <w:p w14:paraId="5B5ED21E" w14:textId="77777777" w:rsidR="00985138" w:rsidRPr="00043DFE" w:rsidRDefault="00985138" w:rsidP="008B107E">
            <w:pPr>
              <w:pStyle w:val="TAC"/>
            </w:pPr>
            <w:r w:rsidRPr="00043DFE">
              <w:t>1.28 x N1 x K1 (2 x N1 x K1)</w:t>
            </w:r>
          </w:p>
        </w:tc>
      </w:tr>
      <w:tr w:rsidR="00985138" w:rsidRPr="00043DFE" w14:paraId="4903A9D0" w14:textId="77777777" w:rsidTr="008B107E">
        <w:trPr>
          <w:trHeight w:val="336"/>
        </w:trPr>
        <w:tc>
          <w:tcPr>
            <w:tcW w:w="639" w:type="pct"/>
            <w:tcBorders>
              <w:top w:val="nil"/>
              <w:bottom w:val="nil"/>
            </w:tcBorders>
            <w:hideMark/>
          </w:tcPr>
          <w:p w14:paraId="6FEBFF5D" w14:textId="77777777" w:rsidR="00985138" w:rsidRPr="00043DFE" w:rsidRDefault="00985138" w:rsidP="008B107E">
            <w:pPr>
              <w:pStyle w:val="TAC"/>
              <w:rPr>
                <w:lang w:val="en-US"/>
              </w:rPr>
            </w:pPr>
          </w:p>
        </w:tc>
        <w:tc>
          <w:tcPr>
            <w:tcW w:w="401" w:type="pct"/>
            <w:hideMark/>
          </w:tcPr>
          <w:p w14:paraId="4BB08D25" w14:textId="77777777" w:rsidR="00985138" w:rsidRPr="00043DFE" w:rsidRDefault="00985138" w:rsidP="008B107E">
            <w:pPr>
              <w:pStyle w:val="TAC"/>
              <w:rPr>
                <w:lang w:val="en-US"/>
              </w:rPr>
            </w:pPr>
            <w:r w:rsidRPr="00043DFE">
              <w:t>1.28</w:t>
            </w:r>
          </w:p>
        </w:tc>
        <w:tc>
          <w:tcPr>
            <w:tcW w:w="517" w:type="pct"/>
            <w:hideMark/>
          </w:tcPr>
          <w:p w14:paraId="4F238FBE" w14:textId="77777777" w:rsidR="00985138" w:rsidRPr="00043DFE" w:rsidRDefault="00985138" w:rsidP="008B107E">
            <w:pPr>
              <w:pStyle w:val="TAC"/>
              <w:rPr>
                <w:highlight w:val="yellow"/>
                <w:lang w:val="en-US"/>
              </w:rPr>
            </w:pPr>
            <w:r w:rsidRPr="00043DFE">
              <w:rPr>
                <w:rFonts w:hint="eastAsia"/>
              </w:rPr>
              <w:t>≥</w:t>
            </w:r>
            <w:r w:rsidRPr="00043DFE">
              <w:t>30.72 (24)</w:t>
            </w:r>
          </w:p>
        </w:tc>
        <w:tc>
          <w:tcPr>
            <w:tcW w:w="467" w:type="pct"/>
          </w:tcPr>
          <w:p w14:paraId="224E5AEB" w14:textId="77777777" w:rsidR="00985138" w:rsidRPr="00043DFE" w:rsidRDefault="00985138" w:rsidP="008B107E">
            <w:pPr>
              <w:pStyle w:val="TAC"/>
              <w:rPr>
                <w:lang w:val="en-US"/>
              </w:rPr>
            </w:pPr>
            <w:r w:rsidRPr="00043DFE">
              <w:rPr>
                <w:lang w:val="en-US"/>
              </w:rPr>
              <w:t>4</w:t>
            </w:r>
          </w:p>
        </w:tc>
        <w:tc>
          <w:tcPr>
            <w:tcW w:w="1309" w:type="pct"/>
            <w:gridSpan w:val="2"/>
            <w:tcBorders>
              <w:top w:val="nil"/>
              <w:bottom w:val="nil"/>
            </w:tcBorders>
            <w:hideMark/>
          </w:tcPr>
          <w:p w14:paraId="3302BC9E" w14:textId="77777777" w:rsidR="00985138" w:rsidRPr="00043DFE" w:rsidRDefault="00985138" w:rsidP="008B107E">
            <w:pPr>
              <w:pStyle w:val="TAC"/>
              <w:rPr>
                <w:lang w:val="en-US"/>
              </w:rPr>
            </w:pPr>
          </w:p>
        </w:tc>
        <w:tc>
          <w:tcPr>
            <w:tcW w:w="809" w:type="pct"/>
            <w:hideMark/>
          </w:tcPr>
          <w:p w14:paraId="0B0ACBAC" w14:textId="77777777" w:rsidR="00985138" w:rsidRPr="00043DFE" w:rsidRDefault="00985138" w:rsidP="008B107E">
            <w:pPr>
              <w:pStyle w:val="TAC"/>
            </w:pPr>
            <w:r w:rsidRPr="00043DFE">
              <w:t>1.28 x N1 x K1 (1 x N1 x K1)</w:t>
            </w:r>
          </w:p>
        </w:tc>
        <w:tc>
          <w:tcPr>
            <w:tcW w:w="858" w:type="pct"/>
            <w:hideMark/>
          </w:tcPr>
          <w:p w14:paraId="383449E5" w14:textId="77777777" w:rsidR="00985138" w:rsidRPr="00043DFE" w:rsidRDefault="00985138" w:rsidP="008B107E">
            <w:pPr>
              <w:pStyle w:val="TAC"/>
            </w:pPr>
            <w:r w:rsidRPr="00043DFE">
              <w:t>2.56 x N1 x K1 (2 x N1 x K1)</w:t>
            </w:r>
          </w:p>
        </w:tc>
      </w:tr>
      <w:tr w:rsidR="00985138" w:rsidRPr="00043DFE" w14:paraId="3A8CB83D" w14:textId="77777777" w:rsidTr="008B107E">
        <w:trPr>
          <w:trHeight w:val="336"/>
        </w:trPr>
        <w:tc>
          <w:tcPr>
            <w:tcW w:w="639" w:type="pct"/>
            <w:tcBorders>
              <w:top w:val="nil"/>
            </w:tcBorders>
          </w:tcPr>
          <w:p w14:paraId="2C965F50" w14:textId="77777777" w:rsidR="00985138" w:rsidRPr="00043DFE" w:rsidRDefault="00985138" w:rsidP="008B107E">
            <w:pPr>
              <w:pStyle w:val="TAC"/>
              <w:rPr>
                <w:lang w:val="en-US"/>
              </w:rPr>
            </w:pPr>
          </w:p>
        </w:tc>
        <w:tc>
          <w:tcPr>
            <w:tcW w:w="401" w:type="pct"/>
          </w:tcPr>
          <w:p w14:paraId="1FD3563B" w14:textId="77777777" w:rsidR="00985138" w:rsidRPr="00043DFE" w:rsidRDefault="00985138" w:rsidP="008B107E">
            <w:pPr>
              <w:pStyle w:val="TAC"/>
            </w:pPr>
            <w:r w:rsidRPr="00043DFE">
              <w:t>2.56</w:t>
            </w:r>
          </w:p>
        </w:tc>
        <w:tc>
          <w:tcPr>
            <w:tcW w:w="517" w:type="pct"/>
          </w:tcPr>
          <w:p w14:paraId="099FEAEE" w14:textId="77777777" w:rsidR="00985138" w:rsidRPr="00043DFE" w:rsidRDefault="00985138" w:rsidP="008B107E">
            <w:pPr>
              <w:pStyle w:val="TAC"/>
            </w:pPr>
            <w:r w:rsidRPr="00043DFE">
              <w:rPr>
                <w:lang w:eastAsia="zh-CN"/>
              </w:rPr>
              <w:t>40.96 (32)</w:t>
            </w:r>
          </w:p>
        </w:tc>
        <w:tc>
          <w:tcPr>
            <w:tcW w:w="467" w:type="pct"/>
          </w:tcPr>
          <w:p w14:paraId="5704699A" w14:textId="77777777" w:rsidR="00985138" w:rsidRPr="00043DFE" w:rsidRDefault="00985138" w:rsidP="008B107E">
            <w:pPr>
              <w:pStyle w:val="TAC"/>
              <w:rPr>
                <w:lang w:val="en-US"/>
              </w:rPr>
            </w:pPr>
            <w:r w:rsidRPr="00043DFE">
              <w:rPr>
                <w:lang w:val="en-US"/>
              </w:rPr>
              <w:t>3</w:t>
            </w:r>
          </w:p>
        </w:tc>
        <w:tc>
          <w:tcPr>
            <w:tcW w:w="1309" w:type="pct"/>
            <w:gridSpan w:val="2"/>
            <w:tcBorders>
              <w:top w:val="nil"/>
            </w:tcBorders>
          </w:tcPr>
          <w:p w14:paraId="5F541B2D" w14:textId="77777777" w:rsidR="00985138" w:rsidRPr="00043DFE" w:rsidRDefault="00985138" w:rsidP="008B107E">
            <w:pPr>
              <w:pStyle w:val="TAC"/>
              <w:rPr>
                <w:lang w:val="en-US"/>
              </w:rPr>
            </w:pPr>
          </w:p>
        </w:tc>
        <w:tc>
          <w:tcPr>
            <w:tcW w:w="809" w:type="pct"/>
          </w:tcPr>
          <w:p w14:paraId="38A36C35" w14:textId="77777777" w:rsidR="00985138" w:rsidRPr="00043DFE" w:rsidRDefault="00985138" w:rsidP="008B107E">
            <w:pPr>
              <w:pStyle w:val="TAC"/>
            </w:pPr>
            <w:r w:rsidRPr="00043DFE">
              <w:rPr>
                <w:lang w:eastAsia="zh-CN"/>
              </w:rPr>
              <w:t>20.48</w:t>
            </w:r>
          </w:p>
        </w:tc>
        <w:tc>
          <w:tcPr>
            <w:tcW w:w="858" w:type="pct"/>
          </w:tcPr>
          <w:p w14:paraId="707B0571" w14:textId="77777777" w:rsidR="00985138" w:rsidRPr="00043DFE" w:rsidRDefault="00985138" w:rsidP="008B107E">
            <w:pPr>
              <w:pStyle w:val="TAC"/>
            </w:pPr>
            <w:r w:rsidRPr="00043DFE">
              <w:rPr>
                <w:lang w:eastAsia="zh-CN"/>
              </w:rPr>
              <w:t>40.96</w:t>
            </w:r>
          </w:p>
        </w:tc>
      </w:tr>
      <w:tr w:rsidR="00985138" w:rsidRPr="00043DFE" w14:paraId="098B7904" w14:textId="77777777" w:rsidTr="008B107E">
        <w:trPr>
          <w:trHeight w:val="336"/>
        </w:trPr>
        <w:tc>
          <w:tcPr>
            <w:tcW w:w="5000" w:type="pct"/>
            <w:gridSpan w:val="8"/>
          </w:tcPr>
          <w:p w14:paraId="4384BD20" w14:textId="77777777" w:rsidR="00985138" w:rsidRPr="00043DFE" w:rsidRDefault="00985138"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6583A9B" w14:textId="77777777" w:rsidR="00985138" w:rsidRPr="00043DFE" w:rsidRDefault="00985138"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11CD3F2D" w14:textId="77777777" w:rsidR="00985138" w:rsidRPr="00043DFE" w:rsidRDefault="00985138"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9FD6649" w14:textId="77777777" w:rsidR="00985138" w:rsidRPr="00043DFE" w:rsidRDefault="00985138"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5949B631" w14:textId="77777777" w:rsidR="00985138" w:rsidRPr="00043DFE" w:rsidRDefault="00985138"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DF4E10" w14:textId="77777777" w:rsidR="00985138" w:rsidRPr="00043DFE" w:rsidRDefault="00985138"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0C2BAF7" w14:textId="77777777" w:rsidR="00985138" w:rsidRPr="00043DFE" w:rsidRDefault="00985138"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46AE356A" w14:textId="77777777" w:rsidR="00985138" w:rsidRPr="00043DFE" w:rsidRDefault="00985138" w:rsidP="00985138">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0590B3A0" w14:textId="77777777" w:rsidR="00D617EC" w:rsidRPr="00043DFE" w:rsidRDefault="00D617EC" w:rsidP="00D617EC">
      <w:pPr>
        <w:rPr>
          <w:lang w:eastAsia="fr-FR"/>
        </w:rPr>
      </w:pPr>
      <w:r w:rsidRPr="00043DFE">
        <w:rPr>
          <w:lang w:eastAsia="fr-FR"/>
        </w:rPr>
        <w:t xml:space="preserve">If the UE is configured with eDRX_IDLE cycle then the requirements in Table 4.2.2.11.2-2 are applicable for eDRX cycle &lt; 10.24 s. </w:t>
      </w:r>
    </w:p>
    <w:p w14:paraId="1B47ABE9" w14:textId="77777777" w:rsidR="00D617EC" w:rsidRPr="00043DFE" w:rsidRDefault="00D617EC" w:rsidP="00D60521">
      <w:r w:rsidRPr="00043DFE">
        <w:rPr>
          <w:lang w:eastAsia="fr-FR"/>
        </w:rPr>
        <w:t>If the UE is configured with eDRX_IDLE cycle ≥ 10.24 s, then the requirements in Table 4.2.2.11.2-3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109B4329" w14:textId="279AD89F" w:rsidR="00FA1949" w:rsidRDefault="00D617EC" w:rsidP="00D617EC">
      <w:pPr>
        <w:rPr>
          <w:lang w:eastAsia="zh-CN"/>
        </w:rPr>
      </w:pPr>
      <w:r w:rsidRPr="00043DFE">
        <w:rPr>
          <w:lang w:eastAsia="zh-CN"/>
        </w:rPr>
        <w:t xml:space="preserve">When </w:t>
      </w:r>
      <w:r w:rsidRPr="00043DFE">
        <w:t>Srxlev &gt; S</w:t>
      </w:r>
      <w:r w:rsidRPr="00043DFE">
        <w:rPr>
          <w:vertAlign w:val="subscript"/>
        </w:rPr>
        <w:t>nonIntraSearchP</w:t>
      </w:r>
      <w:r w:rsidRPr="00043DFE">
        <w:t xml:space="preserve"> and Squal &gt; S</w:t>
      </w:r>
      <w:r w:rsidRPr="00043DFE">
        <w:rPr>
          <w:vertAlign w:val="subscript"/>
        </w:rPr>
        <w:t>nonIntraSearchQ</w:t>
      </w:r>
      <w:r w:rsidRPr="00043DFE">
        <w:t xml:space="preserve"> and the UE is configured with </w:t>
      </w:r>
      <w:r w:rsidRPr="00043DFE">
        <w:rPr>
          <w:i/>
          <w:iCs/>
          <w:noProof/>
        </w:rPr>
        <w:t>highPriorityMeasRelax</w:t>
      </w:r>
      <w:r w:rsidRPr="00043DFE">
        <w:rPr>
          <w:noProof/>
        </w:rPr>
        <w:t xml:space="preserve"> [2] then</w:t>
      </w:r>
      <w:r w:rsidRPr="00043DFE">
        <w:t xml:space="preserve"> the UE shall search for E-UTRA inter-</w:t>
      </w:r>
      <w:r w:rsidRPr="00043DFE">
        <w:rPr>
          <w:rFonts w:hint="eastAsia"/>
          <w:lang w:eastAsia="zh-CN"/>
        </w:rPr>
        <w:t xml:space="preserve">RAT </w:t>
      </w:r>
      <w:r w:rsidRPr="00043DFE">
        <w:t>frequency layers of higher priority at least every K2*T</w:t>
      </w:r>
      <w:r w:rsidRPr="00043DFE">
        <w:rPr>
          <w:vertAlign w:val="subscript"/>
        </w:rPr>
        <w:t xml:space="preserve">higher_priority_search seconds </w:t>
      </w:r>
      <w:r w:rsidRPr="00043DFE">
        <w:t>where T</w:t>
      </w:r>
      <w:r w:rsidRPr="00043DFE">
        <w:rPr>
          <w:vertAlign w:val="subscript"/>
        </w:rPr>
        <w:t>higher_priority_search</w:t>
      </w:r>
      <w:r w:rsidRPr="00043DFE">
        <w:t xml:space="preserve"> is described in clause 4.2.2.7 and, </w:t>
      </w:r>
      <w:r w:rsidRPr="00043DFE">
        <w:rPr>
          <w:snapToGrid w:val="0"/>
          <w:lang w:eastAsia="zh-CN"/>
        </w:rPr>
        <w:t>K2 = 60</w:t>
      </w:r>
      <w:r w:rsidRPr="00043DFE">
        <w:t xml:space="preserve">. Otherwise if the UE is not configured with </w:t>
      </w:r>
      <w:r w:rsidRPr="00043DFE">
        <w:rPr>
          <w:i/>
          <w:iCs/>
          <w:noProof/>
        </w:rPr>
        <w:t>highPriorityMeasRelax</w:t>
      </w:r>
      <w:r w:rsidRPr="00043DFE">
        <w:rPr>
          <w:noProof/>
        </w:rPr>
        <w:t xml:space="preserve"> [2] then the UE shall </w:t>
      </w:r>
      <w:r w:rsidRPr="00043DFE">
        <w:t>search for E-UTRA inter-</w:t>
      </w:r>
      <w:r w:rsidRPr="00043DFE">
        <w:rPr>
          <w:rFonts w:hint="eastAsia"/>
          <w:lang w:eastAsia="zh-CN"/>
        </w:rPr>
        <w:t>RA</w:t>
      </w:r>
      <w:r w:rsidRPr="00043DFE">
        <w:rPr>
          <w:lang w:eastAsia="zh-CN"/>
        </w:rPr>
        <w:t>T</w:t>
      </w:r>
      <w:r w:rsidRPr="00043DFE">
        <w:rPr>
          <w:rFonts w:hint="eastAsia"/>
          <w:lang w:eastAsia="zh-CN"/>
        </w:rPr>
        <w:t xml:space="preserve"> </w:t>
      </w:r>
      <w:r w:rsidRPr="00043DFE">
        <w:t>frequency layers of higher priority at least every T</w:t>
      </w:r>
      <w:r w:rsidRPr="00043DFE">
        <w:rPr>
          <w:vertAlign w:val="subscript"/>
        </w:rPr>
        <w:t xml:space="preserve">higher_priority_search </w:t>
      </w:r>
      <w:r w:rsidRPr="00043DFE">
        <w:t>where T</w:t>
      </w:r>
      <w:r w:rsidRPr="00043DFE">
        <w:rPr>
          <w:vertAlign w:val="subscript"/>
        </w:rPr>
        <w:t>higher_priority_search</w:t>
      </w:r>
      <w:r w:rsidRPr="00043DFE">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8F91B17" w:rsidR="0022726A" w:rsidRDefault="0022726A" w:rsidP="0022726A">
      <w:pPr>
        <w:rPr>
          <w:lang w:eastAsia="zh-CN"/>
        </w:rPr>
      </w:pPr>
    </w:p>
    <w:p w14:paraId="231DF23D" w14:textId="77777777" w:rsidR="00D617EC" w:rsidRPr="00043DFE" w:rsidRDefault="00D617EC" w:rsidP="00D617EC">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617EC" w:rsidRPr="00043DFE" w14:paraId="69EB98D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2C588" w14:textId="77777777" w:rsidR="00D617EC" w:rsidRPr="00043DFE" w:rsidRDefault="00D617EC"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C0D529" w14:textId="77777777" w:rsidR="00D617EC" w:rsidRPr="00043DFE" w:rsidRDefault="00D617EC" w:rsidP="008B107E">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BE6F2B" w14:textId="77777777" w:rsidR="00D617EC" w:rsidRPr="00043DFE" w:rsidRDefault="00D617EC" w:rsidP="008B107E">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BBA666" w14:textId="77777777" w:rsidR="00D617EC" w:rsidRPr="00043DFE" w:rsidRDefault="00D617EC" w:rsidP="008B107E">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617EC" w:rsidRPr="00043DFE" w14:paraId="70CAF22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2EDF0"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B967"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425"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455" w14:textId="77777777" w:rsidR="00D617EC" w:rsidRPr="00043DFE" w:rsidRDefault="00D617EC" w:rsidP="008B107E">
            <w:pPr>
              <w:keepNext/>
              <w:keepLines/>
              <w:spacing w:after="0"/>
              <w:jc w:val="center"/>
              <w:rPr>
                <w:rFonts w:ascii="Arial" w:hAnsi="Arial"/>
                <w:b/>
                <w:sz w:val="18"/>
              </w:rPr>
            </w:pPr>
          </w:p>
        </w:tc>
      </w:tr>
      <w:tr w:rsidR="00D617EC" w:rsidRPr="00043DFE" w14:paraId="29D6E87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B830EF" w14:textId="77777777" w:rsidR="00D617EC" w:rsidRPr="00043DFE" w:rsidRDefault="00D617EC"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93A235C" w14:textId="77777777" w:rsidR="00D617EC" w:rsidRPr="00043DFE" w:rsidRDefault="00D617EC"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66B2E6D" w14:textId="77777777" w:rsidR="00D617EC" w:rsidRPr="00043DFE" w:rsidRDefault="00D617EC"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38E0F9AB" w14:textId="77777777" w:rsidR="00D617EC" w:rsidRPr="00043DFE" w:rsidRDefault="00D617EC"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617EC" w:rsidRPr="00043DFE" w14:paraId="3749F9D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34A0104B" w14:textId="77777777" w:rsidR="00D617EC" w:rsidRPr="00043DFE" w:rsidRDefault="00D617EC"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B9DCD88" w14:textId="77777777" w:rsidR="00D617EC" w:rsidRPr="00043DFE" w:rsidRDefault="00D617EC"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FE2D4C3" w14:textId="77777777" w:rsidR="00D617EC" w:rsidRPr="00043DFE" w:rsidRDefault="00D617EC"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092E81" w14:textId="77777777" w:rsidR="00D617EC" w:rsidRPr="00043DFE" w:rsidRDefault="00D617EC" w:rsidP="008B107E">
            <w:pPr>
              <w:pStyle w:val="TAC"/>
            </w:pPr>
            <w:r w:rsidRPr="00043DFE">
              <w:t>20.48 x K1 (2 x K1)</w:t>
            </w:r>
          </w:p>
        </w:tc>
      </w:tr>
      <w:tr w:rsidR="00D617EC" w:rsidRPr="00043DFE" w14:paraId="6C91873D"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023AAB" w14:textId="77777777" w:rsidR="00D617EC" w:rsidRPr="00043DFE" w:rsidRDefault="00D617EC"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5FE1630" w14:textId="77777777" w:rsidR="00D617EC" w:rsidRPr="00043DFE" w:rsidRDefault="00D617EC" w:rsidP="00D617EC">
      <w:pPr>
        <w:rPr>
          <w:noProof/>
        </w:rPr>
      </w:pPr>
    </w:p>
    <w:p w14:paraId="1FA5FFFD" w14:textId="77777777" w:rsidR="00D617EC" w:rsidRPr="00043DFE" w:rsidRDefault="00D617EC" w:rsidP="00D617EC">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617EC" w:rsidRPr="00043DFE" w14:paraId="56542DC4" w14:textId="77777777" w:rsidTr="008B107E">
        <w:trPr>
          <w:trHeight w:val="1692"/>
        </w:trPr>
        <w:tc>
          <w:tcPr>
            <w:tcW w:w="1198" w:type="dxa"/>
            <w:hideMark/>
          </w:tcPr>
          <w:p w14:paraId="3E5A4A80" w14:textId="77777777" w:rsidR="00D617EC" w:rsidRPr="00043DFE" w:rsidRDefault="00D617EC" w:rsidP="008B107E">
            <w:pPr>
              <w:pStyle w:val="TAH"/>
              <w:rPr>
                <w:lang w:val="en-US"/>
              </w:rPr>
            </w:pPr>
            <w:r w:rsidRPr="00043DFE">
              <w:t>eDRX_IDLE cycle length [s]</w:t>
            </w:r>
          </w:p>
        </w:tc>
        <w:tc>
          <w:tcPr>
            <w:tcW w:w="751" w:type="dxa"/>
            <w:hideMark/>
          </w:tcPr>
          <w:p w14:paraId="28E8F62E" w14:textId="77777777" w:rsidR="00D617EC" w:rsidRPr="00043DFE" w:rsidRDefault="00D617EC" w:rsidP="008B107E">
            <w:pPr>
              <w:pStyle w:val="TAH"/>
              <w:rPr>
                <w:lang w:val="en-US"/>
              </w:rPr>
            </w:pPr>
            <w:r w:rsidRPr="00043DFE">
              <w:t>DRX cycle length [s]</w:t>
            </w:r>
          </w:p>
        </w:tc>
        <w:tc>
          <w:tcPr>
            <w:tcW w:w="930" w:type="dxa"/>
            <w:hideMark/>
          </w:tcPr>
          <w:p w14:paraId="0C3908D9" w14:textId="77777777" w:rsidR="00D617EC" w:rsidRPr="00043DFE" w:rsidRDefault="00D617EC" w:rsidP="008B107E">
            <w:pPr>
              <w:pStyle w:val="TAH"/>
              <w:rPr>
                <w:lang w:val="en-US"/>
              </w:rPr>
            </w:pPr>
            <w:r w:rsidRPr="00043DFE">
              <w:t>PTW length [s] (number of 1.28s periods)</w:t>
            </w:r>
          </w:p>
        </w:tc>
        <w:tc>
          <w:tcPr>
            <w:tcW w:w="2431" w:type="dxa"/>
            <w:hideMark/>
          </w:tcPr>
          <w:p w14:paraId="031520E9"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C9C4756"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72698D07"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or eDRX cycles </w:t>
            </w:r>
            <w:r w:rsidRPr="00043DFE">
              <w:rPr>
                <w:szCs w:val="18"/>
                <w:vertAlign w:val="superscript"/>
              </w:rPr>
              <w:t>Note 3</w:t>
            </w:r>
            <w:r w:rsidRPr="00043DFE">
              <w:rPr>
                <w:szCs w:val="18"/>
              </w:rPr>
              <w:t>)</w:t>
            </w:r>
          </w:p>
        </w:tc>
      </w:tr>
      <w:tr w:rsidR="00D617EC" w:rsidRPr="00043DFE" w14:paraId="1C07BD0E" w14:textId="77777777" w:rsidTr="008B107E">
        <w:trPr>
          <w:trHeight w:val="673"/>
        </w:trPr>
        <w:tc>
          <w:tcPr>
            <w:tcW w:w="1198" w:type="dxa"/>
            <w:tcBorders>
              <w:bottom w:val="nil"/>
            </w:tcBorders>
            <w:hideMark/>
          </w:tcPr>
          <w:p w14:paraId="766CAB84" w14:textId="77777777" w:rsidR="00D617EC" w:rsidRPr="00043DFE" w:rsidRDefault="00D617EC" w:rsidP="008B107E">
            <w:pPr>
              <w:pStyle w:val="TAC"/>
              <w:rPr>
                <w:lang w:val="en-US"/>
              </w:rPr>
            </w:pPr>
            <w:r w:rsidRPr="00043DFE">
              <w:t>20.48 ≤  eDRX_IDLE cycle length ≤[163.84]</w:t>
            </w:r>
          </w:p>
        </w:tc>
        <w:tc>
          <w:tcPr>
            <w:tcW w:w="751" w:type="dxa"/>
            <w:hideMark/>
          </w:tcPr>
          <w:p w14:paraId="41FCD5B3" w14:textId="77777777" w:rsidR="00D617EC" w:rsidRPr="00043DFE" w:rsidRDefault="00D617EC" w:rsidP="008B107E">
            <w:pPr>
              <w:pStyle w:val="TAC"/>
              <w:rPr>
                <w:lang w:val="en-US"/>
              </w:rPr>
            </w:pPr>
            <w:r w:rsidRPr="00043DFE">
              <w:t>0.32</w:t>
            </w:r>
          </w:p>
        </w:tc>
        <w:tc>
          <w:tcPr>
            <w:tcW w:w="930" w:type="dxa"/>
            <w:hideMark/>
          </w:tcPr>
          <w:p w14:paraId="1B9EF97D" w14:textId="77777777" w:rsidR="00D617EC" w:rsidRPr="00043DFE" w:rsidRDefault="00D617EC"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3CD5F27F" w14:textId="77777777" w:rsidR="00D617EC" w:rsidRPr="00043DFE" w:rsidRDefault="00D617EC"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6C4D3EA" w14:textId="77777777" w:rsidR="00D617EC" w:rsidRPr="00043DFE" w:rsidRDefault="00D617EC"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802B9C8" w14:textId="77777777" w:rsidR="00D617EC" w:rsidRPr="00043DFE" w:rsidRDefault="00D617EC" w:rsidP="008B107E">
            <w:pPr>
              <w:pStyle w:val="TAC"/>
            </w:pPr>
            <w:r w:rsidRPr="00043DFE">
              <w:t>0.32 x K1 (1 x K1)</w:t>
            </w:r>
          </w:p>
        </w:tc>
        <w:tc>
          <w:tcPr>
            <w:tcW w:w="1846" w:type="dxa"/>
          </w:tcPr>
          <w:p w14:paraId="1B9E1E93" w14:textId="77777777" w:rsidR="00D617EC" w:rsidRPr="00043DFE" w:rsidRDefault="00D617EC" w:rsidP="008B107E">
            <w:pPr>
              <w:pStyle w:val="TAC"/>
            </w:pPr>
            <w:r w:rsidRPr="00043DFE">
              <w:t>0.64 x K1 (2 x K1)</w:t>
            </w:r>
          </w:p>
        </w:tc>
      </w:tr>
      <w:tr w:rsidR="00D617EC" w:rsidRPr="00043DFE" w14:paraId="405F8131" w14:textId="77777777" w:rsidTr="008B107E">
        <w:trPr>
          <w:trHeight w:val="336"/>
        </w:trPr>
        <w:tc>
          <w:tcPr>
            <w:tcW w:w="1198" w:type="dxa"/>
            <w:tcBorders>
              <w:top w:val="nil"/>
              <w:bottom w:val="nil"/>
            </w:tcBorders>
            <w:hideMark/>
          </w:tcPr>
          <w:p w14:paraId="6FEC78C8" w14:textId="77777777" w:rsidR="00D617EC" w:rsidRPr="00043DFE" w:rsidRDefault="00D617EC" w:rsidP="008B107E">
            <w:pPr>
              <w:pStyle w:val="TAC"/>
              <w:rPr>
                <w:lang w:val="en-US"/>
              </w:rPr>
            </w:pPr>
          </w:p>
        </w:tc>
        <w:tc>
          <w:tcPr>
            <w:tcW w:w="751" w:type="dxa"/>
            <w:hideMark/>
          </w:tcPr>
          <w:p w14:paraId="5DE2816C" w14:textId="77777777" w:rsidR="00D617EC" w:rsidRPr="00043DFE" w:rsidRDefault="00D617EC" w:rsidP="008B107E">
            <w:pPr>
              <w:pStyle w:val="TAC"/>
              <w:rPr>
                <w:lang w:val="en-US"/>
              </w:rPr>
            </w:pPr>
            <w:r w:rsidRPr="00043DFE">
              <w:t>0.64</w:t>
            </w:r>
          </w:p>
        </w:tc>
        <w:tc>
          <w:tcPr>
            <w:tcW w:w="930" w:type="dxa"/>
            <w:hideMark/>
          </w:tcPr>
          <w:p w14:paraId="558BF44F" w14:textId="77777777" w:rsidR="00D617EC" w:rsidRPr="00043DFE" w:rsidRDefault="00D617EC"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5286000" w14:textId="77777777" w:rsidR="00D617EC" w:rsidRPr="00043DFE" w:rsidRDefault="00D617EC" w:rsidP="008B107E">
            <w:pPr>
              <w:pStyle w:val="TAC"/>
              <w:rPr>
                <w:lang w:val="en-US"/>
              </w:rPr>
            </w:pPr>
          </w:p>
        </w:tc>
        <w:tc>
          <w:tcPr>
            <w:tcW w:w="1860" w:type="dxa"/>
            <w:hideMark/>
          </w:tcPr>
          <w:p w14:paraId="28F7D005" w14:textId="77777777" w:rsidR="00D617EC" w:rsidRPr="00043DFE" w:rsidRDefault="00D617EC" w:rsidP="008B107E">
            <w:pPr>
              <w:pStyle w:val="TAC"/>
            </w:pPr>
            <w:r w:rsidRPr="00043DFE">
              <w:t>0.64 x K1 (1 x K1)</w:t>
            </w:r>
          </w:p>
        </w:tc>
        <w:tc>
          <w:tcPr>
            <w:tcW w:w="1846" w:type="dxa"/>
          </w:tcPr>
          <w:p w14:paraId="45F41892" w14:textId="77777777" w:rsidR="00D617EC" w:rsidRPr="00043DFE" w:rsidRDefault="00D617EC" w:rsidP="008B107E">
            <w:pPr>
              <w:pStyle w:val="TAC"/>
            </w:pPr>
            <w:r w:rsidRPr="00043DFE">
              <w:t>1.28 x K1 (2 x K1)</w:t>
            </w:r>
          </w:p>
        </w:tc>
      </w:tr>
      <w:tr w:rsidR="00D617EC" w:rsidRPr="00043DFE" w14:paraId="106CED0D" w14:textId="77777777" w:rsidTr="008B107E">
        <w:trPr>
          <w:trHeight w:val="336"/>
        </w:trPr>
        <w:tc>
          <w:tcPr>
            <w:tcW w:w="1198" w:type="dxa"/>
            <w:tcBorders>
              <w:top w:val="nil"/>
              <w:bottom w:val="nil"/>
            </w:tcBorders>
            <w:hideMark/>
          </w:tcPr>
          <w:p w14:paraId="2AEBFAB6" w14:textId="77777777" w:rsidR="00D617EC" w:rsidRPr="00043DFE" w:rsidRDefault="00D617EC" w:rsidP="008B107E">
            <w:pPr>
              <w:pStyle w:val="TAC"/>
              <w:rPr>
                <w:lang w:val="en-US"/>
              </w:rPr>
            </w:pPr>
          </w:p>
        </w:tc>
        <w:tc>
          <w:tcPr>
            <w:tcW w:w="751" w:type="dxa"/>
            <w:hideMark/>
          </w:tcPr>
          <w:p w14:paraId="39FDDDA7" w14:textId="77777777" w:rsidR="00D617EC" w:rsidRPr="00043DFE" w:rsidRDefault="00D617EC" w:rsidP="008B107E">
            <w:pPr>
              <w:pStyle w:val="TAC"/>
              <w:rPr>
                <w:lang w:val="en-US"/>
              </w:rPr>
            </w:pPr>
            <w:r w:rsidRPr="00043DFE">
              <w:t>1.28</w:t>
            </w:r>
          </w:p>
        </w:tc>
        <w:tc>
          <w:tcPr>
            <w:tcW w:w="930" w:type="dxa"/>
            <w:hideMark/>
          </w:tcPr>
          <w:p w14:paraId="5B2D18B9" w14:textId="77777777" w:rsidR="00D617EC" w:rsidRPr="00043DFE" w:rsidRDefault="00D617EC" w:rsidP="008B107E">
            <w:pPr>
              <w:pStyle w:val="TAC"/>
              <w:rPr>
                <w:lang w:val="en-US"/>
              </w:rPr>
            </w:pPr>
            <w:r w:rsidRPr="00043DFE">
              <w:t>≥[7.68] ([6])</w:t>
            </w:r>
          </w:p>
        </w:tc>
        <w:tc>
          <w:tcPr>
            <w:tcW w:w="2431" w:type="dxa"/>
            <w:tcBorders>
              <w:top w:val="nil"/>
              <w:bottom w:val="nil"/>
            </w:tcBorders>
            <w:hideMark/>
          </w:tcPr>
          <w:p w14:paraId="6C1A4EDD" w14:textId="77777777" w:rsidR="00D617EC" w:rsidRPr="00043DFE" w:rsidRDefault="00D617EC" w:rsidP="008B107E">
            <w:pPr>
              <w:pStyle w:val="TAC"/>
              <w:rPr>
                <w:lang w:val="en-US"/>
              </w:rPr>
            </w:pPr>
          </w:p>
        </w:tc>
        <w:tc>
          <w:tcPr>
            <w:tcW w:w="1860" w:type="dxa"/>
            <w:hideMark/>
          </w:tcPr>
          <w:p w14:paraId="4850766F" w14:textId="77777777" w:rsidR="00D617EC" w:rsidRPr="00043DFE" w:rsidRDefault="00D617EC" w:rsidP="008B107E">
            <w:pPr>
              <w:pStyle w:val="TAC"/>
            </w:pPr>
            <w:r w:rsidRPr="00043DFE">
              <w:t>1.28 x K1 (1 x K1)</w:t>
            </w:r>
          </w:p>
        </w:tc>
        <w:tc>
          <w:tcPr>
            <w:tcW w:w="1846" w:type="dxa"/>
          </w:tcPr>
          <w:p w14:paraId="51DC6DCB" w14:textId="77777777" w:rsidR="00D617EC" w:rsidRPr="00043DFE" w:rsidRDefault="00D617EC" w:rsidP="008B107E">
            <w:pPr>
              <w:pStyle w:val="TAC"/>
            </w:pPr>
            <w:r w:rsidRPr="00043DFE">
              <w:t>2.56 x K1 (2 x K1)</w:t>
            </w:r>
          </w:p>
        </w:tc>
      </w:tr>
      <w:tr w:rsidR="00D617EC" w:rsidRPr="00043DFE" w14:paraId="33601805" w14:textId="77777777" w:rsidTr="008B107E">
        <w:trPr>
          <w:trHeight w:val="336"/>
        </w:trPr>
        <w:tc>
          <w:tcPr>
            <w:tcW w:w="1198" w:type="dxa"/>
            <w:tcBorders>
              <w:top w:val="nil"/>
            </w:tcBorders>
            <w:hideMark/>
          </w:tcPr>
          <w:p w14:paraId="3DCEB934" w14:textId="77777777" w:rsidR="00D617EC" w:rsidRPr="00043DFE" w:rsidRDefault="00D617EC" w:rsidP="008B107E">
            <w:pPr>
              <w:pStyle w:val="TAC"/>
              <w:rPr>
                <w:lang w:val="en-US"/>
              </w:rPr>
            </w:pPr>
          </w:p>
        </w:tc>
        <w:tc>
          <w:tcPr>
            <w:tcW w:w="751" w:type="dxa"/>
            <w:hideMark/>
          </w:tcPr>
          <w:p w14:paraId="3EA3E38C" w14:textId="77777777" w:rsidR="00D617EC" w:rsidRPr="00043DFE" w:rsidRDefault="00D617EC" w:rsidP="008B107E">
            <w:pPr>
              <w:pStyle w:val="TAC"/>
              <w:rPr>
                <w:lang w:val="en-US"/>
              </w:rPr>
            </w:pPr>
            <w:r w:rsidRPr="00043DFE">
              <w:t>2.56</w:t>
            </w:r>
          </w:p>
        </w:tc>
        <w:tc>
          <w:tcPr>
            <w:tcW w:w="930" w:type="dxa"/>
            <w:hideMark/>
          </w:tcPr>
          <w:p w14:paraId="305D3BAA" w14:textId="77777777" w:rsidR="00D617EC" w:rsidRPr="00043DFE" w:rsidRDefault="00D617EC" w:rsidP="008B107E">
            <w:pPr>
              <w:pStyle w:val="TAC"/>
              <w:rPr>
                <w:lang w:val="en-US"/>
              </w:rPr>
            </w:pPr>
            <w:r w:rsidRPr="00043DFE">
              <w:t>≥[15.36] ([12])</w:t>
            </w:r>
          </w:p>
        </w:tc>
        <w:tc>
          <w:tcPr>
            <w:tcW w:w="2431" w:type="dxa"/>
            <w:tcBorders>
              <w:top w:val="nil"/>
            </w:tcBorders>
            <w:hideMark/>
          </w:tcPr>
          <w:p w14:paraId="03C6BF61" w14:textId="77777777" w:rsidR="00D617EC" w:rsidRPr="00043DFE" w:rsidRDefault="00D617EC" w:rsidP="008B107E">
            <w:pPr>
              <w:pStyle w:val="TAC"/>
              <w:rPr>
                <w:lang w:val="en-US"/>
              </w:rPr>
            </w:pPr>
          </w:p>
        </w:tc>
        <w:tc>
          <w:tcPr>
            <w:tcW w:w="1860" w:type="dxa"/>
            <w:hideMark/>
          </w:tcPr>
          <w:p w14:paraId="7AA89ED0" w14:textId="77777777" w:rsidR="00D617EC" w:rsidRPr="00043DFE" w:rsidRDefault="00D617EC" w:rsidP="008B107E">
            <w:pPr>
              <w:pStyle w:val="TAC"/>
            </w:pPr>
            <w:r w:rsidRPr="00043DFE">
              <w:t>2.56 x K1 (1 x K1)</w:t>
            </w:r>
          </w:p>
        </w:tc>
        <w:tc>
          <w:tcPr>
            <w:tcW w:w="1846" w:type="dxa"/>
          </w:tcPr>
          <w:p w14:paraId="31E182B5" w14:textId="77777777" w:rsidR="00D617EC" w:rsidRPr="00043DFE" w:rsidRDefault="00D617EC" w:rsidP="008B107E">
            <w:pPr>
              <w:pStyle w:val="TAC"/>
            </w:pPr>
            <w:r w:rsidRPr="00043DFE">
              <w:t>5.12 x K1 (2 x K1)</w:t>
            </w:r>
          </w:p>
        </w:tc>
      </w:tr>
      <w:tr w:rsidR="00D617EC" w:rsidRPr="00043DFE" w14:paraId="299F2B28" w14:textId="77777777" w:rsidTr="008B107E">
        <w:trPr>
          <w:trHeight w:val="336"/>
        </w:trPr>
        <w:tc>
          <w:tcPr>
            <w:tcW w:w="9016" w:type="dxa"/>
            <w:gridSpan w:val="6"/>
          </w:tcPr>
          <w:p w14:paraId="08864F7C" w14:textId="77777777" w:rsidR="00D617EC" w:rsidRPr="00043DFE" w:rsidRDefault="00D617EC"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3A40F75" w14:textId="77777777" w:rsidR="00D617EC" w:rsidRPr="00043DFE" w:rsidRDefault="00D617E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7F1B2F3" w14:textId="77777777" w:rsidR="00D617EC" w:rsidRPr="00043DFE" w:rsidRDefault="00D617E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E6AFE00" w14:textId="77777777" w:rsidR="00D617EC" w:rsidRPr="00043DFE" w:rsidRDefault="00D617EC"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7910FF5" w14:textId="77777777" w:rsidR="00D617EC" w:rsidRPr="00F52E47" w:rsidRDefault="00D617E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7ADB26C1" w14:textId="77777777" w:rsidR="00835B61" w:rsidRPr="00043DFE" w:rsidRDefault="00835B61" w:rsidP="00835B61">
      <w:pPr>
        <w:rPr>
          <w:lang w:eastAsia="fr-FR"/>
        </w:rPr>
      </w:pPr>
      <w:r w:rsidRPr="00043DFE">
        <w:rPr>
          <w:lang w:eastAsia="fr-FR"/>
        </w:rPr>
        <w:t xml:space="preserve">If the UE is configured with eDRX_IDLE cycle then the requirements in Table 4.2.2.11.3-2 are applicable for eDRX cycle &lt; 10.24 s. </w:t>
      </w:r>
    </w:p>
    <w:p w14:paraId="446AABB4" w14:textId="77777777" w:rsidR="00835B61" w:rsidRPr="00043DFE" w:rsidRDefault="00835B61" w:rsidP="00D60521">
      <w:r w:rsidRPr="00043DFE">
        <w:rPr>
          <w:lang w:eastAsia="fr-FR"/>
        </w:rPr>
        <w:t>If the UE is configured with eDRX_IDLE cycle ≥ 10.24 s, then the requirements in Table 4.2.2.11.3-3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F47A8F4" w14:textId="4B4A0051" w:rsidR="00FA1949" w:rsidRPr="009449C0" w:rsidRDefault="00835B61" w:rsidP="00835B61">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16DD3180" w:rsidR="0022726A" w:rsidRDefault="0022726A" w:rsidP="0022726A">
      <w:pPr>
        <w:rPr>
          <w:lang w:val="en-US" w:eastAsia="zh-CN"/>
        </w:rPr>
      </w:pPr>
    </w:p>
    <w:p w14:paraId="02784DD0" w14:textId="77777777" w:rsidR="00D814D0" w:rsidRPr="00043DFE" w:rsidRDefault="00D814D0" w:rsidP="00D814D0">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D814D0" w:rsidRPr="00043DFE" w14:paraId="3E970F0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4DDD0F" w14:textId="77777777" w:rsidR="00D814D0" w:rsidRPr="00043DFE" w:rsidRDefault="00D814D0"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2660A5" w14:textId="77777777" w:rsidR="00D814D0" w:rsidRPr="00043DFE" w:rsidRDefault="00D814D0" w:rsidP="008B107E">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65C68" w14:textId="77777777" w:rsidR="00D814D0" w:rsidRPr="00043DFE" w:rsidRDefault="00D814D0" w:rsidP="008B107E">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23B9AD" w14:textId="77777777" w:rsidR="00D814D0" w:rsidRPr="00043DFE" w:rsidRDefault="00D814D0" w:rsidP="008B107E">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D814D0" w:rsidRPr="00043DFE" w14:paraId="68A7A4CD"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7FF3E"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D1DA"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7A5B"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695" w14:textId="77777777" w:rsidR="00D814D0" w:rsidRPr="00043DFE" w:rsidRDefault="00D814D0" w:rsidP="008B107E">
            <w:pPr>
              <w:keepNext/>
              <w:keepLines/>
              <w:spacing w:after="0"/>
              <w:jc w:val="center"/>
              <w:rPr>
                <w:rFonts w:ascii="Arial" w:hAnsi="Arial"/>
                <w:b/>
                <w:sz w:val="18"/>
              </w:rPr>
            </w:pPr>
          </w:p>
        </w:tc>
      </w:tr>
      <w:tr w:rsidR="00D814D0" w:rsidRPr="00043DFE" w14:paraId="1F2AC1E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6A4449" w14:textId="77777777" w:rsidR="00D814D0" w:rsidRPr="00043DFE" w:rsidRDefault="00D814D0"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1CA6901" w14:textId="77777777" w:rsidR="00D814D0" w:rsidRPr="00043DFE" w:rsidRDefault="00D814D0"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D2B25F5" w14:textId="77777777" w:rsidR="00D814D0" w:rsidRPr="00043DFE" w:rsidRDefault="00D814D0"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B5BE346" w14:textId="77777777" w:rsidR="00D814D0" w:rsidRPr="00043DFE" w:rsidRDefault="00D814D0"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814D0" w:rsidRPr="00043DFE" w14:paraId="35747753"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465DB414" w14:textId="77777777" w:rsidR="00D814D0" w:rsidRPr="00043DFE" w:rsidRDefault="00D814D0"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13D23218" w14:textId="77777777" w:rsidR="00D814D0" w:rsidRPr="00043DFE" w:rsidRDefault="00D814D0"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1D8797F" w14:textId="77777777" w:rsidR="00D814D0" w:rsidRPr="00043DFE" w:rsidRDefault="00D814D0"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8B9A825" w14:textId="77777777" w:rsidR="00D814D0" w:rsidRPr="00043DFE" w:rsidRDefault="00D814D0" w:rsidP="008B107E">
            <w:pPr>
              <w:pStyle w:val="TAC"/>
            </w:pPr>
            <w:r w:rsidRPr="00043DFE">
              <w:t>20.48 x K1 (2 x K1)</w:t>
            </w:r>
          </w:p>
        </w:tc>
      </w:tr>
      <w:tr w:rsidR="00D814D0" w:rsidRPr="00043DFE" w14:paraId="6FF2680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127A80" w14:textId="77777777" w:rsidR="00D814D0" w:rsidRPr="00043DFE" w:rsidRDefault="00D814D0"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8E959C" w14:textId="77777777" w:rsidR="00D814D0" w:rsidRPr="00043DFE" w:rsidRDefault="00D814D0" w:rsidP="00D814D0">
      <w:pPr>
        <w:rPr>
          <w:noProof/>
        </w:rPr>
      </w:pPr>
    </w:p>
    <w:p w14:paraId="160E6840" w14:textId="77777777" w:rsidR="00D814D0" w:rsidRPr="00043DFE" w:rsidRDefault="00D814D0" w:rsidP="00D814D0">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814D0" w:rsidRPr="00043DFE" w14:paraId="2C43F115" w14:textId="77777777" w:rsidTr="008B107E">
        <w:trPr>
          <w:trHeight w:val="1692"/>
        </w:trPr>
        <w:tc>
          <w:tcPr>
            <w:tcW w:w="1198" w:type="dxa"/>
            <w:hideMark/>
          </w:tcPr>
          <w:p w14:paraId="41C22C47" w14:textId="77777777" w:rsidR="00D814D0" w:rsidRPr="00043DFE" w:rsidRDefault="00D814D0" w:rsidP="008B107E">
            <w:pPr>
              <w:pStyle w:val="TAH"/>
              <w:rPr>
                <w:lang w:val="en-US"/>
              </w:rPr>
            </w:pPr>
            <w:r w:rsidRPr="00043DFE">
              <w:t>eDRX_IDLE cycle length [s]</w:t>
            </w:r>
          </w:p>
        </w:tc>
        <w:tc>
          <w:tcPr>
            <w:tcW w:w="751" w:type="dxa"/>
            <w:hideMark/>
          </w:tcPr>
          <w:p w14:paraId="51296F24" w14:textId="77777777" w:rsidR="00D814D0" w:rsidRPr="00043DFE" w:rsidRDefault="00D814D0" w:rsidP="008B107E">
            <w:pPr>
              <w:pStyle w:val="TAH"/>
              <w:rPr>
                <w:lang w:val="en-US"/>
              </w:rPr>
            </w:pPr>
            <w:r w:rsidRPr="00043DFE">
              <w:t>DRX cycle length [s]</w:t>
            </w:r>
          </w:p>
        </w:tc>
        <w:tc>
          <w:tcPr>
            <w:tcW w:w="930" w:type="dxa"/>
            <w:hideMark/>
          </w:tcPr>
          <w:p w14:paraId="3D999FA1" w14:textId="77777777" w:rsidR="00D814D0" w:rsidRPr="00043DFE" w:rsidRDefault="00D814D0" w:rsidP="008B107E">
            <w:pPr>
              <w:pStyle w:val="TAH"/>
              <w:rPr>
                <w:lang w:val="en-US"/>
              </w:rPr>
            </w:pPr>
            <w:r w:rsidRPr="00043DFE">
              <w:t>PTW length [s] (number of 1.28s periods)</w:t>
            </w:r>
          </w:p>
        </w:tc>
        <w:tc>
          <w:tcPr>
            <w:tcW w:w="2431" w:type="dxa"/>
            <w:hideMark/>
          </w:tcPr>
          <w:p w14:paraId="498DBE60"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DCD4F60"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286B024C"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p>
        </w:tc>
      </w:tr>
      <w:tr w:rsidR="00D814D0" w:rsidRPr="00043DFE" w14:paraId="7AB51EEE" w14:textId="77777777" w:rsidTr="008B107E">
        <w:trPr>
          <w:trHeight w:val="673"/>
        </w:trPr>
        <w:tc>
          <w:tcPr>
            <w:tcW w:w="1198" w:type="dxa"/>
            <w:tcBorders>
              <w:bottom w:val="nil"/>
            </w:tcBorders>
            <w:hideMark/>
          </w:tcPr>
          <w:p w14:paraId="45847371" w14:textId="77777777" w:rsidR="00D814D0" w:rsidRPr="00043DFE" w:rsidRDefault="00D814D0" w:rsidP="008B107E">
            <w:pPr>
              <w:pStyle w:val="TAC"/>
              <w:rPr>
                <w:lang w:val="en-US"/>
              </w:rPr>
            </w:pPr>
            <w:r w:rsidRPr="00043DFE">
              <w:t>20.48 ≤  eDRX_IDLE cycle length ≤[163.84]</w:t>
            </w:r>
          </w:p>
        </w:tc>
        <w:tc>
          <w:tcPr>
            <w:tcW w:w="751" w:type="dxa"/>
            <w:hideMark/>
          </w:tcPr>
          <w:p w14:paraId="054D9477" w14:textId="77777777" w:rsidR="00D814D0" w:rsidRPr="00043DFE" w:rsidRDefault="00D814D0" w:rsidP="008B107E">
            <w:pPr>
              <w:pStyle w:val="TAC"/>
              <w:rPr>
                <w:lang w:val="en-US"/>
              </w:rPr>
            </w:pPr>
            <w:r w:rsidRPr="00043DFE">
              <w:t>0.32</w:t>
            </w:r>
          </w:p>
        </w:tc>
        <w:tc>
          <w:tcPr>
            <w:tcW w:w="930" w:type="dxa"/>
            <w:hideMark/>
          </w:tcPr>
          <w:p w14:paraId="0C45479D" w14:textId="77777777" w:rsidR="00D814D0" w:rsidRPr="00043DFE" w:rsidRDefault="00D814D0"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58D91638" w14:textId="77777777" w:rsidR="00D814D0" w:rsidRPr="00043DFE" w:rsidRDefault="00D814D0"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B36476D" w14:textId="77777777" w:rsidR="00D814D0" w:rsidRPr="00043DFE" w:rsidRDefault="00D814D0"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5ED55A" w14:textId="77777777" w:rsidR="00D814D0" w:rsidRPr="00043DFE" w:rsidRDefault="00D814D0" w:rsidP="008B107E">
            <w:pPr>
              <w:pStyle w:val="TAC"/>
            </w:pPr>
            <w:r w:rsidRPr="00043DFE">
              <w:t>0.32 x K1 (1 x M2 x K1)</w:t>
            </w:r>
          </w:p>
        </w:tc>
        <w:tc>
          <w:tcPr>
            <w:tcW w:w="1846" w:type="dxa"/>
          </w:tcPr>
          <w:p w14:paraId="2D2B8C61" w14:textId="77777777" w:rsidR="00D814D0" w:rsidRPr="00043DFE" w:rsidRDefault="00D814D0" w:rsidP="008B107E">
            <w:pPr>
              <w:pStyle w:val="TAC"/>
            </w:pPr>
            <w:r w:rsidRPr="00043DFE">
              <w:t>0.64 x K1 (2 x M2 x K1)</w:t>
            </w:r>
          </w:p>
        </w:tc>
      </w:tr>
      <w:tr w:rsidR="00D814D0" w:rsidRPr="00043DFE" w14:paraId="166700F2" w14:textId="77777777" w:rsidTr="008B107E">
        <w:trPr>
          <w:trHeight w:val="336"/>
        </w:trPr>
        <w:tc>
          <w:tcPr>
            <w:tcW w:w="1198" w:type="dxa"/>
            <w:tcBorders>
              <w:top w:val="nil"/>
              <w:bottom w:val="nil"/>
            </w:tcBorders>
            <w:hideMark/>
          </w:tcPr>
          <w:p w14:paraId="11708B6C" w14:textId="77777777" w:rsidR="00D814D0" w:rsidRPr="00043DFE" w:rsidRDefault="00D814D0" w:rsidP="008B107E">
            <w:pPr>
              <w:pStyle w:val="TAC"/>
              <w:rPr>
                <w:lang w:val="en-US"/>
              </w:rPr>
            </w:pPr>
          </w:p>
        </w:tc>
        <w:tc>
          <w:tcPr>
            <w:tcW w:w="751" w:type="dxa"/>
            <w:hideMark/>
          </w:tcPr>
          <w:p w14:paraId="25A1648F" w14:textId="77777777" w:rsidR="00D814D0" w:rsidRPr="00043DFE" w:rsidRDefault="00D814D0" w:rsidP="008B107E">
            <w:pPr>
              <w:pStyle w:val="TAC"/>
              <w:rPr>
                <w:lang w:val="en-US"/>
              </w:rPr>
            </w:pPr>
            <w:r w:rsidRPr="00043DFE">
              <w:t>0.64</w:t>
            </w:r>
          </w:p>
        </w:tc>
        <w:tc>
          <w:tcPr>
            <w:tcW w:w="930" w:type="dxa"/>
            <w:hideMark/>
          </w:tcPr>
          <w:p w14:paraId="3B9B8FE0" w14:textId="77777777" w:rsidR="00D814D0" w:rsidRPr="00043DFE" w:rsidRDefault="00D814D0"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59EB5A9E" w14:textId="77777777" w:rsidR="00D814D0" w:rsidRPr="00043DFE" w:rsidRDefault="00D814D0" w:rsidP="008B107E">
            <w:pPr>
              <w:pStyle w:val="TAC"/>
              <w:rPr>
                <w:lang w:val="en-US"/>
              </w:rPr>
            </w:pPr>
          </w:p>
        </w:tc>
        <w:tc>
          <w:tcPr>
            <w:tcW w:w="1860" w:type="dxa"/>
            <w:hideMark/>
          </w:tcPr>
          <w:p w14:paraId="35003BDC" w14:textId="77777777" w:rsidR="00D814D0" w:rsidRPr="00043DFE" w:rsidRDefault="00D814D0" w:rsidP="008B107E">
            <w:pPr>
              <w:pStyle w:val="TAC"/>
            </w:pPr>
            <w:r w:rsidRPr="00043DFE">
              <w:t>0.64 x K1 (1 x K1)</w:t>
            </w:r>
          </w:p>
        </w:tc>
        <w:tc>
          <w:tcPr>
            <w:tcW w:w="1846" w:type="dxa"/>
          </w:tcPr>
          <w:p w14:paraId="6505464E" w14:textId="77777777" w:rsidR="00D814D0" w:rsidRPr="00043DFE" w:rsidRDefault="00D814D0" w:rsidP="008B107E">
            <w:pPr>
              <w:pStyle w:val="TAC"/>
            </w:pPr>
            <w:r w:rsidRPr="00043DFE">
              <w:t>1.28 x K1 (2 x K1)</w:t>
            </w:r>
          </w:p>
        </w:tc>
      </w:tr>
      <w:tr w:rsidR="00D814D0" w:rsidRPr="00043DFE" w14:paraId="10A27441" w14:textId="77777777" w:rsidTr="008B107E">
        <w:trPr>
          <w:trHeight w:val="336"/>
        </w:trPr>
        <w:tc>
          <w:tcPr>
            <w:tcW w:w="1198" w:type="dxa"/>
            <w:tcBorders>
              <w:top w:val="nil"/>
              <w:bottom w:val="nil"/>
            </w:tcBorders>
            <w:hideMark/>
          </w:tcPr>
          <w:p w14:paraId="089BF8E4" w14:textId="77777777" w:rsidR="00D814D0" w:rsidRPr="00043DFE" w:rsidRDefault="00D814D0" w:rsidP="008B107E">
            <w:pPr>
              <w:pStyle w:val="TAC"/>
              <w:rPr>
                <w:lang w:val="en-US"/>
              </w:rPr>
            </w:pPr>
          </w:p>
        </w:tc>
        <w:tc>
          <w:tcPr>
            <w:tcW w:w="751" w:type="dxa"/>
            <w:hideMark/>
          </w:tcPr>
          <w:p w14:paraId="62A80669" w14:textId="77777777" w:rsidR="00D814D0" w:rsidRPr="00043DFE" w:rsidRDefault="00D814D0" w:rsidP="008B107E">
            <w:pPr>
              <w:pStyle w:val="TAC"/>
              <w:rPr>
                <w:lang w:val="en-US"/>
              </w:rPr>
            </w:pPr>
            <w:r w:rsidRPr="00043DFE">
              <w:t>1.28</w:t>
            </w:r>
          </w:p>
        </w:tc>
        <w:tc>
          <w:tcPr>
            <w:tcW w:w="930" w:type="dxa"/>
            <w:hideMark/>
          </w:tcPr>
          <w:p w14:paraId="630AE433" w14:textId="77777777" w:rsidR="00D814D0" w:rsidRPr="00043DFE" w:rsidRDefault="00D814D0" w:rsidP="008B107E">
            <w:pPr>
              <w:pStyle w:val="TAC"/>
              <w:rPr>
                <w:lang w:val="en-US"/>
              </w:rPr>
            </w:pPr>
            <w:r w:rsidRPr="00043DFE">
              <w:t>≥[7.68] ([6])</w:t>
            </w:r>
          </w:p>
        </w:tc>
        <w:tc>
          <w:tcPr>
            <w:tcW w:w="2431" w:type="dxa"/>
            <w:tcBorders>
              <w:top w:val="nil"/>
              <w:bottom w:val="nil"/>
            </w:tcBorders>
            <w:hideMark/>
          </w:tcPr>
          <w:p w14:paraId="33E1749C" w14:textId="77777777" w:rsidR="00D814D0" w:rsidRPr="00043DFE" w:rsidRDefault="00D814D0" w:rsidP="008B107E">
            <w:pPr>
              <w:pStyle w:val="TAC"/>
              <w:rPr>
                <w:lang w:val="en-US"/>
              </w:rPr>
            </w:pPr>
          </w:p>
        </w:tc>
        <w:tc>
          <w:tcPr>
            <w:tcW w:w="1860" w:type="dxa"/>
            <w:hideMark/>
          </w:tcPr>
          <w:p w14:paraId="6B4356B7" w14:textId="77777777" w:rsidR="00D814D0" w:rsidRPr="00043DFE" w:rsidRDefault="00D814D0" w:rsidP="008B107E">
            <w:pPr>
              <w:pStyle w:val="TAC"/>
            </w:pPr>
            <w:r w:rsidRPr="00043DFE">
              <w:t>1.28 x K1 (1 x K1)</w:t>
            </w:r>
          </w:p>
        </w:tc>
        <w:tc>
          <w:tcPr>
            <w:tcW w:w="1846" w:type="dxa"/>
          </w:tcPr>
          <w:p w14:paraId="1162A6B7" w14:textId="77777777" w:rsidR="00D814D0" w:rsidRPr="00043DFE" w:rsidRDefault="00D814D0" w:rsidP="008B107E">
            <w:pPr>
              <w:pStyle w:val="TAC"/>
            </w:pPr>
            <w:r w:rsidRPr="00043DFE">
              <w:t>2.56 x K1 (2 x K1)</w:t>
            </w:r>
          </w:p>
        </w:tc>
      </w:tr>
      <w:tr w:rsidR="00D814D0" w:rsidRPr="00043DFE" w14:paraId="2FDC4AC9" w14:textId="77777777" w:rsidTr="008B107E">
        <w:trPr>
          <w:trHeight w:val="336"/>
        </w:trPr>
        <w:tc>
          <w:tcPr>
            <w:tcW w:w="1198" w:type="dxa"/>
            <w:tcBorders>
              <w:top w:val="nil"/>
            </w:tcBorders>
            <w:hideMark/>
          </w:tcPr>
          <w:p w14:paraId="435296D0" w14:textId="77777777" w:rsidR="00D814D0" w:rsidRPr="00043DFE" w:rsidRDefault="00D814D0" w:rsidP="008B107E">
            <w:pPr>
              <w:pStyle w:val="TAC"/>
              <w:rPr>
                <w:lang w:val="en-US"/>
              </w:rPr>
            </w:pPr>
          </w:p>
        </w:tc>
        <w:tc>
          <w:tcPr>
            <w:tcW w:w="751" w:type="dxa"/>
            <w:hideMark/>
          </w:tcPr>
          <w:p w14:paraId="5270820D" w14:textId="77777777" w:rsidR="00D814D0" w:rsidRPr="00043DFE" w:rsidRDefault="00D814D0" w:rsidP="008B107E">
            <w:pPr>
              <w:pStyle w:val="TAC"/>
              <w:rPr>
                <w:lang w:val="en-US"/>
              </w:rPr>
            </w:pPr>
            <w:r w:rsidRPr="00043DFE">
              <w:t>2.56</w:t>
            </w:r>
          </w:p>
        </w:tc>
        <w:tc>
          <w:tcPr>
            <w:tcW w:w="930" w:type="dxa"/>
            <w:hideMark/>
          </w:tcPr>
          <w:p w14:paraId="413A1A6B" w14:textId="77777777" w:rsidR="00D814D0" w:rsidRPr="00043DFE" w:rsidRDefault="00D814D0" w:rsidP="008B107E">
            <w:pPr>
              <w:pStyle w:val="TAC"/>
              <w:rPr>
                <w:lang w:val="en-US"/>
              </w:rPr>
            </w:pPr>
            <w:r w:rsidRPr="00043DFE">
              <w:t>≥[15.36] ([12])</w:t>
            </w:r>
          </w:p>
        </w:tc>
        <w:tc>
          <w:tcPr>
            <w:tcW w:w="2431" w:type="dxa"/>
            <w:tcBorders>
              <w:top w:val="nil"/>
            </w:tcBorders>
            <w:hideMark/>
          </w:tcPr>
          <w:p w14:paraId="6D1451B6" w14:textId="77777777" w:rsidR="00D814D0" w:rsidRPr="00043DFE" w:rsidRDefault="00D814D0" w:rsidP="008B107E">
            <w:pPr>
              <w:pStyle w:val="TAC"/>
              <w:rPr>
                <w:lang w:val="en-US"/>
              </w:rPr>
            </w:pPr>
          </w:p>
        </w:tc>
        <w:tc>
          <w:tcPr>
            <w:tcW w:w="1860" w:type="dxa"/>
            <w:hideMark/>
          </w:tcPr>
          <w:p w14:paraId="3F8FA0F6" w14:textId="77777777" w:rsidR="00D814D0" w:rsidRPr="00043DFE" w:rsidRDefault="00D814D0" w:rsidP="008B107E">
            <w:pPr>
              <w:pStyle w:val="TAC"/>
            </w:pPr>
            <w:r w:rsidRPr="00043DFE">
              <w:t>2.56 x K1 (1 x K1)</w:t>
            </w:r>
          </w:p>
        </w:tc>
        <w:tc>
          <w:tcPr>
            <w:tcW w:w="1846" w:type="dxa"/>
          </w:tcPr>
          <w:p w14:paraId="041EE24D" w14:textId="77777777" w:rsidR="00D814D0" w:rsidRPr="00043DFE" w:rsidRDefault="00D814D0" w:rsidP="008B107E">
            <w:pPr>
              <w:pStyle w:val="TAC"/>
            </w:pPr>
            <w:r w:rsidRPr="00043DFE">
              <w:t>5.12 x K1 (2 x K1)</w:t>
            </w:r>
          </w:p>
        </w:tc>
      </w:tr>
      <w:tr w:rsidR="00D814D0" w:rsidRPr="00043DFE" w14:paraId="54393348" w14:textId="77777777" w:rsidTr="008B107E">
        <w:trPr>
          <w:trHeight w:val="336"/>
        </w:trPr>
        <w:tc>
          <w:tcPr>
            <w:tcW w:w="9016" w:type="dxa"/>
            <w:gridSpan w:val="6"/>
          </w:tcPr>
          <w:p w14:paraId="312DDE4E" w14:textId="77777777" w:rsidR="00D814D0" w:rsidRPr="00043DFE" w:rsidRDefault="00D814D0"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47B635A5" w14:textId="77777777" w:rsidR="00D814D0" w:rsidRPr="00043DFE" w:rsidRDefault="00D814D0"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434D694" w14:textId="77777777" w:rsidR="00D814D0" w:rsidRPr="00043DFE" w:rsidRDefault="00D814D0"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18CB39" w14:textId="77777777" w:rsidR="00D814D0" w:rsidRPr="00043DFE" w:rsidRDefault="00D814D0"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EC0B8A4" w14:textId="77777777" w:rsidR="00D814D0" w:rsidRPr="00B00A5E" w:rsidRDefault="00D814D0"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240DE766"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4472F817"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26430885" w:rsidR="00D808CB" w:rsidRPr="008C6DE4" w:rsidRDefault="007A5E1E"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4EFCFB8B" w14:textId="77777777" w:rsidR="00171902" w:rsidRPr="008C6DE4" w:rsidRDefault="00171902" w:rsidP="00D6052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5A4ADD69" w:rsidR="00D808CB" w:rsidRPr="00B562CD" w:rsidRDefault="00171902" w:rsidP="0017190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7A181FFC" w:rsidR="00D808CB" w:rsidRPr="00E81740" w:rsidRDefault="00AA3655"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D808CB" w:rsidRPr="00B85562" w14:paraId="77CDC225" w14:textId="77777777" w:rsidTr="00902C37">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902C37">
        <w:trPr>
          <w:trHeight w:val="336"/>
        </w:trPr>
        <w:tc>
          <w:tcPr>
            <w:tcW w:w="639" w:type="pct"/>
          </w:tcPr>
          <w:p w14:paraId="2B9DFBAE" w14:textId="77777777" w:rsidR="00D808CB" w:rsidRPr="00581E8E" w:rsidRDefault="00D808CB" w:rsidP="00275CB9">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275CB9">
            <w:pPr>
              <w:pStyle w:val="TAL"/>
              <w:rPr>
                <w:lang w:val="en-US" w:eastAsia="zh-CN"/>
              </w:rPr>
            </w:pPr>
            <w:r w:rsidRPr="00581E8E">
              <w:rPr>
                <w:lang w:val="en-US" w:eastAsia="zh-CN"/>
              </w:rPr>
              <w:t>-</w:t>
            </w:r>
          </w:p>
        </w:tc>
        <w:tc>
          <w:tcPr>
            <w:tcW w:w="517" w:type="pct"/>
          </w:tcPr>
          <w:p w14:paraId="639D88B5" w14:textId="77777777" w:rsidR="00D808CB" w:rsidRPr="00581E8E" w:rsidRDefault="00D808CB" w:rsidP="00275CB9">
            <w:pPr>
              <w:pStyle w:val="TAL"/>
              <w:rPr>
                <w:lang w:val="en-US" w:eastAsia="zh-CN"/>
              </w:rPr>
            </w:pPr>
            <w:r w:rsidRPr="00581E8E">
              <w:rPr>
                <w:lang w:val="en-US" w:eastAsia="zh-CN"/>
              </w:rPr>
              <w:t>-</w:t>
            </w:r>
          </w:p>
        </w:tc>
        <w:tc>
          <w:tcPr>
            <w:tcW w:w="493" w:type="pct"/>
          </w:tcPr>
          <w:p w14:paraId="2D9268A3" w14:textId="77777777" w:rsidR="00D808CB" w:rsidRPr="00581E8E" w:rsidRDefault="00D808CB" w:rsidP="00C6627F">
            <w:pPr>
              <w:pStyle w:val="TAC"/>
              <w:rPr>
                <w:lang w:eastAsia="zh-CN"/>
              </w:rPr>
            </w:pPr>
            <w:r>
              <w:rPr>
                <w:lang w:eastAsia="zh-CN"/>
              </w:rPr>
              <w:t>3</w:t>
            </w:r>
          </w:p>
        </w:tc>
        <w:tc>
          <w:tcPr>
            <w:tcW w:w="1325" w:type="pct"/>
          </w:tcPr>
          <w:p w14:paraId="64C509BB" w14:textId="77777777" w:rsidR="00D808CB" w:rsidRPr="00581E8E" w:rsidRDefault="00D808CB" w:rsidP="00275CB9">
            <w:pPr>
              <w:pStyle w:val="TAL"/>
              <w:rPr>
                <w:lang w:eastAsia="zh-CN"/>
              </w:rPr>
            </w:pPr>
            <w:r w:rsidRPr="00581E8E">
              <w:rPr>
                <w:lang w:eastAsia="zh-CN"/>
              </w:rPr>
              <w:t>58.88 x N1 (23 x N1)</w:t>
            </w:r>
          </w:p>
        </w:tc>
        <w:tc>
          <w:tcPr>
            <w:tcW w:w="767" w:type="pct"/>
          </w:tcPr>
          <w:p w14:paraId="761346F0" w14:textId="77777777" w:rsidR="00D808CB" w:rsidRPr="00581E8E" w:rsidRDefault="00D808CB" w:rsidP="00275CB9">
            <w:pPr>
              <w:pStyle w:val="TAL"/>
              <w:rPr>
                <w:lang w:eastAsia="zh-CN"/>
              </w:rPr>
            </w:pPr>
            <w:r w:rsidRPr="00581E8E">
              <w:rPr>
                <w:lang w:eastAsia="zh-CN"/>
              </w:rPr>
              <w:t>2.56 x N1 (1 x N1)</w:t>
            </w:r>
          </w:p>
        </w:tc>
        <w:tc>
          <w:tcPr>
            <w:tcW w:w="858" w:type="pct"/>
          </w:tcPr>
          <w:p w14:paraId="5C9556A1" w14:textId="77777777" w:rsidR="00D808CB" w:rsidRPr="00581E8E" w:rsidRDefault="00D808CB" w:rsidP="00275CB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902C37">
        <w:trPr>
          <w:trHeight w:val="336"/>
        </w:trPr>
        <w:tc>
          <w:tcPr>
            <w:tcW w:w="639" w:type="pct"/>
          </w:tcPr>
          <w:p w14:paraId="106E3FAC" w14:textId="77777777" w:rsidR="00D808CB" w:rsidRPr="00581E8E" w:rsidRDefault="00D808CB" w:rsidP="00275CB9">
            <w:pPr>
              <w:pStyle w:val="TAL"/>
              <w:rPr>
                <w:lang w:eastAsia="zh-CN"/>
              </w:rPr>
            </w:pPr>
            <w:r w:rsidRPr="00581E8E">
              <w:rPr>
                <w:lang w:eastAsia="zh-CN"/>
              </w:rPr>
              <w:t>5.12</w:t>
            </w:r>
          </w:p>
        </w:tc>
        <w:tc>
          <w:tcPr>
            <w:tcW w:w="401" w:type="pct"/>
          </w:tcPr>
          <w:p w14:paraId="708D7263" w14:textId="77777777" w:rsidR="00D808CB" w:rsidRPr="00581E8E" w:rsidRDefault="00D808CB" w:rsidP="00275CB9">
            <w:pPr>
              <w:pStyle w:val="TAL"/>
              <w:rPr>
                <w:lang w:val="en-US" w:eastAsia="zh-CN"/>
              </w:rPr>
            </w:pPr>
            <w:r w:rsidRPr="00581E8E">
              <w:rPr>
                <w:lang w:val="en-US" w:eastAsia="zh-CN"/>
              </w:rPr>
              <w:t>-</w:t>
            </w:r>
          </w:p>
        </w:tc>
        <w:tc>
          <w:tcPr>
            <w:tcW w:w="517" w:type="pct"/>
          </w:tcPr>
          <w:p w14:paraId="7D6A360C" w14:textId="77777777" w:rsidR="00D808CB" w:rsidRPr="00581E8E" w:rsidRDefault="00D808CB" w:rsidP="00275CB9">
            <w:pPr>
              <w:pStyle w:val="TAL"/>
              <w:rPr>
                <w:lang w:eastAsia="zh-CN"/>
              </w:rPr>
            </w:pPr>
            <w:r w:rsidRPr="00581E8E">
              <w:rPr>
                <w:lang w:eastAsia="zh-CN"/>
              </w:rPr>
              <w:t>-</w:t>
            </w:r>
          </w:p>
        </w:tc>
        <w:tc>
          <w:tcPr>
            <w:tcW w:w="493" w:type="pct"/>
          </w:tcPr>
          <w:p w14:paraId="6EA874C0" w14:textId="77777777" w:rsidR="00D808CB" w:rsidRPr="00581E8E" w:rsidRDefault="00D808CB" w:rsidP="00C6627F">
            <w:pPr>
              <w:pStyle w:val="TAC"/>
              <w:rPr>
                <w:lang w:eastAsia="zh-CN"/>
              </w:rPr>
            </w:pPr>
            <w:r>
              <w:rPr>
                <w:lang w:eastAsia="zh-CN"/>
              </w:rPr>
              <w:t>3</w:t>
            </w:r>
          </w:p>
        </w:tc>
        <w:tc>
          <w:tcPr>
            <w:tcW w:w="1325" w:type="pct"/>
          </w:tcPr>
          <w:p w14:paraId="4F93D678" w14:textId="77777777" w:rsidR="00D808CB" w:rsidRPr="00581E8E" w:rsidRDefault="00D808CB" w:rsidP="00275CB9">
            <w:pPr>
              <w:pStyle w:val="TAL"/>
              <w:rPr>
                <w:lang w:eastAsia="zh-CN"/>
              </w:rPr>
            </w:pPr>
            <w:r w:rsidRPr="00581E8E">
              <w:rPr>
                <w:lang w:eastAsia="zh-CN"/>
              </w:rPr>
              <w:t>117.76 x N1 (23 x N1)</w:t>
            </w:r>
          </w:p>
        </w:tc>
        <w:tc>
          <w:tcPr>
            <w:tcW w:w="767" w:type="pct"/>
          </w:tcPr>
          <w:p w14:paraId="7597A902" w14:textId="77777777" w:rsidR="00D808CB" w:rsidRPr="00581E8E" w:rsidRDefault="00D808CB" w:rsidP="00275CB9">
            <w:pPr>
              <w:pStyle w:val="TAL"/>
              <w:rPr>
                <w:lang w:eastAsia="zh-CN"/>
              </w:rPr>
            </w:pPr>
            <w:r w:rsidRPr="00581E8E">
              <w:rPr>
                <w:lang w:eastAsia="zh-CN"/>
              </w:rPr>
              <w:t>5.12 x N1 (1 x N1)</w:t>
            </w:r>
          </w:p>
        </w:tc>
        <w:tc>
          <w:tcPr>
            <w:tcW w:w="858" w:type="pct"/>
          </w:tcPr>
          <w:p w14:paraId="563BB5C0" w14:textId="77777777" w:rsidR="00D808CB" w:rsidRPr="00581E8E" w:rsidRDefault="00D808CB" w:rsidP="00275CB9">
            <w:pPr>
              <w:pStyle w:val="TAL"/>
              <w:rPr>
                <w:lang w:eastAsia="zh-CN"/>
              </w:rPr>
            </w:pPr>
            <w:r w:rsidRPr="00581E8E">
              <w:rPr>
                <w:lang w:eastAsia="zh-CN"/>
              </w:rPr>
              <w:t>10.24 x N1 (2 x N1)</w:t>
            </w:r>
          </w:p>
        </w:tc>
      </w:tr>
      <w:tr w:rsidR="00D808CB" w:rsidRPr="00B85562" w14:paraId="752E2800" w14:textId="77777777" w:rsidTr="00902C37">
        <w:trPr>
          <w:trHeight w:val="336"/>
        </w:trPr>
        <w:tc>
          <w:tcPr>
            <w:tcW w:w="639" w:type="pct"/>
            <w:hideMark/>
          </w:tcPr>
          <w:p w14:paraId="7BAECEE7" w14:textId="77777777" w:rsidR="00D808CB" w:rsidRPr="00581E8E" w:rsidRDefault="00D808CB" w:rsidP="00275CB9">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275CB9">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275CB9">
            <w:pPr>
              <w:pStyle w:val="TAL"/>
              <w:rPr>
                <w:lang w:val="en-US" w:eastAsia="zh-CN"/>
              </w:rPr>
            </w:pPr>
            <w:r w:rsidRPr="00581E8E">
              <w:rPr>
                <w:lang w:eastAsia="zh-CN"/>
              </w:rPr>
              <w:t>-</w:t>
            </w:r>
          </w:p>
        </w:tc>
        <w:tc>
          <w:tcPr>
            <w:tcW w:w="493" w:type="pct"/>
          </w:tcPr>
          <w:p w14:paraId="60B25940" w14:textId="77777777" w:rsidR="00D808CB" w:rsidRPr="00581E8E" w:rsidRDefault="00D808CB" w:rsidP="00C6627F">
            <w:pPr>
              <w:pStyle w:val="TAC"/>
              <w:rPr>
                <w:lang w:eastAsia="zh-CN"/>
              </w:rPr>
            </w:pPr>
            <w:r>
              <w:rPr>
                <w:lang w:eastAsia="zh-CN"/>
              </w:rPr>
              <w:t>3</w:t>
            </w:r>
          </w:p>
        </w:tc>
        <w:tc>
          <w:tcPr>
            <w:tcW w:w="1325" w:type="pct"/>
            <w:hideMark/>
          </w:tcPr>
          <w:p w14:paraId="3516DFF1" w14:textId="77777777" w:rsidR="00D808CB" w:rsidRPr="00581E8E" w:rsidRDefault="00D808CB" w:rsidP="00275CB9">
            <w:pPr>
              <w:pStyle w:val="TAL"/>
              <w:rPr>
                <w:lang w:val="en-US" w:eastAsia="zh-CN"/>
              </w:rPr>
            </w:pPr>
            <w:r w:rsidRPr="00581E8E">
              <w:rPr>
                <w:lang w:eastAsia="zh-CN"/>
              </w:rPr>
              <w:t>235.52 x N1 (23 x N1)</w:t>
            </w:r>
          </w:p>
        </w:tc>
        <w:tc>
          <w:tcPr>
            <w:tcW w:w="767" w:type="pct"/>
            <w:hideMark/>
          </w:tcPr>
          <w:p w14:paraId="4999E569" w14:textId="77777777" w:rsidR="00D808CB" w:rsidRPr="00581E8E" w:rsidRDefault="00D808CB" w:rsidP="00275CB9">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275CB9">
            <w:pPr>
              <w:pStyle w:val="TAL"/>
              <w:rPr>
                <w:lang w:val="en-US" w:eastAsia="zh-CN"/>
              </w:rPr>
            </w:pPr>
            <w:r w:rsidRPr="00581E8E">
              <w:rPr>
                <w:lang w:eastAsia="zh-CN"/>
              </w:rPr>
              <w:t>20.48 x N1 (2 x N1)</w:t>
            </w:r>
          </w:p>
        </w:tc>
      </w:tr>
      <w:tr w:rsidR="00D808CB" w:rsidRPr="00B85562" w14:paraId="567D1656" w14:textId="77777777" w:rsidTr="00902C37">
        <w:trPr>
          <w:trHeight w:val="673"/>
        </w:trPr>
        <w:tc>
          <w:tcPr>
            <w:tcW w:w="639" w:type="pct"/>
            <w:vMerge w:val="restart"/>
            <w:hideMark/>
          </w:tcPr>
          <w:p w14:paraId="06C186C8" w14:textId="77777777" w:rsidR="00D808CB" w:rsidRPr="00581E8E" w:rsidRDefault="00D808CB" w:rsidP="00275CB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275CB9">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275CB9">
            <w:pPr>
              <w:pStyle w:val="TAL"/>
              <w:rPr>
                <w:lang w:val="en-US" w:eastAsia="zh-CN"/>
              </w:rPr>
            </w:pPr>
            <w:r w:rsidRPr="00581E8E">
              <w:rPr>
                <w:lang w:eastAsia="zh-CN"/>
              </w:rPr>
              <w:t>≥5.12 (4)</w:t>
            </w:r>
          </w:p>
        </w:tc>
        <w:tc>
          <w:tcPr>
            <w:tcW w:w="493" w:type="pct"/>
          </w:tcPr>
          <w:p w14:paraId="1E8F90C4" w14:textId="77777777" w:rsidR="00D808CB" w:rsidRPr="00581E8E" w:rsidRDefault="00D808CB" w:rsidP="00C6627F">
            <w:pPr>
              <w:pStyle w:val="TAC"/>
              <w:rPr>
                <w:lang w:val="en-US" w:eastAsia="zh-CN"/>
              </w:rPr>
            </w:pPr>
            <w:r>
              <w:rPr>
                <w:lang w:val="en-US" w:eastAsia="zh-CN"/>
              </w:rPr>
              <w:t>8</w:t>
            </w:r>
          </w:p>
        </w:tc>
        <w:tc>
          <w:tcPr>
            <w:tcW w:w="1325" w:type="pct"/>
            <w:vMerge w:val="restart"/>
            <w:hideMark/>
          </w:tcPr>
          <w:p w14:paraId="04B17138" w14:textId="77777777" w:rsidR="00D808CB" w:rsidRPr="00581E8E" w:rsidRDefault="00D808CB" w:rsidP="00275CB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275CB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223BC48" w14:textId="77777777" w:rsidR="00D808CB" w:rsidRPr="00581E8E" w:rsidRDefault="00D808CB" w:rsidP="00275CB9">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275CB9">
            <w:pPr>
              <w:pStyle w:val="TAL"/>
              <w:rPr>
                <w:lang w:val="en-US" w:eastAsia="zh-CN"/>
              </w:rPr>
            </w:pPr>
            <w:r w:rsidRPr="00581E8E">
              <w:rPr>
                <w:lang w:eastAsia="zh-CN"/>
              </w:rPr>
              <w:t>0.64 x N1 (2 x N1)</w:t>
            </w:r>
          </w:p>
        </w:tc>
      </w:tr>
      <w:tr w:rsidR="00D808CB" w:rsidRPr="00B85562" w14:paraId="4EEA9110" w14:textId="77777777" w:rsidTr="00902C37">
        <w:trPr>
          <w:trHeight w:val="336"/>
        </w:trPr>
        <w:tc>
          <w:tcPr>
            <w:tcW w:w="639" w:type="pct"/>
            <w:vMerge/>
            <w:hideMark/>
          </w:tcPr>
          <w:p w14:paraId="17CECC05" w14:textId="77777777" w:rsidR="00D808CB" w:rsidRPr="00581E8E" w:rsidRDefault="00D808CB" w:rsidP="00275CB9">
            <w:pPr>
              <w:pStyle w:val="TAL"/>
              <w:rPr>
                <w:lang w:val="en-US" w:eastAsia="zh-CN"/>
              </w:rPr>
            </w:pPr>
          </w:p>
        </w:tc>
        <w:tc>
          <w:tcPr>
            <w:tcW w:w="401" w:type="pct"/>
            <w:hideMark/>
          </w:tcPr>
          <w:p w14:paraId="73758912" w14:textId="77777777" w:rsidR="00D808CB" w:rsidRPr="00581E8E" w:rsidRDefault="00D808CB" w:rsidP="00275CB9">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275CB9">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C6627F">
            <w:pPr>
              <w:pStyle w:val="TAC"/>
              <w:rPr>
                <w:lang w:val="en-US" w:eastAsia="zh-CN"/>
              </w:rPr>
            </w:pPr>
            <w:r>
              <w:rPr>
                <w:lang w:val="en-US" w:eastAsia="zh-CN"/>
              </w:rPr>
              <w:t>5</w:t>
            </w:r>
          </w:p>
        </w:tc>
        <w:tc>
          <w:tcPr>
            <w:tcW w:w="1325" w:type="pct"/>
            <w:vMerge/>
            <w:hideMark/>
          </w:tcPr>
          <w:p w14:paraId="7C817F2D" w14:textId="77777777" w:rsidR="00D808CB" w:rsidRPr="00581E8E" w:rsidRDefault="00D808CB" w:rsidP="00275CB9">
            <w:pPr>
              <w:pStyle w:val="TAL"/>
              <w:rPr>
                <w:lang w:val="en-US" w:eastAsia="zh-CN"/>
              </w:rPr>
            </w:pPr>
          </w:p>
        </w:tc>
        <w:tc>
          <w:tcPr>
            <w:tcW w:w="767" w:type="pct"/>
            <w:hideMark/>
          </w:tcPr>
          <w:p w14:paraId="0EF8EE11" w14:textId="77777777" w:rsidR="00D808CB" w:rsidRPr="00581E8E" w:rsidRDefault="00D808CB" w:rsidP="00275CB9">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275CB9">
            <w:pPr>
              <w:pStyle w:val="TAL"/>
              <w:rPr>
                <w:lang w:val="en-US" w:eastAsia="zh-CN"/>
              </w:rPr>
            </w:pPr>
            <w:r w:rsidRPr="00581E8E">
              <w:rPr>
                <w:lang w:eastAsia="zh-CN"/>
              </w:rPr>
              <w:t>1.28 x N1 (2 x N1)</w:t>
            </w:r>
          </w:p>
        </w:tc>
      </w:tr>
      <w:tr w:rsidR="00D808CB" w:rsidRPr="00B85562" w14:paraId="65DEA77D" w14:textId="77777777" w:rsidTr="00902C37">
        <w:trPr>
          <w:trHeight w:val="336"/>
        </w:trPr>
        <w:tc>
          <w:tcPr>
            <w:tcW w:w="639" w:type="pct"/>
            <w:vMerge/>
            <w:hideMark/>
          </w:tcPr>
          <w:p w14:paraId="17CBF126" w14:textId="77777777" w:rsidR="00D808CB" w:rsidRPr="00581E8E" w:rsidRDefault="00D808CB" w:rsidP="00275CB9">
            <w:pPr>
              <w:pStyle w:val="TAL"/>
              <w:rPr>
                <w:lang w:val="en-US" w:eastAsia="zh-CN"/>
              </w:rPr>
            </w:pPr>
          </w:p>
        </w:tc>
        <w:tc>
          <w:tcPr>
            <w:tcW w:w="401" w:type="pct"/>
            <w:hideMark/>
          </w:tcPr>
          <w:p w14:paraId="05EF0C96" w14:textId="77777777" w:rsidR="00D808CB" w:rsidRPr="00581E8E" w:rsidRDefault="00D808CB" w:rsidP="00275CB9">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275CB9">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C6627F">
            <w:pPr>
              <w:pStyle w:val="TAC"/>
              <w:rPr>
                <w:lang w:val="en-US" w:eastAsia="zh-CN"/>
              </w:rPr>
            </w:pPr>
            <w:r>
              <w:rPr>
                <w:lang w:val="en-US" w:eastAsia="zh-CN"/>
              </w:rPr>
              <w:t>4</w:t>
            </w:r>
          </w:p>
        </w:tc>
        <w:tc>
          <w:tcPr>
            <w:tcW w:w="1325" w:type="pct"/>
            <w:vMerge/>
            <w:hideMark/>
          </w:tcPr>
          <w:p w14:paraId="381A2E2E" w14:textId="77777777" w:rsidR="00D808CB" w:rsidRPr="00581E8E" w:rsidRDefault="00D808CB" w:rsidP="00275CB9">
            <w:pPr>
              <w:pStyle w:val="TAL"/>
              <w:rPr>
                <w:lang w:val="en-US" w:eastAsia="zh-CN"/>
              </w:rPr>
            </w:pPr>
          </w:p>
        </w:tc>
        <w:tc>
          <w:tcPr>
            <w:tcW w:w="767" w:type="pct"/>
            <w:hideMark/>
          </w:tcPr>
          <w:p w14:paraId="5F6A5DFF" w14:textId="77777777" w:rsidR="00D808CB" w:rsidRPr="00581E8E" w:rsidRDefault="00D808CB" w:rsidP="00275CB9">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275CB9">
            <w:pPr>
              <w:pStyle w:val="TAL"/>
              <w:rPr>
                <w:lang w:val="en-US" w:eastAsia="zh-CN"/>
              </w:rPr>
            </w:pPr>
            <w:r w:rsidRPr="00581E8E">
              <w:rPr>
                <w:lang w:eastAsia="zh-CN"/>
              </w:rPr>
              <w:t>2.56 x N1 (2 x N1)</w:t>
            </w:r>
          </w:p>
        </w:tc>
      </w:tr>
      <w:tr w:rsidR="00D808CB" w:rsidRPr="00B85562" w14:paraId="734748D1" w14:textId="77777777" w:rsidTr="00902C37">
        <w:trPr>
          <w:trHeight w:val="336"/>
        </w:trPr>
        <w:tc>
          <w:tcPr>
            <w:tcW w:w="639" w:type="pct"/>
            <w:vMerge/>
            <w:hideMark/>
          </w:tcPr>
          <w:p w14:paraId="29CC5D53" w14:textId="77777777" w:rsidR="00D808CB" w:rsidRPr="00581E8E" w:rsidRDefault="00D808CB" w:rsidP="00275CB9">
            <w:pPr>
              <w:pStyle w:val="TAL"/>
              <w:rPr>
                <w:lang w:val="en-US" w:eastAsia="zh-CN"/>
              </w:rPr>
            </w:pPr>
          </w:p>
        </w:tc>
        <w:tc>
          <w:tcPr>
            <w:tcW w:w="401" w:type="pct"/>
            <w:hideMark/>
          </w:tcPr>
          <w:p w14:paraId="2024F6BF" w14:textId="77777777" w:rsidR="00D808CB" w:rsidRPr="00581E8E" w:rsidRDefault="00D808CB" w:rsidP="00275CB9">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275CB9">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C6627F">
            <w:pPr>
              <w:pStyle w:val="TAC"/>
              <w:rPr>
                <w:lang w:val="en-US" w:eastAsia="zh-CN"/>
              </w:rPr>
            </w:pPr>
            <w:r>
              <w:rPr>
                <w:lang w:val="en-US" w:eastAsia="zh-CN"/>
              </w:rPr>
              <w:t>3</w:t>
            </w:r>
          </w:p>
        </w:tc>
        <w:tc>
          <w:tcPr>
            <w:tcW w:w="1325" w:type="pct"/>
            <w:vMerge/>
            <w:hideMark/>
          </w:tcPr>
          <w:p w14:paraId="21B4EE1F" w14:textId="77777777" w:rsidR="00D808CB" w:rsidRPr="00581E8E" w:rsidRDefault="00D808CB" w:rsidP="00275CB9">
            <w:pPr>
              <w:pStyle w:val="TAL"/>
              <w:rPr>
                <w:lang w:val="en-US" w:eastAsia="zh-CN"/>
              </w:rPr>
            </w:pPr>
          </w:p>
        </w:tc>
        <w:tc>
          <w:tcPr>
            <w:tcW w:w="767" w:type="pct"/>
            <w:hideMark/>
          </w:tcPr>
          <w:p w14:paraId="351FD7F4" w14:textId="77777777" w:rsidR="00D808CB" w:rsidRPr="00581E8E" w:rsidRDefault="00D808CB" w:rsidP="00275CB9">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275CB9">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7"/>
          </w:tcPr>
          <w:p w14:paraId="10C1763C" w14:textId="77777777" w:rsidR="00D808CB" w:rsidRPr="009C5807" w:rsidRDefault="00D808CB" w:rsidP="004868F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3661F465" w:rsidR="00D808CB" w:rsidRPr="008C6DE4" w:rsidRDefault="00AA3655" w:rsidP="00D808CB">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77777777" w:rsidR="00D808CB" w:rsidRDefault="00D808CB" w:rsidP="00D808CB">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1A2194AB" w:rsidR="00D808CB" w:rsidRPr="00691C10" w:rsidRDefault="00AA3655" w:rsidP="00AA3655">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2B5BB79B" w:rsidR="00D808CB" w:rsidRPr="009C5807" w:rsidRDefault="00D808CB" w:rsidP="00D808C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5pt;height:27pt;mso-width-percent:0;mso-height-percent:0;mso-width-percent:0;mso-height-percent:0" o:ole="">
                  <v:imagedata r:id="rId13" o:title=""/>
                </v:shape>
                <o:OLEObject Type="Embed" ProgID="Equation.3" ShapeID="_x0000_i1026" DrawAspect="Content" ObjectID="_1749665162"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7B7BA6AF"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3192850" w14:textId="77777777" w:rsidR="00594CBF" w:rsidRPr="00950DA1" w:rsidRDefault="00594CBF" w:rsidP="00594CB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72C754E" w14:textId="77777777" w:rsidR="00594CBF" w:rsidRPr="00950DA1" w:rsidRDefault="00594CBF" w:rsidP="00594CB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51B68BAC" w14:textId="5F9D0EEB" w:rsidR="00594CBF" w:rsidRDefault="00594CBF" w:rsidP="00594CBF">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8285007" w14:textId="77777777" w:rsidR="00065AEB" w:rsidRDefault="00065AEB" w:rsidP="00D60521">
      <w:pPr>
        <w:pStyle w:val="normalpuce"/>
        <w:tabs>
          <w:tab w:val="clear" w:pos="360"/>
          <w:tab w:val="left" w:pos="993"/>
          <w:tab w:val="num" w:pos="1276"/>
        </w:tabs>
        <w:ind w:left="567" w:hanging="283"/>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74541" w:rsidRPr="00B85562" w14:paraId="672EFE9B" w14:textId="77777777" w:rsidTr="005145F6">
        <w:trPr>
          <w:trHeight w:val="336"/>
        </w:trPr>
        <w:tc>
          <w:tcPr>
            <w:tcW w:w="639" w:type="pct"/>
            <w:vMerge/>
            <w:hideMark/>
          </w:tcPr>
          <w:p w14:paraId="7F5FC9F8" w14:textId="77777777" w:rsidR="00C74541" w:rsidRPr="00581E8E" w:rsidRDefault="00C74541" w:rsidP="00C74541">
            <w:pPr>
              <w:pStyle w:val="TAL"/>
              <w:rPr>
                <w:lang w:val="en-US" w:eastAsia="zh-CN"/>
              </w:rPr>
            </w:pPr>
          </w:p>
        </w:tc>
        <w:tc>
          <w:tcPr>
            <w:tcW w:w="401" w:type="pct"/>
            <w:hideMark/>
          </w:tcPr>
          <w:p w14:paraId="18D4190C" w14:textId="77777777" w:rsidR="00C74541" w:rsidRPr="00581E8E" w:rsidRDefault="00C74541" w:rsidP="00C74541">
            <w:pPr>
              <w:pStyle w:val="TAL"/>
              <w:rPr>
                <w:lang w:val="en-US" w:eastAsia="zh-CN"/>
              </w:rPr>
            </w:pPr>
            <w:r w:rsidRPr="00581E8E">
              <w:rPr>
                <w:lang w:eastAsia="zh-CN"/>
              </w:rPr>
              <w:t>2.56</w:t>
            </w:r>
          </w:p>
        </w:tc>
        <w:tc>
          <w:tcPr>
            <w:tcW w:w="517" w:type="pct"/>
            <w:hideMark/>
          </w:tcPr>
          <w:p w14:paraId="1BD18ED8" w14:textId="15548B74" w:rsidR="00C74541" w:rsidRPr="00581E8E" w:rsidRDefault="00C74541" w:rsidP="00C74541">
            <w:pPr>
              <w:pStyle w:val="TAL"/>
              <w:rPr>
                <w:lang w:val="en-US" w:eastAsia="zh-CN"/>
              </w:rPr>
            </w:pPr>
            <w:r w:rsidRPr="00727001">
              <w:rPr>
                <w:lang w:eastAsia="zh-CN"/>
              </w:rPr>
              <w:t>40.96 (32)</w:t>
            </w:r>
          </w:p>
        </w:tc>
        <w:tc>
          <w:tcPr>
            <w:tcW w:w="493" w:type="pct"/>
          </w:tcPr>
          <w:p w14:paraId="5161B1C2" w14:textId="77777777" w:rsidR="00C74541" w:rsidRPr="00581E8E" w:rsidRDefault="00C74541" w:rsidP="00C74541">
            <w:pPr>
              <w:pStyle w:val="TAL"/>
              <w:rPr>
                <w:lang w:val="en-US" w:eastAsia="zh-CN"/>
              </w:rPr>
            </w:pPr>
            <w:r>
              <w:rPr>
                <w:lang w:val="en-US" w:eastAsia="zh-CN"/>
              </w:rPr>
              <w:t>3</w:t>
            </w:r>
          </w:p>
        </w:tc>
        <w:tc>
          <w:tcPr>
            <w:tcW w:w="1283" w:type="pct"/>
            <w:gridSpan w:val="2"/>
            <w:vMerge/>
            <w:hideMark/>
          </w:tcPr>
          <w:p w14:paraId="2BED4FA5" w14:textId="77777777" w:rsidR="00C74541" w:rsidRPr="00581E8E" w:rsidRDefault="00C74541" w:rsidP="00C74541">
            <w:pPr>
              <w:rPr>
                <w:rFonts w:ascii="Arial" w:hAnsi="Arial" w:cs="Arial"/>
                <w:sz w:val="18"/>
                <w:lang w:val="en-US" w:eastAsia="zh-CN"/>
              </w:rPr>
            </w:pPr>
          </w:p>
        </w:tc>
        <w:tc>
          <w:tcPr>
            <w:tcW w:w="809" w:type="pct"/>
            <w:hideMark/>
          </w:tcPr>
          <w:p w14:paraId="53AD26C9" w14:textId="77777777" w:rsidR="00C74541" w:rsidRDefault="00C74541" w:rsidP="00C74541">
            <w:pPr>
              <w:pStyle w:val="TAL"/>
              <w:rPr>
                <w:lang w:eastAsia="zh-CN"/>
              </w:rPr>
            </w:pPr>
            <w:r w:rsidRPr="00727001">
              <w:rPr>
                <w:lang w:eastAsia="zh-CN"/>
              </w:rPr>
              <w:t>20.48</w:t>
            </w:r>
          </w:p>
          <w:p w14:paraId="4A15438F" w14:textId="34B5D206" w:rsidR="00C74541" w:rsidRPr="00581E8E" w:rsidRDefault="00C74541" w:rsidP="00C74541">
            <w:pPr>
              <w:pStyle w:val="TAL"/>
              <w:rPr>
                <w:lang w:val="en-US" w:eastAsia="zh-CN"/>
              </w:rPr>
            </w:pPr>
            <w:r>
              <w:rPr>
                <w:lang w:eastAsia="zh-CN"/>
              </w:rPr>
              <w:t>(8)</w:t>
            </w:r>
          </w:p>
        </w:tc>
        <w:tc>
          <w:tcPr>
            <w:tcW w:w="858" w:type="pct"/>
            <w:hideMark/>
          </w:tcPr>
          <w:p w14:paraId="457DBD51" w14:textId="77777777" w:rsidR="00C74541" w:rsidRDefault="00C74541" w:rsidP="00C74541">
            <w:pPr>
              <w:pStyle w:val="TAL"/>
              <w:rPr>
                <w:lang w:eastAsia="zh-CN"/>
              </w:rPr>
            </w:pPr>
            <w:r w:rsidRPr="00727001">
              <w:rPr>
                <w:lang w:eastAsia="zh-CN"/>
              </w:rPr>
              <w:t>40.96</w:t>
            </w:r>
          </w:p>
          <w:p w14:paraId="2CCD9DE4" w14:textId="03D4AC1D" w:rsidR="00C74541" w:rsidRPr="00581E8E" w:rsidRDefault="00C74541" w:rsidP="00C74541">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73D069F5"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DDF81D"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52841ED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31A001B0"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626D7FC6"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DCBA9AC"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938DDB0" w14:textId="77777777" w:rsidR="00D77779" w:rsidRPr="00486683" w:rsidRDefault="00D77779" w:rsidP="00D77779">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77777777" w:rsidR="00D77779" w:rsidRPr="00327784" w:rsidRDefault="00D77779" w:rsidP="00DE2AEA">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77777777" w:rsidR="00D77779" w:rsidRPr="00327784" w:rsidRDefault="00D77779" w:rsidP="00DE2AEA">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0495A116" w:rsidR="00D77779" w:rsidRPr="00327784" w:rsidRDefault="00D77779" w:rsidP="00DE2AEA">
      <w:pPr>
        <w:pStyle w:val="TH"/>
        <w:rPr>
          <w:lang w:val="en-US"/>
        </w:rPr>
      </w:pPr>
      <w:r w:rsidRPr="0063257B">
        <w:rPr>
          <w:lang w:val="en-US"/>
        </w:rPr>
        <w:t>Table 4.2B.2.9.9-</w:t>
      </w:r>
      <w:r>
        <w:rPr>
          <w:lang w:val="en-US"/>
        </w:rPr>
        <w:t>5</w:t>
      </w:r>
      <w:r w:rsidRPr="00327784">
        <w:rPr>
          <w:lang w:val="en-US"/>
        </w:rPr>
        <w:t xml:space="preserve">: </w:t>
      </w:r>
      <w:r w:rsidR="00C74541" w:rsidRPr="00327784">
        <w:rPr>
          <w:lang w:val="en-US"/>
        </w:rPr>
        <w:t>T</w:t>
      </w:r>
      <w:r w:rsidR="00C74541" w:rsidRPr="00327784">
        <w:rPr>
          <w:vertAlign w:val="subscript"/>
          <w:lang w:val="en-US"/>
        </w:rPr>
        <w:t>detect,NR_Intra_RedCap_Relax</w:t>
      </w:r>
      <w:r w:rsidR="00C74541" w:rsidRPr="00327784">
        <w:rPr>
          <w:lang w:val="en-US"/>
        </w:rPr>
        <w:t>, T</w:t>
      </w:r>
      <w:r w:rsidR="00C74541" w:rsidRPr="00327784">
        <w:rPr>
          <w:vertAlign w:val="subscript"/>
          <w:lang w:val="en-US"/>
        </w:rPr>
        <w:t>measure,NR_Intra_RedCap_</w:t>
      </w:r>
      <w:r w:rsidR="00C74541">
        <w:rPr>
          <w:vertAlign w:val="subscript"/>
          <w:lang w:val="en-US"/>
        </w:rPr>
        <w:t>R</w:t>
      </w:r>
      <w:r w:rsidR="00C74541" w:rsidRPr="00327784">
        <w:rPr>
          <w:vertAlign w:val="subscript"/>
          <w:lang w:val="en-US"/>
        </w:rPr>
        <w:t>elax</w:t>
      </w:r>
      <w:r w:rsidR="00C74541" w:rsidRPr="00327784">
        <w:rPr>
          <w:lang w:val="en-US"/>
        </w:rPr>
        <w:t xml:space="preserve"> and T</w:t>
      </w:r>
      <w:r w:rsidR="00C74541" w:rsidRPr="00327784">
        <w:rPr>
          <w:vertAlign w:val="subscript"/>
          <w:lang w:val="en-US"/>
        </w:rPr>
        <w:t>evaluate,NR_Intra_RedCap_Relax</w:t>
      </w:r>
      <w:r w:rsidR="00C74541"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788308D9" w14:textId="77777777" w:rsidTr="008B25C8">
        <w:trPr>
          <w:trHeight w:val="1692"/>
        </w:trPr>
        <w:tc>
          <w:tcPr>
            <w:tcW w:w="1198" w:type="dxa"/>
            <w:hideMark/>
          </w:tcPr>
          <w:p w14:paraId="04D45FBC"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626968EA"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00EACD00"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AC7335E"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70A8A18"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A60A411"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7A9B1CE8" w14:textId="77777777" w:rsidTr="008B25C8">
        <w:trPr>
          <w:trHeight w:val="673"/>
        </w:trPr>
        <w:tc>
          <w:tcPr>
            <w:tcW w:w="1198" w:type="dxa"/>
            <w:vMerge w:val="restart"/>
            <w:hideMark/>
          </w:tcPr>
          <w:p w14:paraId="55F7638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EB1B45E"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526145D3"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C09B05"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1E15139"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F5AA82"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650E00CD" w14:textId="77777777" w:rsidTr="008B25C8">
        <w:trPr>
          <w:trHeight w:val="336"/>
        </w:trPr>
        <w:tc>
          <w:tcPr>
            <w:tcW w:w="1198" w:type="dxa"/>
            <w:vMerge/>
            <w:hideMark/>
          </w:tcPr>
          <w:p w14:paraId="2BB0EEC3" w14:textId="77777777" w:rsidR="00D77779" w:rsidRPr="00B11B68" w:rsidRDefault="00D77779" w:rsidP="008B25C8">
            <w:pPr>
              <w:rPr>
                <w:rFonts w:ascii="Arial" w:hAnsi="Arial" w:cs="Arial"/>
                <w:sz w:val="18"/>
                <w:lang w:val="en-US"/>
              </w:rPr>
            </w:pPr>
          </w:p>
        </w:tc>
        <w:tc>
          <w:tcPr>
            <w:tcW w:w="751" w:type="dxa"/>
            <w:hideMark/>
          </w:tcPr>
          <w:p w14:paraId="3DC479B2"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357D66C0"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6DB995C" w14:textId="77777777" w:rsidR="00D77779" w:rsidRPr="00B11B68" w:rsidRDefault="00D77779" w:rsidP="008B25C8">
            <w:pPr>
              <w:rPr>
                <w:rFonts w:ascii="Arial" w:hAnsi="Arial" w:cs="Arial"/>
                <w:sz w:val="18"/>
                <w:lang w:val="en-US"/>
              </w:rPr>
            </w:pPr>
          </w:p>
        </w:tc>
        <w:tc>
          <w:tcPr>
            <w:tcW w:w="1860" w:type="dxa"/>
            <w:hideMark/>
          </w:tcPr>
          <w:p w14:paraId="51972E72"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DDA4F4"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D03F31C" w14:textId="77777777" w:rsidTr="008B25C8">
        <w:trPr>
          <w:trHeight w:val="336"/>
        </w:trPr>
        <w:tc>
          <w:tcPr>
            <w:tcW w:w="1198" w:type="dxa"/>
            <w:vMerge/>
            <w:hideMark/>
          </w:tcPr>
          <w:p w14:paraId="6541A258" w14:textId="77777777" w:rsidR="00D77779" w:rsidRPr="00B11B68" w:rsidRDefault="00D77779" w:rsidP="008B25C8">
            <w:pPr>
              <w:rPr>
                <w:rFonts w:ascii="Arial" w:hAnsi="Arial" w:cs="Arial"/>
                <w:sz w:val="18"/>
                <w:lang w:val="en-US"/>
              </w:rPr>
            </w:pPr>
          </w:p>
        </w:tc>
        <w:tc>
          <w:tcPr>
            <w:tcW w:w="751" w:type="dxa"/>
            <w:hideMark/>
          </w:tcPr>
          <w:p w14:paraId="21FDFD10"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27E2024A"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47EA28F" w14:textId="77777777" w:rsidR="00D77779" w:rsidRPr="00B11B68" w:rsidRDefault="00D77779" w:rsidP="008B25C8">
            <w:pPr>
              <w:rPr>
                <w:rFonts w:ascii="Arial" w:hAnsi="Arial" w:cs="Arial"/>
                <w:sz w:val="18"/>
                <w:lang w:val="en-US"/>
              </w:rPr>
            </w:pPr>
          </w:p>
        </w:tc>
        <w:tc>
          <w:tcPr>
            <w:tcW w:w="1860" w:type="dxa"/>
            <w:hideMark/>
          </w:tcPr>
          <w:p w14:paraId="292EFAFA"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A5F170D"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0D6C8BDD" w14:textId="77777777" w:rsidTr="008B25C8">
        <w:trPr>
          <w:trHeight w:val="336"/>
        </w:trPr>
        <w:tc>
          <w:tcPr>
            <w:tcW w:w="1198" w:type="dxa"/>
            <w:vMerge/>
            <w:hideMark/>
          </w:tcPr>
          <w:p w14:paraId="1B926B84" w14:textId="77777777" w:rsidR="00D77779" w:rsidRPr="00B11B68" w:rsidRDefault="00D77779" w:rsidP="008B25C8">
            <w:pPr>
              <w:rPr>
                <w:rFonts w:ascii="Arial" w:hAnsi="Arial" w:cs="Arial"/>
                <w:sz w:val="18"/>
                <w:lang w:val="en-US"/>
              </w:rPr>
            </w:pPr>
          </w:p>
        </w:tc>
        <w:tc>
          <w:tcPr>
            <w:tcW w:w="751" w:type="dxa"/>
            <w:hideMark/>
          </w:tcPr>
          <w:p w14:paraId="5B33619F"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5D34F33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36378BE" w14:textId="77777777" w:rsidR="00D77779" w:rsidRPr="00B11B68" w:rsidRDefault="00D77779" w:rsidP="008B25C8">
            <w:pPr>
              <w:rPr>
                <w:rFonts w:ascii="Arial" w:hAnsi="Arial" w:cs="Arial"/>
                <w:sz w:val="18"/>
                <w:lang w:val="en-US"/>
              </w:rPr>
            </w:pPr>
          </w:p>
        </w:tc>
        <w:tc>
          <w:tcPr>
            <w:tcW w:w="1860" w:type="dxa"/>
            <w:hideMark/>
          </w:tcPr>
          <w:p w14:paraId="2A1C0337"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FB427EE"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8B25C8">
        <w:trPr>
          <w:trHeight w:val="336"/>
        </w:trPr>
        <w:tc>
          <w:tcPr>
            <w:tcW w:w="9016"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77777777" w:rsidR="00D77779" w:rsidRPr="00327784" w:rsidRDefault="00D77779" w:rsidP="00DE2AEA">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390B2C46" w14:textId="77777777" w:rsidTr="008B25C8">
        <w:trPr>
          <w:trHeight w:val="1692"/>
        </w:trPr>
        <w:tc>
          <w:tcPr>
            <w:tcW w:w="639" w:type="pct"/>
            <w:hideMark/>
          </w:tcPr>
          <w:p w14:paraId="1EBC06A8"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2E581ACC"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3DC7C103"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3447565"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4586D58"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F67B804"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4541" w:rsidRPr="00B85562" w14:paraId="299613D8" w14:textId="77777777" w:rsidTr="008B25C8">
        <w:trPr>
          <w:trHeight w:val="336"/>
        </w:trPr>
        <w:tc>
          <w:tcPr>
            <w:tcW w:w="639" w:type="pct"/>
            <w:vMerge/>
          </w:tcPr>
          <w:p w14:paraId="6028EA25" w14:textId="77777777" w:rsidR="00C74541" w:rsidRPr="00581E8E" w:rsidRDefault="00C74541" w:rsidP="00C74541">
            <w:pPr>
              <w:rPr>
                <w:rFonts w:ascii="Arial" w:hAnsi="Arial" w:cs="Arial"/>
                <w:sz w:val="18"/>
                <w:lang w:val="en-US"/>
              </w:rPr>
            </w:pPr>
          </w:p>
        </w:tc>
        <w:tc>
          <w:tcPr>
            <w:tcW w:w="401" w:type="pct"/>
          </w:tcPr>
          <w:p w14:paraId="1CAB718C" w14:textId="77777777" w:rsidR="00C74541" w:rsidRPr="00581E8E" w:rsidRDefault="00C74541" w:rsidP="00C74541">
            <w:pPr>
              <w:rPr>
                <w:rFonts w:ascii="Arial" w:hAnsi="Arial" w:cs="Arial"/>
                <w:sz w:val="18"/>
              </w:rPr>
            </w:pPr>
            <w:r>
              <w:rPr>
                <w:rFonts w:ascii="Arial" w:hAnsi="Arial" w:cs="Arial"/>
                <w:sz w:val="18"/>
              </w:rPr>
              <w:t>2.56</w:t>
            </w:r>
          </w:p>
        </w:tc>
        <w:tc>
          <w:tcPr>
            <w:tcW w:w="517" w:type="pct"/>
          </w:tcPr>
          <w:p w14:paraId="782FD51B" w14:textId="77777777" w:rsidR="00C74541" w:rsidRPr="007140C1" w:rsidRDefault="00C74541" w:rsidP="00C74541">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C74541" w:rsidRPr="002B5E7E" w:rsidRDefault="00C74541" w:rsidP="00C74541">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C74541" w:rsidRPr="002B5E7E" w:rsidRDefault="00C74541" w:rsidP="00C74541">
            <w:pPr>
              <w:rPr>
                <w:rFonts w:ascii="Arial" w:hAnsi="Arial" w:cs="Arial"/>
                <w:sz w:val="18"/>
                <w:lang w:val="en-US"/>
              </w:rPr>
            </w:pPr>
          </w:p>
        </w:tc>
        <w:tc>
          <w:tcPr>
            <w:tcW w:w="809" w:type="pct"/>
          </w:tcPr>
          <w:p w14:paraId="20804449" w14:textId="77777777" w:rsidR="00C74541" w:rsidRDefault="00C74541" w:rsidP="00C74541">
            <w:pPr>
              <w:pStyle w:val="TAL"/>
              <w:rPr>
                <w:lang w:eastAsia="zh-CN"/>
              </w:rPr>
            </w:pPr>
            <w:r w:rsidRPr="00100B15">
              <w:rPr>
                <w:lang w:eastAsia="zh-CN"/>
              </w:rPr>
              <w:t>20.48</w:t>
            </w:r>
          </w:p>
          <w:p w14:paraId="57EA99C6" w14:textId="73C86568" w:rsidR="00C74541" w:rsidRPr="007140C1" w:rsidRDefault="00C74541" w:rsidP="00C74541">
            <w:pPr>
              <w:pStyle w:val="TAL"/>
            </w:pPr>
            <w:r>
              <w:t>(8)</w:t>
            </w:r>
          </w:p>
        </w:tc>
        <w:tc>
          <w:tcPr>
            <w:tcW w:w="858" w:type="pct"/>
          </w:tcPr>
          <w:p w14:paraId="6495F197" w14:textId="77777777" w:rsidR="00C74541" w:rsidRDefault="00C74541" w:rsidP="00C74541">
            <w:pPr>
              <w:pStyle w:val="TAL"/>
              <w:rPr>
                <w:lang w:eastAsia="zh-CN"/>
              </w:rPr>
            </w:pPr>
            <w:r w:rsidRPr="00100B15">
              <w:rPr>
                <w:lang w:eastAsia="zh-CN"/>
              </w:rPr>
              <w:t>40.96</w:t>
            </w:r>
          </w:p>
          <w:p w14:paraId="5E1A14A0" w14:textId="67621FBF" w:rsidR="00C74541" w:rsidRPr="007140C1" w:rsidRDefault="00C74541" w:rsidP="00C74541">
            <w:pPr>
              <w:pStyle w:val="TAL"/>
            </w:pPr>
            <w:r>
              <w:t>(16)</w:t>
            </w:r>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CDAE5F1" w14:textId="77777777" w:rsidR="00697B51" w:rsidRPr="00806346" w:rsidRDefault="00697B51" w:rsidP="00697B5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34B41609" w:rsidR="00D77779" w:rsidRPr="00806346" w:rsidRDefault="00697B51" w:rsidP="00697B5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3BEBA44"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6FC92A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1292E33E"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28247B72"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AA0878D"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B7CFC79" w14:textId="77777777" w:rsidR="00D77779" w:rsidRPr="00486683" w:rsidRDefault="00D77779" w:rsidP="00D77779">
      <w:pPr>
        <w:pStyle w:val="B10"/>
      </w:pPr>
    </w:p>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77777777" w:rsidR="00D77779" w:rsidRPr="00327784" w:rsidRDefault="00D77779" w:rsidP="00FB48DD">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777777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960031"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920DE6"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77777777" w:rsidR="00D77779" w:rsidRPr="00327784" w:rsidRDefault="00D77779" w:rsidP="00FB48DD">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32EDFB80" w14:textId="77777777" w:rsidTr="008B25C8">
        <w:trPr>
          <w:trHeight w:val="1692"/>
        </w:trPr>
        <w:tc>
          <w:tcPr>
            <w:tcW w:w="1198" w:type="dxa"/>
            <w:hideMark/>
          </w:tcPr>
          <w:p w14:paraId="3415AF76"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3EF91796"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750AA789"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4CA2F00"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B79F322"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0713AEB"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035CFB72" w14:textId="77777777" w:rsidTr="008B25C8">
        <w:trPr>
          <w:trHeight w:val="673"/>
        </w:trPr>
        <w:tc>
          <w:tcPr>
            <w:tcW w:w="1198" w:type="dxa"/>
            <w:vMerge w:val="restart"/>
            <w:hideMark/>
          </w:tcPr>
          <w:p w14:paraId="6ED624D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84FD639"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19DA1044"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AEC616"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14D6DD"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58390F5"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5640CCEB" w14:textId="77777777" w:rsidTr="008B25C8">
        <w:trPr>
          <w:trHeight w:val="336"/>
        </w:trPr>
        <w:tc>
          <w:tcPr>
            <w:tcW w:w="1198" w:type="dxa"/>
            <w:vMerge/>
            <w:hideMark/>
          </w:tcPr>
          <w:p w14:paraId="2127023B" w14:textId="77777777" w:rsidR="00D77779" w:rsidRPr="00B11B68" w:rsidRDefault="00D77779" w:rsidP="008B25C8">
            <w:pPr>
              <w:rPr>
                <w:rFonts w:ascii="Arial" w:hAnsi="Arial" w:cs="Arial"/>
                <w:sz w:val="18"/>
                <w:lang w:val="en-US"/>
              </w:rPr>
            </w:pPr>
          </w:p>
        </w:tc>
        <w:tc>
          <w:tcPr>
            <w:tcW w:w="751" w:type="dxa"/>
            <w:hideMark/>
          </w:tcPr>
          <w:p w14:paraId="708D65A6"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7B8197CC"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5A96F1C" w14:textId="77777777" w:rsidR="00D77779" w:rsidRPr="00B11B68" w:rsidRDefault="00D77779" w:rsidP="008B25C8">
            <w:pPr>
              <w:rPr>
                <w:rFonts w:ascii="Arial" w:hAnsi="Arial" w:cs="Arial"/>
                <w:sz w:val="18"/>
                <w:lang w:val="en-US"/>
              </w:rPr>
            </w:pPr>
          </w:p>
        </w:tc>
        <w:tc>
          <w:tcPr>
            <w:tcW w:w="1860" w:type="dxa"/>
            <w:hideMark/>
          </w:tcPr>
          <w:p w14:paraId="401864B5"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DC3DF0"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6CB2718C" w14:textId="77777777" w:rsidTr="008B25C8">
        <w:trPr>
          <w:trHeight w:val="336"/>
        </w:trPr>
        <w:tc>
          <w:tcPr>
            <w:tcW w:w="1198" w:type="dxa"/>
            <w:vMerge/>
            <w:hideMark/>
          </w:tcPr>
          <w:p w14:paraId="0F023E13" w14:textId="77777777" w:rsidR="00D77779" w:rsidRPr="00B11B68" w:rsidRDefault="00D77779" w:rsidP="008B25C8">
            <w:pPr>
              <w:rPr>
                <w:rFonts w:ascii="Arial" w:hAnsi="Arial" w:cs="Arial"/>
                <w:sz w:val="18"/>
                <w:lang w:val="en-US"/>
              </w:rPr>
            </w:pPr>
          </w:p>
        </w:tc>
        <w:tc>
          <w:tcPr>
            <w:tcW w:w="751" w:type="dxa"/>
            <w:hideMark/>
          </w:tcPr>
          <w:p w14:paraId="64141C31"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728A73F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48FC7B6" w14:textId="77777777" w:rsidR="00D77779" w:rsidRPr="00B11B68" w:rsidRDefault="00D77779" w:rsidP="008B25C8">
            <w:pPr>
              <w:rPr>
                <w:rFonts w:ascii="Arial" w:hAnsi="Arial" w:cs="Arial"/>
                <w:sz w:val="18"/>
                <w:lang w:val="en-US"/>
              </w:rPr>
            </w:pPr>
          </w:p>
        </w:tc>
        <w:tc>
          <w:tcPr>
            <w:tcW w:w="1860" w:type="dxa"/>
            <w:hideMark/>
          </w:tcPr>
          <w:p w14:paraId="5AED6A0E"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0A8C3A"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3A86709A" w14:textId="77777777" w:rsidTr="008B25C8">
        <w:trPr>
          <w:trHeight w:val="336"/>
        </w:trPr>
        <w:tc>
          <w:tcPr>
            <w:tcW w:w="1198" w:type="dxa"/>
            <w:vMerge/>
            <w:hideMark/>
          </w:tcPr>
          <w:p w14:paraId="14BAF7F4" w14:textId="77777777" w:rsidR="00D77779" w:rsidRPr="00B11B68" w:rsidRDefault="00D77779" w:rsidP="008B25C8">
            <w:pPr>
              <w:rPr>
                <w:rFonts w:ascii="Arial" w:hAnsi="Arial" w:cs="Arial"/>
                <w:sz w:val="18"/>
                <w:lang w:val="en-US"/>
              </w:rPr>
            </w:pPr>
          </w:p>
        </w:tc>
        <w:tc>
          <w:tcPr>
            <w:tcW w:w="751" w:type="dxa"/>
            <w:hideMark/>
          </w:tcPr>
          <w:p w14:paraId="63C71B4A"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686EC2F1"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398851" w14:textId="77777777" w:rsidR="00D77779" w:rsidRPr="00B11B68" w:rsidRDefault="00D77779" w:rsidP="008B25C8">
            <w:pPr>
              <w:rPr>
                <w:rFonts w:ascii="Arial" w:hAnsi="Arial" w:cs="Arial"/>
                <w:sz w:val="18"/>
                <w:lang w:val="en-US"/>
              </w:rPr>
            </w:pPr>
          </w:p>
        </w:tc>
        <w:tc>
          <w:tcPr>
            <w:tcW w:w="1860" w:type="dxa"/>
            <w:hideMark/>
          </w:tcPr>
          <w:p w14:paraId="462F736D"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56BFAEF"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8B25C8">
        <w:trPr>
          <w:trHeight w:val="336"/>
        </w:trPr>
        <w:tc>
          <w:tcPr>
            <w:tcW w:w="9016" w:type="dxa"/>
            <w:gridSpan w:val="6"/>
          </w:tcPr>
          <w:p w14:paraId="529A8C40"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E0357F5"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31520A47"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77777777" w:rsidR="00D77779" w:rsidRPr="00327784" w:rsidRDefault="00D77779" w:rsidP="00FB48DD">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48942816" w14:textId="77777777" w:rsidTr="008B25C8">
        <w:trPr>
          <w:trHeight w:val="1692"/>
        </w:trPr>
        <w:tc>
          <w:tcPr>
            <w:tcW w:w="639" w:type="pct"/>
            <w:hideMark/>
          </w:tcPr>
          <w:p w14:paraId="43636B04"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085DB0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3118DF"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63067182"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3D615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CB3925" w14:textId="77777777" w:rsidR="00D77779" w:rsidRPr="00806346" w:rsidRDefault="00D77779"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BF651" w14:textId="77777777" w:rsidR="00D77779" w:rsidRPr="00806346" w:rsidRDefault="00D77779"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8054BE7"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7777777" w:rsidR="00D77779" w:rsidRDefault="00D77779"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034E52">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265CA781" w:rsidR="00F87F95" w:rsidRPr="00EF59D1" w:rsidRDefault="00027E5C"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FFCEC8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267D8B2" w14:textId="77777777" w:rsidR="00027E5C" w:rsidRPr="00F52E47" w:rsidRDefault="00027E5C" w:rsidP="00027E5C">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4F0D957" w14:textId="77777777" w:rsidR="00027E5C" w:rsidRPr="00F52E47" w:rsidRDefault="00027E5C" w:rsidP="00027E5C">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50B986A" w14:textId="16CEACAF" w:rsidR="00027E5C" w:rsidRDefault="00027E5C" w:rsidP="00027E5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A31373B" w14:textId="77777777" w:rsidR="00B822F3" w:rsidRDefault="00B822F3" w:rsidP="000558CD">
      <w:pPr>
        <w:pStyle w:val="B10"/>
        <w:rPr>
          <w:noProof/>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4775F1B6" w:rsidR="00F87F95" w:rsidRPr="00170812" w:rsidRDefault="00027E5C"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CC2B7F2" w14:textId="20EE97B2" w:rsidR="00F87F95" w:rsidRDefault="00F87F95" w:rsidP="00F87F95">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0DFB0022" w:rsidR="00F87F95" w:rsidRPr="00AD5C2C" w:rsidRDefault="00027E5C"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73B05513" w:rsidR="00FF5110" w:rsidRPr="00AD5C2C" w:rsidRDefault="00AB0056" w:rsidP="00FF5110">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702A81C2" w:rsidR="00F020D7" w:rsidRPr="00AD5C2C" w:rsidRDefault="00082331"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F020D7" w:rsidRPr="0082197E" w:rsidRDefault="007A5E1E"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1C3543">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1C3543">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1C3543">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1C354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97B51" w:rsidRPr="00B85562" w14:paraId="315C57F4" w14:textId="77777777" w:rsidTr="005145F6">
        <w:trPr>
          <w:trHeight w:val="336"/>
        </w:trPr>
        <w:tc>
          <w:tcPr>
            <w:tcW w:w="639" w:type="pct"/>
            <w:vMerge/>
            <w:hideMark/>
          </w:tcPr>
          <w:p w14:paraId="2E181F18" w14:textId="77777777" w:rsidR="00697B51" w:rsidRPr="00581E8E" w:rsidRDefault="00697B51" w:rsidP="00697B51">
            <w:pPr>
              <w:pStyle w:val="TAL"/>
              <w:rPr>
                <w:lang w:val="en-US" w:eastAsia="zh-CN"/>
              </w:rPr>
            </w:pPr>
          </w:p>
        </w:tc>
        <w:tc>
          <w:tcPr>
            <w:tcW w:w="401" w:type="pct"/>
            <w:hideMark/>
          </w:tcPr>
          <w:p w14:paraId="6E6D9543" w14:textId="77777777" w:rsidR="00697B51" w:rsidRPr="00290C22" w:rsidRDefault="00697B51" w:rsidP="00697B51">
            <w:pPr>
              <w:pStyle w:val="TAL"/>
              <w:rPr>
                <w:szCs w:val="18"/>
                <w:lang w:val="en-US" w:eastAsia="zh-CN"/>
              </w:rPr>
            </w:pPr>
            <w:r w:rsidRPr="00290C22">
              <w:rPr>
                <w:szCs w:val="18"/>
                <w:lang w:eastAsia="zh-CN"/>
              </w:rPr>
              <w:t>2.56</w:t>
            </w:r>
          </w:p>
        </w:tc>
        <w:tc>
          <w:tcPr>
            <w:tcW w:w="517" w:type="pct"/>
            <w:hideMark/>
          </w:tcPr>
          <w:p w14:paraId="7D04185B" w14:textId="1D47B7E4" w:rsidR="00697B51" w:rsidRPr="00E80FA3" w:rsidRDefault="00697B51" w:rsidP="00697B51">
            <w:pPr>
              <w:pStyle w:val="TAL"/>
              <w:rPr>
                <w:szCs w:val="18"/>
                <w:lang w:val="en-US" w:eastAsia="zh-CN"/>
              </w:rPr>
            </w:pPr>
            <w:r w:rsidRPr="00727001">
              <w:rPr>
                <w:szCs w:val="18"/>
                <w:lang w:eastAsia="zh-CN"/>
              </w:rPr>
              <w:t>40.96 (32)</w:t>
            </w:r>
          </w:p>
        </w:tc>
        <w:tc>
          <w:tcPr>
            <w:tcW w:w="493" w:type="pct"/>
          </w:tcPr>
          <w:p w14:paraId="2127665A" w14:textId="77777777" w:rsidR="00697B51" w:rsidRPr="002707ED" w:rsidRDefault="00697B51" w:rsidP="00697B51">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97B51" w:rsidRPr="005B7259" w:rsidRDefault="00697B51" w:rsidP="00697B51">
            <w:pPr>
              <w:rPr>
                <w:rFonts w:ascii="Arial" w:hAnsi="Arial" w:cs="Arial"/>
                <w:sz w:val="18"/>
                <w:szCs w:val="18"/>
                <w:lang w:val="en-US" w:eastAsia="zh-CN"/>
              </w:rPr>
            </w:pPr>
          </w:p>
        </w:tc>
        <w:tc>
          <w:tcPr>
            <w:tcW w:w="809" w:type="pct"/>
            <w:hideMark/>
          </w:tcPr>
          <w:p w14:paraId="43EDC99E" w14:textId="77777777" w:rsidR="00697B51" w:rsidRDefault="00697B51" w:rsidP="00697B51">
            <w:pPr>
              <w:pStyle w:val="TAL"/>
              <w:rPr>
                <w:lang w:eastAsia="zh-CN"/>
              </w:rPr>
            </w:pPr>
            <w:r w:rsidRPr="00727001">
              <w:rPr>
                <w:lang w:eastAsia="zh-CN"/>
              </w:rPr>
              <w:t>20.48</w:t>
            </w:r>
          </w:p>
          <w:p w14:paraId="12D0C32C" w14:textId="145C9754" w:rsidR="00697B51" w:rsidRPr="00290C22" w:rsidRDefault="00697B51" w:rsidP="00697B51">
            <w:pPr>
              <w:pStyle w:val="TAL"/>
              <w:rPr>
                <w:lang w:val="en-US" w:eastAsia="zh-CN"/>
              </w:rPr>
            </w:pPr>
            <w:r>
              <w:rPr>
                <w:lang w:eastAsia="zh-CN"/>
              </w:rPr>
              <w:t>(8)</w:t>
            </w:r>
          </w:p>
        </w:tc>
        <w:tc>
          <w:tcPr>
            <w:tcW w:w="858" w:type="pct"/>
            <w:hideMark/>
          </w:tcPr>
          <w:p w14:paraId="393FE996" w14:textId="77777777" w:rsidR="00697B51" w:rsidRDefault="00697B51" w:rsidP="00697B51">
            <w:pPr>
              <w:pStyle w:val="TAL"/>
              <w:rPr>
                <w:lang w:eastAsia="zh-CN"/>
              </w:rPr>
            </w:pPr>
            <w:r w:rsidRPr="00727001">
              <w:rPr>
                <w:lang w:eastAsia="zh-CN"/>
              </w:rPr>
              <w:t>40.96</w:t>
            </w:r>
          </w:p>
          <w:p w14:paraId="6DDC23F5" w14:textId="63F0FECD" w:rsidR="00697B51" w:rsidRPr="00290C22" w:rsidRDefault="00697B51" w:rsidP="00697B51">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EBB4CC4" w14:textId="77777777" w:rsidR="00697B51" w:rsidRPr="00047B96" w:rsidRDefault="00697B51" w:rsidP="00697B5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27CA2EA" w:rsidR="00F020D7" w:rsidRDefault="00697B51" w:rsidP="00697B5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C3E42A1" w:rsidR="006558D9" w:rsidRPr="00170812" w:rsidRDefault="001C3543"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155F2F3" w14:textId="3BB7ED5B" w:rsidR="001C3543" w:rsidRPr="00CB35F8" w:rsidRDefault="001C3543" w:rsidP="001C354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39563144" w14:textId="62D1E7A3" w:rsidR="001C3543" w:rsidRPr="00170812" w:rsidRDefault="001C3543" w:rsidP="001C354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2ABDAE4C" w14:textId="6C511D25" w:rsidR="006558D9" w:rsidRPr="00D64452" w:rsidRDefault="001C3543" w:rsidP="001C3543">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31445D43"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6BA97FA" w14:textId="7F764AD7" w:rsidR="006228AE" w:rsidRPr="00950DA1" w:rsidRDefault="006228AE"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A6DC083"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F7F4F36"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120E9A7E" w14:textId="77777777" w:rsidR="00220A02" w:rsidRDefault="00220A02" w:rsidP="00220A0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5499F60"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4740A48"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2BB2EEA" w14:textId="77777777" w:rsidR="00220A02" w:rsidRPr="00854F01" w:rsidRDefault="00220A02" w:rsidP="00034E52">
      <w:pPr>
        <w:pStyle w:val="B10"/>
        <w:ind w:left="0" w:firstLine="0"/>
      </w:pPr>
    </w:p>
    <w:p w14:paraId="1203C125" w14:textId="77777777" w:rsidR="00220A02" w:rsidRPr="00B73B84" w:rsidRDefault="00220A02" w:rsidP="00220A0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C18D51"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265715D3" w14:textId="77777777" w:rsidR="00220A02" w:rsidRPr="00885F53" w:rsidRDefault="00220A02" w:rsidP="008B25C8">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6A5CB0A5"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77777777"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B8740E"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8492636"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3DD1056" w14:textId="77777777" w:rsidTr="008B25C8">
        <w:trPr>
          <w:trHeight w:val="1692"/>
        </w:trPr>
        <w:tc>
          <w:tcPr>
            <w:tcW w:w="1198" w:type="dxa"/>
            <w:hideMark/>
          </w:tcPr>
          <w:p w14:paraId="501062B2"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FA737CF"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D14BE50"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D5F328"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DDE152E"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BDF62C6"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6AA60CF7" w14:textId="77777777" w:rsidTr="008B25C8">
        <w:trPr>
          <w:trHeight w:val="673"/>
        </w:trPr>
        <w:tc>
          <w:tcPr>
            <w:tcW w:w="1198" w:type="dxa"/>
            <w:vMerge w:val="restart"/>
            <w:hideMark/>
          </w:tcPr>
          <w:p w14:paraId="42C874E1"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F38BA13"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5E4738AD"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D56338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E192AA"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0C46D68" w14:textId="77777777" w:rsidR="00220A02" w:rsidRDefault="00220A02" w:rsidP="008B25C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220A02" w:rsidRPr="00B85562" w14:paraId="0172CC25" w14:textId="77777777" w:rsidTr="008B25C8">
        <w:trPr>
          <w:trHeight w:val="336"/>
        </w:trPr>
        <w:tc>
          <w:tcPr>
            <w:tcW w:w="1198" w:type="dxa"/>
            <w:vMerge/>
            <w:hideMark/>
          </w:tcPr>
          <w:p w14:paraId="7F4C45EE" w14:textId="77777777" w:rsidR="00220A02" w:rsidRPr="00B11B68" w:rsidRDefault="00220A02" w:rsidP="008B25C8">
            <w:pPr>
              <w:rPr>
                <w:rFonts w:ascii="Arial" w:hAnsi="Arial" w:cs="Arial"/>
                <w:sz w:val="18"/>
                <w:lang w:val="en-US"/>
              </w:rPr>
            </w:pPr>
          </w:p>
        </w:tc>
        <w:tc>
          <w:tcPr>
            <w:tcW w:w="751" w:type="dxa"/>
            <w:hideMark/>
          </w:tcPr>
          <w:p w14:paraId="2C23B260"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707ECA8A"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B2CFCC7" w14:textId="77777777" w:rsidR="00220A02" w:rsidRPr="00B11B68" w:rsidRDefault="00220A02" w:rsidP="008B25C8">
            <w:pPr>
              <w:rPr>
                <w:rFonts w:ascii="Arial" w:hAnsi="Arial" w:cs="Arial"/>
                <w:sz w:val="18"/>
                <w:lang w:val="en-US"/>
              </w:rPr>
            </w:pPr>
          </w:p>
        </w:tc>
        <w:tc>
          <w:tcPr>
            <w:tcW w:w="1860" w:type="dxa"/>
            <w:hideMark/>
          </w:tcPr>
          <w:p w14:paraId="17EA46D2"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1ABA8A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2DD97580" w14:textId="77777777" w:rsidTr="008B25C8">
        <w:trPr>
          <w:trHeight w:val="336"/>
        </w:trPr>
        <w:tc>
          <w:tcPr>
            <w:tcW w:w="1198" w:type="dxa"/>
            <w:vMerge/>
            <w:hideMark/>
          </w:tcPr>
          <w:p w14:paraId="2C0E4C02" w14:textId="77777777" w:rsidR="00220A02" w:rsidRPr="00B11B68" w:rsidRDefault="00220A02" w:rsidP="008B25C8">
            <w:pPr>
              <w:rPr>
                <w:rFonts w:ascii="Arial" w:hAnsi="Arial" w:cs="Arial"/>
                <w:sz w:val="18"/>
                <w:lang w:val="en-US"/>
              </w:rPr>
            </w:pPr>
          </w:p>
        </w:tc>
        <w:tc>
          <w:tcPr>
            <w:tcW w:w="751" w:type="dxa"/>
            <w:hideMark/>
          </w:tcPr>
          <w:p w14:paraId="3B86B4C8"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9D229A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E947DF3" w14:textId="77777777" w:rsidR="00220A02" w:rsidRPr="00B11B68" w:rsidRDefault="00220A02" w:rsidP="008B25C8">
            <w:pPr>
              <w:rPr>
                <w:rFonts w:ascii="Arial" w:hAnsi="Arial" w:cs="Arial"/>
                <w:sz w:val="18"/>
                <w:lang w:val="en-US"/>
              </w:rPr>
            </w:pPr>
          </w:p>
        </w:tc>
        <w:tc>
          <w:tcPr>
            <w:tcW w:w="1860" w:type="dxa"/>
            <w:hideMark/>
          </w:tcPr>
          <w:p w14:paraId="31B0B96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3C5945C"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5C5AA4B" w14:textId="77777777" w:rsidTr="008B25C8">
        <w:trPr>
          <w:trHeight w:val="336"/>
        </w:trPr>
        <w:tc>
          <w:tcPr>
            <w:tcW w:w="1198" w:type="dxa"/>
            <w:vMerge/>
            <w:hideMark/>
          </w:tcPr>
          <w:p w14:paraId="0A7D6E72" w14:textId="77777777" w:rsidR="00220A02" w:rsidRPr="00B11B68" w:rsidRDefault="00220A02" w:rsidP="008B25C8">
            <w:pPr>
              <w:rPr>
                <w:rFonts w:ascii="Arial" w:hAnsi="Arial" w:cs="Arial"/>
                <w:sz w:val="18"/>
                <w:lang w:val="en-US"/>
              </w:rPr>
            </w:pPr>
          </w:p>
        </w:tc>
        <w:tc>
          <w:tcPr>
            <w:tcW w:w="751" w:type="dxa"/>
            <w:hideMark/>
          </w:tcPr>
          <w:p w14:paraId="0902AEB5"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6F51E6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D6982" w14:textId="77777777" w:rsidR="00220A02" w:rsidRPr="00B11B68" w:rsidRDefault="00220A02" w:rsidP="008B25C8">
            <w:pPr>
              <w:rPr>
                <w:rFonts w:ascii="Arial" w:hAnsi="Arial" w:cs="Arial"/>
                <w:sz w:val="18"/>
                <w:lang w:val="en-US"/>
              </w:rPr>
            </w:pPr>
          </w:p>
        </w:tc>
        <w:tc>
          <w:tcPr>
            <w:tcW w:w="1860" w:type="dxa"/>
            <w:hideMark/>
          </w:tcPr>
          <w:p w14:paraId="65E56A41"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D2A2B23"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8B25C8">
        <w:trPr>
          <w:trHeight w:val="336"/>
        </w:trPr>
        <w:tc>
          <w:tcPr>
            <w:tcW w:w="9016" w:type="dxa"/>
            <w:gridSpan w:val="6"/>
          </w:tcPr>
          <w:p w14:paraId="4B22CB26"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A38FE33" w14:textId="77777777" w:rsidR="0004662B" w:rsidRPr="009C5807" w:rsidRDefault="0004662B" w:rsidP="0004662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277CE21D" w:rsidR="00220A02" w:rsidRDefault="0004662B" w:rsidP="0004662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51FFEE31" w14:textId="77777777" w:rsidTr="008B25C8">
        <w:trPr>
          <w:trHeight w:val="1692"/>
        </w:trPr>
        <w:tc>
          <w:tcPr>
            <w:tcW w:w="639" w:type="pct"/>
            <w:hideMark/>
          </w:tcPr>
          <w:p w14:paraId="4C662283"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9351D8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5BA2A9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04662B" w:rsidRPr="00B85562" w14:paraId="10865D46" w14:textId="77777777" w:rsidTr="008B25C8">
        <w:trPr>
          <w:trHeight w:val="336"/>
        </w:trPr>
        <w:tc>
          <w:tcPr>
            <w:tcW w:w="639" w:type="pct"/>
            <w:vMerge/>
          </w:tcPr>
          <w:p w14:paraId="0EE0D279" w14:textId="77777777" w:rsidR="0004662B" w:rsidRPr="00581E8E" w:rsidRDefault="0004662B" w:rsidP="0004662B">
            <w:pPr>
              <w:rPr>
                <w:rFonts w:ascii="Arial" w:hAnsi="Arial" w:cs="Arial"/>
                <w:sz w:val="18"/>
                <w:lang w:val="en-US"/>
              </w:rPr>
            </w:pPr>
          </w:p>
        </w:tc>
        <w:tc>
          <w:tcPr>
            <w:tcW w:w="401" w:type="pct"/>
          </w:tcPr>
          <w:p w14:paraId="61F7146B" w14:textId="77777777" w:rsidR="0004662B" w:rsidRPr="00581E8E" w:rsidRDefault="0004662B" w:rsidP="0004662B">
            <w:pPr>
              <w:rPr>
                <w:rFonts w:ascii="Arial" w:hAnsi="Arial" w:cs="Arial"/>
                <w:sz w:val="18"/>
              </w:rPr>
            </w:pPr>
            <w:r>
              <w:rPr>
                <w:rFonts w:ascii="Arial" w:hAnsi="Arial" w:cs="Arial"/>
                <w:sz w:val="18"/>
              </w:rPr>
              <w:t>2.56</w:t>
            </w:r>
          </w:p>
        </w:tc>
        <w:tc>
          <w:tcPr>
            <w:tcW w:w="517" w:type="pct"/>
          </w:tcPr>
          <w:p w14:paraId="5ED72A01" w14:textId="77777777" w:rsidR="0004662B" w:rsidRPr="007140C1" w:rsidRDefault="0004662B" w:rsidP="0004662B">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04662B" w:rsidRPr="00CC753B" w:rsidRDefault="0004662B" w:rsidP="0004662B">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04662B" w:rsidRPr="00CC753B" w:rsidRDefault="0004662B" w:rsidP="0004662B">
            <w:pPr>
              <w:rPr>
                <w:rFonts w:ascii="Arial" w:hAnsi="Arial" w:cs="Arial"/>
                <w:sz w:val="18"/>
                <w:lang w:val="en-US"/>
              </w:rPr>
            </w:pPr>
          </w:p>
        </w:tc>
        <w:tc>
          <w:tcPr>
            <w:tcW w:w="809" w:type="pct"/>
          </w:tcPr>
          <w:p w14:paraId="1D587331" w14:textId="77777777" w:rsidR="0004662B" w:rsidRDefault="0004662B" w:rsidP="0004662B">
            <w:pPr>
              <w:pStyle w:val="TAL"/>
              <w:rPr>
                <w:lang w:eastAsia="zh-CN"/>
              </w:rPr>
            </w:pPr>
            <w:r w:rsidRPr="00100B15">
              <w:rPr>
                <w:lang w:eastAsia="zh-CN"/>
              </w:rPr>
              <w:t>20.48</w:t>
            </w:r>
          </w:p>
          <w:p w14:paraId="47BEF627" w14:textId="6547F02C" w:rsidR="0004662B" w:rsidRPr="007140C1" w:rsidRDefault="0004662B" w:rsidP="0004662B">
            <w:pPr>
              <w:pStyle w:val="TAL"/>
            </w:pPr>
            <w:r>
              <w:rPr>
                <w:lang w:eastAsia="zh-CN"/>
              </w:rPr>
              <w:t>(8)</w:t>
            </w:r>
          </w:p>
        </w:tc>
        <w:tc>
          <w:tcPr>
            <w:tcW w:w="858" w:type="pct"/>
          </w:tcPr>
          <w:p w14:paraId="072F1C00" w14:textId="77777777" w:rsidR="0004662B" w:rsidRDefault="0004662B" w:rsidP="0004662B">
            <w:pPr>
              <w:pStyle w:val="TAL"/>
              <w:rPr>
                <w:lang w:eastAsia="zh-CN"/>
              </w:rPr>
            </w:pPr>
            <w:r w:rsidRPr="00100B15">
              <w:rPr>
                <w:lang w:eastAsia="zh-CN"/>
              </w:rPr>
              <w:t>40.96</w:t>
            </w:r>
          </w:p>
          <w:p w14:paraId="03F60765" w14:textId="3551CFE4" w:rsidR="0004662B" w:rsidRPr="007140C1" w:rsidRDefault="0004662B" w:rsidP="0004662B">
            <w:pPr>
              <w:pStyle w:val="TAL"/>
            </w:pPr>
            <w:r>
              <w:rPr>
                <w:lang w:eastAsia="zh-CN"/>
              </w:rPr>
              <w:t>(16)</w:t>
            </w:r>
          </w:p>
        </w:tc>
      </w:tr>
      <w:tr w:rsidR="00220A02" w:rsidRPr="00B85562" w14:paraId="3E9E7AFB" w14:textId="77777777" w:rsidTr="008B25C8">
        <w:trPr>
          <w:trHeight w:val="336"/>
        </w:trPr>
        <w:tc>
          <w:tcPr>
            <w:tcW w:w="5000" w:type="pct"/>
            <w:gridSpan w:val="8"/>
          </w:tcPr>
          <w:p w14:paraId="0DB50705"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DB1451"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343A90E" w14:textId="77777777" w:rsidR="0004662B" w:rsidRPr="00806346" w:rsidRDefault="0004662B" w:rsidP="0004662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25B937C8" w:rsidR="00220A02" w:rsidRPr="00806346" w:rsidRDefault="0004662B" w:rsidP="0004662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E6D30E"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3B3B737D"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72CA4D1C"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55FD2F0B"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D02AD35"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ABBBFE5" w14:textId="77777777" w:rsidR="00220A02" w:rsidRDefault="00220A02" w:rsidP="00220A02">
      <w:pPr>
        <w:pStyle w:val="B10"/>
      </w:pPr>
    </w:p>
    <w:p w14:paraId="2FBD6E90" w14:textId="77777777" w:rsidR="00220A02" w:rsidRDefault="00220A02" w:rsidP="00220A0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14750E6" w14:textId="77777777" w:rsidR="00220A02" w:rsidRDefault="00220A02" w:rsidP="00220A02">
      <w:pPr>
        <w:rPr>
          <w:lang w:val="en-US" w:eastAsia="zh-CN"/>
        </w:rPr>
      </w:pPr>
    </w:p>
    <w:p w14:paraId="77F73F13" w14:textId="77777777" w:rsidR="00220A02" w:rsidRDefault="00220A02" w:rsidP="004170C7">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517C54"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A1B99E1"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3B12276E"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B9242E" w:rsidRPr="00327784">
        <w:rPr>
          <w:lang w:val="en-US"/>
        </w:rPr>
        <w:t>T</w:t>
      </w:r>
      <w:r w:rsidR="00B9242E" w:rsidRPr="00327784">
        <w:rPr>
          <w:vertAlign w:val="subscript"/>
          <w:lang w:val="en-US"/>
        </w:rPr>
        <w:t>detect,NR_Int</w:t>
      </w:r>
      <w:r w:rsidR="00B9242E">
        <w:rPr>
          <w:vertAlign w:val="subscript"/>
          <w:lang w:val="en-US"/>
        </w:rPr>
        <w:t>er</w:t>
      </w:r>
      <w:r w:rsidR="00B9242E" w:rsidRPr="00327784">
        <w:rPr>
          <w:vertAlign w:val="subscript"/>
          <w:lang w:val="en-US"/>
        </w:rPr>
        <w:t>_RedCap_Relax</w:t>
      </w:r>
      <w:r w:rsidR="00B9242E" w:rsidRPr="00327784">
        <w:rPr>
          <w:lang w:val="en-US"/>
        </w:rPr>
        <w:t>, T</w:t>
      </w:r>
      <w:r w:rsidR="00B9242E" w:rsidRPr="00327784">
        <w:rPr>
          <w:vertAlign w:val="subscript"/>
          <w:lang w:val="en-US"/>
        </w:rPr>
        <w:t>measure,NR_Int</w:t>
      </w:r>
      <w:r w:rsidR="00B9242E">
        <w:rPr>
          <w:vertAlign w:val="subscript"/>
          <w:lang w:val="en-US"/>
        </w:rPr>
        <w:t>er</w:t>
      </w:r>
      <w:r w:rsidR="00B9242E" w:rsidRPr="00327784">
        <w:rPr>
          <w:vertAlign w:val="subscript"/>
          <w:lang w:val="en-US"/>
        </w:rPr>
        <w:t>_RedCap_</w:t>
      </w:r>
      <w:r w:rsidR="00B9242E">
        <w:rPr>
          <w:vertAlign w:val="subscript"/>
          <w:lang w:val="en-US"/>
        </w:rPr>
        <w:t>R</w:t>
      </w:r>
      <w:r w:rsidR="00B9242E" w:rsidRPr="00327784">
        <w:rPr>
          <w:vertAlign w:val="subscript"/>
          <w:lang w:val="en-US"/>
        </w:rPr>
        <w:t>elax</w:t>
      </w:r>
      <w:r w:rsidR="00B9242E" w:rsidRPr="00327784">
        <w:rPr>
          <w:lang w:val="en-US"/>
        </w:rPr>
        <w:t xml:space="preserve"> and T</w:t>
      </w:r>
      <w:r w:rsidR="00B9242E" w:rsidRPr="00327784">
        <w:rPr>
          <w:vertAlign w:val="subscript"/>
          <w:lang w:val="en-US"/>
        </w:rPr>
        <w:t>evaluate,NR_Int</w:t>
      </w:r>
      <w:r w:rsidR="00B9242E">
        <w:rPr>
          <w:vertAlign w:val="subscript"/>
          <w:lang w:val="en-US"/>
        </w:rPr>
        <w:t>er</w:t>
      </w:r>
      <w:r w:rsidR="00B9242E" w:rsidRPr="00327784">
        <w:rPr>
          <w:vertAlign w:val="subscript"/>
          <w:lang w:val="en-US"/>
        </w:rPr>
        <w:t>_RedCap_Relax</w:t>
      </w:r>
      <w:r w:rsidR="00B9242E"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E308482" w14:textId="77777777" w:rsidTr="008B25C8">
        <w:trPr>
          <w:trHeight w:val="1692"/>
        </w:trPr>
        <w:tc>
          <w:tcPr>
            <w:tcW w:w="1198" w:type="dxa"/>
            <w:hideMark/>
          </w:tcPr>
          <w:p w14:paraId="465DE263"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AC2D9FE"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0319993"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9DD6E00"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ED1C86C"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102A994"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48C73369" w14:textId="77777777" w:rsidTr="008B25C8">
        <w:trPr>
          <w:trHeight w:val="673"/>
        </w:trPr>
        <w:tc>
          <w:tcPr>
            <w:tcW w:w="1198" w:type="dxa"/>
            <w:vMerge w:val="restart"/>
            <w:hideMark/>
          </w:tcPr>
          <w:p w14:paraId="66583EB9"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26B34B1"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45D1634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CDBB4F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2E04A7"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E756598" w14:textId="77777777" w:rsidR="00220A02" w:rsidRDefault="00220A02" w:rsidP="008B25C8">
            <w:pPr>
              <w:rPr>
                <w:rFonts w:ascii="Arial" w:hAnsi="Arial" w:cs="Arial"/>
                <w:sz w:val="18"/>
              </w:rPr>
            </w:pPr>
            <w:r w:rsidRPr="00896DB0">
              <w:rPr>
                <w:rFonts w:ascii="Arial" w:hAnsi="Arial" w:cs="Arial"/>
                <w:sz w:val="18"/>
              </w:rPr>
              <w:t>0.64 x M2 x K1 (2 x M2 x K1)</w:t>
            </w:r>
          </w:p>
        </w:tc>
      </w:tr>
      <w:tr w:rsidR="00220A02" w:rsidRPr="00B85562" w14:paraId="5A5D944A" w14:textId="77777777" w:rsidTr="008B25C8">
        <w:trPr>
          <w:trHeight w:val="336"/>
        </w:trPr>
        <w:tc>
          <w:tcPr>
            <w:tcW w:w="1198" w:type="dxa"/>
            <w:vMerge/>
            <w:hideMark/>
          </w:tcPr>
          <w:p w14:paraId="1D0C3005" w14:textId="77777777" w:rsidR="00220A02" w:rsidRPr="00B11B68" w:rsidRDefault="00220A02" w:rsidP="008B25C8">
            <w:pPr>
              <w:rPr>
                <w:rFonts w:ascii="Arial" w:hAnsi="Arial" w:cs="Arial"/>
                <w:sz w:val="18"/>
                <w:lang w:val="en-US"/>
              </w:rPr>
            </w:pPr>
          </w:p>
        </w:tc>
        <w:tc>
          <w:tcPr>
            <w:tcW w:w="751" w:type="dxa"/>
            <w:hideMark/>
          </w:tcPr>
          <w:p w14:paraId="779AE05E"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0B9E6AF7"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77A4019" w14:textId="77777777" w:rsidR="00220A02" w:rsidRPr="00B11B68" w:rsidRDefault="00220A02" w:rsidP="008B25C8">
            <w:pPr>
              <w:rPr>
                <w:rFonts w:ascii="Arial" w:hAnsi="Arial" w:cs="Arial"/>
                <w:sz w:val="18"/>
                <w:lang w:val="en-US"/>
              </w:rPr>
            </w:pPr>
          </w:p>
        </w:tc>
        <w:tc>
          <w:tcPr>
            <w:tcW w:w="1860" w:type="dxa"/>
            <w:hideMark/>
          </w:tcPr>
          <w:p w14:paraId="07F9EC08"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E0A66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364A5D58" w14:textId="77777777" w:rsidTr="008B25C8">
        <w:trPr>
          <w:trHeight w:val="336"/>
        </w:trPr>
        <w:tc>
          <w:tcPr>
            <w:tcW w:w="1198" w:type="dxa"/>
            <w:vMerge/>
            <w:hideMark/>
          </w:tcPr>
          <w:p w14:paraId="530EBBEA" w14:textId="77777777" w:rsidR="00220A02" w:rsidRPr="00B11B68" w:rsidRDefault="00220A02" w:rsidP="008B25C8">
            <w:pPr>
              <w:rPr>
                <w:rFonts w:ascii="Arial" w:hAnsi="Arial" w:cs="Arial"/>
                <w:sz w:val="18"/>
                <w:lang w:val="en-US"/>
              </w:rPr>
            </w:pPr>
          </w:p>
        </w:tc>
        <w:tc>
          <w:tcPr>
            <w:tcW w:w="751" w:type="dxa"/>
            <w:hideMark/>
          </w:tcPr>
          <w:p w14:paraId="774BE276"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53BBCA2"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C05EC1" w14:textId="77777777" w:rsidR="00220A02" w:rsidRPr="00B11B68" w:rsidRDefault="00220A02" w:rsidP="008B25C8">
            <w:pPr>
              <w:rPr>
                <w:rFonts w:ascii="Arial" w:hAnsi="Arial" w:cs="Arial"/>
                <w:sz w:val="18"/>
                <w:lang w:val="en-US"/>
              </w:rPr>
            </w:pPr>
          </w:p>
        </w:tc>
        <w:tc>
          <w:tcPr>
            <w:tcW w:w="1860" w:type="dxa"/>
            <w:hideMark/>
          </w:tcPr>
          <w:p w14:paraId="21FFEC0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20EA12E"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4B19779" w14:textId="77777777" w:rsidTr="008B25C8">
        <w:trPr>
          <w:trHeight w:val="336"/>
        </w:trPr>
        <w:tc>
          <w:tcPr>
            <w:tcW w:w="1198" w:type="dxa"/>
            <w:vMerge/>
            <w:hideMark/>
          </w:tcPr>
          <w:p w14:paraId="5DEBC7B8" w14:textId="77777777" w:rsidR="00220A02" w:rsidRPr="00B11B68" w:rsidRDefault="00220A02" w:rsidP="008B25C8">
            <w:pPr>
              <w:rPr>
                <w:rFonts w:ascii="Arial" w:hAnsi="Arial" w:cs="Arial"/>
                <w:sz w:val="18"/>
                <w:lang w:val="en-US"/>
              </w:rPr>
            </w:pPr>
          </w:p>
        </w:tc>
        <w:tc>
          <w:tcPr>
            <w:tcW w:w="751" w:type="dxa"/>
            <w:hideMark/>
          </w:tcPr>
          <w:p w14:paraId="3959B403"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15BAC9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4F8B3A1" w14:textId="77777777" w:rsidR="00220A02" w:rsidRPr="00B11B68" w:rsidRDefault="00220A02" w:rsidP="008B25C8">
            <w:pPr>
              <w:rPr>
                <w:rFonts w:ascii="Arial" w:hAnsi="Arial" w:cs="Arial"/>
                <w:sz w:val="18"/>
                <w:lang w:val="en-US"/>
              </w:rPr>
            </w:pPr>
          </w:p>
        </w:tc>
        <w:tc>
          <w:tcPr>
            <w:tcW w:w="1860" w:type="dxa"/>
            <w:hideMark/>
          </w:tcPr>
          <w:p w14:paraId="04103016"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C11748F"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8B25C8">
        <w:trPr>
          <w:trHeight w:val="336"/>
        </w:trPr>
        <w:tc>
          <w:tcPr>
            <w:tcW w:w="9016" w:type="dxa"/>
            <w:gridSpan w:val="6"/>
          </w:tcPr>
          <w:p w14:paraId="6C0CCACE"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4EC8F" w14:textId="77777777" w:rsidR="000C63EE" w:rsidRPr="009C5807" w:rsidRDefault="000C63EE" w:rsidP="000C63E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34B3D08A" w:rsidR="00220A02" w:rsidRDefault="000C63EE" w:rsidP="000C63E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7777777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488051FA" w14:textId="77777777" w:rsidTr="008B25C8">
        <w:trPr>
          <w:trHeight w:val="1692"/>
        </w:trPr>
        <w:tc>
          <w:tcPr>
            <w:tcW w:w="639" w:type="pct"/>
            <w:hideMark/>
          </w:tcPr>
          <w:p w14:paraId="61A18A1D"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57A1B57"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877D70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980011" w:rsidRPr="00B85562" w14:paraId="08EAF3BF" w14:textId="77777777" w:rsidTr="008B25C8">
        <w:trPr>
          <w:trHeight w:val="336"/>
        </w:trPr>
        <w:tc>
          <w:tcPr>
            <w:tcW w:w="639" w:type="pct"/>
            <w:vMerge/>
          </w:tcPr>
          <w:p w14:paraId="6A950A2A" w14:textId="77777777" w:rsidR="00980011" w:rsidRPr="00581E8E" w:rsidRDefault="00980011" w:rsidP="00980011">
            <w:pPr>
              <w:rPr>
                <w:rFonts w:ascii="Arial" w:hAnsi="Arial" w:cs="Arial"/>
                <w:sz w:val="18"/>
                <w:lang w:val="en-US"/>
              </w:rPr>
            </w:pPr>
          </w:p>
        </w:tc>
        <w:tc>
          <w:tcPr>
            <w:tcW w:w="401" w:type="pct"/>
          </w:tcPr>
          <w:p w14:paraId="72B3CE4A" w14:textId="77777777" w:rsidR="00980011" w:rsidRPr="002B5E7E" w:rsidRDefault="00980011" w:rsidP="00980011">
            <w:pPr>
              <w:rPr>
                <w:rFonts w:ascii="Arial" w:hAnsi="Arial" w:cs="Arial"/>
                <w:sz w:val="18"/>
              </w:rPr>
            </w:pPr>
            <w:r w:rsidRPr="007140C1">
              <w:rPr>
                <w:rFonts w:ascii="Arial" w:hAnsi="Arial" w:cs="Arial"/>
                <w:sz w:val="18"/>
              </w:rPr>
              <w:t>2.56</w:t>
            </w:r>
          </w:p>
        </w:tc>
        <w:tc>
          <w:tcPr>
            <w:tcW w:w="517" w:type="pct"/>
          </w:tcPr>
          <w:p w14:paraId="76FDCF56" w14:textId="77777777" w:rsidR="00980011" w:rsidRPr="007140C1" w:rsidRDefault="00980011" w:rsidP="00980011">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980011" w:rsidRPr="002B5E7E" w:rsidRDefault="00980011" w:rsidP="00980011">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980011" w:rsidRPr="002B5E7E" w:rsidRDefault="00980011" w:rsidP="00980011">
            <w:pPr>
              <w:rPr>
                <w:rFonts w:ascii="Arial" w:hAnsi="Arial" w:cs="Arial"/>
                <w:sz w:val="18"/>
                <w:lang w:val="en-US"/>
              </w:rPr>
            </w:pPr>
          </w:p>
        </w:tc>
        <w:tc>
          <w:tcPr>
            <w:tcW w:w="809" w:type="pct"/>
          </w:tcPr>
          <w:p w14:paraId="1515BE02" w14:textId="77777777" w:rsidR="00980011" w:rsidRDefault="00980011" w:rsidP="00980011">
            <w:pPr>
              <w:pStyle w:val="TAL"/>
              <w:rPr>
                <w:lang w:eastAsia="zh-CN"/>
              </w:rPr>
            </w:pPr>
            <w:r w:rsidRPr="00100B15">
              <w:rPr>
                <w:lang w:eastAsia="zh-CN"/>
              </w:rPr>
              <w:t>20.48</w:t>
            </w:r>
          </w:p>
          <w:p w14:paraId="3AB56030" w14:textId="7E271615" w:rsidR="00980011" w:rsidRPr="007140C1" w:rsidRDefault="00980011" w:rsidP="00980011">
            <w:pPr>
              <w:pStyle w:val="TAL"/>
            </w:pPr>
            <w:r>
              <w:rPr>
                <w:lang w:eastAsia="zh-CN"/>
              </w:rPr>
              <w:t>(8)</w:t>
            </w:r>
          </w:p>
        </w:tc>
        <w:tc>
          <w:tcPr>
            <w:tcW w:w="858" w:type="pct"/>
          </w:tcPr>
          <w:p w14:paraId="292880AD" w14:textId="77777777" w:rsidR="00980011" w:rsidRDefault="00980011" w:rsidP="00980011">
            <w:pPr>
              <w:pStyle w:val="TAL"/>
              <w:rPr>
                <w:lang w:eastAsia="zh-CN"/>
              </w:rPr>
            </w:pPr>
            <w:r w:rsidRPr="00100B15">
              <w:rPr>
                <w:lang w:eastAsia="zh-CN"/>
              </w:rPr>
              <w:t>40.96</w:t>
            </w:r>
          </w:p>
          <w:p w14:paraId="5B37DB75" w14:textId="11DD2559" w:rsidR="00980011" w:rsidRPr="007140C1" w:rsidRDefault="00980011" w:rsidP="00980011">
            <w:pPr>
              <w:pStyle w:val="TAL"/>
            </w:pPr>
            <w:r>
              <w:rPr>
                <w:lang w:eastAsia="zh-CN"/>
              </w:rPr>
              <w:t>(16)</w:t>
            </w:r>
          </w:p>
        </w:tc>
      </w:tr>
      <w:tr w:rsidR="00220A02" w:rsidRPr="00B85562" w14:paraId="60A3864C" w14:textId="77777777" w:rsidTr="008B25C8">
        <w:trPr>
          <w:trHeight w:val="336"/>
        </w:trPr>
        <w:tc>
          <w:tcPr>
            <w:tcW w:w="5000" w:type="pct"/>
            <w:gridSpan w:val="8"/>
          </w:tcPr>
          <w:p w14:paraId="38958A81"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BEF3F78"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3A4E61E" w14:textId="77777777" w:rsidR="00980011" w:rsidRPr="00806346" w:rsidRDefault="00980011" w:rsidP="0098001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281CD654" w:rsidR="00220A02" w:rsidRPr="00806346" w:rsidRDefault="00980011" w:rsidP="0098001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1A272920"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B617448" w14:textId="77777777" w:rsidR="00220A02" w:rsidRDefault="00220A02" w:rsidP="00220A0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7ED80CD9" w:rsidR="00220A02" w:rsidRPr="002A0573" w:rsidRDefault="00ED1CE6"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034E52">
        <w:t>B</w:t>
      </w:r>
      <w:r w:rsidRPr="00556C03">
        <w:t>.2.4</w:t>
      </w:r>
      <w:r w:rsidRPr="002A0573">
        <w:rPr>
          <w:lang w:eastAsia="zh-CN"/>
        </w:rPr>
        <w:t>.</w:t>
      </w:r>
    </w:p>
    <w:p w14:paraId="0FF4F68F" w14:textId="77777777" w:rsidR="00ED1CE6" w:rsidRPr="007E1BBF" w:rsidRDefault="00ED1CE6" w:rsidP="00ED1CE6">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43A38891" w14:textId="77777777" w:rsidR="00ED1CE6" w:rsidRDefault="00ED1CE6" w:rsidP="00ED1CE6">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3BAFA7D" w14:textId="77777777" w:rsidR="00ED1CE6" w:rsidRPr="00847EA5" w:rsidRDefault="00ED1CE6" w:rsidP="00ED1CE6">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6E16F615" w:rsidR="00F87F95" w:rsidRPr="00EF59D1" w:rsidRDefault="00225700"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D843159" w14:textId="01EB6485"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366263C" w14:textId="3E7BE11D"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00D58BDD" w14:textId="3177E21E" w:rsidR="00225700" w:rsidRDefault="00225700" w:rsidP="0022570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B635C61" w14:textId="77777777" w:rsidR="00225700" w:rsidRPr="00F52E47" w:rsidRDefault="00225700" w:rsidP="0022570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DDBA678" w14:textId="77777777" w:rsidR="00225700" w:rsidRPr="00F52E47" w:rsidRDefault="00225700" w:rsidP="0022570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76CEEB4A" w14:textId="6B46FCD6" w:rsidR="002E7BFF" w:rsidRDefault="00225700" w:rsidP="002E7BFF">
      <w:pPr>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BBAA5E0" w14:textId="1D5E81D9" w:rsidR="00F87F95" w:rsidRPr="00BE54BE" w:rsidRDefault="00D9623D"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E5E976B" w14:textId="77777777" w:rsidR="003260E3" w:rsidRPr="00BE54BE" w:rsidRDefault="003260E3" w:rsidP="003260E3">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DE3B52C" w14:textId="420F0217" w:rsidR="003260E3" w:rsidRPr="00BE54BE" w:rsidRDefault="003260E3" w:rsidP="003260E3">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59727D4" w14:textId="54D00AB0" w:rsidR="00F87F95" w:rsidRDefault="003260E3" w:rsidP="003260E3">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4751E6" w:rsidR="00F87F95" w:rsidRPr="00BE54BE" w:rsidRDefault="00D9623D"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AB0056" w:rsidRPr="00BE54BE" w14:paraId="01038137" w14:textId="77777777" w:rsidTr="00AB005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703DE7" w14:textId="1231570B" w:rsidR="00AB0056" w:rsidRPr="00BE54BE" w:rsidRDefault="00AB0056" w:rsidP="00AB0056">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180CABCA"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3927280B"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1.5pt;height:25.5pt;mso-width-percent:0;mso-height-percent:0;mso-width-percent:0;mso-height-percent:0" o:ole="">
                  <v:imagedata r:id="rId13" o:title=""/>
                </v:shape>
                <o:OLEObject Type="Embed" ProgID="Equation.3" ShapeID="_x0000_i1027" DrawAspect="Content" ObjectID="_1749665163"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6C530F96" w14:textId="77777777" w:rsidR="00836029" w:rsidRDefault="00836029" w:rsidP="00836029">
            <w:pPr>
              <w:pStyle w:val="TAN"/>
            </w:pPr>
            <w:r>
              <w:t>NOTE 3: Number of eDRX cycles when eDRX_IDLE cycle length equals 5.12s, number of DRX cycles otherwise.</w:t>
            </w:r>
          </w:p>
          <w:p w14:paraId="308A4CC1" w14:textId="4989EE12" w:rsidR="00F87F95" w:rsidRDefault="00836029" w:rsidP="0083602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7BD665CA" w:rsidR="00AB0056" w:rsidRPr="00691C10" w:rsidRDefault="00AB0056"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507F14F7" w14:textId="77777777" w:rsidR="00D9623D" w:rsidRPr="00BE54BE" w:rsidRDefault="00D9623D" w:rsidP="00D9623D">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53008213" w14:textId="77777777" w:rsidR="00D9623D" w:rsidRPr="007E1BBF" w:rsidRDefault="00D9623D" w:rsidP="00D9623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558AF608" w14:textId="77777777" w:rsidR="00D9623D" w:rsidRDefault="00D9623D" w:rsidP="00D9623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2B998B2A" w14:textId="4F0D76A9" w:rsidR="00F87F95" w:rsidRPr="0082197E" w:rsidRDefault="00D9623D" w:rsidP="00D9623D">
      <w:pPr>
        <w:pStyle w:val="B10"/>
        <w:ind w:left="0" w:firstLine="0"/>
        <w:rPr>
          <w:noProof/>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07CCD13F" w:rsidR="008C090A" w:rsidRDefault="008C090A" w:rsidP="008C090A">
      <w:pPr>
        <w:rPr>
          <w:lang w:eastAsia="zh-CN"/>
        </w:rPr>
      </w:pPr>
      <w:r>
        <w:rPr>
          <w:lang w:eastAsia="zh-CN"/>
        </w:rPr>
        <w:t xml:space="preserve"> </w:t>
      </w:r>
    </w:p>
    <w:p w14:paraId="4C539C18" w14:textId="0041D278"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7026E892" w:rsidR="006558D9" w:rsidRPr="00BE54BE" w:rsidRDefault="0001101A"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030E4AF6" w14:textId="77777777" w:rsidR="006558D9" w:rsidRPr="00BE54BE" w:rsidRDefault="006558D9" w:rsidP="006558D9">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65E65BB" w14:textId="77777777" w:rsidR="006558D9" w:rsidRPr="00BE54BE" w:rsidRDefault="006558D9" w:rsidP="006558D9">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7E7190C5" w14:textId="77777777" w:rsidR="006558D9" w:rsidRDefault="006558D9" w:rsidP="006558D9">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650D3136" w:rsidR="006558D9" w:rsidRPr="00BE54BE" w:rsidRDefault="0001101A"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7EBB8421"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t xml:space="preserve">The requirements defined in clause </w:t>
      </w:r>
      <w:r w:rsidRPr="0082197E">
        <w:rPr>
          <w:lang w:eastAsia="zh-CN"/>
        </w:rPr>
        <w:t>4.2</w:t>
      </w:r>
      <w:r>
        <w:rPr>
          <w:lang w:eastAsia="zh-CN"/>
        </w:rPr>
        <w:t>.2.11.4</w:t>
      </w:r>
      <w:r w:rsidRPr="0082197E">
        <w:t xml:space="preserve"> apply for this clause.</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77777777" w:rsidR="009F2DC6" w:rsidRPr="00AD77EE" w:rsidRDefault="009F2DC6"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1D27D6A" w14:textId="77777777" w:rsidR="009F2DC6" w:rsidRPr="00F52E47" w:rsidRDefault="009F2DC6"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03ED629"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75AAAE58"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2FEF62CD"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0DAE1DA1"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BB36414"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C13551D" w14:textId="77777777" w:rsidR="009F2DC6" w:rsidRDefault="009F2DC6" w:rsidP="009F2DC6">
      <w:pPr>
        <w:spacing w:after="0"/>
      </w:pPr>
    </w:p>
    <w:p w14:paraId="6CB5317E" w14:textId="77777777" w:rsidR="009F2DC6" w:rsidRDefault="009F2DC6" w:rsidP="009F2DC6">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E38A78E" w14:textId="77777777"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78A3FCC6" w:rsidR="009F2DC6" w:rsidRPr="00327784" w:rsidRDefault="009F2DC6" w:rsidP="009F2DC6">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836029" w:rsidRPr="00327784">
        <w:rPr>
          <w:lang w:val="en-US"/>
        </w:rPr>
        <w:t>T</w:t>
      </w:r>
      <w:r w:rsidR="00836029" w:rsidRPr="00327784">
        <w:rPr>
          <w:vertAlign w:val="subscript"/>
          <w:lang w:val="en-US"/>
        </w:rPr>
        <w:t>detect,</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T</w:t>
      </w:r>
      <w:r w:rsidR="00836029" w:rsidRPr="00327784">
        <w:rPr>
          <w:vertAlign w:val="subscript"/>
          <w:lang w:val="en-US"/>
        </w:rPr>
        <w:t>measure,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w:t>
      </w:r>
      <w:r w:rsidR="00836029">
        <w:rPr>
          <w:vertAlign w:val="subscript"/>
          <w:lang w:val="en-US"/>
        </w:rPr>
        <w:t>R</w:t>
      </w:r>
      <w:r w:rsidR="00836029" w:rsidRPr="00327784">
        <w:rPr>
          <w:vertAlign w:val="subscript"/>
          <w:lang w:val="en-US"/>
        </w:rPr>
        <w:t>elax</w:t>
      </w:r>
      <w:r w:rsidR="00836029" w:rsidRPr="00327784">
        <w:rPr>
          <w:lang w:val="en-US"/>
        </w:rPr>
        <w:t xml:space="preserve"> and T</w:t>
      </w:r>
      <w:r w:rsidR="00836029" w:rsidRPr="00327784">
        <w:rPr>
          <w:vertAlign w:val="subscript"/>
          <w:lang w:val="en-US"/>
        </w:rPr>
        <w:t>evaluate,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79DEAD23" w14:textId="77777777" w:rsidTr="008B25C8">
        <w:trPr>
          <w:trHeight w:val="1692"/>
        </w:trPr>
        <w:tc>
          <w:tcPr>
            <w:tcW w:w="1198" w:type="dxa"/>
            <w:hideMark/>
          </w:tcPr>
          <w:p w14:paraId="2BAAB23C"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4E847B0B"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B712744"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C467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2889F1"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140B14E"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3A4A7E34" w14:textId="77777777" w:rsidTr="008B25C8">
        <w:trPr>
          <w:trHeight w:val="673"/>
        </w:trPr>
        <w:tc>
          <w:tcPr>
            <w:tcW w:w="1198" w:type="dxa"/>
            <w:vMerge w:val="restart"/>
            <w:hideMark/>
          </w:tcPr>
          <w:p w14:paraId="6EA51392"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DECAB9E"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0B80B5A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3C66930"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FAC90"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CBDF83" w14:textId="77777777" w:rsidR="009F2DC6" w:rsidRDefault="009F2DC6" w:rsidP="008B25C8">
            <w:pPr>
              <w:rPr>
                <w:rFonts w:ascii="Arial" w:hAnsi="Arial" w:cs="Arial"/>
                <w:sz w:val="18"/>
              </w:rPr>
            </w:pPr>
            <w:r w:rsidRPr="00896DB0">
              <w:rPr>
                <w:rFonts w:ascii="Arial" w:hAnsi="Arial" w:cs="Arial"/>
                <w:sz w:val="18"/>
              </w:rPr>
              <w:t>0.64 x K1 (2 x K1)</w:t>
            </w:r>
          </w:p>
        </w:tc>
      </w:tr>
      <w:tr w:rsidR="009F2DC6" w:rsidRPr="00B85562" w14:paraId="12E45789" w14:textId="77777777" w:rsidTr="008B25C8">
        <w:trPr>
          <w:trHeight w:val="336"/>
        </w:trPr>
        <w:tc>
          <w:tcPr>
            <w:tcW w:w="1198" w:type="dxa"/>
            <w:vMerge/>
            <w:hideMark/>
          </w:tcPr>
          <w:p w14:paraId="56D87405" w14:textId="77777777" w:rsidR="009F2DC6" w:rsidRPr="00B11B68" w:rsidRDefault="009F2DC6" w:rsidP="008B25C8">
            <w:pPr>
              <w:rPr>
                <w:rFonts w:ascii="Arial" w:hAnsi="Arial" w:cs="Arial"/>
                <w:sz w:val="18"/>
                <w:lang w:val="en-US"/>
              </w:rPr>
            </w:pPr>
          </w:p>
        </w:tc>
        <w:tc>
          <w:tcPr>
            <w:tcW w:w="751" w:type="dxa"/>
            <w:hideMark/>
          </w:tcPr>
          <w:p w14:paraId="48E7C992"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7F2CB323"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0E14265" w14:textId="77777777" w:rsidR="009F2DC6" w:rsidRPr="00B11B68" w:rsidRDefault="009F2DC6" w:rsidP="008B25C8">
            <w:pPr>
              <w:rPr>
                <w:rFonts w:ascii="Arial" w:hAnsi="Arial" w:cs="Arial"/>
                <w:sz w:val="18"/>
                <w:lang w:val="en-US"/>
              </w:rPr>
            </w:pPr>
          </w:p>
        </w:tc>
        <w:tc>
          <w:tcPr>
            <w:tcW w:w="1860" w:type="dxa"/>
            <w:hideMark/>
          </w:tcPr>
          <w:p w14:paraId="0CBD0020"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9BA8099"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64DE97BB" w14:textId="77777777" w:rsidTr="008B25C8">
        <w:trPr>
          <w:trHeight w:val="336"/>
        </w:trPr>
        <w:tc>
          <w:tcPr>
            <w:tcW w:w="1198" w:type="dxa"/>
            <w:vMerge/>
            <w:hideMark/>
          </w:tcPr>
          <w:p w14:paraId="5CFED01A" w14:textId="77777777" w:rsidR="009F2DC6" w:rsidRPr="00B11B68" w:rsidRDefault="009F2DC6" w:rsidP="008B25C8">
            <w:pPr>
              <w:rPr>
                <w:rFonts w:ascii="Arial" w:hAnsi="Arial" w:cs="Arial"/>
                <w:sz w:val="18"/>
                <w:lang w:val="en-US"/>
              </w:rPr>
            </w:pPr>
          </w:p>
        </w:tc>
        <w:tc>
          <w:tcPr>
            <w:tcW w:w="751" w:type="dxa"/>
            <w:hideMark/>
          </w:tcPr>
          <w:p w14:paraId="36824B2A"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F8A5C4E"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A03F234" w14:textId="77777777" w:rsidR="009F2DC6" w:rsidRPr="00B11B68" w:rsidRDefault="009F2DC6" w:rsidP="008B25C8">
            <w:pPr>
              <w:rPr>
                <w:rFonts w:ascii="Arial" w:hAnsi="Arial" w:cs="Arial"/>
                <w:sz w:val="18"/>
                <w:lang w:val="en-US"/>
              </w:rPr>
            </w:pPr>
          </w:p>
        </w:tc>
        <w:tc>
          <w:tcPr>
            <w:tcW w:w="1860" w:type="dxa"/>
            <w:hideMark/>
          </w:tcPr>
          <w:p w14:paraId="446F94E0"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AF2301"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23068CF8" w14:textId="77777777" w:rsidTr="008B25C8">
        <w:trPr>
          <w:trHeight w:val="336"/>
        </w:trPr>
        <w:tc>
          <w:tcPr>
            <w:tcW w:w="1198" w:type="dxa"/>
            <w:vMerge/>
            <w:hideMark/>
          </w:tcPr>
          <w:p w14:paraId="4A6FCDE1" w14:textId="77777777" w:rsidR="009F2DC6" w:rsidRPr="00B11B68" w:rsidRDefault="009F2DC6" w:rsidP="008B25C8">
            <w:pPr>
              <w:rPr>
                <w:rFonts w:ascii="Arial" w:hAnsi="Arial" w:cs="Arial"/>
                <w:sz w:val="18"/>
                <w:lang w:val="en-US"/>
              </w:rPr>
            </w:pPr>
          </w:p>
        </w:tc>
        <w:tc>
          <w:tcPr>
            <w:tcW w:w="751" w:type="dxa"/>
            <w:hideMark/>
          </w:tcPr>
          <w:p w14:paraId="3E3A0EA0"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544FDA7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67C752D" w14:textId="77777777" w:rsidR="009F2DC6" w:rsidRPr="00B11B68" w:rsidRDefault="009F2DC6" w:rsidP="008B25C8">
            <w:pPr>
              <w:rPr>
                <w:rFonts w:ascii="Arial" w:hAnsi="Arial" w:cs="Arial"/>
                <w:sz w:val="18"/>
                <w:lang w:val="en-US"/>
              </w:rPr>
            </w:pPr>
          </w:p>
        </w:tc>
        <w:tc>
          <w:tcPr>
            <w:tcW w:w="1860" w:type="dxa"/>
            <w:hideMark/>
          </w:tcPr>
          <w:p w14:paraId="3FA7FB71"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65EB74"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B25C8">
        <w:trPr>
          <w:trHeight w:val="336"/>
        </w:trPr>
        <w:tc>
          <w:tcPr>
            <w:tcW w:w="9016" w:type="dxa"/>
            <w:gridSpan w:val="6"/>
          </w:tcPr>
          <w:p w14:paraId="4D5AD90A" w14:textId="77777777" w:rsidR="009F2DC6" w:rsidRPr="0075428D" w:rsidRDefault="009F2DC6" w:rsidP="008B25C8">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137DEDAA" w14:textId="77777777" w:rsidR="00836029" w:rsidRPr="0075428D" w:rsidRDefault="00836029" w:rsidP="0083602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61135657" w:rsidR="009F2DC6" w:rsidRPr="0075428D" w:rsidRDefault="00836029" w:rsidP="0083602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A534734" w14:textId="77777777" w:rsidR="009F2DC6" w:rsidRPr="00AD77EE" w:rsidRDefault="009F2DC6"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8C622"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36D5FADE"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4A05DB6F" w14:textId="77777777" w:rsidR="009F2DC6" w:rsidRDefault="009F2DC6" w:rsidP="009F2DC6">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5DC0016C"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A036CBE"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606F8D10" w14:textId="77777777" w:rsidR="009F2DC6" w:rsidRDefault="009F2DC6" w:rsidP="009F2DC6">
      <w:pPr>
        <w:pStyle w:val="B10"/>
      </w:pPr>
    </w:p>
    <w:p w14:paraId="32838910" w14:textId="77777777" w:rsidR="009F2DC6" w:rsidRPr="009449C0" w:rsidRDefault="009F2DC6" w:rsidP="009F2DC6">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7B2DF404" w14:textId="77777777" w:rsidR="009F2DC6" w:rsidRPr="00D56527" w:rsidRDefault="009F2DC6" w:rsidP="009F2DC6">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7777777" w:rsidR="009F2DC6" w:rsidRPr="00885F53" w:rsidRDefault="009F2DC6"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3955E1F0"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A553D6" w:rsidRPr="00327784">
        <w:rPr>
          <w:lang w:val="en-US"/>
        </w:rPr>
        <w:t>T</w:t>
      </w:r>
      <w:r w:rsidR="00A553D6" w:rsidRPr="00327784">
        <w:rPr>
          <w:vertAlign w:val="subscript"/>
          <w:lang w:val="en-US"/>
        </w:rPr>
        <w:t>detect,</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T</w:t>
      </w:r>
      <w:r w:rsidR="00A553D6" w:rsidRPr="00327784">
        <w:rPr>
          <w:vertAlign w:val="subscript"/>
          <w:lang w:val="en-US"/>
        </w:rPr>
        <w:t>measure,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w:t>
      </w:r>
      <w:r w:rsidR="00A553D6">
        <w:rPr>
          <w:vertAlign w:val="subscript"/>
          <w:lang w:val="en-US"/>
        </w:rPr>
        <w:t>R</w:t>
      </w:r>
      <w:r w:rsidR="00A553D6" w:rsidRPr="00327784">
        <w:rPr>
          <w:vertAlign w:val="subscript"/>
          <w:lang w:val="en-US"/>
        </w:rPr>
        <w:t>elax</w:t>
      </w:r>
      <w:r w:rsidR="00A553D6" w:rsidRPr="00327784">
        <w:rPr>
          <w:lang w:val="en-US"/>
        </w:rPr>
        <w:t xml:space="preserve"> and T</w:t>
      </w:r>
      <w:r w:rsidR="00A553D6" w:rsidRPr="00327784">
        <w:rPr>
          <w:vertAlign w:val="subscript"/>
          <w:lang w:val="en-US"/>
        </w:rPr>
        <w:t>evaluate,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44C37D72" w14:textId="77777777" w:rsidTr="008B25C8">
        <w:trPr>
          <w:trHeight w:val="1692"/>
        </w:trPr>
        <w:tc>
          <w:tcPr>
            <w:tcW w:w="1198" w:type="dxa"/>
            <w:hideMark/>
          </w:tcPr>
          <w:p w14:paraId="069B5645"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0494732"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63D107E"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AEAEF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B7B9AA9"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FE95089"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0EA45A55" w14:textId="77777777" w:rsidTr="008B25C8">
        <w:trPr>
          <w:trHeight w:val="673"/>
        </w:trPr>
        <w:tc>
          <w:tcPr>
            <w:tcW w:w="1198" w:type="dxa"/>
            <w:vMerge w:val="restart"/>
            <w:hideMark/>
          </w:tcPr>
          <w:p w14:paraId="1AB06AEA"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D024714"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5B6DD3AF"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F5EBF83"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9F4CAA"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24CFD75" w14:textId="77777777" w:rsidR="009F2DC6" w:rsidRDefault="009F2DC6" w:rsidP="008B25C8">
            <w:pPr>
              <w:rPr>
                <w:rFonts w:ascii="Arial" w:hAnsi="Arial" w:cs="Arial"/>
                <w:sz w:val="18"/>
              </w:rPr>
            </w:pPr>
            <w:r w:rsidRPr="00896DB0">
              <w:rPr>
                <w:rFonts w:ascii="Arial" w:hAnsi="Arial" w:cs="Arial"/>
                <w:sz w:val="18"/>
              </w:rPr>
              <w:t>0.64 x K1 (2 x M2 x K1)</w:t>
            </w:r>
          </w:p>
        </w:tc>
      </w:tr>
      <w:tr w:rsidR="009F2DC6" w:rsidRPr="00B85562" w14:paraId="23FE5C67" w14:textId="77777777" w:rsidTr="008B25C8">
        <w:trPr>
          <w:trHeight w:val="336"/>
        </w:trPr>
        <w:tc>
          <w:tcPr>
            <w:tcW w:w="1198" w:type="dxa"/>
            <w:vMerge/>
            <w:hideMark/>
          </w:tcPr>
          <w:p w14:paraId="522A26D9" w14:textId="77777777" w:rsidR="009F2DC6" w:rsidRPr="00B11B68" w:rsidRDefault="009F2DC6" w:rsidP="008B25C8">
            <w:pPr>
              <w:rPr>
                <w:rFonts w:ascii="Arial" w:hAnsi="Arial" w:cs="Arial"/>
                <w:sz w:val="18"/>
                <w:lang w:val="en-US"/>
              </w:rPr>
            </w:pPr>
          </w:p>
        </w:tc>
        <w:tc>
          <w:tcPr>
            <w:tcW w:w="751" w:type="dxa"/>
            <w:hideMark/>
          </w:tcPr>
          <w:p w14:paraId="362146F9"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35AC86C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6BACB8B" w14:textId="77777777" w:rsidR="009F2DC6" w:rsidRPr="00B11B68" w:rsidRDefault="009F2DC6" w:rsidP="008B25C8">
            <w:pPr>
              <w:rPr>
                <w:rFonts w:ascii="Arial" w:hAnsi="Arial" w:cs="Arial"/>
                <w:sz w:val="18"/>
                <w:lang w:val="en-US"/>
              </w:rPr>
            </w:pPr>
          </w:p>
        </w:tc>
        <w:tc>
          <w:tcPr>
            <w:tcW w:w="1860" w:type="dxa"/>
            <w:hideMark/>
          </w:tcPr>
          <w:p w14:paraId="371F7222"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6A45A3"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1827BD77" w14:textId="77777777" w:rsidTr="008B25C8">
        <w:trPr>
          <w:trHeight w:val="336"/>
        </w:trPr>
        <w:tc>
          <w:tcPr>
            <w:tcW w:w="1198" w:type="dxa"/>
            <w:vMerge/>
            <w:hideMark/>
          </w:tcPr>
          <w:p w14:paraId="702B9B41" w14:textId="77777777" w:rsidR="009F2DC6" w:rsidRPr="00B11B68" w:rsidRDefault="009F2DC6" w:rsidP="008B25C8">
            <w:pPr>
              <w:rPr>
                <w:rFonts w:ascii="Arial" w:hAnsi="Arial" w:cs="Arial"/>
                <w:sz w:val="18"/>
                <w:lang w:val="en-US"/>
              </w:rPr>
            </w:pPr>
          </w:p>
        </w:tc>
        <w:tc>
          <w:tcPr>
            <w:tcW w:w="751" w:type="dxa"/>
            <w:hideMark/>
          </w:tcPr>
          <w:p w14:paraId="53F00386"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9C40FB6"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19B7F67" w14:textId="77777777" w:rsidR="009F2DC6" w:rsidRPr="00B11B68" w:rsidRDefault="009F2DC6" w:rsidP="008B25C8">
            <w:pPr>
              <w:rPr>
                <w:rFonts w:ascii="Arial" w:hAnsi="Arial" w:cs="Arial"/>
                <w:sz w:val="18"/>
                <w:lang w:val="en-US"/>
              </w:rPr>
            </w:pPr>
          </w:p>
        </w:tc>
        <w:tc>
          <w:tcPr>
            <w:tcW w:w="1860" w:type="dxa"/>
            <w:hideMark/>
          </w:tcPr>
          <w:p w14:paraId="3573546E"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47ADAC7"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F0F61B9" w14:textId="77777777" w:rsidTr="008B25C8">
        <w:trPr>
          <w:trHeight w:val="336"/>
        </w:trPr>
        <w:tc>
          <w:tcPr>
            <w:tcW w:w="1198" w:type="dxa"/>
            <w:vMerge/>
            <w:hideMark/>
          </w:tcPr>
          <w:p w14:paraId="479C4869" w14:textId="77777777" w:rsidR="009F2DC6" w:rsidRPr="00B11B68" w:rsidRDefault="009F2DC6" w:rsidP="008B25C8">
            <w:pPr>
              <w:rPr>
                <w:rFonts w:ascii="Arial" w:hAnsi="Arial" w:cs="Arial"/>
                <w:sz w:val="18"/>
                <w:lang w:val="en-US"/>
              </w:rPr>
            </w:pPr>
          </w:p>
        </w:tc>
        <w:tc>
          <w:tcPr>
            <w:tcW w:w="751" w:type="dxa"/>
            <w:hideMark/>
          </w:tcPr>
          <w:p w14:paraId="5192B73D"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048C89D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E918993" w14:textId="77777777" w:rsidR="009F2DC6" w:rsidRPr="00B11B68" w:rsidRDefault="009F2DC6" w:rsidP="008B25C8">
            <w:pPr>
              <w:rPr>
                <w:rFonts w:ascii="Arial" w:hAnsi="Arial" w:cs="Arial"/>
                <w:sz w:val="18"/>
                <w:lang w:val="en-US"/>
              </w:rPr>
            </w:pPr>
          </w:p>
        </w:tc>
        <w:tc>
          <w:tcPr>
            <w:tcW w:w="1860" w:type="dxa"/>
            <w:hideMark/>
          </w:tcPr>
          <w:p w14:paraId="50579F46"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861639"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8B25C8">
        <w:trPr>
          <w:trHeight w:val="336"/>
        </w:trPr>
        <w:tc>
          <w:tcPr>
            <w:tcW w:w="9016" w:type="dxa"/>
            <w:gridSpan w:val="6"/>
          </w:tcPr>
          <w:p w14:paraId="1C24C7F5" w14:textId="77777777" w:rsidR="009F2DC6" w:rsidRPr="0075428D" w:rsidRDefault="009F2DC6" w:rsidP="008B25C8">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0807987A" w14:textId="77777777" w:rsidR="00A553D6" w:rsidRPr="0075428D" w:rsidRDefault="00A553D6" w:rsidP="00A553D6">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26714721" w:rsidR="009F2DC6" w:rsidRPr="0075428D" w:rsidRDefault="00A553D6" w:rsidP="00A553D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77777777" w:rsidR="009F2DC6" w:rsidRDefault="009F2DC6" w:rsidP="009F2DC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ADBC1E4" w14:textId="46AED59C" w:rsidR="000913C2" w:rsidRPr="007E1BBF" w:rsidRDefault="000913C2" w:rsidP="000913C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7BAA0BB6" w14:textId="77777777" w:rsidR="000913C2" w:rsidRPr="002A0573" w:rsidRDefault="000913C2" w:rsidP="000913C2">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21BBAD2" w14:textId="459034AF" w:rsidR="009F2DC6" w:rsidRDefault="000913C2" w:rsidP="000913C2">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E3808A9" w:rsidR="008B5183" w:rsidRPr="0099673A" w:rsidRDefault="004C5AE6"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3C4592AC" w:rsidR="008B5183" w:rsidRPr="00715303" w:rsidRDefault="00A0123D"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may not 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7B0970FE"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21CEB0" w14:textId="77777777" w:rsidR="007E4889" w:rsidRPr="00374637" w:rsidRDefault="007E4889" w:rsidP="007E488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5BAE4CA8" w:rsidR="008B5183" w:rsidRDefault="00D6005C"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400BBF4F" w14:textId="77777777" w:rsidR="00FF4705" w:rsidRPr="00E048BE" w:rsidRDefault="00FF4705" w:rsidP="00FF4705">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1DB71ABC" w14:textId="77777777" w:rsidR="00FF4705" w:rsidRPr="00E048BE" w:rsidRDefault="00FF4705" w:rsidP="00FF4705">
      <w:pPr>
        <w:ind w:left="568" w:hanging="284"/>
      </w:pPr>
      <w:r w:rsidRPr="00E048BE">
        <w:t>-</w:t>
      </w:r>
      <w:r w:rsidRPr="00E048BE">
        <w:tab/>
        <w:t>If SMTCs do not overlap with each other,</w:t>
      </w:r>
    </w:p>
    <w:p w14:paraId="14895A64"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45D7BBA"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416080C3" w14:textId="77777777" w:rsidR="00FF4705" w:rsidRPr="00E048BE" w:rsidRDefault="00FF4705" w:rsidP="00FF4705">
      <w:pPr>
        <w:ind w:left="568" w:hanging="284"/>
      </w:pPr>
      <w:r w:rsidRPr="00E048BE">
        <w:t>-</w:t>
      </w:r>
      <w:r w:rsidRPr="00E048BE">
        <w:tab/>
        <w:t>If SMTCs partially overlap with each other,</w:t>
      </w:r>
    </w:p>
    <w:p w14:paraId="2E388BC9"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A577AC8"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190E1F8D" w14:textId="77777777" w:rsidR="00FF4705" w:rsidRPr="00E048BE" w:rsidRDefault="00FF4705" w:rsidP="00FF4705">
      <w:pPr>
        <w:ind w:left="568" w:hanging="284"/>
        <w:rPr>
          <w:lang w:eastAsia="zh-CN"/>
        </w:rPr>
      </w:pPr>
      <w:r w:rsidRPr="00E048BE">
        <w:rPr>
          <w:rFonts w:hint="eastAsia"/>
          <w:lang w:eastAsia="zh-CN"/>
        </w:rPr>
        <w:t>w</w:t>
      </w:r>
      <w:r w:rsidRPr="00E048BE">
        <w:rPr>
          <w:lang w:eastAsia="zh-CN"/>
        </w:rPr>
        <w:t>here</w:t>
      </w:r>
    </w:p>
    <w:p w14:paraId="4DDD3658" w14:textId="77777777" w:rsidR="00FF4705" w:rsidRPr="00E048BE" w:rsidRDefault="00000000" w:rsidP="00FF4705">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F4705" w:rsidRPr="00E048BE">
        <w:rPr>
          <w:rFonts w:hint="eastAsia"/>
          <w:lang w:eastAsia="zh-CN"/>
        </w:rPr>
        <w:t xml:space="preserve"> i</w:t>
      </w:r>
      <w:r w:rsidR="00FF4705" w:rsidRPr="00E048BE">
        <w:rPr>
          <w:lang w:eastAsia="zh-CN"/>
        </w:rPr>
        <w:t xml:space="preserve">s the number of LEO satellites to be measured within i-th SMTC, </w:t>
      </w:r>
    </w:p>
    <w:p w14:paraId="4777AD07" w14:textId="48BFA5F2" w:rsidR="00FF4705" w:rsidRDefault="00000000" w:rsidP="00D60521">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F4705" w:rsidRPr="00E048BE">
        <w:rPr>
          <w:rFonts w:hint="eastAsia"/>
          <w:lang w:eastAsia="zh-CN"/>
        </w:rPr>
        <w:t xml:space="preserve"> i</w:t>
      </w:r>
      <w:r w:rsidR="00FF4705"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F4705" w:rsidRPr="00E048BE">
        <w:rPr>
          <w:rFonts w:hint="eastAsia"/>
          <w:lang w:eastAsia="zh-CN"/>
        </w:rPr>
        <w:t xml:space="preserve"> i</w:t>
      </w:r>
      <w:r w:rsidR="00FF4705" w:rsidRPr="00E048BE">
        <w:rPr>
          <w:lang w:eastAsia="zh-CN"/>
        </w:rPr>
        <w:t xml:space="preserve">s the number of SMTCs that partially overlap with each other. </w:t>
      </w:r>
    </w:p>
    <w:p w14:paraId="5535C2C1" w14:textId="45C25910" w:rsidR="00FF4705" w:rsidRPr="00374637" w:rsidRDefault="00FF4705" w:rsidP="00FF4705">
      <w:pPr>
        <w:pStyle w:val="NO"/>
        <w:rPr>
          <w:lang w:eastAsia="zh-CN"/>
        </w:rPr>
      </w:pPr>
      <w:r>
        <w:rPr>
          <w:rFonts w:hint="eastAsia"/>
          <w:lang w:eastAsia="zh-CN"/>
        </w:rPr>
        <w:t>N</w:t>
      </w:r>
      <w:r>
        <w:rPr>
          <w:lang w:eastAsia="zh-CN"/>
        </w:rPr>
        <w:t xml:space="preserve">ote: </w:t>
      </w:r>
      <w:r w:rsidR="000E7989">
        <w:rPr>
          <w:lang w:eastAsia="zh-CN"/>
        </w:rPr>
        <w:tab/>
      </w:r>
      <w:r>
        <w:rPr>
          <w:lang w:eastAsia="zh-CN"/>
        </w:rPr>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A7D3E75" w14:textId="77777777" w:rsidR="00FF4705" w:rsidRPr="00E048BE" w:rsidRDefault="00FF4705" w:rsidP="00FF4705">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1D1C7E7" w14:textId="77777777" w:rsidR="00FF4705" w:rsidRPr="00E048BE" w:rsidRDefault="00FF4705" w:rsidP="00FF4705">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7EEA1A3" w14:textId="6F267C93" w:rsidR="00FF4705" w:rsidRPr="00E048BE" w:rsidRDefault="00FF4705" w:rsidP="00FF4705">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6"/>
    </w:p>
    <w:p w14:paraId="48BBD750" w14:textId="77777777" w:rsidR="00FF4705" w:rsidRPr="00E048BE" w:rsidRDefault="00FF4705" w:rsidP="00FF4705">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693FF486" w14:textId="77777777" w:rsidR="00FF4705" w:rsidRPr="00E048BE" w:rsidRDefault="00FF4705" w:rsidP="00FF4705">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55949810" w14:textId="399D2EF3" w:rsidR="00FF4705" w:rsidRPr="00E048BE" w:rsidRDefault="00FF4705" w:rsidP="00FF4705">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09A806B" w14:textId="77777777" w:rsidR="00FF4705" w:rsidRPr="00E048BE" w:rsidRDefault="00FF4705" w:rsidP="00FF4705">
      <w:pPr>
        <w:ind w:left="568" w:hanging="284"/>
      </w:pPr>
      <w:r w:rsidRPr="00E048BE">
        <w:t>-</w:t>
      </w:r>
      <w:r w:rsidRPr="00E048BE">
        <w:tab/>
        <w:t>the condition when performing equal priority reselection and</w:t>
      </w:r>
    </w:p>
    <w:p w14:paraId="023D6436" w14:textId="77777777" w:rsidR="00FF4705" w:rsidRPr="00E048BE" w:rsidRDefault="00FF4705" w:rsidP="00FF4705">
      <w:pPr>
        <w:ind w:left="568" w:hanging="284"/>
      </w:pPr>
      <w:r w:rsidRPr="00E048BE">
        <w:rPr>
          <w:rFonts w:cs="v4.2.0"/>
          <w:lang w:eastAsia="zh-CN"/>
        </w:rPr>
        <w:tab/>
        <w:t xml:space="preserve">when </w:t>
      </w:r>
      <w:r w:rsidRPr="00E048BE">
        <w:rPr>
          <w:i/>
        </w:rPr>
        <w:t>rangeToBestCell</w:t>
      </w:r>
      <w:r w:rsidRPr="00E048BE">
        <w:t xml:space="preserve"> is not configured:</w:t>
      </w:r>
    </w:p>
    <w:p w14:paraId="083A2F35" w14:textId="77777777" w:rsidR="00FF4705" w:rsidRPr="00E048BE" w:rsidRDefault="00FF4705" w:rsidP="00FF4705">
      <w:pPr>
        <w:ind w:left="851" w:hanging="284"/>
      </w:pPr>
      <w:r w:rsidRPr="00E048BE">
        <w:t>-</w:t>
      </w:r>
      <w:r w:rsidRPr="00E048BE">
        <w:tab/>
        <w:t xml:space="preserve">the cell is at least </w:t>
      </w:r>
      <w:r w:rsidRPr="00E048BE">
        <w:rPr>
          <w:lang w:eastAsia="zh-CN"/>
        </w:rPr>
        <w:t>[5]</w:t>
      </w:r>
      <w:r w:rsidRPr="00E048BE">
        <w:t>dB better ranked in FR1 or.</w:t>
      </w:r>
    </w:p>
    <w:p w14:paraId="3B31B197" w14:textId="77777777" w:rsidR="00FF4705" w:rsidRPr="00E048BE" w:rsidRDefault="00FF4705" w:rsidP="00FF4705">
      <w:pPr>
        <w:ind w:left="851" w:hanging="284"/>
      </w:pPr>
      <w:r w:rsidRPr="00E048BE">
        <w:rPr>
          <w:rFonts w:cs="v4.2.0"/>
          <w:lang w:eastAsia="zh-CN"/>
        </w:rPr>
        <w:t xml:space="preserve">when </w:t>
      </w:r>
      <w:r w:rsidRPr="00E048BE">
        <w:rPr>
          <w:i/>
        </w:rPr>
        <w:t>rangeToBestCell</w:t>
      </w:r>
      <w:r w:rsidRPr="00E048BE">
        <w:t xml:space="preserve"> is configured:</w:t>
      </w:r>
    </w:p>
    <w:p w14:paraId="7C76B433" w14:textId="77777777" w:rsidR="00FF4705" w:rsidRPr="00E048BE" w:rsidRDefault="00FF4705" w:rsidP="00FF4705">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70EC0EF2" w14:textId="77777777" w:rsidR="00FF4705" w:rsidRPr="00E048BE" w:rsidRDefault="00FF4705" w:rsidP="00FF4705">
      <w:pPr>
        <w:ind w:left="1418" w:hanging="284"/>
      </w:pPr>
      <w:r w:rsidRPr="00E048BE">
        <w:t>-</w:t>
      </w:r>
      <w:r w:rsidRPr="00E048BE">
        <w:tab/>
        <w:t xml:space="preserve">if there are multiple such cells, the cell has the highest rank among them </w:t>
      </w:r>
    </w:p>
    <w:p w14:paraId="2B065506" w14:textId="77777777" w:rsidR="00FF4705" w:rsidRPr="00E048BE" w:rsidRDefault="00FF4705" w:rsidP="00FF4705">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2CF88B71" w14:textId="77777777" w:rsidR="00FF4705" w:rsidRPr="00E048BE" w:rsidRDefault="00FF4705" w:rsidP="00FF4705">
      <w:pPr>
        <w:ind w:left="568" w:hanging="284"/>
        <w:rPr>
          <w:lang w:eastAsia="zh-CN"/>
        </w:rPr>
      </w:pPr>
      <w:r w:rsidRPr="00E048BE">
        <w:t>-</w:t>
      </w:r>
      <w:r w:rsidRPr="00E048BE">
        <w:tab/>
      </w:r>
      <w:r w:rsidRPr="00E048BE">
        <w:rPr>
          <w:lang w:eastAsia="zh-CN"/>
        </w:rPr>
        <w:t>[6]dB in FR1 for SS-RSRP reselections based on absolute priorities or</w:t>
      </w:r>
    </w:p>
    <w:p w14:paraId="560A33BC" w14:textId="77777777" w:rsidR="00FF4705" w:rsidRPr="00E048BE" w:rsidRDefault="00FF4705" w:rsidP="00FF4705">
      <w:pPr>
        <w:ind w:left="568" w:hanging="284"/>
      </w:pPr>
      <w:r w:rsidRPr="00E048BE">
        <w:t>-</w:t>
      </w:r>
      <w:r w:rsidRPr="00E048BE">
        <w:tab/>
      </w:r>
      <w:r w:rsidRPr="00E048BE">
        <w:rPr>
          <w:lang w:eastAsia="zh-CN"/>
        </w:rPr>
        <w:t>4]dB in FR1 for SS-RSRQ reselections based on absolute priorities</w:t>
      </w:r>
      <w:r w:rsidRPr="00E048BE">
        <w:t>.</w:t>
      </w:r>
    </w:p>
    <w:p w14:paraId="606F8A49" w14:textId="77777777" w:rsidR="00FF4705" w:rsidRPr="00E048BE" w:rsidRDefault="00FF4705" w:rsidP="00FF4705">
      <w:r w:rsidRPr="00E048BE">
        <w:t>When evaluating cells for reselection, the SSB side conditions apply to both serving and inter-frequency cells.</w:t>
      </w:r>
    </w:p>
    <w:p w14:paraId="32190E4D" w14:textId="77777777" w:rsidR="00FF4705" w:rsidRPr="00E048BE" w:rsidRDefault="00FF4705" w:rsidP="00FF4705">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6467C83" w14:textId="77777777" w:rsidR="00FF4705" w:rsidRPr="00E048BE" w:rsidRDefault="00FF4705" w:rsidP="00FF4705">
      <w:pPr>
        <w:rPr>
          <w:noProof/>
        </w:rPr>
      </w:pPr>
      <w:r w:rsidRPr="00E048BE">
        <w:rPr>
          <w:noProof/>
        </w:rPr>
        <w:t>The UE is not expected to meet the measurement requirements for an inter-frequency carrier under DRX cycle=320 ms defined in Table 4.2C.2.4-1 under the following conditions:</w:t>
      </w:r>
    </w:p>
    <w:p w14:paraId="59236D94" w14:textId="77777777" w:rsidR="00FF4705" w:rsidRPr="00E048BE" w:rsidRDefault="00FF4705" w:rsidP="00FF4705">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F2FA540" w14:textId="77777777" w:rsidR="00FF4705" w:rsidRPr="00E048BE" w:rsidRDefault="00FF4705" w:rsidP="00FF4705">
      <w:pPr>
        <w:pStyle w:val="B30"/>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E363F7" w14:textId="77777777" w:rsidR="00FF4705" w:rsidRPr="00E048BE" w:rsidRDefault="00FF4705" w:rsidP="00FF4705">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B7EBACC" w14:textId="77777777" w:rsidR="00FF4705" w:rsidRPr="00E048BE" w:rsidRDefault="00FF4705" w:rsidP="00FF4705">
      <w:pPr>
        <w:pStyle w:val="B3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37D0E333" w14:textId="31A2B2D7" w:rsidR="00FF4705" w:rsidRDefault="00FF4705" w:rsidP="00FF4705">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49B3A744" w14:textId="77777777" w:rsidR="00FF4705" w:rsidRPr="00E048BE" w:rsidRDefault="00FF4705" w:rsidP="00FF4705">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46BD6E8F"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7AED1AE0" w14:textId="224E3AB7" w:rsidR="00A750BE" w:rsidRPr="009C5807" w:rsidRDefault="00A750BE" w:rsidP="00A750BE">
      <w:bookmarkStart w:id="64"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265716A4" w14:textId="65BBBF14" w:rsidR="00B404F5" w:rsidRDefault="00B404F5" w:rsidP="00B404F5">
      <w:bookmarkStart w:id="65" w:name="_Toc5952550"/>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ED2F00">
        <w:t>requirements in clause 4.2.2.4 shall apply regardless of whether the serving cell is subject to CCA or not.</w:t>
      </w:r>
      <w:r>
        <w:t xml:space="preserve"> </w:t>
      </w:r>
    </w:p>
    <w:p w14:paraId="760C4AF8" w14:textId="47F603A9" w:rsidR="00B404F5" w:rsidRPr="001072B6" w:rsidRDefault="00B404F5" w:rsidP="00B404F5">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0A5118A" w14:textId="00E77920" w:rsidR="00B404F5" w:rsidRDefault="00B404F5" w:rsidP="00B404F5">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679EC84D" w14:textId="716A80AA" w:rsidR="00B404F5" w:rsidRPr="00E661C7" w:rsidRDefault="00B404F5" w:rsidP="00B404F5">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17724C3" w14:textId="2430E358" w:rsidR="00B404F5" w:rsidRPr="00EA13E4" w:rsidRDefault="00B404F5" w:rsidP="00191FDA">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4C1C83B2" w14:textId="5ED6F9B7" w:rsidR="00A750BE" w:rsidRPr="009C5807" w:rsidRDefault="00A750BE" w:rsidP="00A750BE">
      <w:bookmarkStart w:id="66"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t>5.1.2.7</w:t>
      </w:r>
      <w:r w:rsidR="00D27AAF" w:rsidRPr="009C5807">
        <w:tab/>
        <w:t>General requirements</w:t>
      </w:r>
      <w:bookmarkEnd w:id="67"/>
    </w:p>
    <w:p w14:paraId="206FF095" w14:textId="5826C7CF" w:rsidR="00191FDA" w:rsidRDefault="00191FDA" w:rsidP="00191FDA">
      <w:bookmarkStart w:id="68"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016D53EF" w14:textId="4C6A3F55" w:rsidR="00191FDA" w:rsidRPr="00E661C7" w:rsidRDefault="00191FDA" w:rsidP="00191FDA">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43068980" w14:textId="5A5C427F" w:rsidR="00261410" w:rsidRPr="001072B6" w:rsidRDefault="00261410" w:rsidP="00261410"/>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7E2A815E"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77777777" w:rsidR="00AB0056" w:rsidRPr="00F21C54" w:rsidRDefault="00AB005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Pr="00C972E7" w:rsidRDefault="00AB0056" w:rsidP="00AB0056">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1497DEDD" w:rsidR="007C37DF" w:rsidRDefault="007C37DF" w:rsidP="00877A71"/>
    <w:p w14:paraId="7E8BA0D9" w14:textId="77777777" w:rsidR="00A75503" w:rsidRDefault="00A75503" w:rsidP="00A75503">
      <w:pPr>
        <w:pStyle w:val="Heading2"/>
      </w:pPr>
      <w:r>
        <w:t>5.1C</w:t>
      </w:r>
      <w:r>
        <w:tab/>
        <w:t>Cell Re-selection</w:t>
      </w:r>
    </w:p>
    <w:p w14:paraId="4DA6AD20" w14:textId="77777777" w:rsidR="00A75503" w:rsidRPr="00407CAF" w:rsidRDefault="00A75503" w:rsidP="00A75503">
      <w:pPr>
        <w:pStyle w:val="Heading3"/>
        <w:rPr>
          <w:lang w:eastAsia="ko-KR"/>
        </w:rPr>
      </w:pPr>
      <w:r w:rsidRPr="00962E3C">
        <w:rPr>
          <w:lang w:eastAsia="ko-KR"/>
        </w:rPr>
        <w:t>5.1C.1</w:t>
      </w:r>
      <w:r>
        <w:tab/>
      </w:r>
      <w:r w:rsidRPr="006218A0">
        <w:rPr>
          <w:lang w:eastAsia="ko-KR"/>
        </w:rPr>
        <w:t>Introduction</w:t>
      </w:r>
    </w:p>
    <w:p w14:paraId="0E4C8E0D" w14:textId="77777777" w:rsidR="00A75503" w:rsidRDefault="00A75503" w:rsidP="00A75503">
      <w:r>
        <w:t>The cell reselection procedure allows the UE to select a more suitable cell and camp on it.</w:t>
      </w:r>
    </w:p>
    <w:p w14:paraId="29F25201" w14:textId="77777777" w:rsidR="00A75503" w:rsidRDefault="00A75503" w:rsidP="00A7550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5040BC91" w14:textId="77777777" w:rsidR="00A75503" w:rsidRDefault="00A75503" w:rsidP="00A75503"/>
    <w:p w14:paraId="5E8ED619" w14:textId="77777777" w:rsidR="00A75503" w:rsidRPr="0088674F" w:rsidRDefault="00A75503" w:rsidP="00A75503">
      <w:pPr>
        <w:pStyle w:val="Heading3"/>
        <w:rPr>
          <w:lang w:eastAsia="ko-KR"/>
        </w:rPr>
      </w:pPr>
      <w:r w:rsidRPr="0088674F">
        <w:rPr>
          <w:lang w:eastAsia="ko-KR"/>
        </w:rPr>
        <w:t>5.1C.2</w:t>
      </w:r>
      <w:r w:rsidRPr="0088674F">
        <w:rPr>
          <w:lang w:eastAsia="ko-KR"/>
        </w:rPr>
        <w:tab/>
        <w:t>Requirements</w:t>
      </w:r>
    </w:p>
    <w:p w14:paraId="28B86B9A" w14:textId="77777777" w:rsidR="00A75503" w:rsidRPr="00990782" w:rsidRDefault="00A75503" w:rsidP="00A75503">
      <w:pPr>
        <w:pStyle w:val="Heading4"/>
        <w:rPr>
          <w:i/>
          <w:iCs/>
          <w:lang w:eastAsia="zh-CN"/>
        </w:rPr>
      </w:pPr>
      <w:r w:rsidRPr="00990782">
        <w:rPr>
          <w:lang w:eastAsia="zh-CN"/>
        </w:rPr>
        <w:t>5.1C.2.1</w:t>
      </w:r>
      <w:r w:rsidRPr="00990782">
        <w:rPr>
          <w:lang w:eastAsia="zh-CN"/>
        </w:rPr>
        <w:tab/>
        <w:t>UE measurement capability</w:t>
      </w:r>
    </w:p>
    <w:p w14:paraId="4604C9B6" w14:textId="77777777" w:rsidR="00A75503" w:rsidRDefault="00A75503" w:rsidP="00A75503">
      <w:r>
        <w:t>The requirements in clause 4.2C.2.1 shall apply.</w:t>
      </w:r>
    </w:p>
    <w:p w14:paraId="40BB31FE" w14:textId="77777777" w:rsidR="00A75503" w:rsidRPr="00990782" w:rsidRDefault="00A75503" w:rsidP="00A75503">
      <w:pPr>
        <w:pStyle w:val="Heading4"/>
        <w:rPr>
          <w:i/>
          <w:iCs/>
          <w:lang w:eastAsia="zh-CN"/>
        </w:rPr>
      </w:pPr>
      <w:r w:rsidRPr="00990782">
        <w:rPr>
          <w:lang w:eastAsia="zh-CN"/>
        </w:rPr>
        <w:t>5.1C.2.2</w:t>
      </w:r>
      <w:r w:rsidRPr="00990782">
        <w:rPr>
          <w:lang w:eastAsia="zh-CN"/>
        </w:rPr>
        <w:tab/>
        <w:t>Measurement and evaluation of serving cell</w:t>
      </w:r>
    </w:p>
    <w:p w14:paraId="6879C62C" w14:textId="77777777" w:rsidR="00A75503" w:rsidRDefault="00A75503" w:rsidP="00A75503">
      <w:r>
        <w:t>The requirements in clause 4.2C.2.2 shall apply.</w:t>
      </w:r>
    </w:p>
    <w:p w14:paraId="22B46B37" w14:textId="77777777" w:rsidR="00A75503" w:rsidRPr="00990782" w:rsidRDefault="00A75503" w:rsidP="00A75503">
      <w:pPr>
        <w:pStyle w:val="Heading4"/>
        <w:rPr>
          <w:i/>
          <w:iCs/>
          <w:lang w:eastAsia="zh-CN"/>
        </w:rPr>
      </w:pPr>
      <w:r w:rsidRPr="00990782">
        <w:rPr>
          <w:lang w:eastAsia="zh-CN"/>
        </w:rPr>
        <w:t>5.1C.2.3</w:t>
      </w:r>
      <w:r w:rsidRPr="00990782">
        <w:rPr>
          <w:lang w:eastAsia="zh-CN"/>
        </w:rPr>
        <w:tab/>
        <w:t>Measurements of intra-frequency NR cells</w:t>
      </w:r>
    </w:p>
    <w:p w14:paraId="7E81DFAA" w14:textId="77777777" w:rsidR="00A75503" w:rsidRDefault="00A75503" w:rsidP="00A75503">
      <w:r>
        <w:t xml:space="preserve">The requirements in clause 4.2C.2.3 shall apply. The requirements in clause </w:t>
      </w:r>
      <w:r>
        <w:rPr>
          <w:lang w:eastAsia="zh-CN"/>
        </w:rPr>
        <w:t xml:space="preserve">4.2C.2.7 </w:t>
      </w:r>
      <w:r>
        <w:t>apply for UE configured with relaxed measurement criterion.</w:t>
      </w:r>
    </w:p>
    <w:p w14:paraId="576E6FEC" w14:textId="77777777" w:rsidR="00A75503" w:rsidRPr="00990782" w:rsidRDefault="00A75503" w:rsidP="00A75503">
      <w:pPr>
        <w:pStyle w:val="Heading4"/>
        <w:rPr>
          <w:i/>
          <w:iCs/>
          <w:lang w:eastAsia="zh-CN"/>
        </w:rPr>
      </w:pPr>
      <w:r w:rsidRPr="00990782">
        <w:rPr>
          <w:lang w:eastAsia="zh-CN"/>
        </w:rPr>
        <w:t>5.1C.2.4</w:t>
      </w:r>
      <w:r w:rsidRPr="00990782">
        <w:rPr>
          <w:lang w:eastAsia="zh-CN"/>
        </w:rPr>
        <w:tab/>
        <w:t>Measurements of inter-frequency NR cells</w:t>
      </w:r>
    </w:p>
    <w:p w14:paraId="42C8919E" w14:textId="77777777" w:rsidR="00A75503" w:rsidRDefault="00A75503" w:rsidP="00A75503">
      <w:r>
        <w:t xml:space="preserve">The requirements in clause 4.2C.2.4 shall apply. The requirements in clause </w:t>
      </w:r>
      <w:r>
        <w:rPr>
          <w:lang w:eastAsia="zh-CN"/>
        </w:rPr>
        <w:t xml:space="preserve">4.2C.2.8 </w:t>
      </w:r>
      <w:r>
        <w:t>apply for UE configured with relaxed measurement criterion.</w:t>
      </w:r>
    </w:p>
    <w:p w14:paraId="23872EEB" w14:textId="77777777" w:rsidR="00A75503" w:rsidRPr="00990782" w:rsidRDefault="00A75503" w:rsidP="00A75503">
      <w:pPr>
        <w:pStyle w:val="Heading4"/>
        <w:rPr>
          <w:i/>
          <w:iCs/>
          <w:lang w:eastAsia="zh-CN"/>
        </w:rPr>
      </w:pPr>
      <w:r w:rsidRPr="00990782">
        <w:rPr>
          <w:lang w:eastAsia="zh-CN"/>
        </w:rPr>
        <w:t>5.1C.2.5</w:t>
      </w:r>
      <w:r w:rsidRPr="00990782">
        <w:rPr>
          <w:lang w:eastAsia="zh-CN"/>
        </w:rPr>
        <w:tab/>
        <w:t>Maximum interruption in paging reception</w:t>
      </w:r>
    </w:p>
    <w:p w14:paraId="141FC304" w14:textId="77777777" w:rsidR="00A75503" w:rsidRDefault="00A75503" w:rsidP="00A75503">
      <w:r>
        <w:t>The requirements in clause 4.2C.2.5 shall apply.</w:t>
      </w:r>
    </w:p>
    <w:p w14:paraId="21893B89" w14:textId="77777777" w:rsidR="00A75503" w:rsidRPr="00990782" w:rsidRDefault="00A75503" w:rsidP="00A75503">
      <w:pPr>
        <w:pStyle w:val="Heading4"/>
        <w:rPr>
          <w:i/>
          <w:iCs/>
          <w:lang w:eastAsia="zh-CN"/>
        </w:rPr>
      </w:pPr>
      <w:r w:rsidRPr="00990782">
        <w:rPr>
          <w:lang w:eastAsia="zh-CN"/>
        </w:rPr>
        <w:t>5.1C.2.6</w:t>
      </w:r>
      <w:r w:rsidRPr="00990782">
        <w:rPr>
          <w:lang w:eastAsia="zh-CN"/>
        </w:rPr>
        <w:tab/>
        <w:t>General requirements</w:t>
      </w:r>
    </w:p>
    <w:p w14:paraId="28BDAA66" w14:textId="77777777" w:rsidR="00A75503" w:rsidRDefault="00A75503" w:rsidP="00A75503">
      <w:r>
        <w:t>The requirements in clause 4.2C.2.9 shall apply.</w:t>
      </w:r>
    </w:p>
    <w:p w14:paraId="214D7870" w14:textId="77777777" w:rsidR="00A75503" w:rsidRPr="00ED2F00" w:rsidRDefault="00A75503" w:rsidP="00877A71"/>
    <w:p w14:paraId="7F2FCDD2" w14:textId="3D598B0F" w:rsidR="00D27AAF" w:rsidRDefault="00967CF8" w:rsidP="00967CF8">
      <w:pPr>
        <w:pStyle w:val="Heading2"/>
      </w:pPr>
      <w:r w:rsidRPr="009C5807">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230C78E5" w:rsidR="00E51F6C" w:rsidRDefault="00B31672" w:rsidP="00E4523B">
      <w:r w:rsidRPr="009C5807">
        <w:t xml:space="preserve">The requirements in clause </w:t>
      </w:r>
      <w:r>
        <w:t>5.5.2</w:t>
      </w:r>
      <w:r w:rsidRPr="009C5807">
        <w:t xml:space="preserve"> shall apply</w:t>
      </w:r>
      <w:r>
        <w:t xml:space="preserve"> for RedCap UEs</w:t>
      </w:r>
      <w:r w:rsidRPr="009C5807">
        <w:t>.</w:t>
      </w:r>
    </w:p>
    <w:p w14:paraId="3E71C149" w14:textId="12E3E9F7" w:rsidR="00F46050" w:rsidRPr="00D60521" w:rsidRDefault="00F46050" w:rsidP="00F3126E">
      <w:pPr>
        <w:pStyle w:val="Heading3"/>
        <w:rPr>
          <w:sz w:val="24"/>
        </w:rPr>
      </w:pPr>
      <w:r w:rsidRPr="00B63C7C">
        <w:rPr>
          <w:sz w:val="24"/>
        </w:rPr>
        <w:t>5.</w:t>
      </w:r>
      <w:r>
        <w:rPr>
          <w:sz w:val="24"/>
        </w:rPr>
        <w:t>2</w:t>
      </w:r>
      <w:r w:rsidRPr="00B63C7C">
        <w:rPr>
          <w:sz w:val="24"/>
        </w:rPr>
        <w:t>B.2.</w:t>
      </w:r>
      <w:r>
        <w:rPr>
          <w:sz w:val="24"/>
        </w:rPr>
        <w:t>1</w:t>
      </w:r>
      <w:r>
        <w:rPr>
          <w:sz w:val="24"/>
        </w:rPr>
        <w:tab/>
        <w:t>Void</w:t>
      </w:r>
      <w:r w:rsidRPr="00B63C7C">
        <w:t>5.</w:t>
      </w:r>
      <w:r>
        <w:t>2</w:t>
      </w:r>
      <w:r w:rsidRPr="00B63C7C">
        <w:t>B.</w:t>
      </w:r>
      <w:r>
        <w:t>3</w:t>
      </w:r>
      <w:r>
        <w:tab/>
      </w:r>
      <w:r w:rsidRPr="00232A15">
        <w:t>TA validation requirements for RedCap</w:t>
      </w:r>
    </w:p>
    <w:p w14:paraId="03E63947" w14:textId="2D10F3F3"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4C9374DB"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4FF6E460" w:rsidR="00F3126E" w:rsidRDefault="00F3126E" w:rsidP="00F3126E">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2DD98359" w:rsidR="00F3126E" w:rsidRDefault="00F3126E" w:rsidP="00F3126E">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0C90B15F" w:rsidR="00F3126E" w:rsidRDefault="00F3126E" w:rsidP="00B474D0">
            <w:pPr>
              <w:pStyle w:val="TAH"/>
              <w:rPr>
                <w:i/>
                <w:iCs/>
                <w:lang w:val="fr-FR"/>
              </w:rPr>
            </w:pPr>
            <w:r>
              <w:rPr>
                <w:lang w:val="fr-FR"/>
              </w:rPr>
              <w:t>FR2</w:t>
            </w:r>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25F13A4B" w:rsidR="00F3126E" w:rsidRDefault="00F3126E" w:rsidP="00F3126E">
      <w:pPr>
        <w:pStyle w:val="TH"/>
        <w:rPr>
          <w:lang w:val="fr-FR"/>
        </w:rPr>
      </w:pPr>
      <w:r>
        <w:rPr>
          <w:lang w:val="fr-FR"/>
        </w:rPr>
        <w:t xml:space="preserve">Table 5.2B.3-3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2A205475" w:rsidR="00F3126E" w:rsidRDefault="00F3126E" w:rsidP="00B474D0">
            <w:pPr>
              <w:pStyle w:val="TAN"/>
              <w:rPr>
                <w:lang w:val="fr-FR"/>
              </w:rPr>
            </w:pPr>
            <w:r>
              <w:t>Note1:</w:t>
            </w:r>
            <w:r w:rsidRPr="00691C10">
              <w:rPr>
                <w:lang w:val="en-US"/>
              </w:rPr>
              <w:tab/>
            </w:r>
            <w:r>
              <w:rPr>
                <w:rFonts w:cs="v4.2.0"/>
              </w:rPr>
              <w:t>T is dertermined according to clause 7.1 in [1].</w:t>
            </w:r>
          </w:p>
        </w:tc>
      </w:tr>
    </w:tbl>
    <w:p w14:paraId="11B62B64" w14:textId="77777777" w:rsidR="00F3126E" w:rsidRDefault="00F3126E" w:rsidP="00F3126E">
      <w:pPr>
        <w:rPr>
          <w:lang w:val="fr-FR"/>
        </w:rPr>
      </w:pPr>
    </w:p>
    <w:p w14:paraId="14AB56C0" w14:textId="3554CD3E" w:rsidR="00F3126E" w:rsidRPr="00691C10" w:rsidRDefault="00F3126E" w:rsidP="00F3126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r w:rsidRPr="00B51E0F">
        <w:t>[</w:t>
      </w:r>
      <w:r>
        <w:t>640</w:t>
      </w:r>
      <w:r w:rsidRPr="00B51E0F">
        <w:t xml:space="preserve"> ms]</w:t>
      </w:r>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17D59319" w:rsidR="00F3126E" w:rsidRPr="00691C10" w:rsidRDefault="00F3126E" w:rsidP="00F3126E">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0C79EB1F" w14:textId="77777777" w:rsidR="00F3126E" w:rsidRDefault="00F3126E" w:rsidP="00F3126E">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262EE5CD" w14:textId="7778F162" w:rsidR="00F3126E" w:rsidRPr="00691C10" w:rsidRDefault="00F3126E" w:rsidP="00F3126E">
      <w:pPr>
        <w:pStyle w:val="B10"/>
        <w:rPr>
          <w:lang w:val="en-US"/>
        </w:rPr>
      </w:pPr>
      <w:r>
        <w:rPr>
          <w:lang w:val="en-US" w:eastAsia="ko-KR"/>
        </w:rPr>
        <w:t>-</w:t>
      </w:r>
      <w:r w:rsidRPr="00691C10">
        <w:rPr>
          <w:lang w:val="en-US"/>
        </w:rPr>
        <w:tab/>
      </w:r>
      <w:r>
        <w:rPr>
          <w:lang w:val="en-US"/>
        </w:rPr>
        <w:t>the latest TA is received if TA is received while in RRC_INACITVE state.</w:t>
      </w: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77777777"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70"/>
    <w:p w14:paraId="37CBACC1" w14:textId="75D12B7E" w:rsidR="00E37EF6" w:rsidRPr="00B63C7C" w:rsidRDefault="00E37EF6" w:rsidP="00E37EF6">
      <w:pPr>
        <w:pStyle w:val="Heading4"/>
      </w:pPr>
      <w:r w:rsidRPr="00B63C7C">
        <w:t>5.</w:t>
      </w:r>
      <w:r>
        <w:t>2</w:t>
      </w:r>
      <w:r w:rsidRPr="00B63C7C">
        <w:t>B.2.</w:t>
      </w:r>
      <w:r>
        <w:t>2</w:t>
      </w:r>
      <w:r>
        <w:tab/>
        <w:t>Void</w:t>
      </w:r>
    </w:p>
    <w:p w14:paraId="1BAF475A" w14:textId="67E31C41" w:rsidR="00E37EF6" w:rsidRDefault="00E37EF6" w:rsidP="00E37EF6">
      <w:r>
        <w:t xml:space="preserve"> </w:t>
      </w:r>
    </w:p>
    <w:p w14:paraId="57A60528" w14:textId="654FE34D" w:rsidR="00E37EF6" w:rsidRDefault="00E37EF6" w:rsidP="00E37EF6">
      <w:r>
        <w:t>Void</w:t>
      </w:r>
    </w:p>
    <w:p w14:paraId="7314D3DC" w14:textId="77777777" w:rsidR="00BC3037" w:rsidRDefault="00BC3037" w:rsidP="00E37EF6"/>
    <w:p w14:paraId="612A02E7" w14:textId="77777777" w:rsidR="00BC3037" w:rsidRDefault="00BC3037" w:rsidP="00BC3037">
      <w:pPr>
        <w:pStyle w:val="Heading3"/>
      </w:pPr>
      <w:r w:rsidRPr="00B63C7C">
        <w:t>5.</w:t>
      </w:r>
      <w:r>
        <w:t>2</w:t>
      </w:r>
      <w:r w:rsidRPr="00B63C7C">
        <w:t>B.</w:t>
      </w:r>
      <w:r>
        <w:t>4</w:t>
      </w:r>
      <w:r>
        <w:tab/>
      </w:r>
      <w:r w:rsidRPr="00232A15">
        <w:t>Scheduling restriction</w:t>
      </w:r>
    </w:p>
    <w:p w14:paraId="23BE44F1" w14:textId="77777777" w:rsidR="00BC3037" w:rsidRDefault="00BC3037" w:rsidP="00BC3037">
      <w:r w:rsidRPr="009C5807">
        <w:t xml:space="preserve">The requirements in </w:t>
      </w:r>
      <w:r w:rsidRPr="00793B1F">
        <w:t>clause 5.</w:t>
      </w:r>
      <w:r>
        <w:t>5</w:t>
      </w:r>
      <w:r w:rsidRPr="00793B1F">
        <w:t>.4 shall apply for RedCap</w:t>
      </w:r>
      <w:r>
        <w:t xml:space="preserve"> UEs</w:t>
      </w:r>
      <w:r w:rsidRPr="009C5807">
        <w:t>.</w:t>
      </w:r>
      <w:r>
        <w:t xml:space="preserve"> </w:t>
      </w:r>
    </w:p>
    <w:p w14:paraId="5567900A" w14:textId="77777777" w:rsidR="00BC3037" w:rsidRDefault="00BC3037" w:rsidP="00BC3037">
      <w:pPr>
        <w:pStyle w:val="Heading3"/>
      </w:pPr>
      <w:r w:rsidRPr="00B63C7C">
        <w:t>5.</w:t>
      </w:r>
      <w:r>
        <w:t>2</w:t>
      </w:r>
      <w:r w:rsidRPr="00B63C7C">
        <w:t>B.</w:t>
      </w:r>
      <w:r>
        <w:t>5</w:t>
      </w:r>
      <w:r>
        <w:tab/>
        <w:t>Applicability conditions for CG-SDT for RedCap</w:t>
      </w:r>
    </w:p>
    <w:p w14:paraId="010DBC35" w14:textId="77777777" w:rsidR="00BC3037" w:rsidRDefault="00BC3037" w:rsidP="00BC3037">
      <w:r>
        <w:t>The UE is not required to meet the following measurement requirements during subsequent SDT transmissions:</w:t>
      </w:r>
    </w:p>
    <w:p w14:paraId="06F9F84D" w14:textId="77777777" w:rsidR="00BC3037" w:rsidRPr="00AD223C" w:rsidRDefault="00BC3037" w:rsidP="00BC3037">
      <w:pPr>
        <w:pStyle w:val="B10"/>
      </w:pPr>
      <w:r>
        <w:t>-</w:t>
      </w:r>
      <w:r>
        <w:tab/>
      </w:r>
      <w:r w:rsidRPr="00AD223C">
        <w:t>Measurements of inter-frequency NR cells in clause 5.1</w:t>
      </w:r>
      <w:r>
        <w:t>B</w:t>
      </w:r>
      <w:r w:rsidRPr="00AD223C">
        <w:t xml:space="preserve">.2.4 </w:t>
      </w:r>
    </w:p>
    <w:p w14:paraId="3EB75A8C" w14:textId="77777777" w:rsidR="00BC3037" w:rsidRDefault="00BC3037" w:rsidP="00BC3037">
      <w:pPr>
        <w:pStyle w:val="B10"/>
      </w:pPr>
      <w:r>
        <w:t>-</w:t>
      </w:r>
      <w:r>
        <w:tab/>
      </w:r>
      <w:r w:rsidRPr="00603F12">
        <w:t>Measurements of inter-RAT E-UTRAN cells in clause 5.1</w:t>
      </w:r>
      <w:r>
        <w:t>B</w:t>
      </w:r>
      <w:r w:rsidRPr="00603F12">
        <w:t>.2.5</w:t>
      </w:r>
    </w:p>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44CFEFB7" w:rsidR="0020479F" w:rsidRPr="00691C10" w:rsidRDefault="00D25507"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4140DBA5" w:rsidR="00BC4BA9" w:rsidRDefault="00EF4F41"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72" w:name="_Hlk97312717"/>
      <w:r>
        <w:rPr>
          <w:lang w:eastAsia="zh-CN"/>
        </w:rPr>
        <w:t>5.6.1-</w:t>
      </w:r>
      <w:bookmarkEnd w:id="72"/>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7CFFBACD" w:rsidR="006A56A5" w:rsidRDefault="00EF4F41"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1196D37" w:rsidR="00567F6E" w:rsidRPr="00E41CDD" w:rsidRDefault="00941150" w:rsidP="008A764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686D8CC5" w:rsidR="006A56A5" w:rsidRDefault="00FD2683"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19BF785C"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408199A2" w14:textId="77777777" w:rsidR="00681704" w:rsidRPr="006360F4" w:rsidRDefault="00681704" w:rsidP="00681704">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0BB1005E" w:rsidR="006426C7"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2067D46B" w:rsidR="00CD7933" w:rsidRPr="0059058A" w:rsidRDefault="00941150" w:rsidP="004A31B7">
      <w:r w:rsidRPr="006360F4">
        <w:t>The UE shall meet the PRS-RSRP measurement accuracy requirements in clause 10.1.</w:t>
      </w:r>
      <w:r>
        <w:t>24</w:t>
      </w:r>
      <w:r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19C97591" w14:textId="77777777" w:rsidR="00A27895" w:rsidRPr="00EB4354" w:rsidRDefault="00A27895" w:rsidP="00A27895">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60AFF080" w:rsidR="006426C7" w:rsidRPr="003512D5" w:rsidRDefault="00A27895" w:rsidP="00A27895">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t>5.6</w:t>
      </w:r>
      <w:r w:rsidRPr="00045CDB">
        <w:rPr>
          <w:lang w:eastAsia="zh-CN"/>
        </w:rPr>
        <w:t>.5.</w:t>
      </w:r>
      <w:bookmarkStart w:id="77" w:name="_Hlk97310521"/>
      <w:r w:rsidRPr="00045CDB">
        <w:rPr>
          <w:lang w:eastAsia="zh-CN"/>
        </w:rPr>
        <w:t>3</w:t>
      </w:r>
      <w:bookmarkEnd w:id="77"/>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pPr>
      <w:r>
        <w:t>5.7.4</w:t>
      </w:r>
      <w:r>
        <w:tab/>
        <w:t>Applicability conditions for SDT</w:t>
      </w:r>
    </w:p>
    <w:p w14:paraId="4E03BCE0" w14:textId="77777777" w:rsidR="00D25507" w:rsidRDefault="00D25507" w:rsidP="00D25507">
      <w:r>
        <w:t>The UE is not required to meet the following measurement requirements during subsequent SDT transmissions:</w:t>
      </w:r>
    </w:p>
    <w:p w14:paraId="0071B7AB" w14:textId="77777777" w:rsidR="00D25507" w:rsidRDefault="00D25507" w:rsidP="00D25507">
      <w:pPr>
        <w:pStyle w:val="B10"/>
      </w:pPr>
      <w:r>
        <w:t>-</w:t>
      </w:r>
      <w:r>
        <w:tab/>
        <w:t xml:space="preserve">Measurements of inter-frequency NR cells in clause 5.1.2.4 </w:t>
      </w:r>
    </w:p>
    <w:p w14:paraId="259FC9E1" w14:textId="77777777" w:rsidR="00D25507" w:rsidRDefault="00D25507" w:rsidP="00D25507">
      <w:pPr>
        <w:pStyle w:val="B10"/>
      </w:pPr>
      <w:r>
        <w:t>-</w:t>
      </w:r>
      <w:r>
        <w:tab/>
        <w:t>Measurements of inter-RAT E-UTRAN cells in clause 5.1.2.5</w:t>
      </w:r>
    </w:p>
    <w:p w14:paraId="7E107D66" w14:textId="77777777" w:rsidR="00D25507" w:rsidRDefault="00D25507" w:rsidP="00D25507">
      <w:pPr>
        <w:pStyle w:val="B10"/>
      </w:pPr>
      <w:r>
        <w:t>-</w:t>
      </w:r>
      <w:r>
        <w:tab/>
        <w:t>Idle Mode CA/DC Measurements in clause 5.4</w:t>
      </w:r>
    </w:p>
    <w:p w14:paraId="59A7B464" w14:textId="77777777" w:rsidR="00D25507" w:rsidRDefault="00D25507" w:rsidP="00D25507">
      <w:r>
        <w:t>The UE is allowed to delay the reception of PRS resources on the positioning frequency layer until the SDT session is completed if the measurement using PRS resource overlaps with the SDT resources.</w:t>
      </w:r>
    </w:p>
    <w:p w14:paraId="57CE5B53" w14:textId="229254CC" w:rsidR="00D25507" w:rsidRDefault="00D25507" w:rsidP="0009382D">
      <w:pPr>
        <w:rPr>
          <w:lang w:eastAsia="ko-KR"/>
        </w:rPr>
      </w:pPr>
    </w:p>
    <w:p w14:paraId="58254EA0" w14:textId="77777777" w:rsidR="00E537A7" w:rsidRDefault="00E537A7" w:rsidP="00E537A7">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2A462279" w14:textId="77777777" w:rsidR="00E537A7" w:rsidRDefault="00E537A7" w:rsidP="00E537A7">
      <w:pPr>
        <w:pStyle w:val="Heading3"/>
      </w:pPr>
      <w:r>
        <w:t>5.7B.1</w:t>
      </w:r>
      <w:r>
        <w:tab/>
        <w:t>Introduction</w:t>
      </w:r>
    </w:p>
    <w:p w14:paraId="5FA54755" w14:textId="77777777" w:rsidR="00E537A7" w:rsidRDefault="00E537A7" w:rsidP="00E537A7">
      <w:r>
        <w:t>The requirements in this clause are applicable for the UE performing small data transmissions 1 Rx RedCap and 2 Rx RedCap UE using 2-step RA or 4-step RA procedures [3].</w:t>
      </w:r>
    </w:p>
    <w:p w14:paraId="62AE7DBD" w14:textId="77777777" w:rsidR="00E537A7" w:rsidRDefault="00E537A7" w:rsidP="00E537A7">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B1AB125" w14:textId="77777777" w:rsidR="00E537A7" w:rsidRDefault="00E537A7" w:rsidP="00E537A7">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A0AD174" w14:textId="77777777" w:rsidR="00E537A7" w:rsidRPr="008F0B94" w:rsidRDefault="00E537A7" w:rsidP="00E537A7">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7C121006" w14:textId="77777777" w:rsidR="00E537A7" w:rsidRPr="008F0B94" w:rsidRDefault="00E537A7" w:rsidP="00E537A7">
      <w:r w:rsidRPr="008F0B94">
        <w:t>The requirements in clause 6.2.2.3 shall apply.</w:t>
      </w:r>
    </w:p>
    <w:p w14:paraId="5BFDC1EB" w14:textId="77777777" w:rsidR="00E537A7" w:rsidRPr="008F0B94" w:rsidRDefault="00E537A7" w:rsidP="00E537A7">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1054B6F" w14:textId="77777777" w:rsidR="00E537A7" w:rsidRPr="008C6DE4" w:rsidRDefault="00E537A7" w:rsidP="00E537A7">
      <w:r w:rsidRPr="008F0B94">
        <w:t>The requirements in clause 6.2.2.2 shall apply.</w:t>
      </w:r>
    </w:p>
    <w:p w14:paraId="332BACDA" w14:textId="77777777" w:rsidR="00E537A7" w:rsidRDefault="00E537A7" w:rsidP="00E537A7">
      <w:pPr>
        <w:pStyle w:val="Heading3"/>
      </w:pPr>
      <w:r w:rsidRPr="00B63C7C">
        <w:t>5.</w:t>
      </w:r>
      <w:r>
        <w:t>7</w:t>
      </w:r>
      <w:r w:rsidRPr="00B63C7C">
        <w:t>B.</w:t>
      </w:r>
      <w:r>
        <w:t>4</w:t>
      </w:r>
      <w:r>
        <w:tab/>
        <w:t>Applicability conditions for RA-SDT for RedCap</w:t>
      </w:r>
    </w:p>
    <w:p w14:paraId="2D9304A2" w14:textId="77777777" w:rsidR="00E537A7" w:rsidRDefault="00E537A7" w:rsidP="00E537A7">
      <w:r>
        <w:t>The UE is not required to meet the following measurement requirements during SDT transmissions:</w:t>
      </w:r>
    </w:p>
    <w:p w14:paraId="7C2581BB" w14:textId="77777777" w:rsidR="00E537A7" w:rsidRPr="00AD223C" w:rsidRDefault="00E537A7" w:rsidP="00E537A7">
      <w:pPr>
        <w:pStyle w:val="B10"/>
      </w:pPr>
      <w:r>
        <w:t>-</w:t>
      </w:r>
      <w:r>
        <w:tab/>
      </w:r>
      <w:r w:rsidRPr="00AD223C">
        <w:t>Measurements of inter-frequency NR cells in clause 5.1</w:t>
      </w:r>
      <w:r>
        <w:t>B</w:t>
      </w:r>
      <w:r w:rsidRPr="00AD223C">
        <w:t xml:space="preserve">.2.4 </w:t>
      </w:r>
    </w:p>
    <w:p w14:paraId="45EEDCB1" w14:textId="77777777" w:rsidR="00E537A7" w:rsidRDefault="00E537A7" w:rsidP="00E537A7">
      <w:pPr>
        <w:pStyle w:val="B10"/>
      </w:pPr>
      <w:r>
        <w:t>-</w:t>
      </w:r>
      <w:r>
        <w:tab/>
      </w:r>
      <w:r w:rsidRPr="00603F12">
        <w:t>Measurements of inter-RAT E-UTRAN cells in clause 5.1</w:t>
      </w:r>
      <w:r>
        <w:t>B</w:t>
      </w:r>
      <w:r w:rsidRPr="00603F12">
        <w:t>.2.5</w:t>
      </w:r>
    </w:p>
    <w:p w14:paraId="504AC2DC" w14:textId="77777777" w:rsidR="00E537A7" w:rsidRDefault="00E537A7"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80" w:name="_Toc526331610"/>
      <w:r w:rsidRPr="009C5807">
        <w:rPr>
          <w:lang w:val="en-US" w:eastAsia="zh-CN"/>
        </w:rPr>
        <w:t>6.1.1.2</w:t>
      </w:r>
      <w:r w:rsidRPr="009C5807">
        <w:rPr>
          <w:lang w:val="en-US" w:eastAsia="zh-CN"/>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3" w:name="_Toc526331613"/>
      <w:r w:rsidRPr="009C5807">
        <w:rPr>
          <w:lang w:val="en-US" w:eastAsia="zh-CN"/>
        </w:rPr>
        <w:t>6.1.1.3</w:t>
      </w:r>
      <w:r w:rsidRPr="009C5807">
        <w:rPr>
          <w:lang w:val="en-US" w:eastAsia="zh-CN"/>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6" w:name="_Toc526331616"/>
      <w:r w:rsidRPr="009C5807">
        <w:rPr>
          <w:lang w:val="en-US" w:eastAsia="zh-CN"/>
        </w:rPr>
        <w:t>6.1.1.4</w:t>
      </w:r>
      <w:r w:rsidRPr="009C5807">
        <w:rPr>
          <w:lang w:val="en-US" w:eastAsia="zh-CN"/>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8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2" w:name="_Toc5952571"/>
      <w:r w:rsidRPr="009C5807">
        <w:rPr>
          <w:lang w:val="en-US" w:eastAsia="zh-CN"/>
        </w:rPr>
        <w:t>6.1.2.1</w:t>
      </w:r>
      <w:r w:rsidRPr="009C5807">
        <w:rPr>
          <w:lang w:val="en-US" w:eastAsia="zh-CN"/>
        </w:rPr>
        <w:tab/>
        <w:t>NR – E-UTRAN Handover</w:t>
      </w:r>
      <w:bookmarkEnd w:id="92"/>
    </w:p>
    <w:p w14:paraId="7DA9DB70" w14:textId="77777777" w:rsidR="00CF0288" w:rsidRPr="009C5807" w:rsidRDefault="00CF0288" w:rsidP="00CF0288">
      <w:pPr>
        <w:pStyle w:val="Heading5"/>
        <w:rPr>
          <w:lang w:val="en-US" w:eastAsia="zh-CN"/>
        </w:rPr>
      </w:pPr>
      <w:bookmarkStart w:id="93" w:name="_Toc5952572"/>
      <w:r w:rsidRPr="009C5807">
        <w:rPr>
          <w:lang w:val="en-US" w:eastAsia="zh-CN"/>
        </w:rPr>
        <w:t>6.1.2.1.1</w:t>
      </w:r>
      <w:r w:rsidRPr="009C5807">
        <w:rPr>
          <w:lang w:val="en-US" w:eastAsia="zh-CN"/>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4" w:name="_Toc5952573"/>
      <w:r w:rsidRPr="009C5807">
        <w:rPr>
          <w:lang w:val="en-US" w:eastAsia="zh-CN"/>
        </w:rPr>
        <w:t>6.1.2.1.2</w:t>
      </w:r>
      <w:r w:rsidRPr="009C5807">
        <w:rPr>
          <w:lang w:val="en-US" w:eastAsia="zh-CN"/>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5" w:name="_Toc5952574"/>
      <w:r w:rsidRPr="009C5807">
        <w:rPr>
          <w:lang w:val="en-US" w:eastAsia="zh-CN"/>
        </w:rPr>
        <w:t>6.1.2.1.3</w:t>
      </w:r>
      <w:r w:rsidRPr="009C5807">
        <w:rPr>
          <w:lang w:val="en-US" w:eastAsia="zh-CN"/>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5"/>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74D3277"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795D1A7"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64F152D4"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45D9EE57" w:rsidR="00D85FF0" w:rsidRPr="009C5807" w:rsidRDefault="00C72026"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305C8B2A" w14:textId="77777777" w:rsidR="00C72026" w:rsidRPr="00E048BE" w:rsidRDefault="00C72026" w:rsidP="00C72026">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8B7814F" w14:textId="679CC0EC" w:rsidR="00D85FF0" w:rsidRDefault="00C72026" w:rsidP="00C72026">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7A4FB54B" w:rsidR="00D85FF0" w:rsidRPr="009C5807" w:rsidRDefault="00FC1738"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4DD79CD"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6F96AC66" w:rsidR="00D85FF0" w:rsidRPr="00F340F6" w:rsidRDefault="000C7022"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4E46FC6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62D127F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4D6F3486"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30511A6F"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2A4AEF2E"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4322362" w14:textId="0D2A89AF"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09ABB2EA"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207A706" w14:textId="0A965A3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xml:space="preserve">. </w:t>
      </w:r>
      <w:r w:rsidRPr="009C5807">
        <w:t>The requirements in this clause are applicable to SA NR.</w:t>
      </w:r>
    </w:p>
    <w:p w14:paraId="5C4F13DB" w14:textId="77777777" w:rsidR="00535F36" w:rsidRPr="000A6D58" w:rsidRDefault="00535F36" w:rsidP="00535F36">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60B99565" w14:textId="77777777" w:rsidR="00535F36" w:rsidRPr="003E5BAB" w:rsidRDefault="00535F36" w:rsidP="00535F36">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4AA51F8E" w14:textId="77777777" w:rsidR="00535F36" w:rsidRPr="003E5BAB" w:rsidRDefault="00535F36">
      <w:pPr>
        <w:pStyle w:val="B10"/>
        <w:numPr>
          <w:ilvl w:val="0"/>
          <w:numId w:val="20"/>
        </w:numPr>
        <w:overflowPunct/>
        <w:autoSpaceDE/>
        <w:autoSpaceDN/>
        <w:adjustRightInd/>
        <w:textAlignment w:val="auto"/>
      </w:pPr>
      <w:r w:rsidRPr="003E5BAB">
        <w:t xml:space="preserve">The reference SSB of the serving cell is the SSB in the active </w:t>
      </w:r>
      <w:r>
        <w:t xml:space="preserve">DL </w:t>
      </w:r>
      <w:r w:rsidRPr="003E5BAB">
        <w:t xml:space="preserve">BWP of serving cell </w:t>
      </w:r>
    </w:p>
    <w:p w14:paraId="3BB85896" w14:textId="77777777" w:rsidR="00535F36" w:rsidRPr="003E5BAB" w:rsidRDefault="00535F36">
      <w:pPr>
        <w:pStyle w:val="B10"/>
        <w:numPr>
          <w:ilvl w:val="0"/>
          <w:numId w:val="20"/>
        </w:numPr>
        <w:overflowPunct/>
        <w:autoSpaceDE/>
        <w:autoSpaceDN/>
        <w:adjustRightInd/>
        <w:textAlignment w:val="auto"/>
      </w:pPr>
      <w:r w:rsidRPr="003E5BAB">
        <w:t>The reference SSB of the target cell is the SSB in the first active DL BWP of the target cell upon reconfiguration.</w:t>
      </w:r>
    </w:p>
    <w:p w14:paraId="5A9D84BB" w14:textId="77777777" w:rsidR="00535F36" w:rsidRDefault="00535F36" w:rsidP="00535F36">
      <w:r>
        <w:t>The requirements in this clause apply for the following handover scenarios:</w:t>
      </w:r>
    </w:p>
    <w:p w14:paraId="67F9D9B1" w14:textId="53C75A61" w:rsidR="00535F36" w:rsidRDefault="00535F36">
      <w:pPr>
        <w:pStyle w:val="B10"/>
        <w:numPr>
          <w:ilvl w:val="0"/>
          <w:numId w:val="20"/>
        </w:numPr>
        <w:overflowPunct/>
        <w:autoSpaceDE/>
        <w:autoSpaceDN/>
        <w:adjustRightInd/>
        <w:textAlignment w:val="auto"/>
      </w:pPr>
      <w:r w:rsidRPr="002E0CAF">
        <w:t>Handover to a target cell’s ini</w:t>
      </w:r>
      <w:r>
        <w:t>tial DL BWP associated with CD-SSB;</w:t>
      </w:r>
    </w:p>
    <w:p w14:paraId="77213A62" w14:textId="4BD1FADD" w:rsidR="00535F36" w:rsidRDefault="00535F36">
      <w:pPr>
        <w:pStyle w:val="B10"/>
        <w:numPr>
          <w:ilvl w:val="0"/>
          <w:numId w:val="20"/>
        </w:numPr>
        <w:overflowPunct/>
        <w:autoSpaceDE/>
        <w:autoSpaceDN/>
        <w:adjustRightInd/>
        <w:textAlignment w:val="auto"/>
      </w:pPr>
      <w:r w:rsidRPr="002E0CAF">
        <w:t xml:space="preserve">Handover to a target cell’s Redcap specific </w:t>
      </w:r>
      <w:r>
        <w:t xml:space="preserve">DL </w:t>
      </w:r>
      <w:r w:rsidRPr="002E0CAF">
        <w:t>BWP associated with NCD-SSB</w:t>
      </w:r>
      <w:r>
        <w:t>.</w:t>
      </w: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4D2A7D9C" w:rsidR="00535F36" w:rsidRDefault="00535F36" w:rsidP="00535F36">
      <w:pPr>
        <w:rPr>
          <w:rFonts w:cs="v4.2.0"/>
        </w:rPr>
      </w:pPr>
      <w:r w:rsidRPr="009C5807">
        <w:t>The requirements in this clause are applicable to both intra-frequency and inter-frequency handovers from NR FR1 cell to NR FR1 cell.</w:t>
      </w:r>
      <w:r>
        <w:t xml:space="preserve"> </w:t>
      </w:r>
    </w:p>
    <w:p w14:paraId="36EFCAB6" w14:textId="77777777" w:rsidR="00535F36" w:rsidRPr="00A40805" w:rsidRDefault="00535F36" w:rsidP="00535F36">
      <w:pPr>
        <w:pStyle w:val="Heading5"/>
      </w:pPr>
      <w:r w:rsidRPr="009C5807">
        <w:t>6.1</w:t>
      </w:r>
      <w:r>
        <w:t>D</w:t>
      </w:r>
      <w:r w:rsidRPr="009C5807">
        <w:t>.1.2.</w:t>
      </w:r>
      <w:r>
        <w:t>1</w:t>
      </w:r>
      <w:r>
        <w:tab/>
      </w:r>
      <w:r w:rsidRPr="00A40805">
        <w:t>Handover delay</w:t>
      </w:r>
    </w:p>
    <w:p w14:paraId="28407EBC" w14:textId="77777777" w:rsidR="00535F36" w:rsidRPr="009C5807" w:rsidRDefault="00535F36" w:rsidP="00535F3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4ACB3C" w14:textId="77777777" w:rsidR="00535F36" w:rsidRPr="009C5807" w:rsidRDefault="00535F36" w:rsidP="00535F36">
      <w:pPr>
        <w:rPr>
          <w:rFonts w:cs="v4.2.0"/>
        </w:rPr>
      </w:pPr>
      <w:r w:rsidRPr="009C5807">
        <w:rPr>
          <w:rFonts w:cs="v4.2.0"/>
        </w:rPr>
        <w:t>Where:</w:t>
      </w:r>
    </w:p>
    <w:p w14:paraId="4963ADF0" w14:textId="77777777" w:rsidR="00535F36" w:rsidRPr="009C5807" w:rsidRDefault="00535F36" w:rsidP="00535F36">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1014B4AB" w14:textId="77777777" w:rsidR="00535F36" w:rsidRPr="009C5807" w:rsidRDefault="00535F36" w:rsidP="00535F36">
      <w:pPr>
        <w:pStyle w:val="Heading5"/>
      </w:pPr>
      <w:r w:rsidRPr="009C5807">
        <w:t>6.1</w:t>
      </w:r>
      <w:r>
        <w:t>D</w:t>
      </w:r>
      <w:r w:rsidRPr="009C5807">
        <w:t>.1.2.2</w:t>
      </w:r>
      <w:r w:rsidRPr="009C5807">
        <w:tab/>
        <w:t>Interruption time</w:t>
      </w:r>
    </w:p>
    <w:p w14:paraId="0563CDDB" w14:textId="77777777" w:rsidR="00535F36" w:rsidRPr="009C5807" w:rsidRDefault="00535F36" w:rsidP="00535F3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DCF3D8" w14:textId="77777777" w:rsidR="00535F36" w:rsidRPr="009C5807" w:rsidRDefault="00535F36" w:rsidP="00535F3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7838288" w14:textId="77777777" w:rsidR="00535F36" w:rsidRPr="009C5807" w:rsidRDefault="00535F36" w:rsidP="00535F3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B3365D0" w14:textId="77777777" w:rsidR="00535F36" w:rsidRPr="009C5807" w:rsidRDefault="00535F36" w:rsidP="00535F36">
      <w:pPr>
        <w:rPr>
          <w:rFonts w:cs="v4.2.0"/>
        </w:rPr>
      </w:pPr>
      <w:r w:rsidRPr="009C5807">
        <w:rPr>
          <w:rFonts w:cs="v4.2.0"/>
        </w:rPr>
        <w:t>Where:</w:t>
      </w:r>
    </w:p>
    <w:p w14:paraId="3722E8DD" w14:textId="1B9C1746" w:rsidR="00535F36" w:rsidRDefault="00535F36" w:rsidP="00535F36">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514C3423" w14:textId="77777777" w:rsidR="00535F36" w:rsidRPr="003B5740" w:rsidRDefault="00535F36" w:rsidP="00535F36">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7378F1FC" w14:textId="4E3596B2" w:rsidR="00535F36" w:rsidRPr="003B5740" w:rsidRDefault="00535F36" w:rsidP="00535F36">
      <w:pPr>
        <w:pStyle w:val="B10"/>
        <w:ind w:left="852"/>
      </w:pPr>
      <w:r w:rsidRPr="003B5740">
        <w:t>-</w:t>
      </w:r>
      <w:r w:rsidRPr="003B5740">
        <w:tab/>
        <w:t xml:space="preserve">If the target cell is a known inter-frequency cell, then </w:t>
      </w:r>
    </w:p>
    <w:p w14:paraId="01E8577F" w14:textId="77777777" w:rsidR="00535F36" w:rsidRPr="003B5740" w:rsidRDefault="00535F36" w:rsidP="00535F36">
      <w:pPr>
        <w:pStyle w:val="B10"/>
        <w:ind w:left="1420"/>
      </w:pPr>
      <w:r w:rsidRPr="003B5740">
        <w:t>if the measured SSB is the target SSB for HO of the target cell, T</w:t>
      </w:r>
      <w:r w:rsidRPr="003B5740">
        <w:rPr>
          <w:vertAlign w:val="subscript"/>
        </w:rPr>
        <w:t>search</w:t>
      </w:r>
      <w:r w:rsidRPr="003B5740">
        <w:t xml:space="preserve"> = 0ms; </w:t>
      </w:r>
    </w:p>
    <w:p w14:paraId="49715BDB" w14:textId="77777777" w:rsidR="00535F36" w:rsidRPr="003B5740" w:rsidRDefault="00535F36" w:rsidP="00535F36">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1CDDCDA9" w14:textId="77777777" w:rsidR="00535F36" w:rsidRPr="00D70C09" w:rsidRDefault="00535F36">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0427827F" w14:textId="77777777" w:rsidR="00535F36" w:rsidRPr="00D70C09" w:rsidRDefault="00535F36">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7AC5FB27" w14:textId="77777777" w:rsidR="00535F36" w:rsidRPr="00D70C09" w:rsidRDefault="00535F36">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18411024" w14:textId="77777777" w:rsidR="00535F36" w:rsidRDefault="00535F36" w:rsidP="00535F36">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463DEAC" w14:textId="711BF702" w:rsidR="00535F36" w:rsidRDefault="00535F36" w:rsidP="00535F36">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244FA6E" w14:textId="77777777" w:rsidR="00535F36" w:rsidRPr="009C5807" w:rsidRDefault="00535F36" w:rsidP="00535F36">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B482002" w14:textId="77777777" w:rsidR="00535F36" w:rsidRPr="009C5807" w:rsidRDefault="00535F36" w:rsidP="00535F36">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900C299" w14:textId="77777777" w:rsidR="00535F36" w:rsidRPr="009C5807" w:rsidRDefault="00535F36" w:rsidP="00535F36">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D362134" w14:textId="58DFFFC3" w:rsidR="00535F36" w:rsidRDefault="00535F36" w:rsidP="00535F36">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3EF800EE" w:rsidR="00535F36" w:rsidRDefault="00535F36" w:rsidP="00535F36">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36114647" w:rsidR="00535F36" w:rsidRPr="00573D2A" w:rsidRDefault="00535F36" w:rsidP="00535F36">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08457439" w14:textId="5C40259E" w:rsidR="00535F36" w:rsidRPr="00573D2A" w:rsidRDefault="00535F36" w:rsidP="00535F36">
      <w:pPr>
        <w:pStyle w:val="B10"/>
      </w:pPr>
      <w:r>
        <w:rPr>
          <w:lang w:eastAsia="ko-KR"/>
        </w:rPr>
        <w:t>-</w:t>
      </w:r>
      <w:r>
        <w:rPr>
          <w:lang w:eastAsia="ko-KR"/>
        </w:rPr>
        <w:tab/>
      </w:r>
      <w:r w:rsidRPr="00573D2A">
        <w:t xml:space="preserve">One SSB is available during </w:t>
      </w:r>
      <w:r>
        <w:t>T</w:t>
      </w:r>
      <w:r>
        <w:rPr>
          <w:vertAlign w:val="subscript"/>
        </w:rPr>
        <w:t>∆</w:t>
      </w:r>
    </w:p>
    <w:p w14:paraId="6B886960" w14:textId="23F012FD" w:rsidR="00535F36" w:rsidRPr="00573D2A" w:rsidRDefault="00535F36" w:rsidP="00535F36">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ADF0C6D" w14:textId="77777777" w:rsidR="00535F36" w:rsidRPr="009C5807" w:rsidRDefault="00535F36" w:rsidP="00535F36">
      <w:pPr>
        <w:rPr>
          <w:lang w:eastAsia="ko-KR"/>
        </w:rPr>
      </w:pPr>
      <w:r>
        <w:rPr>
          <w:rFonts w:cs="v4.2.0"/>
          <w:lang w:eastAsia="zh-CN"/>
        </w:rPr>
        <w:t>[</w:t>
      </w: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59ECB1CC" w14:textId="77777777" w:rsidR="00535F36" w:rsidRPr="00A82018" w:rsidRDefault="00535F36" w:rsidP="00535F36">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686DD738" w14:textId="77777777" w:rsidR="00535F36" w:rsidRPr="00A82018" w:rsidRDefault="00535F36" w:rsidP="00535F36">
      <w:pPr>
        <w:pStyle w:val="B10"/>
        <w:rPr>
          <w:lang w:eastAsia="ko-KR"/>
        </w:rPr>
      </w:pPr>
      <w:r w:rsidRPr="00A82018">
        <w:rPr>
          <w:lang w:eastAsia="ko-KR"/>
        </w:rPr>
        <w:t>-</w:t>
      </w:r>
      <w:r w:rsidRPr="00A82018">
        <w:rPr>
          <w:lang w:eastAsia="ko-KR"/>
        </w:rPr>
        <w:tab/>
        <w:t>During the last 5 seconds before the reception of the handover command:</w:t>
      </w:r>
    </w:p>
    <w:p w14:paraId="58E65FB3" w14:textId="77777777" w:rsidR="00535F36" w:rsidRPr="00A82018" w:rsidRDefault="00535F36" w:rsidP="00535F36">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18F2467F" w14:textId="77777777" w:rsidR="00535F36" w:rsidRPr="009C5807" w:rsidRDefault="00535F36" w:rsidP="00535F36">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21874244" w14:textId="6A0FB252" w:rsidR="00535F36" w:rsidRDefault="00535F36" w:rsidP="00535F36">
      <w:pPr>
        <w:rPr>
          <w:lang w:eastAsia="ko-KR"/>
        </w:rPr>
      </w:pPr>
      <w:r>
        <w:rPr>
          <w:lang w:eastAsia="ko-KR"/>
        </w:rPr>
        <w:t>O</w:t>
      </w:r>
      <w:r w:rsidRPr="009C5807">
        <w:rPr>
          <w:lang w:eastAsia="ko-KR"/>
        </w:rPr>
        <w:t>therwise, it is unknown.</w:t>
      </w:r>
      <w:r>
        <w:rPr>
          <w:lang w:eastAsia="ko-KR"/>
        </w:rPr>
        <w:t>]</w:t>
      </w:r>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04930BC" w14:textId="6A9682F5" w:rsidR="00E17DC3" w:rsidRDefault="00E17DC3" w:rsidP="00E17DC3">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62DF607B" w14:textId="77777777" w:rsidR="00E17DC3" w:rsidRPr="000713A4" w:rsidRDefault="00E17DC3" w:rsidP="00E17DC3">
      <w:pPr>
        <w:pStyle w:val="Heading5"/>
      </w:pPr>
      <w:r w:rsidRPr="009C5807">
        <w:t>6.1</w:t>
      </w:r>
      <w:r>
        <w:t>D</w:t>
      </w:r>
      <w:r w:rsidRPr="009C5807">
        <w:t>.1.</w:t>
      </w:r>
      <w:r>
        <w:t>3</w:t>
      </w:r>
      <w:r w:rsidRPr="009C5807">
        <w:t>.</w:t>
      </w:r>
      <w:r>
        <w:t>1</w:t>
      </w:r>
      <w:r>
        <w:tab/>
      </w:r>
      <w:r w:rsidRPr="000713A4">
        <w:t>Handover delay</w:t>
      </w:r>
    </w:p>
    <w:p w14:paraId="2E8533C3" w14:textId="77777777" w:rsidR="00E17DC3" w:rsidRPr="009C5807" w:rsidRDefault="00E17DC3" w:rsidP="00E17DC3">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71F9AF4" w14:textId="77777777" w:rsidR="00E17DC3" w:rsidRPr="009C5807" w:rsidRDefault="00E17DC3" w:rsidP="00E17DC3">
      <w:pPr>
        <w:rPr>
          <w:rFonts w:cs="v4.2.0"/>
        </w:rPr>
      </w:pPr>
      <w:r w:rsidRPr="009C5807">
        <w:rPr>
          <w:rFonts w:cs="v4.2.0"/>
        </w:rPr>
        <w:t>Where:</w:t>
      </w:r>
    </w:p>
    <w:p w14:paraId="228857B0" w14:textId="77777777" w:rsidR="00E17DC3" w:rsidRPr="009C5807" w:rsidRDefault="00E17DC3" w:rsidP="00E17DC3">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6398B4A1" w14:textId="77777777" w:rsidR="00E17DC3" w:rsidRPr="009C5807" w:rsidRDefault="00E17DC3" w:rsidP="00E17DC3">
      <w:pPr>
        <w:pStyle w:val="Heading5"/>
      </w:pPr>
      <w:r w:rsidRPr="009C5807">
        <w:t>6.1</w:t>
      </w:r>
      <w:r>
        <w:t>D</w:t>
      </w:r>
      <w:r w:rsidRPr="009C5807">
        <w:t>.1.</w:t>
      </w:r>
      <w:r>
        <w:t>3</w:t>
      </w:r>
      <w:r w:rsidRPr="009C5807">
        <w:t>.2</w:t>
      </w:r>
      <w:r w:rsidRPr="009C5807">
        <w:tab/>
        <w:t>Interruption time</w:t>
      </w:r>
    </w:p>
    <w:p w14:paraId="74567F71" w14:textId="77777777" w:rsidR="00E17DC3" w:rsidRPr="009C5807" w:rsidRDefault="00E17DC3" w:rsidP="00E17DC3">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641507" w14:textId="77777777" w:rsidR="00E17DC3" w:rsidRPr="009C5807" w:rsidRDefault="00E17DC3" w:rsidP="00E17DC3">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B877480" w14:textId="77777777" w:rsidR="00E17DC3" w:rsidRPr="009C5807" w:rsidRDefault="00E17DC3" w:rsidP="00E17DC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68D2CDC" w14:textId="77777777" w:rsidR="00E17DC3" w:rsidRPr="009C5807" w:rsidRDefault="00E17DC3" w:rsidP="00E17DC3">
      <w:pPr>
        <w:rPr>
          <w:rFonts w:cs="v4.2.0"/>
        </w:rPr>
      </w:pPr>
      <w:r w:rsidRPr="009C5807">
        <w:rPr>
          <w:rFonts w:cs="v4.2.0"/>
        </w:rPr>
        <w:t>Where:</w:t>
      </w:r>
    </w:p>
    <w:p w14:paraId="20FEF660" w14:textId="77777777" w:rsidR="00E17DC3" w:rsidRDefault="00E17DC3" w:rsidP="00E17DC3">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03E7D7D" w14:textId="77777777" w:rsidR="00E17DC3" w:rsidRDefault="00E17DC3" w:rsidP="00E17DC3">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p>
    <w:p w14:paraId="28612297" w14:textId="77777777" w:rsidR="00E17DC3" w:rsidRPr="00D70C09" w:rsidRDefault="00E17DC3" w:rsidP="00E17DC3">
      <w:pPr>
        <w:pStyle w:val="B10"/>
        <w:ind w:left="852"/>
      </w:pPr>
      <w:r>
        <w:t>-</w:t>
      </w:r>
      <w:r>
        <w:tab/>
      </w:r>
      <w:r w:rsidRPr="00D70C09">
        <w:t xml:space="preserve">If the target cell is a known inter-frequency cell, then </w:t>
      </w:r>
    </w:p>
    <w:p w14:paraId="3178D033" w14:textId="77777777" w:rsidR="00E17DC3" w:rsidRPr="00D70C09" w:rsidRDefault="00E17DC3" w:rsidP="00E17DC3">
      <w:pPr>
        <w:pStyle w:val="B10"/>
        <w:ind w:left="1420"/>
      </w:pPr>
      <w:r w:rsidRPr="00D70C09">
        <w:t>if the measured SSB is the target SSB for HO of the target cell, T</w:t>
      </w:r>
      <w:r w:rsidRPr="00D70C09">
        <w:rPr>
          <w:vertAlign w:val="subscript"/>
        </w:rPr>
        <w:t>search</w:t>
      </w:r>
      <w:r w:rsidRPr="00D70C09">
        <w:t xml:space="preserve"> = 0ms; </w:t>
      </w:r>
    </w:p>
    <w:p w14:paraId="02D80A19" w14:textId="77777777" w:rsidR="00E17DC3" w:rsidRPr="00D70C09" w:rsidRDefault="00E17DC3" w:rsidP="00E17DC3">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35082531" w14:textId="77777777" w:rsidR="00E17DC3" w:rsidRPr="00D70C09" w:rsidRDefault="00E17DC3">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487A6EB" w14:textId="77777777" w:rsidR="00E17DC3" w:rsidRPr="00D70C09" w:rsidRDefault="00E17DC3">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331B2EE2" w14:textId="77777777" w:rsidR="00E17DC3" w:rsidRPr="00D70C09" w:rsidRDefault="00E17DC3">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4E25FB5" w14:textId="77777777" w:rsidR="00E17DC3" w:rsidRDefault="00E17DC3" w:rsidP="00E17DC3">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6B7E60CB" w14:textId="77777777" w:rsidR="00E17DC3" w:rsidRDefault="00E17DC3" w:rsidP="00E17DC3">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6A5434DE" w14:textId="77777777" w:rsidR="00E17DC3" w:rsidRPr="009C5807" w:rsidRDefault="00E17DC3" w:rsidP="00E17DC3">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B7D22DB" w14:textId="77777777" w:rsidR="00E17DC3" w:rsidRPr="009C5807" w:rsidRDefault="00E17DC3" w:rsidP="00E17DC3">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AAF0F37" w14:textId="77777777" w:rsidR="00E17DC3" w:rsidRPr="009C5807" w:rsidRDefault="00E17DC3" w:rsidP="00E17DC3">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8E77AC9" w14:textId="77777777" w:rsidR="00E17DC3" w:rsidRPr="009C5807" w:rsidRDefault="00E17DC3" w:rsidP="00E17DC3">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35E47A4" w14:textId="77777777" w:rsidR="00E17DC3" w:rsidRDefault="00E17DC3" w:rsidP="00E17DC3">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72EF1127" w14:textId="77777777" w:rsidR="00E17DC3" w:rsidRDefault="00E17DC3" w:rsidP="00E17DC3">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5871F64F" w14:textId="77777777" w:rsidR="00E17DC3" w:rsidRDefault="00E17DC3" w:rsidP="00E17DC3">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7031954" w14:textId="2B2AD09D" w:rsidR="00E17DC3" w:rsidRDefault="00E17DC3" w:rsidP="00E17DC3">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CEF832F" w14:textId="77777777" w:rsidR="00E17DC3" w:rsidRDefault="00E17DC3" w:rsidP="00E17DC3">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B88697B" w14:textId="77777777" w:rsidR="00E17DC3" w:rsidRPr="009C5807" w:rsidRDefault="00E17DC3" w:rsidP="00E17DC3">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B43717E" w14:textId="77777777" w:rsidR="00E17DC3" w:rsidRPr="009C5807" w:rsidRDefault="00E17DC3" w:rsidP="00E17DC3">
      <w:pPr>
        <w:pStyle w:val="B20"/>
        <w:rPr>
          <w:lang w:eastAsia="ko-KR"/>
        </w:rPr>
      </w:pPr>
      <w:r w:rsidRPr="009C5807">
        <w:rPr>
          <w:lang w:eastAsia="ko-KR"/>
        </w:rPr>
        <w:t>-</w:t>
      </w:r>
      <w:r w:rsidRPr="009C5807">
        <w:rPr>
          <w:lang w:eastAsia="ko-KR"/>
        </w:rPr>
        <w:tab/>
        <w:t>the UE has sent a valid measurement report for the target cell and</w:t>
      </w:r>
    </w:p>
    <w:p w14:paraId="7565D87F" w14:textId="77777777" w:rsidR="00E17DC3" w:rsidRDefault="00E17DC3" w:rsidP="00E17DC3">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F2F654A" w14:textId="77777777" w:rsidR="00E17DC3" w:rsidRPr="009C5807" w:rsidRDefault="00E17DC3" w:rsidP="00E17DC3">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84DAA1D" w14:textId="77777777" w:rsidR="00E17DC3" w:rsidRDefault="00E17DC3" w:rsidP="00E17DC3">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1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0"/>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1" w:name="_Toc526331628"/>
      <w:bookmarkStart w:id="112" w:name="_Toc5952580"/>
      <w:r w:rsidRPr="009C5807">
        <w:rPr>
          <w:lang w:val="en-US" w:eastAsia="ko-KR"/>
        </w:rPr>
        <w:t>6.2.1</w:t>
      </w:r>
      <w:r w:rsidRPr="009C5807">
        <w:rPr>
          <w:lang w:val="en-US" w:eastAsia="ko-KR"/>
        </w:rPr>
        <w:tab/>
        <w:t>SA: RRC Re-establishment</w:t>
      </w:r>
      <w:bookmarkEnd w:id="111"/>
    </w:p>
    <w:p w14:paraId="194358EB" w14:textId="77777777" w:rsidR="00B4741B" w:rsidRPr="009C5807" w:rsidRDefault="00B4741B" w:rsidP="00B4741B">
      <w:pPr>
        <w:pStyle w:val="Heading4"/>
        <w:rPr>
          <w:lang w:eastAsia="ko-KR"/>
        </w:rPr>
      </w:pPr>
      <w:bookmarkStart w:id="113" w:name="_Toc526331629"/>
      <w:r w:rsidRPr="009C5807">
        <w:rPr>
          <w:lang w:eastAsia="ko-KR"/>
        </w:rPr>
        <w:t>6.2.1.1</w:t>
      </w:r>
      <w:r w:rsidRPr="009C5807">
        <w:rPr>
          <w:lang w:eastAsia="ko-KR"/>
        </w:rPr>
        <w:tab/>
        <w:t>Introduction</w:t>
      </w:r>
      <w:bookmarkEnd w:id="113"/>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4" w:name="_Toc526331630"/>
      <w:r w:rsidRPr="009C5807">
        <w:rPr>
          <w:lang w:eastAsia="ko-KR"/>
        </w:rPr>
        <w:t>6.2.1.2</w:t>
      </w:r>
      <w:r w:rsidRPr="009C5807">
        <w:rPr>
          <w:lang w:eastAsia="ko-KR"/>
        </w:rPr>
        <w:tab/>
        <w:t>Requirements</w:t>
      </w:r>
      <w:bookmarkEnd w:id="114"/>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115" w:name="_Toc526331631"/>
      <w:r w:rsidRPr="009C5807">
        <w:rPr>
          <w:lang w:val="en-US" w:eastAsia="zh-CN"/>
        </w:rPr>
        <w:t>6.2.1.2.1</w:t>
      </w:r>
      <w:r w:rsidRPr="009C5807">
        <w:rPr>
          <w:lang w:val="en-US" w:eastAsia="zh-CN"/>
        </w:rPr>
        <w:tab/>
        <w:t>UE Re-establishment delay requirement</w:t>
      </w:r>
      <w:bookmarkEnd w:id="11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6" w:name="_Hlk521492617"/>
            <w:r w:rsidRPr="009C5807">
              <w:rPr>
                <w:lang w:eastAsia="ko-KR"/>
              </w:rPr>
              <w:t>3520</w:t>
            </w:r>
            <w:bookmarkEnd w:id="11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7" w:name="_Hlk521492632"/>
            <w:r w:rsidRPr="009C5807">
              <w:t>800</w:t>
            </w:r>
            <w:bookmarkEnd w:id="11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2"/>
    </w:p>
    <w:p w14:paraId="1A4F390F" w14:textId="77777777" w:rsidR="00B4741B" w:rsidRPr="009C5807" w:rsidRDefault="00B4741B" w:rsidP="00B4741B">
      <w:pPr>
        <w:pStyle w:val="Heading4"/>
        <w:rPr>
          <w:lang w:eastAsia="ko-KR"/>
        </w:rPr>
      </w:pPr>
      <w:bookmarkStart w:id="118"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8"/>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19"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19"/>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20" w:name="_Hlk31114384"/>
      <w:r w:rsidR="00CB7170" w:rsidRPr="009C5807">
        <w:rPr>
          <w:rFonts w:cs="v4.2.0"/>
        </w:rPr>
        <w:t>clause 7.4 of</w:t>
      </w:r>
      <w:bookmarkEnd w:id="120"/>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1" w:name="_Toc5952583"/>
      <w:r w:rsidRPr="009C5807">
        <w:rPr>
          <w:lang w:eastAsia="zh-CN"/>
        </w:rPr>
        <w:t>6.2.2.2.1</w:t>
      </w:r>
      <w:r w:rsidRPr="009C5807">
        <w:rPr>
          <w:lang w:eastAsia="zh-CN"/>
        </w:rPr>
        <w:tab/>
        <w:t>Contention based random access</w:t>
      </w:r>
      <w:bookmarkEnd w:id="121"/>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2" w:name="_Toc5952584"/>
      <w:bookmarkStart w:id="123" w:name="OLE_LINK5"/>
      <w:r w:rsidRPr="009C5807">
        <w:rPr>
          <w:lang w:eastAsia="zh-CN"/>
        </w:rPr>
        <w:t>6.2.2.2.2</w:t>
      </w:r>
      <w:r w:rsidRPr="009C5807">
        <w:rPr>
          <w:lang w:eastAsia="zh-CN"/>
        </w:rPr>
        <w:tab/>
        <w:t>Non-Contention based random access</w:t>
      </w:r>
      <w:bookmarkEnd w:id="122"/>
    </w:p>
    <w:bookmarkEnd w:id="123"/>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4" w:name="_Toc5952585"/>
      <w:r w:rsidRPr="009C5807">
        <w:rPr>
          <w:lang w:eastAsia="zh-CN"/>
        </w:rPr>
        <w:t>6.2.2.2.3</w:t>
      </w:r>
      <w:r w:rsidRPr="009C5807">
        <w:rPr>
          <w:lang w:eastAsia="zh-CN"/>
        </w:rPr>
        <w:tab/>
        <w:t>UE behaviour when configured with supplementary UL</w:t>
      </w:r>
      <w:bookmarkEnd w:id="124"/>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5"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D60521"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6" w:name="_Hlk39076521"/>
      <w:r>
        <w:rPr>
          <w:rFonts w:cs="v4.2.0"/>
        </w:rPr>
        <w:t>unless the Random Access Response reception is considered as successful, as defined in clause 5.1.4a in TS 38.321 [7]</w:t>
      </w:r>
      <w:bookmarkEnd w:id="126"/>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7"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7"/>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5"/>
    </w:p>
    <w:p w14:paraId="56D85BA3" w14:textId="77777777" w:rsidR="00B4741B" w:rsidRPr="009C5807" w:rsidRDefault="00B4741B" w:rsidP="00B4741B">
      <w:pPr>
        <w:pStyle w:val="Heading4"/>
        <w:rPr>
          <w:lang w:val="en-US" w:eastAsia="zh-CN"/>
        </w:rPr>
      </w:pPr>
      <w:bookmarkStart w:id="128" w:name="_Toc5952587"/>
      <w:r w:rsidRPr="009C5807">
        <w:rPr>
          <w:lang w:val="en-US" w:eastAsia="zh-CN"/>
        </w:rPr>
        <w:t>6.2.3.1</w:t>
      </w:r>
      <w:r w:rsidRPr="009C5807">
        <w:rPr>
          <w:lang w:val="en-US" w:eastAsia="zh-CN"/>
        </w:rPr>
        <w:tab/>
        <w:t>Introduction</w:t>
      </w:r>
      <w:bookmarkEnd w:id="128"/>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29" w:name="_Toc5952588"/>
      <w:r w:rsidRPr="009C5807">
        <w:rPr>
          <w:lang w:val="en-US" w:eastAsia="zh-CN"/>
        </w:rPr>
        <w:t>6.2.3.2</w:t>
      </w:r>
      <w:r w:rsidRPr="009C5807">
        <w:rPr>
          <w:lang w:val="en-US" w:eastAsia="zh-CN"/>
        </w:rPr>
        <w:tab/>
        <w:t>Requirements</w:t>
      </w:r>
      <w:bookmarkEnd w:id="129"/>
    </w:p>
    <w:p w14:paraId="1F9EDEEE" w14:textId="77777777" w:rsidR="00B4741B" w:rsidRPr="009C5807" w:rsidRDefault="00B4741B" w:rsidP="00B4741B">
      <w:pPr>
        <w:pStyle w:val="Heading5"/>
        <w:rPr>
          <w:lang w:val="en-US" w:eastAsia="zh-CN"/>
        </w:rPr>
      </w:pPr>
      <w:bookmarkStart w:id="130" w:name="_Toc535475924"/>
      <w:bookmarkStart w:id="131" w:name="_Toc5952590"/>
      <w:r w:rsidRPr="009C5807">
        <w:rPr>
          <w:lang w:val="en-US" w:eastAsia="zh-CN"/>
        </w:rPr>
        <w:t>6.2.3.2.1</w:t>
      </w:r>
      <w:r w:rsidRPr="009C5807">
        <w:rPr>
          <w:lang w:val="en-US" w:eastAsia="zh-CN"/>
        </w:rPr>
        <w:tab/>
        <w:t>RRC connection release with redirection to NR</w:t>
      </w:r>
      <w:bookmarkEnd w:id="13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1"/>
    <w:bookmarkEnd w:id="13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3" w:name="_Hlk97718618"/>
      <w:r w:rsidR="005B40AA">
        <w:sym w:font="Symbol" w:char="F0B4"/>
      </w:r>
      <w:bookmarkEnd w:id="13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D60521"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79"/>
    </w:p>
    <w:p w14:paraId="23A76306" w14:textId="77777777" w:rsidR="00F15152" w:rsidRPr="009C5807" w:rsidRDefault="00F15152" w:rsidP="00F15152">
      <w:pPr>
        <w:pStyle w:val="Heading2"/>
      </w:pPr>
      <w:bookmarkStart w:id="134" w:name="_Toc535475927"/>
      <w:bookmarkStart w:id="135" w:name="_Toc5952595"/>
      <w:r w:rsidRPr="009C5807">
        <w:t>7.1</w:t>
      </w:r>
      <w:r w:rsidRPr="009C5807">
        <w:tab/>
        <w:t>UE transmit timing</w:t>
      </w:r>
      <w:bookmarkEnd w:id="134"/>
    </w:p>
    <w:p w14:paraId="678EA2F0" w14:textId="77777777" w:rsidR="00F15152" w:rsidRPr="009C5807" w:rsidRDefault="00F15152" w:rsidP="00F15152">
      <w:pPr>
        <w:pStyle w:val="Heading3"/>
      </w:pPr>
      <w:bookmarkStart w:id="136" w:name="_Toc535475928"/>
      <w:r w:rsidRPr="009C5807">
        <w:t>7.1.1</w:t>
      </w:r>
      <w:r w:rsidRPr="009C5807">
        <w:tab/>
        <w:t>Introduction</w:t>
      </w:r>
      <w:bookmarkEnd w:id="136"/>
    </w:p>
    <w:p w14:paraId="0C32378C" w14:textId="77777777" w:rsidR="00AD748B" w:rsidRDefault="00AD748B" w:rsidP="00AD748B">
      <w:pPr>
        <w:rPr>
          <w:rFonts w:cs="v4.2.0"/>
        </w:rPr>
      </w:pPr>
      <w:bookmarkStart w:id="13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1.5pt" o:ole="">
            <v:imagedata r:id="rId18" o:title=""/>
          </v:shape>
          <o:OLEObject Type="Embed" ProgID="Equation.3" ShapeID="_x0000_i1028" DrawAspect="Content" ObjectID="_1749665164"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1.5pt" o:ole="">
            <v:imagedata r:id="rId18" o:title=""/>
          </v:shape>
          <o:OLEObject Type="Embed" ProgID="Equation.3" ShapeID="_x0000_i1029" DrawAspect="Content" ObjectID="_1749665165"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5B6247B8" w:rsidR="00092D8F" w:rsidRPr="005B4D4F" w:rsidRDefault="00B1007D" w:rsidP="00092D8F">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5"/>
    </w:p>
    <w:p w14:paraId="76FA79FD" w14:textId="77777777" w:rsidR="008F1319" w:rsidRPr="009C5807" w:rsidRDefault="008F1319" w:rsidP="008F1319">
      <w:pPr>
        <w:pStyle w:val="Heading3"/>
      </w:pPr>
      <w:bookmarkStart w:id="138" w:name="_Toc5952596"/>
      <w:r w:rsidRPr="009C5807">
        <w:t>7.2.1</w:t>
      </w:r>
      <w:r w:rsidRPr="009C5807">
        <w:tab/>
        <w:t>Introduction</w:t>
      </w:r>
      <w:bookmarkEnd w:id="138"/>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39" w:name="_Toc5952597"/>
      <w:r w:rsidRPr="009C5807">
        <w:t>7.2.2</w:t>
      </w:r>
      <w:r w:rsidRPr="009C5807">
        <w:tab/>
        <w:t>Requirements</w:t>
      </w:r>
      <w:bookmarkEnd w:id="139"/>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0" w:name="_Toc535475933"/>
      <w:bookmarkStart w:id="141"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0"/>
    </w:p>
    <w:p w14:paraId="73FD3D27" w14:textId="77777777" w:rsidR="00A549F6" w:rsidRPr="009C5807" w:rsidRDefault="00A549F6" w:rsidP="00A549F6">
      <w:pPr>
        <w:pStyle w:val="Heading3"/>
      </w:pPr>
      <w:bookmarkStart w:id="142" w:name="_Toc535475934"/>
      <w:r w:rsidRPr="009C5807">
        <w:t>7.3.1</w:t>
      </w:r>
      <w:r w:rsidRPr="009C5807">
        <w:tab/>
        <w:t>Introduction</w:t>
      </w:r>
      <w:bookmarkEnd w:id="142"/>
    </w:p>
    <w:p w14:paraId="62EEDD7D" w14:textId="1610A282" w:rsidR="0057627A" w:rsidRPr="009C5807" w:rsidRDefault="0057627A" w:rsidP="0057627A">
      <w:bookmarkStart w:id="143"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3"/>
    </w:p>
    <w:p w14:paraId="4D43CD36" w14:textId="77777777" w:rsidR="00A549F6" w:rsidRPr="009C5807" w:rsidRDefault="00A549F6" w:rsidP="00A549F6">
      <w:pPr>
        <w:pStyle w:val="Heading4"/>
      </w:pPr>
      <w:bookmarkStart w:id="144" w:name="_Toc535475936"/>
      <w:r w:rsidRPr="009C5807">
        <w:t>7.3.2.1</w:t>
      </w:r>
      <w:r w:rsidRPr="009C5807">
        <w:tab/>
        <w:t>Timing Advance adjustment delay</w:t>
      </w:r>
      <w:bookmarkEnd w:id="144"/>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5" w:name="_Toc535475937"/>
      <w:r w:rsidRPr="009C5807">
        <w:t>7.3.2.2</w:t>
      </w:r>
      <w:r w:rsidRPr="009C5807">
        <w:tab/>
        <w:t>Timing Advance adjustment accuracy</w:t>
      </w:r>
      <w:bookmarkEnd w:id="145"/>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1"/>
    </w:p>
    <w:p w14:paraId="75660499" w14:textId="77777777" w:rsidR="0056154D" w:rsidRPr="009C5807" w:rsidRDefault="0056154D" w:rsidP="00852AE5">
      <w:pPr>
        <w:pStyle w:val="Heading3"/>
      </w:pPr>
      <w:bookmarkStart w:id="146" w:name="_Toc5952604"/>
      <w:r w:rsidRPr="009C5807">
        <w:t>7.</w:t>
      </w:r>
      <w:r w:rsidRPr="009C5807">
        <w:rPr>
          <w:lang w:eastAsia="zh-CN"/>
        </w:rPr>
        <w:t>4</w:t>
      </w:r>
      <w:r w:rsidRPr="009C5807">
        <w:t>.1</w:t>
      </w:r>
      <w:r w:rsidRPr="009C5807">
        <w:tab/>
        <w:t>Definition</w:t>
      </w:r>
      <w:bookmarkEnd w:id="146"/>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7" w:name="_Toc5952605"/>
      <w:r w:rsidRPr="009C5807">
        <w:t>7.</w:t>
      </w:r>
      <w:r w:rsidRPr="009C5807">
        <w:rPr>
          <w:lang w:eastAsia="zh-CN"/>
        </w:rPr>
        <w:t>4</w:t>
      </w:r>
      <w:r w:rsidRPr="009C5807">
        <w:t>.2</w:t>
      </w:r>
      <w:r w:rsidRPr="009C5807">
        <w:tab/>
        <w:t>Minimum requirements</w:t>
      </w:r>
      <w:bookmarkEnd w:id="147"/>
    </w:p>
    <w:p w14:paraId="5096C27E" w14:textId="77777777" w:rsidR="00D6042B" w:rsidRDefault="00D6042B" w:rsidP="00D6042B">
      <w:pPr>
        <w:rPr>
          <w:rFonts w:cs="v4.2.0"/>
        </w:rPr>
      </w:pPr>
      <w:bookmarkStart w:id="148"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7B06EB86"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3865AB5" w14:textId="6452A24D" w:rsidR="00BE6A9F" w:rsidRPr="009C5807" w:rsidRDefault="00BE6A9F" w:rsidP="00FF0D54">
      <w:pPr>
        <w:rPr>
          <w:rFonts w:cs="v4.2.0"/>
          <w:lang w:eastAsia="zh-CN"/>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 it is not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03E89E9E" w:rsidR="0057627A"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19CDEC" w14:textId="60B29109" w:rsidR="00F66414" w:rsidRPr="009C5807" w:rsidRDefault="00F66414" w:rsidP="0057627A">
      <w:pPr>
        <w:rPr>
          <w:rFonts w:cs="v4.2.0"/>
          <w:lang w:eastAsia="zh-CN"/>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49" w:name="_Toc5952622"/>
      <w:bookmarkStart w:id="150" w:name="_Toc5952624"/>
      <w:bookmarkEnd w:id="148"/>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1" w:name="_Toc5952621"/>
      <w:r w:rsidRPr="009C5807">
        <w:t>7.</w:t>
      </w:r>
      <w:r w:rsidRPr="009C5807">
        <w:rPr>
          <w:lang w:eastAsia="zh-CN"/>
        </w:rPr>
        <w:t>7</w:t>
      </w:r>
      <w:r w:rsidRPr="009C5807">
        <w:t>.1</w:t>
      </w:r>
      <w:r w:rsidRPr="009C5807">
        <w:tab/>
        <w:t>Minimum requirements</w:t>
      </w:r>
      <w:bookmarkEnd w:id="151"/>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149"/>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30C27C34" w:rsidR="00971C0B" w:rsidRDefault="00541080"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0"/>
    <w:p w14:paraId="16CFAA0C" w14:textId="77777777" w:rsidR="004A68D4" w:rsidRDefault="004A68D4" w:rsidP="00971C0B"/>
    <w:sectPr w:rsidR="004A68D4" w:rsidSect="00DD41E3">
      <w:headerReference w:type="default" r:id="rId24"/>
      <w:footerReference w:type="default" r:id="rId25"/>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2F0E0" w14:textId="77777777" w:rsidR="00D75A8C" w:rsidRDefault="00D75A8C">
      <w:r>
        <w:separator/>
      </w:r>
    </w:p>
  </w:endnote>
  <w:endnote w:type="continuationSeparator" w:id="0">
    <w:p w14:paraId="3CD50EC3" w14:textId="77777777" w:rsidR="00D75A8C" w:rsidRDefault="00D75A8C">
      <w:r>
        <w:continuationSeparator/>
      </w:r>
    </w:p>
  </w:endnote>
  <w:endnote w:type="continuationNotice" w:id="1">
    <w:p w14:paraId="386EB03F" w14:textId="77777777" w:rsidR="00D75A8C" w:rsidRDefault="00D75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9843" w14:textId="77777777" w:rsidR="00D75A8C" w:rsidRDefault="00D75A8C">
      <w:r>
        <w:separator/>
      </w:r>
    </w:p>
  </w:footnote>
  <w:footnote w:type="continuationSeparator" w:id="0">
    <w:p w14:paraId="03959176" w14:textId="77777777" w:rsidR="00D75A8C" w:rsidRDefault="00D75A8C">
      <w:r>
        <w:continuationSeparator/>
      </w:r>
    </w:p>
  </w:footnote>
  <w:footnote w:type="continuationNotice" w:id="1">
    <w:p w14:paraId="656A5AC6" w14:textId="77777777" w:rsidR="00D75A8C" w:rsidRDefault="00D75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F3BD87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9E2951">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31079089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1A"/>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27E5C"/>
    <w:rsid w:val="00030BE6"/>
    <w:rsid w:val="00031513"/>
    <w:rsid w:val="00031660"/>
    <w:rsid w:val="00031D18"/>
    <w:rsid w:val="00032B39"/>
    <w:rsid w:val="00032F55"/>
    <w:rsid w:val="00033397"/>
    <w:rsid w:val="00033BFB"/>
    <w:rsid w:val="00034E52"/>
    <w:rsid w:val="0003560D"/>
    <w:rsid w:val="0003622A"/>
    <w:rsid w:val="000363F9"/>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662B"/>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5AEB"/>
    <w:rsid w:val="0006732B"/>
    <w:rsid w:val="00067CF9"/>
    <w:rsid w:val="00070190"/>
    <w:rsid w:val="00070C60"/>
    <w:rsid w:val="00071242"/>
    <w:rsid w:val="00072423"/>
    <w:rsid w:val="00073201"/>
    <w:rsid w:val="00073A4C"/>
    <w:rsid w:val="00073F9E"/>
    <w:rsid w:val="00074891"/>
    <w:rsid w:val="00074F40"/>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3C2"/>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E7989"/>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5F19"/>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0BA8"/>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4FB"/>
    <w:rsid w:val="00183C79"/>
    <w:rsid w:val="00183E1B"/>
    <w:rsid w:val="00184830"/>
    <w:rsid w:val="00184847"/>
    <w:rsid w:val="00184ADB"/>
    <w:rsid w:val="00186C6D"/>
    <w:rsid w:val="00187A84"/>
    <w:rsid w:val="00187D1A"/>
    <w:rsid w:val="00187F41"/>
    <w:rsid w:val="00190339"/>
    <w:rsid w:val="001905B6"/>
    <w:rsid w:val="00190D57"/>
    <w:rsid w:val="00191FDA"/>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A00D1"/>
    <w:rsid w:val="001A0179"/>
    <w:rsid w:val="001A05FD"/>
    <w:rsid w:val="001A093D"/>
    <w:rsid w:val="001A17D5"/>
    <w:rsid w:val="001A185F"/>
    <w:rsid w:val="001A1AC5"/>
    <w:rsid w:val="001A1AEC"/>
    <w:rsid w:val="001A1F76"/>
    <w:rsid w:val="001A21B1"/>
    <w:rsid w:val="001A3063"/>
    <w:rsid w:val="001A3BE2"/>
    <w:rsid w:val="001A3C0B"/>
    <w:rsid w:val="001A3DE2"/>
    <w:rsid w:val="001A5097"/>
    <w:rsid w:val="001A5C50"/>
    <w:rsid w:val="001A5DD9"/>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80"/>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543"/>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629"/>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BD1"/>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A02"/>
    <w:rsid w:val="0022128C"/>
    <w:rsid w:val="00221C8F"/>
    <w:rsid w:val="00221F0C"/>
    <w:rsid w:val="002220D7"/>
    <w:rsid w:val="00222870"/>
    <w:rsid w:val="00223463"/>
    <w:rsid w:val="00223A75"/>
    <w:rsid w:val="00225153"/>
    <w:rsid w:val="00225602"/>
    <w:rsid w:val="00225700"/>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843"/>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6203"/>
    <w:rsid w:val="00286737"/>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BFF"/>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5D3E"/>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1E16"/>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9B3"/>
    <w:rsid w:val="004170C7"/>
    <w:rsid w:val="00417479"/>
    <w:rsid w:val="0041786B"/>
    <w:rsid w:val="0042042B"/>
    <w:rsid w:val="00421157"/>
    <w:rsid w:val="00421D95"/>
    <w:rsid w:val="00421E89"/>
    <w:rsid w:val="0042282A"/>
    <w:rsid w:val="00422D16"/>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68D4"/>
    <w:rsid w:val="004A75CC"/>
    <w:rsid w:val="004B0424"/>
    <w:rsid w:val="004B0A51"/>
    <w:rsid w:val="004B0D5E"/>
    <w:rsid w:val="004B1356"/>
    <w:rsid w:val="004B16E7"/>
    <w:rsid w:val="004B19C9"/>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AE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4C0"/>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43"/>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5F36"/>
    <w:rsid w:val="00536699"/>
    <w:rsid w:val="00536719"/>
    <w:rsid w:val="00537047"/>
    <w:rsid w:val="00540A64"/>
    <w:rsid w:val="00540AD0"/>
    <w:rsid w:val="0054108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130"/>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CBF"/>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A5B"/>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633"/>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704"/>
    <w:rsid w:val="00681893"/>
    <w:rsid w:val="00682869"/>
    <w:rsid w:val="00682C0F"/>
    <w:rsid w:val="00684095"/>
    <w:rsid w:val="00684449"/>
    <w:rsid w:val="0068474C"/>
    <w:rsid w:val="006851AE"/>
    <w:rsid w:val="00686487"/>
    <w:rsid w:val="00686804"/>
    <w:rsid w:val="00686921"/>
    <w:rsid w:val="006878FF"/>
    <w:rsid w:val="006911AB"/>
    <w:rsid w:val="00691620"/>
    <w:rsid w:val="0069171F"/>
    <w:rsid w:val="00691898"/>
    <w:rsid w:val="00691B01"/>
    <w:rsid w:val="00691DD1"/>
    <w:rsid w:val="00691E57"/>
    <w:rsid w:val="006933FB"/>
    <w:rsid w:val="006934CA"/>
    <w:rsid w:val="00693863"/>
    <w:rsid w:val="00693BAE"/>
    <w:rsid w:val="0069438F"/>
    <w:rsid w:val="00694772"/>
    <w:rsid w:val="00694F71"/>
    <w:rsid w:val="006956D8"/>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8BA"/>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0B16"/>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5E1E"/>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4889"/>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692"/>
    <w:rsid w:val="00802860"/>
    <w:rsid w:val="008028A4"/>
    <w:rsid w:val="00802A28"/>
    <w:rsid w:val="00803342"/>
    <w:rsid w:val="00803F9D"/>
    <w:rsid w:val="008043E9"/>
    <w:rsid w:val="00804B5D"/>
    <w:rsid w:val="00804F6D"/>
    <w:rsid w:val="00805965"/>
    <w:rsid w:val="00805ECE"/>
    <w:rsid w:val="00806568"/>
    <w:rsid w:val="00806ACF"/>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4727"/>
    <w:rsid w:val="008356AB"/>
    <w:rsid w:val="00835B61"/>
    <w:rsid w:val="00836029"/>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01F"/>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534"/>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ABC"/>
    <w:rsid w:val="00953E15"/>
    <w:rsid w:val="00953EAD"/>
    <w:rsid w:val="00953FF9"/>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38AA"/>
    <w:rsid w:val="00983F65"/>
    <w:rsid w:val="00984790"/>
    <w:rsid w:val="00984EB9"/>
    <w:rsid w:val="00985138"/>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B60"/>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53C"/>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95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2DC6"/>
    <w:rsid w:val="009F37B7"/>
    <w:rsid w:val="009F3F25"/>
    <w:rsid w:val="009F6F6D"/>
    <w:rsid w:val="009F701B"/>
    <w:rsid w:val="009F70D1"/>
    <w:rsid w:val="00A00C7D"/>
    <w:rsid w:val="00A0123D"/>
    <w:rsid w:val="00A01256"/>
    <w:rsid w:val="00A018AB"/>
    <w:rsid w:val="00A019F3"/>
    <w:rsid w:val="00A03418"/>
    <w:rsid w:val="00A042FA"/>
    <w:rsid w:val="00A05093"/>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697"/>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5"/>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53D6"/>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655"/>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CD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A7F"/>
    <w:rsid w:val="00B13DDE"/>
    <w:rsid w:val="00B13F1A"/>
    <w:rsid w:val="00B14BB6"/>
    <w:rsid w:val="00B14E26"/>
    <w:rsid w:val="00B15449"/>
    <w:rsid w:val="00B1551F"/>
    <w:rsid w:val="00B15AC1"/>
    <w:rsid w:val="00B15E34"/>
    <w:rsid w:val="00B16091"/>
    <w:rsid w:val="00B16A08"/>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4F5"/>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92"/>
    <w:rsid w:val="00B6214D"/>
    <w:rsid w:val="00B64AB3"/>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2F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42E"/>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E8B"/>
    <w:rsid w:val="00BB15AF"/>
    <w:rsid w:val="00BB277B"/>
    <w:rsid w:val="00BB30DA"/>
    <w:rsid w:val="00BB396E"/>
    <w:rsid w:val="00BB3E1D"/>
    <w:rsid w:val="00BB4334"/>
    <w:rsid w:val="00BB469D"/>
    <w:rsid w:val="00BB4D98"/>
    <w:rsid w:val="00BB539A"/>
    <w:rsid w:val="00BB5A98"/>
    <w:rsid w:val="00BB5C36"/>
    <w:rsid w:val="00BB5C67"/>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4827"/>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A9F"/>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835"/>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B7FEE"/>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06B"/>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07"/>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779"/>
    <w:rsid w:val="00D77870"/>
    <w:rsid w:val="00D77B49"/>
    <w:rsid w:val="00D77C68"/>
    <w:rsid w:val="00D802A6"/>
    <w:rsid w:val="00D808CB"/>
    <w:rsid w:val="00D80A03"/>
    <w:rsid w:val="00D81045"/>
    <w:rsid w:val="00D8104F"/>
    <w:rsid w:val="00D8105F"/>
    <w:rsid w:val="00D81081"/>
    <w:rsid w:val="00D814D0"/>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F72"/>
    <w:rsid w:val="00D9411A"/>
    <w:rsid w:val="00D9416D"/>
    <w:rsid w:val="00D943AA"/>
    <w:rsid w:val="00D9488A"/>
    <w:rsid w:val="00D94CA6"/>
    <w:rsid w:val="00D94D76"/>
    <w:rsid w:val="00D94ED5"/>
    <w:rsid w:val="00D95CE9"/>
    <w:rsid w:val="00D95E1D"/>
    <w:rsid w:val="00D9623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1EF5"/>
    <w:rsid w:val="00E12151"/>
    <w:rsid w:val="00E13444"/>
    <w:rsid w:val="00E136FB"/>
    <w:rsid w:val="00E13CFB"/>
    <w:rsid w:val="00E15AFA"/>
    <w:rsid w:val="00E16C35"/>
    <w:rsid w:val="00E17676"/>
    <w:rsid w:val="00E17DC3"/>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37EF6"/>
    <w:rsid w:val="00E40214"/>
    <w:rsid w:val="00E4085A"/>
    <w:rsid w:val="00E4140C"/>
    <w:rsid w:val="00E41A62"/>
    <w:rsid w:val="00E42539"/>
    <w:rsid w:val="00E42A7C"/>
    <w:rsid w:val="00E43D3E"/>
    <w:rsid w:val="00E43E9A"/>
    <w:rsid w:val="00E44096"/>
    <w:rsid w:val="00E446F1"/>
    <w:rsid w:val="00E44711"/>
    <w:rsid w:val="00E4523B"/>
    <w:rsid w:val="00E453B2"/>
    <w:rsid w:val="00E45A0C"/>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7A7"/>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F8"/>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1CE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F9C"/>
    <w:rsid w:val="00EE45E2"/>
    <w:rsid w:val="00EE476B"/>
    <w:rsid w:val="00EE4F6E"/>
    <w:rsid w:val="00EE596A"/>
    <w:rsid w:val="00EE5E23"/>
    <w:rsid w:val="00EE6679"/>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6050"/>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14"/>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72CE"/>
    <w:rsid w:val="00FA786C"/>
    <w:rsid w:val="00FB09C0"/>
    <w:rsid w:val="00FB0AB3"/>
    <w:rsid w:val="00FB1FC6"/>
    <w:rsid w:val="00FB3A3E"/>
    <w:rsid w:val="00FB43C6"/>
    <w:rsid w:val="00FB48DD"/>
    <w:rsid w:val="00FB51F0"/>
    <w:rsid w:val="00FB5AFE"/>
    <w:rsid w:val="00FB620F"/>
    <w:rsid w:val="00FB725D"/>
    <w:rsid w:val="00FB771C"/>
    <w:rsid w:val="00FB7EA7"/>
    <w:rsid w:val="00FC046E"/>
    <w:rsid w:val="00FC0551"/>
    <w:rsid w:val="00FC1192"/>
    <w:rsid w:val="00FC1738"/>
    <w:rsid w:val="00FC1819"/>
    <w:rsid w:val="00FC269C"/>
    <w:rsid w:val="00FC2779"/>
    <w:rsid w:val="00FC2D84"/>
    <w:rsid w:val="00FC426D"/>
    <w:rsid w:val="00FC4448"/>
    <w:rsid w:val="00FC4636"/>
    <w:rsid w:val="00FC48D6"/>
    <w:rsid w:val="00FC4C2C"/>
    <w:rsid w:val="00FC51E7"/>
    <w:rsid w:val="00FC5FB2"/>
    <w:rsid w:val="00FC6BED"/>
    <w:rsid w:val="00FC6CA6"/>
    <w:rsid w:val="00FC6CA8"/>
    <w:rsid w:val="00FC71C6"/>
    <w:rsid w:val="00FC7333"/>
    <w:rsid w:val="00FC747B"/>
    <w:rsid w:val="00FC7FA4"/>
    <w:rsid w:val="00FD0689"/>
    <w:rsid w:val="00FD13B8"/>
    <w:rsid w:val="00FD2683"/>
    <w:rsid w:val="00FD2CDF"/>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705"/>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52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60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6052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60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6052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60521"/>
    <w:pPr>
      <w:ind w:left="1701" w:hanging="1701"/>
      <w:outlineLvl w:val="4"/>
    </w:pPr>
    <w:rPr>
      <w:sz w:val="22"/>
    </w:rPr>
  </w:style>
  <w:style w:type="paragraph" w:styleId="Heading6">
    <w:name w:val="heading 6"/>
    <w:aliases w:val="T1,Header 6"/>
    <w:basedOn w:val="H6"/>
    <w:next w:val="Normal"/>
    <w:link w:val="Heading6Char"/>
    <w:qFormat/>
    <w:rsid w:val="00D60521"/>
    <w:pPr>
      <w:outlineLvl w:val="5"/>
    </w:pPr>
  </w:style>
  <w:style w:type="paragraph" w:styleId="Heading7">
    <w:name w:val="heading 7"/>
    <w:aliases w:val="L7,Header 7"/>
    <w:basedOn w:val="H6"/>
    <w:next w:val="Normal"/>
    <w:link w:val="Heading7Char"/>
    <w:qFormat/>
    <w:rsid w:val="00D60521"/>
    <w:pPr>
      <w:outlineLvl w:val="6"/>
    </w:pPr>
  </w:style>
  <w:style w:type="paragraph" w:styleId="Heading8">
    <w:name w:val="heading 8"/>
    <w:basedOn w:val="Heading1"/>
    <w:next w:val="Normal"/>
    <w:link w:val="Heading8Char"/>
    <w:qFormat/>
    <w:rsid w:val="00D60521"/>
    <w:pPr>
      <w:ind w:left="0" w:firstLine="0"/>
      <w:outlineLvl w:val="7"/>
    </w:pPr>
  </w:style>
  <w:style w:type="paragraph" w:styleId="Heading9">
    <w:name w:val="heading 9"/>
    <w:aliases w:val="Figure Heading,FH"/>
    <w:basedOn w:val="Heading8"/>
    <w:next w:val="Normal"/>
    <w:link w:val="Heading9Char"/>
    <w:qFormat/>
    <w:rsid w:val="00D60521"/>
    <w:pPr>
      <w:outlineLvl w:val="8"/>
    </w:pPr>
  </w:style>
  <w:style w:type="character" w:default="1" w:styleId="DefaultParagraphFont">
    <w:name w:val="Default Paragraph Font"/>
    <w:semiHidden/>
    <w:rsid w:val="00D60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052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D60521"/>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D60521"/>
    <w:pPr>
      <w:ind w:left="1418" w:hanging="1418"/>
    </w:pPr>
  </w:style>
  <w:style w:type="paragraph" w:styleId="TOC8">
    <w:name w:val="toc 8"/>
    <w:basedOn w:val="TOC1"/>
    <w:rsid w:val="00D60521"/>
    <w:pPr>
      <w:spacing w:before="180"/>
      <w:ind w:left="2693" w:hanging="2693"/>
    </w:pPr>
    <w:rPr>
      <w:b/>
    </w:rPr>
  </w:style>
  <w:style w:type="paragraph" w:styleId="TOC1">
    <w:name w:val="toc 1"/>
    <w:rsid w:val="00D605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D60521"/>
    <w:pPr>
      <w:keepLines/>
      <w:tabs>
        <w:tab w:val="center" w:pos="4536"/>
        <w:tab w:val="right" w:pos="9072"/>
      </w:tabs>
    </w:pPr>
    <w:rPr>
      <w:noProof/>
    </w:rPr>
  </w:style>
  <w:style w:type="character" w:customStyle="1" w:styleId="ZGSM">
    <w:name w:val="ZGSM"/>
    <w:rsid w:val="00D6052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60521"/>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D605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D60521"/>
    <w:pPr>
      <w:ind w:left="1701" w:hanging="1701"/>
    </w:pPr>
  </w:style>
  <w:style w:type="paragraph" w:styleId="TOC4">
    <w:name w:val="toc 4"/>
    <w:basedOn w:val="TOC3"/>
    <w:rsid w:val="00D60521"/>
    <w:pPr>
      <w:ind w:left="1418" w:hanging="1418"/>
    </w:pPr>
  </w:style>
  <w:style w:type="paragraph" w:styleId="TOC3">
    <w:name w:val="toc 3"/>
    <w:basedOn w:val="TOC2"/>
    <w:rsid w:val="00D60521"/>
    <w:pPr>
      <w:ind w:left="1134" w:hanging="1134"/>
    </w:pPr>
  </w:style>
  <w:style w:type="paragraph" w:styleId="TOC2">
    <w:name w:val="toc 2"/>
    <w:basedOn w:val="TOC1"/>
    <w:rsid w:val="00D60521"/>
    <w:pPr>
      <w:keepNext w:val="0"/>
      <w:spacing w:before="0"/>
      <w:ind w:left="851" w:hanging="851"/>
    </w:pPr>
    <w:rPr>
      <w:sz w:val="20"/>
    </w:rPr>
  </w:style>
  <w:style w:type="paragraph" w:styleId="Footer">
    <w:name w:val="footer"/>
    <w:aliases w:val="footer odd,footer,fo,pie de página"/>
    <w:basedOn w:val="Header"/>
    <w:link w:val="FooterChar"/>
    <w:rsid w:val="00D60521"/>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D60521"/>
    <w:pPr>
      <w:outlineLvl w:val="9"/>
    </w:pPr>
  </w:style>
  <w:style w:type="paragraph" w:customStyle="1" w:styleId="NF">
    <w:name w:val="NF"/>
    <w:basedOn w:val="NO"/>
    <w:rsid w:val="00D60521"/>
    <w:pPr>
      <w:keepNext/>
      <w:spacing w:after="0"/>
    </w:pPr>
    <w:rPr>
      <w:rFonts w:ascii="Arial" w:hAnsi="Arial"/>
      <w:sz w:val="18"/>
    </w:rPr>
  </w:style>
  <w:style w:type="paragraph" w:customStyle="1" w:styleId="NO">
    <w:name w:val="NO"/>
    <w:basedOn w:val="Normal"/>
    <w:link w:val="NOChar"/>
    <w:rsid w:val="00D60521"/>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D6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D60521"/>
    <w:pPr>
      <w:jc w:val="right"/>
    </w:pPr>
  </w:style>
  <w:style w:type="paragraph" w:customStyle="1" w:styleId="TAL">
    <w:name w:val="TAL"/>
    <w:basedOn w:val="Normal"/>
    <w:link w:val="TALCar"/>
    <w:rsid w:val="00D6052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D60521"/>
    <w:rPr>
      <w:b/>
    </w:rPr>
  </w:style>
  <w:style w:type="paragraph" w:customStyle="1" w:styleId="TAC">
    <w:name w:val="TAC"/>
    <w:basedOn w:val="TAL"/>
    <w:link w:val="TACChar"/>
    <w:rsid w:val="00D60521"/>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D6052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D60521"/>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D60521"/>
    <w:pPr>
      <w:spacing w:after="0"/>
    </w:pPr>
  </w:style>
  <w:style w:type="paragraph" w:customStyle="1" w:styleId="NW">
    <w:name w:val="NW"/>
    <w:basedOn w:val="NO"/>
    <w:rsid w:val="00D60521"/>
    <w:pPr>
      <w:spacing w:after="0"/>
    </w:pPr>
  </w:style>
  <w:style w:type="paragraph" w:customStyle="1" w:styleId="EW">
    <w:name w:val="EW"/>
    <w:basedOn w:val="EX"/>
    <w:rsid w:val="00D60521"/>
    <w:pPr>
      <w:spacing w:after="0"/>
    </w:pPr>
  </w:style>
  <w:style w:type="paragraph" w:customStyle="1" w:styleId="B10">
    <w:name w:val="B1"/>
    <w:basedOn w:val="List"/>
    <w:link w:val="B1Char"/>
    <w:rsid w:val="00D60521"/>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D60521"/>
    <w:pPr>
      <w:ind w:left="1985" w:hanging="1985"/>
    </w:pPr>
  </w:style>
  <w:style w:type="paragraph" w:styleId="TOC7">
    <w:name w:val="toc 7"/>
    <w:basedOn w:val="TOC6"/>
    <w:next w:val="Normal"/>
    <w:rsid w:val="00D60521"/>
    <w:pPr>
      <w:ind w:left="2268" w:hanging="2268"/>
    </w:pPr>
  </w:style>
  <w:style w:type="paragraph" w:customStyle="1" w:styleId="EditorsNote">
    <w:name w:val="Editor's Note"/>
    <w:aliases w:val="EN,Editor's Noteormal"/>
    <w:basedOn w:val="NO"/>
    <w:link w:val="EditorsNoteChar"/>
    <w:rsid w:val="00D60521"/>
    <w:rPr>
      <w:color w:val="FF0000"/>
    </w:rPr>
  </w:style>
  <w:style w:type="paragraph" w:customStyle="1" w:styleId="TH">
    <w:name w:val="TH"/>
    <w:basedOn w:val="Normal"/>
    <w:link w:val="THChar"/>
    <w:rsid w:val="00D6052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D605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D605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D605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D605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D60521"/>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D605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D60521"/>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D605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D60521"/>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D60521"/>
  </w:style>
  <w:style w:type="paragraph" w:customStyle="1" w:styleId="B4">
    <w:name w:val="B4"/>
    <w:basedOn w:val="List4"/>
    <w:link w:val="B4Char"/>
    <w:rsid w:val="00D60521"/>
  </w:style>
  <w:style w:type="character" w:customStyle="1" w:styleId="B4Char">
    <w:name w:val="B4 Char"/>
    <w:link w:val="B4"/>
    <w:qFormat/>
    <w:rsid w:val="00936A12"/>
    <w:rPr>
      <w:rFonts w:eastAsia="Times New Roman"/>
      <w:lang w:eastAsia="en-GB"/>
    </w:rPr>
  </w:style>
  <w:style w:type="paragraph" w:customStyle="1" w:styleId="B5">
    <w:name w:val="B5"/>
    <w:basedOn w:val="List5"/>
    <w:rsid w:val="00D60521"/>
  </w:style>
  <w:style w:type="paragraph" w:customStyle="1" w:styleId="ZTD">
    <w:name w:val="ZTD"/>
    <w:basedOn w:val="ZB"/>
    <w:rsid w:val="00D60521"/>
    <w:pPr>
      <w:framePr w:hRule="auto" w:wrap="notBeside" w:y="852"/>
    </w:pPr>
    <w:rPr>
      <w:i w:val="0"/>
      <w:sz w:val="40"/>
    </w:rPr>
  </w:style>
  <w:style w:type="paragraph" w:customStyle="1" w:styleId="ZV">
    <w:name w:val="ZV"/>
    <w:basedOn w:val="ZU"/>
    <w:rsid w:val="00D6052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D60521"/>
    <w:pPr>
      <w:keepLines/>
      <w:spacing w:after="0"/>
    </w:pPr>
  </w:style>
  <w:style w:type="paragraph" w:styleId="Index2">
    <w:name w:val="index 2"/>
    <w:basedOn w:val="Index1"/>
    <w:rsid w:val="00D60521"/>
    <w:pPr>
      <w:ind w:left="284"/>
    </w:pPr>
  </w:style>
  <w:style w:type="character" w:styleId="FootnoteReference">
    <w:name w:val="footnote reference"/>
    <w:aliases w:val="Appel note de bas de p,Nota,Footnote symbol,Footnote"/>
    <w:basedOn w:val="DefaultParagraphFont"/>
    <w:rsid w:val="00D605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052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D60521"/>
    <w:pPr>
      <w:ind w:left="851"/>
    </w:pPr>
  </w:style>
  <w:style w:type="paragraph" w:styleId="ListNumber">
    <w:name w:val="List Number"/>
    <w:basedOn w:val="List"/>
    <w:rsid w:val="00D60521"/>
  </w:style>
  <w:style w:type="paragraph" w:styleId="List">
    <w:name w:val="List"/>
    <w:basedOn w:val="Normal"/>
    <w:link w:val="ListChar"/>
    <w:rsid w:val="00D60521"/>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D60521"/>
    <w:pPr>
      <w:ind w:left="851"/>
    </w:pPr>
  </w:style>
  <w:style w:type="paragraph" w:styleId="ListBullet">
    <w:name w:val="List Bullet"/>
    <w:aliases w:val="UL"/>
    <w:basedOn w:val="List"/>
    <w:link w:val="ListBulletChar"/>
    <w:rsid w:val="00D60521"/>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D60521"/>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D60521"/>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D60521"/>
    <w:pPr>
      <w:ind w:left="1135"/>
    </w:pPr>
  </w:style>
  <w:style w:type="paragraph" w:styleId="List4">
    <w:name w:val="List 4"/>
    <w:basedOn w:val="List3"/>
    <w:rsid w:val="00D60521"/>
    <w:pPr>
      <w:ind w:left="1418"/>
    </w:pPr>
  </w:style>
  <w:style w:type="paragraph" w:styleId="List5">
    <w:name w:val="List 5"/>
    <w:basedOn w:val="List4"/>
    <w:rsid w:val="00D60521"/>
    <w:pPr>
      <w:ind w:left="1702"/>
    </w:pPr>
  </w:style>
  <w:style w:type="paragraph" w:styleId="ListBullet4">
    <w:name w:val="List Bullet 4"/>
    <w:basedOn w:val="ListBullet3"/>
    <w:rsid w:val="00D60521"/>
    <w:pPr>
      <w:ind w:left="1418"/>
    </w:pPr>
  </w:style>
  <w:style w:type="paragraph" w:styleId="ListBullet5">
    <w:name w:val="List Bullet 5"/>
    <w:basedOn w:val="ListBullet4"/>
    <w:rsid w:val="00D6052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11</Pages>
  <Words>95666</Words>
  <Characters>545299</Characters>
  <Application>Microsoft Office Word</Application>
  <DocSecurity>0</DocSecurity>
  <Lines>4544</Lines>
  <Paragraphs>1279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639686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521</cp:revision>
  <dcterms:created xsi:type="dcterms:W3CDTF">2022-06-29T14:17:00Z</dcterms:created>
  <dcterms:modified xsi:type="dcterms:W3CDTF">2023-06-30T19:19:00Z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