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lastRenderedPageBreak/>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lastRenderedPageBreak/>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4" w:author="CR0757" w:date="2019-09-25T23:59:00Z" w:name="move20130624"/>
      <w:r w:rsidR="008738C6" w:rsidRPr="008C6DE4">
        <w:t>.</w:t>
      </w:r>
      <w:moveToRangeEnd w:id="54"/>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72391CA" w14:textId="5B830DD3" w:rsidR="003B2F90" w:rsidRPr="008C6DE4" w:rsidRDefault="003B2F90" w:rsidP="003B2F90">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lastRenderedPageBreak/>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2D7A4BAF" w14:textId="21AEEEC7" w:rsidR="003B2F90" w:rsidRPr="008C6DE4" w:rsidRDefault="003B2F90" w:rsidP="003B2F90">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609335C1" w14:textId="02D32B80" w:rsidR="003B2F90" w:rsidRPr="008C6DE4" w:rsidRDefault="003B2F90" w:rsidP="003B2F90">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lastRenderedPageBreak/>
        <w:t>6.2.1.2</w:t>
      </w:r>
      <w:r w:rsidRPr="008C6DE4">
        <w:rPr>
          <w:lang w:eastAsia="ko-KR"/>
        </w:rPr>
        <w:tab/>
        <w:t>Requirements</w:t>
      </w:r>
      <w:bookmarkEnd w:id="71"/>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9A06A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9A06A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lastRenderedPageBreak/>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6"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29784D04" w14:textId="6A33A515" w:rsidR="00FD77A0" w:rsidRDefault="00FD77A0" w:rsidP="00FD77A0">
      <w:pPr>
        <w:rPr>
          <w:rFonts w:cs="v4.2.0"/>
          <w:lang w:eastAsia="zh-CN"/>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3pt" o:ole="">
            <v:imagedata r:id="rId13" o:title=""/>
          </v:shape>
          <o:OLEObject Type="Embed" ProgID="Equation.3" ShapeID="_x0000_i1025" DrawAspect="Content" ObjectID="_168718028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3BF957AE" w14:textId="60EC86A9" w:rsidR="001F2CA3" w:rsidRPr="008C6DE4" w:rsidRDefault="001F2CA3" w:rsidP="001F2CA3">
      <w:bookmarkStart w:id="96"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lastRenderedPageBreak/>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1"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65pt" o:ole="">
            <v:imagedata r:id="rId18" o:title=""/>
          </v:shape>
          <o:OLEObject Type="Embed" ProgID="Equation.3" ShapeID="_x0000_i1026" DrawAspect="Content" ObjectID="_168718028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0"/>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5pt;height:21.6pt" o:ole="">
                  <v:imagedata r:id="rId18" o:title=""/>
                </v:shape>
                <o:OLEObject Type="Embed" ProgID="Equation.3" ShapeID="_x0000_i1027" DrawAspect="Content" ObjectID="_168718028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2"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2"/>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6" w:name="_Toc5952633"/>
      <w:r w:rsidRPr="008C6DE4">
        <w:t>8.2.2.2.2</w:t>
      </w:r>
      <w:r w:rsidRPr="008C6DE4">
        <w:tab/>
        <w:t>Interruptions at SCell activation/deactivation</w:t>
      </w:r>
      <w:bookmarkEnd w:id="126"/>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FA54E7">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1" w:name="_Toc5952648"/>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8"/>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6797DE4A"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24931601" w14:textId="17EBA564"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6A89494" w14:textId="77777777" w:rsidR="004D44A6" w:rsidRDefault="004D44A6" w:rsidP="004D44A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0C58A026" w14:textId="77777777" w:rsidR="004D44A6" w:rsidRDefault="004D44A6" w:rsidP="004D44A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0495FD" w14:textId="77777777" w:rsidR="004D44A6" w:rsidRDefault="004D44A6" w:rsidP="004D44A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DFAEFFD" w14:textId="77777777" w:rsidR="004D44A6" w:rsidRDefault="004D44A6" w:rsidP="004D44A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40" w:name="_Toc5952657"/>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3"/>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65pt;height:21.6pt" o:ole="">
            <v:imagedata r:id="rId22" o:title=""/>
          </v:shape>
          <o:OLEObject Type="Embed" ProgID="Equation.3" ShapeID="_x0000_i1028" DrawAspect="Content" ObjectID="_168718028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65pt;height:21.6pt" o:ole="">
            <v:imagedata r:id="rId22" o:title=""/>
          </v:shape>
          <o:OLEObject Type="Embed" ProgID="Equation.3" ShapeID="_x0000_i1029" DrawAspect="Content" ObjectID="_168718028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65pt;height:21.6pt" o:ole="">
            <v:imagedata r:id="rId22" o:title=""/>
          </v:shape>
          <o:OLEObject Type="Embed" ProgID="Equation.3" ShapeID="_x0000_i1030" DrawAspect="Content" ObjectID="_168718028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65pt;height:21.6pt" o:ole="">
            <v:imagedata r:id="rId22" o:title=""/>
          </v:shape>
          <o:OLEObject Type="Embed" ProgID="Equation.3" ShapeID="_x0000_i1031" DrawAspect="Content" ObjectID="_168718028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65pt;height:21.6pt" o:ole="">
            <v:imagedata r:id="rId22" o:title=""/>
          </v:shape>
          <o:OLEObject Type="Embed" ProgID="Equation.3" ShapeID="_x0000_i1032" DrawAspect="Content" ObjectID="_168718028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65pt;height:21.6pt" o:ole="">
            <v:imagedata r:id="rId28" o:title=""/>
          </v:shape>
          <o:OLEObject Type="Embed" ProgID="Equation.3" ShapeID="_x0000_i1033" DrawAspect="Content" ObjectID="_168718029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65pt;height:21.6pt" o:ole="">
            <v:imagedata r:id="rId28" o:title=""/>
          </v:shape>
          <o:OLEObject Type="Embed" ProgID="Equation.3" ShapeID="_x0000_i1034" DrawAspect="Content" ObjectID="_168718029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65pt;height:21.6pt" o:ole="">
            <v:imagedata r:id="rId22" o:title=""/>
          </v:shape>
          <o:OLEObject Type="Embed" ProgID="Equation.3" ShapeID="_x0000_i1035" DrawAspect="Content" ObjectID="_168718029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65pt;height:21.6pt" o:ole="">
            <v:imagedata r:id="rId22" o:title=""/>
          </v:shape>
          <o:OLEObject Type="Embed" ProgID="Equation.3" ShapeID="_x0000_i1036" DrawAspect="Content" ObjectID="_168718029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65pt;height:21.6pt" o:ole="">
            <v:imagedata r:id="rId22" o:title=""/>
          </v:shape>
          <o:OLEObject Type="Embed" ProgID="Equation.3" ShapeID="_x0000_i1037" DrawAspect="Content" ObjectID="_168718029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65pt;height:20.5pt" o:ole="">
            <v:imagedata r:id="rId22" o:title=""/>
          </v:shape>
          <o:OLEObject Type="Embed" ProgID="Equation.3" ShapeID="_x0000_i1038" DrawAspect="Content" ObjectID="_168718029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65pt;height:21.6pt" o:ole="">
            <v:imagedata r:id="rId22" o:title=""/>
          </v:shape>
          <o:OLEObject Type="Embed" ProgID="Equation.3" ShapeID="_x0000_i1039" DrawAspect="Content" ObjectID="_168718029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65pt;height:21.6pt" o:ole="">
            <v:imagedata r:id="rId22" o:title=""/>
          </v:shape>
          <o:OLEObject Type="Embed" ProgID="Equation.3" ShapeID="_x0000_i1040" DrawAspect="Content" ObjectID="_168718029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65pt;height:21.6pt" o:ole="">
            <v:imagedata r:id="rId22" o:title=""/>
          </v:shape>
          <o:OLEObject Type="Embed" ProgID="Equation.3" ShapeID="_x0000_i1041" DrawAspect="Content" ObjectID="_168718029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65pt;height:21.6pt" o:ole="">
            <v:imagedata r:id="rId22" o:title=""/>
          </v:shape>
          <o:OLEObject Type="Embed" ProgID="Equation.3" ShapeID="_x0000_i1042" DrawAspect="Content" ObjectID="_168718029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7.95pt;height:124.6pt" o:ole="">
            <v:imagedata r:id="rId41" o:title=""/>
          </v:shape>
          <o:OLEObject Type="Embed" ProgID="Visio.Drawing.11" ShapeID="_x0000_i1043" DrawAspect="Content" ObjectID="_168718030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7.95pt;height:124.6pt" o:ole="">
            <v:imagedata r:id="rId43" o:title=""/>
          </v:shape>
          <o:OLEObject Type="Embed" ProgID="Visio.Drawing.11" ShapeID="_x0000_i1044" DrawAspect="Content" ObjectID="_168718030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7.95pt;height:113pt" o:ole="">
            <v:imagedata r:id="rId45" o:title=""/>
          </v:shape>
          <o:OLEObject Type="Embed" ProgID="Visio.Drawing.11" ShapeID="_x0000_i1045" DrawAspect="Content" ObjectID="_168718030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7.95pt;height:113pt" o:ole="">
            <v:imagedata r:id="rId47" o:title=""/>
          </v:shape>
          <o:OLEObject Type="Embed" ProgID="Visio.Drawing.11" ShapeID="_x0000_i1046" DrawAspect="Content" ObjectID="_168718030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4.95pt" o:ole="">
            <v:imagedata r:id="rId13" o:title=""/>
          </v:shape>
          <o:OLEObject Type="Embed" ProgID="Equation.3" ShapeID="_x0000_i1047" DrawAspect="Content" ObjectID="_168718030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3.55pt;height:14.95pt" o:ole="">
            <v:imagedata r:id="rId50" o:title=""/>
          </v:shape>
          <o:OLEObject Type="Embed" ProgID="Equation.3" ShapeID="_x0000_i1048" DrawAspect="Content" ObjectID="_168718030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4.95pt" o:ole="">
            <v:imagedata r:id="rId52" o:title=""/>
          </v:shape>
          <o:OLEObject Type="Embed" ProgID="Equation.3" ShapeID="_x0000_i1049" DrawAspect="Content" ObjectID="_168718030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35pt;height:14.95pt" o:ole="">
            <v:imagedata r:id="rId54" o:title=""/>
          </v:shape>
          <o:OLEObject Type="Embed" ProgID="Equation.3" ShapeID="_x0000_i1050" DrawAspect="Content" ObjectID="_168718030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05C23C15" w:rsidR="00D4281A" w:rsidRPr="008C6DE4"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77777777" w:rsidR="00781B56" w:rsidRDefault="00781B56" w:rsidP="00781B56">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5"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t>9.4.2.2</w:t>
      </w:r>
      <w:r w:rsidR="00352573" w:rsidRPr="008C6DE4">
        <w:tab/>
        <w:t>Requirements when no DRX is used</w:t>
      </w:r>
    </w:p>
    <w:bookmarkEnd w:id="196"/>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2205" w14:textId="77777777" w:rsidR="004B48A9" w:rsidRDefault="004B48A9">
      <w:r>
        <w:separator/>
      </w:r>
    </w:p>
  </w:endnote>
  <w:endnote w:type="continuationSeparator" w:id="0">
    <w:p w14:paraId="7C8C371A" w14:textId="77777777" w:rsidR="004B48A9" w:rsidRDefault="004B48A9">
      <w:r>
        <w:continuationSeparator/>
      </w:r>
    </w:p>
  </w:endnote>
  <w:endnote w:type="continuationNotice" w:id="1">
    <w:p w14:paraId="4A1B9080" w14:textId="77777777" w:rsidR="004B48A9" w:rsidRDefault="004B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48A9" w:rsidRDefault="004B4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523F" w14:textId="77777777" w:rsidR="004B48A9" w:rsidRDefault="004B48A9">
      <w:r>
        <w:separator/>
      </w:r>
    </w:p>
  </w:footnote>
  <w:footnote w:type="continuationSeparator" w:id="0">
    <w:p w14:paraId="05BC3AFA" w14:textId="77777777" w:rsidR="004B48A9" w:rsidRDefault="004B48A9">
      <w:r>
        <w:continuationSeparator/>
      </w:r>
    </w:p>
  </w:footnote>
  <w:footnote w:type="continuationNotice" w:id="1">
    <w:p w14:paraId="2B2663EA" w14:textId="77777777" w:rsidR="004B48A9" w:rsidRDefault="004B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4B48A9" w:rsidRPr="00E36567" w:rsidRDefault="004B48A9">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4CDC3DD5" w:rsidR="004B48A9" w:rsidRPr="00E36567" w:rsidRDefault="004B48A9"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BD114B">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w:t>
    </w:r>
    <w:r w:rsidR="00BD114B">
      <w:rPr>
        <w:rFonts w:ascii="Arial" w:hAnsi="Arial" w:cs="Arial"/>
        <w:b/>
        <w:sz w:val="18"/>
        <w:szCs w:val="18"/>
        <w:lang w:val="sv-FI"/>
      </w:rPr>
      <w:t>6</w:t>
    </w:r>
    <w:r w:rsidRPr="00E36567">
      <w:rPr>
        <w:rFonts w:ascii="Arial" w:hAnsi="Arial" w:cs="Arial"/>
        <w:b/>
        <w:sz w:val="18"/>
        <w:szCs w:val="18"/>
        <w:lang w:val="sv-FI"/>
      </w:rPr>
      <w:t>)</w:t>
    </w:r>
  </w:p>
  <w:p w14:paraId="75675E77" w14:textId="35B2E64A" w:rsidR="004B48A9" w:rsidRDefault="004B48A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686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77183</Words>
  <Characters>439945</Characters>
  <Application>Microsoft Office Word</Application>
  <DocSecurity>0</DocSecurity>
  <Lines>3666</Lines>
  <Paragraphs>1032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516096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22</cp:revision>
  <dcterms:created xsi:type="dcterms:W3CDTF">2021-03-22T10:04:00Z</dcterms:created>
  <dcterms:modified xsi:type="dcterms:W3CDTF">2021-07-07T14:24:00Z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